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6.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7.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8.xml" ContentType="application/vnd.openxmlformats-officedocument.wordprocessingml.footer+xml"/>
  <Override PartName="/word/header2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0" w:type="dxa"/>
        <w:tblLook w:val="04A0" w:firstRow="1" w:lastRow="0" w:firstColumn="1" w:lastColumn="0" w:noHBand="0" w:noVBand="1"/>
      </w:tblPr>
      <w:tblGrid>
        <w:gridCol w:w="2400"/>
        <w:gridCol w:w="7080"/>
      </w:tblGrid>
      <w:bookmarkStart w:id="0" w:name="_Toc426866908" w:displacedByCustomXml="next"/>
      <w:bookmarkStart w:id="1" w:name="_Toc285035703" w:displacedByCustomXml="next"/>
      <w:bookmarkStart w:id="2" w:name="_Toc285035520" w:displacedByCustomXml="next"/>
      <w:bookmarkStart w:id="3" w:name="_Toc285034988" w:displacedByCustomXml="next"/>
      <w:sdt>
        <w:sdtPr>
          <w:rPr>
            <w:sz w:val="16"/>
            <w:szCs w:val="20"/>
            <w:lang w:eastAsia="en-GB"/>
          </w:rPr>
          <w:alias w:val="EC Headers - Header"/>
          <w:tag w:val="A4pCgmOjXaoPaysOY21Ij7-5QkCVxYFQ4ANGFaoRKN4I2"/>
          <w:id w:val="1882596983"/>
        </w:sdtPr>
        <w:sdtEndPr/>
        <w:sdtContent>
          <w:tr w:rsidR="00923729" w:rsidRPr="00110E6A" w14:paraId="42276F38" w14:textId="77777777" w:rsidTr="00600C4C">
            <w:tc>
              <w:tcPr>
                <w:tcW w:w="2400" w:type="dxa"/>
              </w:tcPr>
              <w:p w14:paraId="3F8FA595" w14:textId="43AE5E38" w:rsidR="00923729" w:rsidRPr="001200C1" w:rsidRDefault="00923729" w:rsidP="00923729">
                <w:pPr>
                  <w:widowControl w:val="0"/>
                  <w:spacing w:before="0" w:line="264" w:lineRule="auto"/>
                  <w:ind w:right="85"/>
                  <w:rPr>
                    <w:sz w:val="22"/>
                    <w:lang w:eastAsia="en-GB"/>
                  </w:rPr>
                </w:pPr>
                <w:r w:rsidRPr="001200C1">
                  <w:rPr>
                    <w:noProof/>
                    <w:sz w:val="22"/>
                    <w:lang w:val="en-IE" w:eastAsia="en-IE"/>
                  </w:rPr>
                  <w:drawing>
                    <wp:inline distT="0" distB="0" distL="0" distR="0" wp14:anchorId="503D231A" wp14:editId="54788C63">
                      <wp:extent cx="1371600" cy="676800"/>
                      <wp:effectExtent l="0" t="0" r="0" b="0"/>
                      <wp:docPr id="12" name="Picture 12"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04D01CE0" w14:textId="77777777" w:rsidR="00923729" w:rsidRPr="001200C1" w:rsidRDefault="00506E02" w:rsidP="00923729">
                <w:pPr>
                  <w:widowControl w:val="0"/>
                  <w:spacing w:before="90"/>
                  <w:ind w:right="85"/>
                  <w:rPr>
                    <w:sz w:val="22"/>
                    <w:lang w:eastAsia="en-GB"/>
                  </w:rPr>
                </w:pPr>
                <w:sdt>
                  <w:sdtPr>
                    <w:rPr>
                      <w:sz w:val="22"/>
                      <w:lang w:eastAsia="en-GB"/>
                    </w:rPr>
                    <w:id w:val="-1386793855"/>
                    <w:dataBinding w:xpath="/Texts/OrgaRoot" w:storeItemID="{4EF90DE6-88B6-4264-9629-4D8DFDFE87D2}"/>
                    <w:text w:multiLine="1"/>
                  </w:sdtPr>
                  <w:sdtEndPr/>
                  <w:sdtContent>
                    <w:r w:rsidR="00923729" w:rsidRPr="001200C1">
                      <w:rPr>
                        <w:sz w:val="22"/>
                        <w:lang w:eastAsia="en-GB"/>
                      </w:rPr>
                      <w:t>EUROPEAN COMMISSION</w:t>
                    </w:r>
                  </w:sdtContent>
                </w:sdt>
              </w:p>
              <w:p w14:paraId="3EF06563" w14:textId="77777777" w:rsidR="00923729" w:rsidRPr="001200C1" w:rsidRDefault="00506E02" w:rsidP="00923729">
                <w:pPr>
                  <w:widowControl w:val="0"/>
                  <w:spacing w:before="0"/>
                  <w:ind w:right="85"/>
                  <w:jc w:val="left"/>
                  <w:rPr>
                    <w:sz w:val="16"/>
                    <w:lang w:eastAsia="en-GB"/>
                  </w:rPr>
                </w:pPr>
                <w:sdt>
                  <w:sdtPr>
                    <w:rPr>
                      <w:sz w:val="16"/>
                      <w:lang w:eastAsia="en-GB"/>
                    </w:rPr>
                    <w:id w:val="-1932349742"/>
                    <w:dataBinding w:xpath="/Author/OrgaEntity1/HeadLine1" w:storeItemID="{EE044946-5330-43F7-8D16-AA78684F2938}"/>
                    <w:text w:multiLine="1"/>
                  </w:sdtPr>
                  <w:sdtEndPr/>
                  <w:sdtContent>
                    <w:r w:rsidR="00923729" w:rsidRPr="001200C1">
                      <w:rPr>
                        <w:sz w:val="16"/>
                        <w:lang w:eastAsia="en-GB"/>
                      </w:rPr>
                      <w:t>DIRECTORATE-GENERAL</w:t>
                    </w:r>
                  </w:sdtContent>
                </w:sdt>
              </w:p>
              <w:p w14:paraId="276E60A8" w14:textId="77777777" w:rsidR="00923729" w:rsidRPr="001200C1" w:rsidRDefault="00506E02" w:rsidP="00923729">
                <w:pPr>
                  <w:widowControl w:val="0"/>
                  <w:spacing w:before="0"/>
                  <w:ind w:right="85"/>
                  <w:jc w:val="left"/>
                  <w:rPr>
                    <w:sz w:val="16"/>
                    <w:lang w:eastAsia="en-GB"/>
                  </w:rPr>
                </w:pPr>
                <w:sdt>
                  <w:sdtPr>
                    <w:rPr>
                      <w:sz w:val="16"/>
                      <w:lang w:eastAsia="en-GB"/>
                    </w:rPr>
                    <w:id w:val="376353688"/>
                    <w:dataBinding w:xpath="/Author/OrgaEntity1/HeadLine2" w:storeItemID="{EE044946-5330-43F7-8D16-AA78684F2938}"/>
                    <w:text w:multiLine="1"/>
                  </w:sdtPr>
                  <w:sdtEndPr/>
                  <w:sdtContent>
                    <w:r w:rsidR="00923729" w:rsidRPr="001200C1">
                      <w:rPr>
                        <w:sz w:val="16"/>
                        <w:lang w:eastAsia="en-GB"/>
                      </w:rPr>
                      <w:t>TAXATION AND CUSTOMS UNION</w:t>
                    </w:r>
                  </w:sdtContent>
                </w:sdt>
              </w:p>
              <w:p w14:paraId="507ED0C4" w14:textId="77777777" w:rsidR="00923729" w:rsidRPr="001200C1" w:rsidRDefault="00506E02" w:rsidP="00923729">
                <w:pPr>
                  <w:widowControl w:val="0"/>
                  <w:spacing w:before="0"/>
                  <w:ind w:right="85"/>
                  <w:jc w:val="left"/>
                  <w:rPr>
                    <w:sz w:val="16"/>
                    <w:lang w:eastAsia="en-GB"/>
                  </w:rPr>
                </w:pPr>
                <w:sdt>
                  <w:sdtPr>
                    <w:rPr>
                      <w:sz w:val="16"/>
                      <w:lang w:eastAsia="en-GB"/>
                    </w:rPr>
                    <w:id w:val="759096951"/>
                    <w:dataBinding w:xpath="/Author/OrgaEntity2/HeadLine1" w:storeItemID="{EE044946-5330-43F7-8D16-AA78684F2938}"/>
                    <w:text w:multiLine="1"/>
                  </w:sdtPr>
                  <w:sdtEndPr/>
                  <w:sdtContent>
                    <w:r w:rsidR="00923729" w:rsidRPr="001200C1">
                      <w:rPr>
                        <w:sz w:val="16"/>
                        <w:lang w:eastAsia="en-GB"/>
                      </w:rPr>
                      <w:t>Digital Delivery of Customs and Taxation Policies</w:t>
                    </w:r>
                  </w:sdtContent>
                </w:sdt>
              </w:p>
              <w:p w14:paraId="2C1BD0D6" w14:textId="086D3ECE" w:rsidR="00923729" w:rsidRPr="001200C1" w:rsidRDefault="00506E02" w:rsidP="00923729">
                <w:pPr>
                  <w:widowControl w:val="0"/>
                  <w:spacing w:before="0"/>
                  <w:ind w:right="85"/>
                  <w:jc w:val="left"/>
                  <w:rPr>
                    <w:sz w:val="16"/>
                    <w:lang w:eastAsia="en-GB"/>
                  </w:rPr>
                </w:pPr>
                <w:sdt>
                  <w:sdtPr>
                    <w:rPr>
                      <w:b/>
                      <w:sz w:val="16"/>
                      <w:lang w:eastAsia="en-GB"/>
                    </w:rPr>
                    <w:id w:val="-392426799"/>
                    <w:placeholder>
                      <w:docPart w:val="0F3FBC3CF4F9498FB99BCC48A026E8E8"/>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A055F6" w:rsidRPr="001200C1">
                      <w:rPr>
                        <w:b/>
                        <w:sz w:val="16"/>
                        <w:lang w:eastAsia="en-GB"/>
                      </w:rPr>
                      <w:t>Customs Systems</w:t>
                    </w:r>
                  </w:sdtContent>
                </w:sdt>
              </w:p>
            </w:tc>
          </w:tr>
        </w:sdtContent>
      </w:sdt>
    </w:tbl>
    <w:sdt>
      <w:sdtPr>
        <w:rPr>
          <w:b/>
          <w:sz w:val="40"/>
          <w:szCs w:val="24"/>
          <w:lang w:eastAsia="en-GB"/>
        </w:rPr>
        <w:alias w:val="Titles - Title and Subtitle"/>
        <w:tag w:val="20VJyCZsNoL1O30TqXpiB2-kVgCMpw2xqUNygTR2zyFO4"/>
        <w:id w:val="1015114815"/>
      </w:sdtPr>
      <w:sdtEndPr/>
      <w:sdtContent>
        <w:p w14:paraId="7DE28A23" w14:textId="5A01EF3D" w:rsidR="00923729" w:rsidRPr="001200C1" w:rsidRDefault="00AB2D93" w:rsidP="00923729">
          <w:pPr>
            <w:spacing w:before="3200" w:after="480" w:line="264" w:lineRule="auto"/>
            <w:jc w:val="center"/>
            <w:rPr>
              <w:b/>
              <w:kern w:val="28"/>
              <w:sz w:val="48"/>
              <w:szCs w:val="24"/>
              <w:lang w:eastAsia="en-GB"/>
            </w:rPr>
          </w:pPr>
          <w:r>
            <w:rPr>
              <w:noProof/>
              <w:sz w:val="22"/>
              <w:szCs w:val="24"/>
              <w:lang w:val="en-IE" w:eastAsia="en-IE"/>
            </w:rPr>
            <mc:AlternateContent>
              <mc:Choice Requires="wps">
                <w:drawing>
                  <wp:anchor distT="0" distB="0" distL="114300" distR="114300" simplePos="0" relativeHeight="251656195" behindDoc="0" locked="0" layoutInCell="1" allowOverlap="1" wp14:anchorId="2243D8DC" wp14:editId="13B36957">
                    <wp:simplePos x="0" y="0"/>
                    <wp:positionH relativeFrom="column">
                      <wp:posOffset>2542540</wp:posOffset>
                    </wp:positionH>
                    <wp:positionV relativeFrom="paragraph">
                      <wp:posOffset>1043940</wp:posOffset>
                    </wp:positionV>
                    <wp:extent cx="3384000" cy="7315"/>
                    <wp:effectExtent l="0" t="19050" r="45085" b="50165"/>
                    <wp:wrapNone/>
                    <wp:docPr id="35" name="Straight Connector 35"/>
                    <wp:cNvGraphicFramePr/>
                    <a:graphic xmlns:a="http://schemas.openxmlformats.org/drawingml/2006/main">
                      <a:graphicData uri="http://schemas.microsoft.com/office/word/2010/wordprocessingShape">
                        <wps:wsp>
                          <wps:cNvCnPr/>
                          <wps:spPr>
                            <a:xfrm>
                              <a:off x="0" y="0"/>
                              <a:ext cx="3384000" cy="7315"/>
                            </a:xfrm>
                            <a:prstGeom prst="line">
                              <a:avLst/>
                            </a:prstGeom>
                            <a:ln w="5715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2A68D13" id="Straight Connector 35" o:spid="_x0000_s1026" style="position:absolute;z-index:25165619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0.2pt,82.2pt" to="466.65pt,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" strokecolor="#ff6" strokeweight="4.5pt"/>
                </w:pict>
              </mc:Fallback>
            </mc:AlternateContent>
          </w:r>
          <w:r w:rsidR="001674B2">
            <w:rPr>
              <w:noProof/>
              <w:sz w:val="22"/>
              <w:szCs w:val="24"/>
              <w:lang w:val="en-IE" w:eastAsia="en-IE"/>
            </w:rPr>
            <mc:AlternateContent>
              <mc:Choice Requires="wps">
                <w:drawing>
                  <wp:anchor distT="0" distB="0" distL="114300" distR="114300" simplePos="0" relativeHeight="251656194" behindDoc="0" locked="0" layoutInCell="1" allowOverlap="1" wp14:anchorId="51175302" wp14:editId="0C72304B">
                    <wp:simplePos x="0" y="0"/>
                    <wp:positionH relativeFrom="column">
                      <wp:posOffset>2473053</wp:posOffset>
                    </wp:positionH>
                    <wp:positionV relativeFrom="paragraph">
                      <wp:posOffset>283663</wp:posOffset>
                    </wp:positionV>
                    <wp:extent cx="3683635" cy="979170"/>
                    <wp:effectExtent l="0" t="0" r="0" b="0"/>
                    <wp:wrapNone/>
                    <wp:docPr id="1953218246" name="Text Box 1953218246"/>
                    <wp:cNvGraphicFramePr/>
                    <a:graphic xmlns:a="http://schemas.openxmlformats.org/drawingml/2006/main">
                      <a:graphicData uri="http://schemas.microsoft.com/office/word/2010/wordprocessingShape">
                        <wps:wsp>
                          <wps:cNvSpPr txBox="1"/>
                          <wps:spPr>
                            <a:xfrm>
                              <a:off x="0" y="0"/>
                              <a:ext cx="3683635" cy="979170"/>
                            </a:xfrm>
                            <a:prstGeom prst="rect">
                              <a:avLst/>
                            </a:prstGeom>
                            <a:solidFill>
                              <a:schemeClr val="lt1"/>
                            </a:solidFill>
                            <a:ln w="28575">
                              <a:noFill/>
                            </a:ln>
                          </wps:spPr>
                          <wps:txbx>
                            <w:txbxContent>
                              <w:p w14:paraId="7CB1D0F4" w14:textId="77777777" w:rsidR="003B7A0F" w:rsidRPr="001674B2" w:rsidRDefault="003B7A0F" w:rsidP="00755B96">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w:t>
                                </w:r>
                                <w:proofErr w:type="gramStart"/>
                                <w:r w:rsidRPr="001674B2">
                                  <w:rPr>
                                    <w:rFonts w:ascii="Times" w:hAnsi="Times" w:cs="Times"/>
                                    <w:i/>
                                    <w:color w:val="2E2A25"/>
                                    <w:sz w:val="20"/>
                                    <w:szCs w:val="27"/>
                                  </w:rPr>
                                  <w:t>”, and</w:t>
                                </w:r>
                                <w:proofErr w:type="gramEnd"/>
                                <w:r w:rsidRPr="001674B2">
                                  <w:rPr>
                                    <w:rFonts w:ascii="Times" w:hAnsi="Times" w:cs="Times"/>
                                    <w:i/>
                                    <w:color w:val="2E2A25"/>
                                    <w:sz w:val="20"/>
                                    <w:szCs w:val="27"/>
                                  </w:rPr>
                                  <w:t xml:space="preserve"> amounts to a form of the “peace congresses” to which Alfred Nobel refers as criteria for the Peace Prize in his 1895 will.</w:t>
                                </w:r>
                              </w:p>
                              <w:p w14:paraId="4CAA1D8C" w14:textId="77777777" w:rsidR="003B7A0F" w:rsidRPr="00320D7A" w:rsidRDefault="00506E02" w:rsidP="001674B2">
                                <w:pPr>
                                  <w:pStyle w:val="NormalWeb"/>
                                  <w:spacing w:before="0" w:beforeAutospacing="0"/>
                                  <w:textAlignment w:val="baseline"/>
                                  <w:rPr>
                                    <w:rFonts w:ascii="Times" w:hAnsi="Times" w:cs="Times"/>
                                    <w:color w:val="2E2A25"/>
                                    <w:sz w:val="20"/>
                                    <w:szCs w:val="27"/>
                                  </w:rPr>
                                </w:pPr>
                                <w:hyperlink r:id="rId14" w:history="1">
                                  <w:r w:rsidR="003B7A0F" w:rsidRPr="00320D7A">
                                    <w:rPr>
                                      <w:rStyle w:val="Hyperlink"/>
                                      <w:rFonts w:ascii="Times" w:hAnsi="Times" w:cs="Times"/>
                                      <w:sz w:val="20"/>
                                      <w:szCs w:val="27"/>
                                    </w:rPr>
                                    <w:t>Oslo, 12 October 2012</w:t>
                                  </w:r>
                                </w:hyperlink>
                              </w:p>
                              <w:p w14:paraId="353C55E8" w14:textId="77777777" w:rsidR="003B7A0F" w:rsidRDefault="003B7A0F" w:rsidP="001674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175302" id="_x0000_t202" coordsize="21600,21600" o:spt="202" path="m,l,21600r21600,l21600,xe">
                    <v:stroke joinstyle="miter"/>
                    <v:path gradientshapeok="t" o:connecttype="rect"/>
                  </v:shapetype>
                  <v:shape id="Text Box 1953218246" o:spid="_x0000_s1026" type="#_x0000_t202" style="position:absolute;left:0;text-align:left;margin-left:194.75pt;margin-top:22.35pt;width:290.05pt;height:77.1pt;z-index:25165619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" fillcolor="white [3201]" stroked="f" strokeweight="2.25pt">
                    <v:textbox>
                      <w:txbxContent>
                        <w:p w14:paraId="7CB1D0F4" w14:textId="77777777" w:rsidR="003B7A0F" w:rsidRPr="001674B2" w:rsidRDefault="003B7A0F" w:rsidP="00755B96">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w:t>
                          </w:r>
                          <w:proofErr w:type="gramStart"/>
                          <w:r w:rsidRPr="001674B2">
                            <w:rPr>
                              <w:rFonts w:ascii="Times" w:hAnsi="Times" w:cs="Times"/>
                              <w:i/>
                              <w:color w:val="2E2A25"/>
                              <w:sz w:val="20"/>
                              <w:szCs w:val="27"/>
                            </w:rPr>
                            <w:t>”, and</w:t>
                          </w:r>
                          <w:proofErr w:type="gramEnd"/>
                          <w:r w:rsidRPr="001674B2">
                            <w:rPr>
                              <w:rFonts w:ascii="Times" w:hAnsi="Times" w:cs="Times"/>
                              <w:i/>
                              <w:color w:val="2E2A25"/>
                              <w:sz w:val="20"/>
                              <w:szCs w:val="27"/>
                            </w:rPr>
                            <w:t xml:space="preserve"> amounts to a form of the “peace congresses” to which Alfred Nobel refers as criteria for the Peace Prize in his 1895 will.</w:t>
                          </w:r>
                        </w:p>
                        <w:p w14:paraId="4CAA1D8C" w14:textId="77777777" w:rsidR="003B7A0F" w:rsidRPr="00320D7A" w:rsidRDefault="00506E02" w:rsidP="001674B2">
                          <w:pPr>
                            <w:pStyle w:val="NormalWeb"/>
                            <w:spacing w:before="0" w:beforeAutospacing="0"/>
                            <w:textAlignment w:val="baseline"/>
                            <w:rPr>
                              <w:rFonts w:ascii="Times" w:hAnsi="Times" w:cs="Times"/>
                              <w:color w:val="2E2A25"/>
                              <w:sz w:val="20"/>
                              <w:szCs w:val="27"/>
                            </w:rPr>
                          </w:pPr>
                          <w:hyperlink r:id="rId15" w:history="1">
                            <w:r w:rsidR="003B7A0F" w:rsidRPr="00320D7A">
                              <w:rPr>
                                <w:rStyle w:val="Hyperlink"/>
                                <w:rFonts w:ascii="Times" w:hAnsi="Times" w:cs="Times"/>
                                <w:sz w:val="20"/>
                                <w:szCs w:val="27"/>
                              </w:rPr>
                              <w:t>Oslo, 12 October 2012</w:t>
                            </w:r>
                          </w:hyperlink>
                        </w:p>
                        <w:p w14:paraId="353C55E8" w14:textId="77777777" w:rsidR="003B7A0F" w:rsidRDefault="003B7A0F" w:rsidP="001674B2"/>
                      </w:txbxContent>
                    </v:textbox>
                  </v:shape>
                </w:pict>
              </mc:Fallback>
            </mc:AlternateContent>
          </w:r>
          <w:sdt>
            <w:sdtPr>
              <w:rPr>
                <w:b/>
                <w:kern w:val="28"/>
                <w:sz w:val="48"/>
                <w:szCs w:val="24"/>
                <w:lang w:eastAsia="en-GB"/>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923729" w:rsidRPr="001200C1">
                <w:rPr>
                  <w:b/>
                  <w:kern w:val="28"/>
                  <w:sz w:val="48"/>
                  <w:szCs w:val="24"/>
                  <w:lang w:eastAsia="en-GB"/>
                </w:rPr>
                <w:t>Design Document for Common Operations and Methods</w:t>
              </w:r>
              <w:r w:rsidR="00D12AAC" w:rsidRPr="001200C1">
                <w:rPr>
                  <w:b/>
                  <w:kern w:val="28"/>
                  <w:sz w:val="48"/>
                  <w:szCs w:val="24"/>
                  <w:lang w:eastAsia="en-GB"/>
                </w:rPr>
                <w:t xml:space="preserve"> (DDCOM)</w:t>
              </w:r>
            </w:sdtContent>
          </w:sdt>
        </w:p>
        <w:p w14:paraId="76DA55E6" w14:textId="2CFE3E35" w:rsidR="00923729" w:rsidRPr="001200C1" w:rsidRDefault="00506E02" w:rsidP="00923729">
          <w:pPr>
            <w:spacing w:before="360" w:after="2000" w:line="264" w:lineRule="auto"/>
            <w:jc w:val="center"/>
            <w:rPr>
              <w:b/>
              <w:sz w:val="40"/>
              <w:szCs w:val="24"/>
              <w:lang w:eastAsia="en-GB"/>
            </w:rPr>
          </w:pPr>
          <w:sdt>
            <w:sdtPr>
              <w:rPr>
                <w:b/>
                <w:sz w:val="40"/>
                <w:szCs w:val="24"/>
                <w:lang w:eastAsia="en-GB"/>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923729" w:rsidRPr="001200C1">
                <w:rPr>
                  <w:b/>
                  <w:sz w:val="40"/>
                  <w:szCs w:val="24"/>
                  <w:lang w:eastAsia="en-GB"/>
                </w:rPr>
                <w:t>Main Document</w:t>
              </w:r>
            </w:sdtContent>
          </w:sdt>
        </w:p>
      </w:sdtContent>
    </w:sdt>
    <w:p w14:paraId="538A98B7" w14:textId="737E0774" w:rsidR="006112EA" w:rsidRDefault="006112EA" w:rsidP="00923729">
      <w:pPr>
        <w:spacing w:before="0" w:after="120"/>
        <w:jc w:val="center"/>
        <w:rPr>
          <w:sz w:val="22"/>
          <w:lang w:eastAsia="en-GB"/>
        </w:rPr>
      </w:pPr>
    </w:p>
    <w:p w14:paraId="55878F1C" w14:textId="003B07C0" w:rsidR="000866A8" w:rsidRPr="001200C1" w:rsidRDefault="000866A8" w:rsidP="00162A2A">
      <w:pPr>
        <w:spacing w:before="0" w:after="120"/>
        <w:rPr>
          <w:noProof/>
          <w:lang w:val="en-IE" w:eastAsia="en-IE"/>
        </w:rPr>
      </w:pPr>
    </w:p>
    <w:sdt>
      <w:sdtPr>
        <w:rPr>
          <w:sz w:val="22"/>
          <w:szCs w:val="20"/>
          <w:lang w:eastAsia="en-GB"/>
        </w:rPr>
        <w:alias w:val="Properties Table"/>
        <w:tag w:val="ZmBdss0Rs4YTyKKEh8M5n5"/>
        <w:id w:val="-1921789661"/>
        <w15:dataBinding w:prefixMappings="xmlns:ns0='http://CustomXML.htm' " w:xpath="/ns0:EuroLookXMLNode[1]/ns0:Date[1]" w:storeItemID="{79EFA0D9-BA63-4E9B-9418-E346CE6CB7CE}"/>
      </w:sdtPr>
      <w:sdtEndPr/>
      <w:sdtContent>
        <w:tbl>
          <w:tblPr>
            <w:tblStyle w:val="PropertiesTable"/>
            <w:tblW w:w="6400" w:type="dxa"/>
            <w:tblLook w:val="04A0" w:firstRow="1" w:lastRow="0" w:firstColumn="1" w:lastColumn="0" w:noHBand="0" w:noVBand="1"/>
          </w:tblPr>
          <w:tblGrid>
            <w:gridCol w:w="2400"/>
            <w:gridCol w:w="4000"/>
          </w:tblGrid>
          <w:tr w:rsidR="006112EA" w:rsidRPr="00FB4BE1" w14:paraId="37FE120D" w14:textId="77777777">
            <w:tc>
              <w:tcPr>
                <w:tcW w:w="2400" w:type="dxa"/>
              </w:tcPr>
              <w:p w14:paraId="5786119B" w14:textId="77777777" w:rsidR="006112EA" w:rsidRPr="00B4060C" w:rsidRDefault="00506E02">
                <w:pPr>
                  <w:spacing w:before="0"/>
                  <w:rPr>
                    <w:sz w:val="22"/>
                    <w:lang w:eastAsia="en-GB"/>
                  </w:rPr>
                </w:pPr>
                <w:sdt>
                  <w:sdtPr>
                    <w:rPr>
                      <w:sz w:val="22"/>
                      <w:lang w:eastAsia="en-GB"/>
                    </w:rPr>
                    <w:id w:val="52131817"/>
                    <w:dataBinding w:xpath="/Texts/TechPropsDate" w:storeItemID="{4EF90DE6-88B6-4264-9629-4D8DFDFE87D2}"/>
                    <w:text w:multiLine="1"/>
                  </w:sdtPr>
                  <w:sdtEndPr/>
                  <w:sdtContent>
                    <w:r w:rsidR="006112EA" w:rsidRPr="00B4060C">
                      <w:rPr>
                        <w:sz w:val="22"/>
                        <w:lang w:eastAsia="en-GB"/>
                      </w:rPr>
                      <w:t>Date:</w:t>
                    </w:r>
                  </w:sdtContent>
                </w:sdt>
              </w:p>
            </w:tc>
            <w:sdt>
              <w:sdtPr>
                <w:rPr>
                  <w:sz w:val="22"/>
                  <w:lang w:eastAsia="en-GB"/>
                </w:rPr>
                <w:id w:val="2105068651"/>
                <w:placeholder>
                  <w:docPart w:val="A332994C425C442780D667130EE3657B"/>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tc>
                  <w:tcPr>
                    <w:tcW w:w="4000" w:type="dxa"/>
                  </w:tcPr>
                  <w:p w14:paraId="4D5E5C0C" w14:textId="22AFA1EF" w:rsidR="006112EA" w:rsidRPr="00BC5ADC" w:rsidRDefault="00A9771E">
                    <w:pPr>
                      <w:spacing w:before="0"/>
                      <w:jc w:val="left"/>
                      <w:rPr>
                        <w:sz w:val="22"/>
                        <w:lang w:eastAsia="en-GB"/>
                      </w:rPr>
                    </w:pPr>
                    <w:r>
                      <w:rPr>
                        <w:sz w:val="22"/>
                        <w:lang w:val="en-US" w:eastAsia="en-GB"/>
                      </w:rPr>
                      <w:t>19/12/2024</w:t>
                    </w:r>
                  </w:p>
                </w:tc>
              </w:sdtContent>
            </w:sdt>
          </w:tr>
          <w:tr w:rsidR="006112EA" w:rsidRPr="00110E6A" w14:paraId="49CBCE31" w14:textId="77777777">
            <w:tc>
              <w:tcPr>
                <w:tcW w:w="2400" w:type="dxa"/>
                <w:shd w:val="clear" w:color="auto" w:fill="auto"/>
              </w:tcPr>
              <w:p w14:paraId="29074076" w14:textId="77777777" w:rsidR="006112EA" w:rsidRPr="00B4060C" w:rsidRDefault="006112EA">
                <w:pPr>
                  <w:spacing w:before="0"/>
                  <w:rPr>
                    <w:sz w:val="22"/>
                    <w:lang w:eastAsia="en-GB"/>
                  </w:rPr>
                </w:pPr>
                <w:r w:rsidRPr="00B4060C">
                  <w:rPr>
                    <w:sz w:val="22"/>
                    <w:lang w:eastAsia="en-GB"/>
                  </w:rPr>
                  <w:t>Status:</w:t>
                </w:r>
              </w:p>
            </w:tc>
            <w:tc>
              <w:tcPr>
                <w:tcW w:w="4000" w:type="dxa"/>
                <w:shd w:val="clear" w:color="auto" w:fill="auto"/>
              </w:tcPr>
              <w:p w14:paraId="1640AA23" w14:textId="16E99209" w:rsidR="006112EA" w:rsidRPr="00162A2A" w:rsidRDefault="00506E02">
                <w:pPr>
                  <w:spacing w:before="0"/>
                  <w:jc w:val="left"/>
                  <w:rPr>
                    <w:sz w:val="22"/>
                    <w:lang w:val="el-GR" w:eastAsia="en-GB"/>
                  </w:rPr>
                </w:pPr>
                <w:sdt>
                  <w:sdtPr>
                    <w:rPr>
                      <w:sz w:val="22"/>
                      <w:lang w:eastAsia="en-GB"/>
                    </w:rPr>
                    <w:alias w:val="Status"/>
                    <w:tag w:val="Status"/>
                    <w:id w:val="403725961"/>
                    <w:placeholder>
                      <w:docPart w:val="01C5D303D0494091B243A2BE13D74F19"/>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r w:rsidR="00F97200">
                      <w:rPr>
                        <w:sz w:val="22"/>
                        <w:lang w:eastAsia="en-GB"/>
                      </w:rPr>
                      <w:t>Submitted for acceptance (SfA)</w:t>
                    </w:r>
                  </w:sdtContent>
                </w:sdt>
                <w:r w:rsidR="00106627" w:rsidDel="00106627">
                  <w:rPr>
                    <w:sz w:val="22"/>
                    <w:lang w:eastAsia="en-GB"/>
                  </w:rPr>
                  <w:t xml:space="preserve"> </w:t>
                </w:r>
              </w:p>
            </w:tc>
          </w:tr>
          <w:tr w:rsidR="006112EA" w:rsidRPr="00FB4BE1" w14:paraId="34C1BEEB" w14:textId="77777777">
            <w:tc>
              <w:tcPr>
                <w:tcW w:w="2400" w:type="dxa"/>
              </w:tcPr>
              <w:p w14:paraId="2AB20099" w14:textId="77777777" w:rsidR="006112EA" w:rsidRPr="00B4060C" w:rsidRDefault="00506E02">
                <w:pPr>
                  <w:spacing w:before="0"/>
                  <w:rPr>
                    <w:sz w:val="22"/>
                    <w:lang w:eastAsia="en-GB"/>
                  </w:rPr>
                </w:pPr>
                <w:sdt>
                  <w:sdtPr>
                    <w:rPr>
                      <w:sz w:val="22"/>
                      <w:lang w:eastAsia="en-GB"/>
                    </w:rPr>
                    <w:id w:val="456372018"/>
                    <w:dataBinding w:xpath="/Texts/TechPropsVersion" w:storeItemID="{4EF90DE6-88B6-4264-9629-4D8DFDFE87D2}"/>
                    <w:text w:multiLine="1"/>
                  </w:sdtPr>
                  <w:sdtEndPr/>
                  <w:sdtContent>
                    <w:r w:rsidR="006112EA" w:rsidRPr="00B4060C">
                      <w:rPr>
                        <w:sz w:val="22"/>
                        <w:lang w:eastAsia="en-GB"/>
                      </w:rPr>
                      <w:t>Release &amp; Version:</w:t>
                    </w:r>
                  </w:sdtContent>
                </w:sdt>
              </w:p>
            </w:tc>
            <w:tc>
              <w:tcPr>
                <w:tcW w:w="4000" w:type="dxa"/>
              </w:tcPr>
              <w:p w14:paraId="09CDBC69" w14:textId="172E52A4" w:rsidR="006112EA" w:rsidRPr="00B4060C" w:rsidRDefault="00506E02">
                <w:pPr>
                  <w:spacing w:before="0"/>
                  <w:jc w:val="left"/>
                  <w:rPr>
                    <w:sz w:val="22"/>
                    <w:lang w:eastAsia="en-GB"/>
                  </w:rPr>
                </w:pPr>
                <w:sdt>
                  <w:sdtPr>
                    <w:rPr>
                      <w:sz w:val="22"/>
                      <w:lang w:eastAsia="en-GB"/>
                    </w:rPr>
                    <w:id w:val="151490195"/>
                    <w:placeholder>
                      <w:docPart w:val="81C8A28D96394CF5B42E6682453AAC49"/>
                    </w:placeholder>
                    <w:dataBinding w:prefixMappings="xmlns:ns0='http://CustomXML.htm' " w:xpath="/ns0:EuroLookXMLNode[1]/ns0:Version[1]" w:storeItemID="{79EFA0D9-BA63-4E9B-9418-E346CE6CB7CE}"/>
                    <w:text/>
                  </w:sdtPr>
                  <w:sdtEndPr/>
                  <w:sdtContent>
                    <w:r w:rsidR="004B6F2D">
                      <w:rPr>
                        <w:sz w:val="22"/>
                        <w:lang w:eastAsia="en-GB"/>
                      </w:rPr>
                      <w:t>21.4.0-2.00 EN</w:t>
                    </w:r>
                  </w:sdtContent>
                </w:sdt>
              </w:p>
            </w:tc>
          </w:tr>
          <w:tr w:rsidR="006112EA" w:rsidRPr="00110E6A" w14:paraId="61B4E6A0" w14:textId="77777777">
            <w:tc>
              <w:tcPr>
                <w:tcW w:w="2400" w:type="dxa"/>
              </w:tcPr>
              <w:p w14:paraId="07C60EBF" w14:textId="77777777" w:rsidR="006112EA" w:rsidRPr="00B4060C" w:rsidRDefault="00506E02">
                <w:pPr>
                  <w:spacing w:before="0"/>
                  <w:rPr>
                    <w:sz w:val="22"/>
                    <w:lang w:eastAsia="en-GB"/>
                  </w:rPr>
                </w:pPr>
                <w:sdt>
                  <w:sdtPr>
                    <w:rPr>
                      <w:sz w:val="22"/>
                      <w:lang w:eastAsia="en-GB"/>
                    </w:rPr>
                    <w:id w:val="1928931003"/>
                    <w:dataBinding w:xpath="/Texts/TechPropsAuthors" w:storeItemID="{4EF90DE6-88B6-4264-9629-4D8DFDFE87D2}"/>
                    <w:text w:multiLine="1"/>
                  </w:sdtPr>
                  <w:sdtEndPr/>
                  <w:sdtContent>
                    <w:r w:rsidR="006112EA" w:rsidRPr="00B4060C">
                      <w:rPr>
                        <w:sz w:val="22"/>
                        <w:lang w:eastAsia="en-GB"/>
                      </w:rPr>
                      <w:t>Author:</w:t>
                    </w:r>
                  </w:sdtContent>
                </w:sdt>
              </w:p>
            </w:tc>
            <w:tc>
              <w:tcPr>
                <w:tcW w:w="4000" w:type="dxa"/>
              </w:tcPr>
              <w:p w14:paraId="543072E7" w14:textId="77777777" w:rsidR="006112EA" w:rsidRPr="00B4060C" w:rsidRDefault="00506E02">
                <w:pPr>
                  <w:spacing w:before="0"/>
                  <w:jc w:val="left"/>
                  <w:rPr>
                    <w:sz w:val="22"/>
                    <w:lang w:eastAsia="en-GB"/>
                  </w:rPr>
                </w:pPr>
                <w:sdt>
                  <w:sdtPr>
                    <w:rPr>
                      <w:color w:val="000000"/>
                      <w:sz w:val="22"/>
                      <w:lang w:eastAsia="en-GB"/>
                    </w:rPr>
                    <w:alias w:val="Author"/>
                    <w:tag w:val="Author"/>
                    <w:id w:val="344604971"/>
                    <w:dataBinding w:xpath="/Author/Names/DocumentScript/FullName" w:storeItemID="{EE044946-5330-43F7-8D16-AA78684F2938}"/>
                    <w:text w:multiLine="1"/>
                  </w:sdtPr>
                  <w:sdtEndPr/>
                  <w:sdtContent>
                    <w:r w:rsidR="006112EA" w:rsidRPr="00B4060C">
                      <w:rPr>
                        <w:color w:val="000000"/>
                        <w:sz w:val="22"/>
                        <w:lang w:eastAsia="en-GB"/>
                      </w:rPr>
                      <w:t>SOFT-DEV</w:t>
                    </w:r>
                  </w:sdtContent>
                </w:sdt>
              </w:p>
            </w:tc>
          </w:tr>
          <w:tr w:rsidR="006112EA" w:rsidRPr="00110E6A" w14:paraId="105B91B9" w14:textId="77777777">
            <w:tc>
              <w:tcPr>
                <w:tcW w:w="2400" w:type="dxa"/>
              </w:tcPr>
              <w:p w14:paraId="740078BD" w14:textId="77777777" w:rsidR="006112EA" w:rsidRPr="00B4060C" w:rsidRDefault="00506E02">
                <w:pPr>
                  <w:spacing w:before="0"/>
                  <w:rPr>
                    <w:sz w:val="22"/>
                    <w:lang w:eastAsia="en-GB"/>
                  </w:rPr>
                </w:pPr>
                <w:sdt>
                  <w:sdtPr>
                    <w:rPr>
                      <w:sz w:val="22"/>
                      <w:lang w:eastAsia="en-GB"/>
                    </w:rPr>
                    <w:id w:val="-656603245"/>
                    <w:dataBinding w:xpath="/Texts/TechPropsApproved" w:storeItemID="{4EF90DE6-88B6-4264-9629-4D8DFDFE87D2}"/>
                    <w:text w:multiLine="1"/>
                  </w:sdtPr>
                  <w:sdtEndPr/>
                  <w:sdtContent>
                    <w:r w:rsidR="006112EA" w:rsidRPr="00B4060C">
                      <w:rPr>
                        <w:sz w:val="22"/>
                        <w:lang w:eastAsia="en-GB"/>
                      </w:rPr>
                      <w:t>Approved by:</w:t>
                    </w:r>
                  </w:sdtContent>
                </w:sdt>
              </w:p>
            </w:tc>
            <w:tc>
              <w:tcPr>
                <w:tcW w:w="4000" w:type="dxa"/>
              </w:tcPr>
              <w:p w14:paraId="5124EB16" w14:textId="77777777" w:rsidR="006112EA" w:rsidRPr="00B4060C" w:rsidRDefault="00506E02">
                <w:pPr>
                  <w:spacing w:before="0"/>
                  <w:jc w:val="left"/>
                  <w:rPr>
                    <w:sz w:val="22"/>
                    <w:lang w:eastAsia="en-GB"/>
                  </w:rPr>
                </w:pPr>
                <w:sdt>
                  <w:sdtPr>
                    <w:rPr>
                      <w:sz w:val="22"/>
                      <w:lang w:eastAsia="en-GB"/>
                    </w:rPr>
                    <w:alias w:val="Approved by"/>
                    <w:tag w:val="Approved by"/>
                    <w:id w:val="-1491857343"/>
                    <w:placeholder>
                      <w:docPart w:val="2CF958301FE7442AB809A62615DE1D57"/>
                    </w:placeholder>
                    <w:showingPlcHdr/>
                  </w:sdtPr>
                  <w:sdtEndPr/>
                  <w:sdtContent>
                    <w:r w:rsidR="006112EA" w:rsidRPr="00B4060C">
                      <w:rPr>
                        <w:sz w:val="22"/>
                        <w:lang w:eastAsia="en-GB"/>
                      </w:rPr>
                      <w:t>DG TAXUD</w:t>
                    </w:r>
                  </w:sdtContent>
                </w:sdt>
              </w:p>
            </w:tc>
          </w:tr>
          <w:tr w:rsidR="006112EA" w:rsidRPr="00110E6A" w14:paraId="56921EA3" w14:textId="77777777">
            <w:tc>
              <w:tcPr>
                <w:tcW w:w="2400" w:type="dxa"/>
              </w:tcPr>
              <w:p w14:paraId="23F21ACF" w14:textId="77777777" w:rsidR="006112EA" w:rsidRPr="00B4060C" w:rsidRDefault="006112EA">
                <w:pPr>
                  <w:spacing w:before="0"/>
                  <w:rPr>
                    <w:sz w:val="22"/>
                    <w:lang w:eastAsia="en-GB"/>
                  </w:rPr>
                </w:pPr>
                <w:r w:rsidRPr="00B4060C">
                  <w:rPr>
                    <w:sz w:val="22"/>
                    <w:lang w:eastAsia="en-GB"/>
                  </w:rPr>
                  <w:t>Reference number:</w:t>
                </w:r>
              </w:p>
            </w:tc>
            <w:tc>
              <w:tcPr>
                <w:tcW w:w="4000" w:type="dxa"/>
              </w:tcPr>
              <w:p w14:paraId="19FB3E4F" w14:textId="171434D8" w:rsidR="006112EA" w:rsidRPr="00B4060C" w:rsidRDefault="001C4B7B">
                <w:pPr>
                  <w:spacing w:before="0"/>
                  <w:jc w:val="left"/>
                  <w:rPr>
                    <w:sz w:val="22"/>
                    <w:lang w:eastAsia="en-GB"/>
                  </w:rPr>
                </w:pPr>
                <w:r w:rsidRPr="001C4B7B">
                  <w:rPr>
                    <w:sz w:val="22"/>
                    <w:lang w:val="en-US" w:eastAsia="en-GB"/>
                  </w:rPr>
                  <w:t>DLV-635-6-55-2-63</w:t>
                </w:r>
              </w:p>
            </w:tc>
          </w:tr>
          <w:tr w:rsidR="006112EA" w:rsidRPr="00110E6A" w14:paraId="114A2B9E" w14:textId="77777777">
            <w:tc>
              <w:tcPr>
                <w:tcW w:w="2400" w:type="dxa"/>
                <w:shd w:val="clear" w:color="auto" w:fill="auto"/>
              </w:tcPr>
              <w:p w14:paraId="3EAE270F" w14:textId="77777777" w:rsidR="006112EA" w:rsidRPr="00B4060C" w:rsidRDefault="006112EA">
                <w:pPr>
                  <w:spacing w:before="0"/>
                  <w:rPr>
                    <w:sz w:val="22"/>
                    <w:szCs w:val="22"/>
                    <w:lang w:eastAsia="en-GB"/>
                  </w:rPr>
                </w:pPr>
                <w:r w:rsidRPr="00B4060C">
                  <w:rPr>
                    <w:sz w:val="22"/>
                    <w:szCs w:val="22"/>
                    <w:lang w:eastAsia="en-GB"/>
                  </w:rPr>
                  <w:t>Public:</w:t>
                </w:r>
              </w:p>
            </w:tc>
            <w:sdt>
              <w:sdtPr>
                <w:rPr>
                  <w:color w:val="000000"/>
                  <w:sz w:val="22"/>
                  <w:lang w:eastAsia="en-GB"/>
                </w:rPr>
                <w:alias w:val="Public"/>
                <w:tag w:val="Public"/>
                <w:id w:val="527069074"/>
                <w:placeholder>
                  <w:docPart w:val="62CA8EBDA6AC4AAAAA64AF946F126914"/>
                </w:placeholder>
                <w:comboBox>
                  <w:listItem w:value="Select the public here."/>
                  <w:listItem w:displayText="DG TAXUD internal" w:value="DG TAXUD internal"/>
                  <w:listItem w:displayText="DG TAXUD external" w:value="DG TAXUD external"/>
                </w:comboBox>
              </w:sdtPr>
              <w:sdtEndPr/>
              <w:sdtContent>
                <w:tc>
                  <w:tcPr>
                    <w:tcW w:w="4000" w:type="dxa"/>
                    <w:shd w:val="clear" w:color="auto" w:fill="auto"/>
                  </w:tcPr>
                  <w:p w14:paraId="3A1D4E1B" w14:textId="77777777" w:rsidR="006112EA" w:rsidRPr="00B4060C" w:rsidRDefault="006112EA">
                    <w:pPr>
                      <w:spacing w:before="0" w:line="276" w:lineRule="auto"/>
                      <w:jc w:val="left"/>
                      <w:rPr>
                        <w:bCs/>
                        <w:sz w:val="22"/>
                        <w:szCs w:val="22"/>
                      </w:rPr>
                    </w:pPr>
                    <w:r w:rsidRPr="00B4060C">
                      <w:rPr>
                        <w:color w:val="000000"/>
                        <w:sz w:val="22"/>
                        <w:lang w:eastAsia="en-GB"/>
                      </w:rPr>
                      <w:t>DG TAXUD external</w:t>
                    </w:r>
                  </w:p>
                </w:tc>
              </w:sdtContent>
            </w:sdt>
          </w:tr>
          <w:tr w:rsidR="006112EA" w:rsidRPr="00B905D9" w14:paraId="5B410A73" w14:textId="77777777">
            <w:tc>
              <w:tcPr>
                <w:tcW w:w="2400" w:type="dxa"/>
                <w:shd w:val="clear" w:color="auto" w:fill="auto"/>
              </w:tcPr>
              <w:p w14:paraId="6577FCA6" w14:textId="77777777" w:rsidR="006112EA" w:rsidRPr="00B4060C" w:rsidRDefault="006112EA">
                <w:pPr>
                  <w:spacing w:before="0"/>
                  <w:rPr>
                    <w:sz w:val="22"/>
                    <w:szCs w:val="22"/>
                    <w:lang w:eastAsia="en-GB"/>
                  </w:rPr>
                </w:pPr>
                <w:r w:rsidRPr="00B4060C">
                  <w:rPr>
                    <w:sz w:val="22"/>
                    <w:szCs w:val="22"/>
                    <w:lang w:eastAsia="en-GB"/>
                  </w:rPr>
                  <w:t>Confidentiality:</w:t>
                </w:r>
              </w:p>
            </w:tc>
            <w:tc>
              <w:tcPr>
                <w:tcW w:w="4000" w:type="dxa"/>
                <w:shd w:val="clear" w:color="auto" w:fill="auto"/>
              </w:tcPr>
              <w:p w14:paraId="47246B9C" w14:textId="77777777" w:rsidR="006112EA" w:rsidRPr="00B4060C" w:rsidRDefault="00506E02">
                <w:pPr>
                  <w:spacing w:before="0" w:line="276" w:lineRule="auto"/>
                  <w:jc w:val="left"/>
                  <w:rPr>
                    <w:bCs/>
                    <w:sz w:val="22"/>
                    <w:szCs w:val="22"/>
                    <w:lang w:eastAsia="en-GB"/>
                  </w:rPr>
                </w:pPr>
                <w:sdt>
                  <w:sdtPr>
                    <w:rPr>
                      <w:bCs/>
                      <w:sz w:val="22"/>
                      <w:szCs w:val="22"/>
                    </w:rPr>
                    <w:alias w:val="Confidentiality"/>
                    <w:tag w:val="Confidentiality"/>
                    <w:id w:val="661121929"/>
                    <w:placeholder>
                      <w:docPart w:val="195C2C894EE64563ABD624191D9A003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6112EA" w:rsidRPr="00B4060C">
                      <w:rPr>
                        <w:bCs/>
                        <w:sz w:val="22"/>
                        <w:szCs w:val="22"/>
                      </w:rPr>
                      <w:t>Publicly available (PA)</w:t>
                    </w:r>
                  </w:sdtContent>
                </w:sdt>
                <w:r w:rsidR="006112EA" w:rsidRPr="00B4060C">
                  <w:rPr>
                    <w:bCs/>
                    <w:sz w:val="22"/>
                    <w:szCs w:val="22"/>
                  </w:rPr>
                  <w:t xml:space="preserve"> </w:t>
                </w:r>
              </w:p>
            </w:tc>
          </w:tr>
        </w:tbl>
        <w:p w14:paraId="2374FD62" w14:textId="2306222C" w:rsidR="000A3CD7" w:rsidRPr="007B72B5" w:rsidRDefault="006112EA" w:rsidP="007B72B5">
          <w:pPr>
            <w:rPr>
              <w:sz w:val="22"/>
              <w:lang w:eastAsia="en-GB"/>
            </w:rPr>
          </w:pPr>
          <w:r w:rsidRPr="001200C1">
            <w:rPr>
              <w:sz w:val="22"/>
              <w:szCs w:val="24"/>
              <w:lang w:eastAsia="en-GB"/>
            </w:rPr>
            <w:br w:type="page"/>
          </w:r>
        </w:p>
      </w:sdtContent>
    </w:sdt>
    <w:p w14:paraId="2FF5DFEC" w14:textId="1D509FEA" w:rsidR="00923729" w:rsidRPr="001200C1" w:rsidRDefault="000866A8" w:rsidP="00923729">
      <w:pPr>
        <w:spacing w:before="0" w:after="120"/>
        <w:jc w:val="center"/>
        <w:rPr>
          <w:rFonts w:ascii="Times New Roman Bold" w:hAnsi="Times New Roman Bold"/>
          <w:b/>
          <w:sz w:val="32"/>
          <w:szCs w:val="24"/>
          <w:lang w:eastAsia="en-GB"/>
        </w:rPr>
      </w:pPr>
      <w:r w:rsidRPr="001200C1">
        <w:rPr>
          <w:noProof/>
          <w:lang w:val="en-IE" w:eastAsia="en-IE"/>
        </w:rPr>
        <w:lastRenderedPageBreak/>
        <mc:AlternateContent>
          <mc:Choice Requires="wps">
            <w:drawing>
              <wp:anchor distT="0" distB="0" distL="114300" distR="114300" simplePos="0" relativeHeight="251656192" behindDoc="1" locked="0" layoutInCell="1" allowOverlap="1" wp14:anchorId="094A3D0E" wp14:editId="5AEB27CD">
                <wp:simplePos x="0" y="0"/>
                <wp:positionH relativeFrom="column">
                  <wp:posOffset>0</wp:posOffset>
                </wp:positionH>
                <wp:positionV relativeFrom="paragraph">
                  <wp:posOffset>10328275</wp:posOffset>
                </wp:positionV>
                <wp:extent cx="7553325" cy="45720"/>
                <wp:effectExtent l="0" t="0" r="9525"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2FAB735"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A3D0E" id="Rectangle 9" o:spid="_x0000_s1027" style="position:absolute;left:0;text-align:left;margin-left:0;margin-top:813.25pt;width:594.7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42FAB735"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 xml:space="preserve">Document control </w:t>
      </w:r>
      <w:proofErr w:type="gramStart"/>
      <w:r w:rsidR="00923729" w:rsidRPr="001200C1">
        <w:rPr>
          <w:rFonts w:ascii="Times New Roman Bold" w:eastAsia="Calibri" w:hAnsi="Times New Roman Bold"/>
          <w:b/>
          <w:sz w:val="32"/>
          <w:szCs w:val="24"/>
          <w:lang w:eastAsia="en-GB"/>
        </w:rPr>
        <w:t>information</w:t>
      </w:r>
      <w:proofErr w:type="gramEnd"/>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7437D96B" w14:textId="77777777" w:rsidTr="00923729">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069C3FF9"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334EE1C4"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36AEF45C"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1D9CC713"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Title</w:t>
            </w:r>
          </w:p>
        </w:tc>
        <w:tc>
          <w:tcPr>
            <w:tcW w:w="3414" w:type="pct"/>
            <w:tcBorders>
              <w:top w:val="single" w:sz="4" w:space="0" w:color="7F7F7F"/>
              <w:left w:val="single" w:sz="4" w:space="0" w:color="7F7F7F"/>
              <w:bottom w:val="single" w:sz="4" w:space="0" w:color="7F7F7F"/>
              <w:right w:val="single" w:sz="4" w:space="0" w:color="7F7F7F"/>
            </w:tcBorders>
            <w:hideMark/>
          </w:tcPr>
          <w:p w14:paraId="228DD848" w14:textId="6731BE33" w:rsidR="00923729" w:rsidRPr="001200C1" w:rsidRDefault="00506E02" w:rsidP="00923729">
            <w:pPr>
              <w:spacing w:before="60" w:line="276" w:lineRule="auto"/>
              <w:jc w:val="left"/>
              <w:rPr>
                <w:rFonts w:eastAsia="PMingLiU"/>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12AAC" w:rsidRPr="001200C1">
                  <w:rPr>
                    <w:sz w:val="20"/>
                    <w:szCs w:val="22"/>
                    <w:lang w:eastAsia="en-GB"/>
                  </w:rPr>
                  <w:t>Design Document for Common Operations and Methods (DDCOM)</w:t>
                </w:r>
              </w:sdtContent>
            </w:sdt>
          </w:p>
        </w:tc>
      </w:tr>
      <w:tr w:rsidR="00923729" w:rsidRPr="00110E6A" w14:paraId="6BF3445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0E13BB8"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Subtitle</w:t>
            </w:r>
          </w:p>
        </w:tc>
        <w:sdt>
          <w:sdtPr>
            <w:rPr>
              <w:bCs/>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0BBCFAEE" w14:textId="4F52529F" w:rsidR="00923729" w:rsidRPr="001200C1" w:rsidRDefault="00923729" w:rsidP="00923729">
                <w:pPr>
                  <w:spacing w:before="60" w:line="276" w:lineRule="auto"/>
                  <w:jc w:val="left"/>
                  <w:rPr>
                    <w:color w:val="385623"/>
                    <w:sz w:val="20"/>
                    <w:szCs w:val="22"/>
                    <w:lang w:eastAsia="en-GB"/>
                  </w:rPr>
                </w:pPr>
                <w:r w:rsidRPr="001200C1">
                  <w:rPr>
                    <w:bCs/>
                    <w:sz w:val="20"/>
                    <w:szCs w:val="22"/>
                    <w:lang w:eastAsia="en-GB"/>
                  </w:rPr>
                  <w:t>Main Document</w:t>
                </w:r>
              </w:p>
            </w:tc>
          </w:sdtContent>
        </w:sdt>
      </w:tr>
      <w:tr w:rsidR="00923729" w:rsidRPr="00110E6A" w14:paraId="334BA242"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E90B8AE" w14:textId="77777777" w:rsidR="00923729" w:rsidRPr="00F67C1F" w:rsidRDefault="00923729" w:rsidP="00923729">
            <w:pPr>
              <w:spacing w:before="60" w:line="276" w:lineRule="auto"/>
              <w:jc w:val="left"/>
              <w:rPr>
                <w:rFonts w:eastAsia="PMingLiU"/>
                <w:b/>
                <w:sz w:val="20"/>
                <w:szCs w:val="22"/>
                <w:lang w:eastAsia="en-GB"/>
              </w:rPr>
            </w:pPr>
            <w:r w:rsidRPr="00F67C1F">
              <w:rPr>
                <w:b/>
                <w:sz w:val="20"/>
                <w:szCs w:val="22"/>
                <w:lang w:eastAsia="en-GB"/>
              </w:rPr>
              <w:t>Author</w:t>
            </w:r>
          </w:p>
        </w:tc>
        <w:tc>
          <w:tcPr>
            <w:tcW w:w="3414" w:type="pct"/>
            <w:tcBorders>
              <w:top w:val="single" w:sz="4" w:space="0" w:color="7F7F7F"/>
              <w:left w:val="single" w:sz="4" w:space="0" w:color="7F7F7F"/>
              <w:bottom w:val="single" w:sz="4" w:space="0" w:color="7F7F7F"/>
              <w:right w:val="single" w:sz="4" w:space="0" w:color="7F7F7F"/>
            </w:tcBorders>
            <w:hideMark/>
          </w:tcPr>
          <w:p w14:paraId="4109E2B9" w14:textId="31A62AFE" w:rsidR="00923729" w:rsidRPr="00F67C1F" w:rsidRDefault="00506E02" w:rsidP="00923729">
            <w:pPr>
              <w:spacing w:before="60" w:line="276" w:lineRule="auto"/>
              <w:jc w:val="left"/>
              <w:rPr>
                <w:rFonts w:eastAsia="PMingLiU"/>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sidR="00E854D6" w:rsidRPr="00B4060C">
                  <w:rPr>
                    <w:sz w:val="20"/>
                    <w:szCs w:val="22"/>
                    <w:lang w:val="en-US" w:eastAsia="en-GB"/>
                  </w:rPr>
                  <w:t>SOFT</w:t>
                </w:r>
                <w:r w:rsidR="00AA65B3" w:rsidRPr="00B4060C">
                  <w:rPr>
                    <w:sz w:val="20"/>
                    <w:szCs w:val="22"/>
                    <w:lang w:val="en-US" w:eastAsia="en-GB"/>
                  </w:rPr>
                  <w:t>-DEV</w:t>
                </w:r>
              </w:sdtContent>
            </w:sdt>
          </w:p>
        </w:tc>
      </w:tr>
      <w:tr w:rsidR="00923729" w:rsidRPr="00110E6A" w14:paraId="4BCFDFB6"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79C89A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Project owner</w:t>
            </w:r>
          </w:p>
        </w:tc>
        <w:tc>
          <w:tcPr>
            <w:tcW w:w="3414" w:type="pct"/>
            <w:tcBorders>
              <w:top w:val="single" w:sz="4" w:space="0" w:color="7F7F7F"/>
              <w:left w:val="single" w:sz="4" w:space="0" w:color="7F7F7F"/>
              <w:bottom w:val="single" w:sz="4" w:space="0" w:color="7F7F7F"/>
              <w:right w:val="single" w:sz="4" w:space="0" w:color="7F7F7F"/>
            </w:tcBorders>
            <w:hideMark/>
          </w:tcPr>
          <w:p w14:paraId="4B59B70A" w14:textId="47D175A2" w:rsidR="00923729" w:rsidRPr="001200C1" w:rsidRDefault="001368A4" w:rsidP="00923729">
            <w:pPr>
              <w:spacing w:before="60" w:line="276" w:lineRule="auto"/>
              <w:jc w:val="left"/>
              <w:rPr>
                <w:rFonts w:eastAsia="PMingLiU"/>
                <w:color w:val="385623"/>
                <w:sz w:val="20"/>
                <w:szCs w:val="22"/>
                <w:lang w:eastAsia="en-GB"/>
              </w:rPr>
            </w:pPr>
            <w:r w:rsidRPr="001200C1">
              <w:rPr>
                <w:sz w:val="20"/>
                <w:szCs w:val="20"/>
                <w:lang w:eastAsia="en-GB"/>
              </w:rPr>
              <w:t>Head of Unit of</w:t>
            </w:r>
            <w:r w:rsidR="007C2685" w:rsidRPr="001200C1">
              <w:rPr>
                <w:sz w:val="20"/>
                <w:szCs w:val="20"/>
                <w:lang w:eastAsia="en-GB"/>
              </w:rPr>
              <w:t xml:space="preserve"> DG TAXUD</w:t>
            </w:r>
            <w:r w:rsidR="002469A7" w:rsidRPr="001200C1">
              <w:rPr>
                <w:sz w:val="20"/>
                <w:lang w:eastAsia="en-GB"/>
              </w:rPr>
              <w:t xml:space="preserve"> Unit</w:t>
            </w:r>
            <w:r w:rsidRPr="001200C1">
              <w:rPr>
                <w:sz w:val="18"/>
                <w:szCs w:val="20"/>
                <w:lang w:eastAsia="en-GB"/>
              </w:rPr>
              <w:t xml:space="preserve"> </w:t>
            </w:r>
            <w:sdt>
              <w:sdtPr>
                <w:rPr>
                  <w:sz w:val="20"/>
                  <w:lang w:eastAsia="en-GB"/>
                </w:rPr>
                <w:alias w:val="Solution provider"/>
                <w:tag w:val="Solution provider"/>
                <w:id w:val="606244105"/>
                <w:placeholder>
                  <w:docPart w:val="7FD5DED044EA4020B20584545603C8BE"/>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61207" w:rsidRPr="001200C1">
                  <w:rPr>
                    <w:sz w:val="20"/>
                    <w:lang w:eastAsia="en-GB"/>
                  </w:rPr>
                  <w:t>B1 Process and Data, Customer Relationship and Planning</w:t>
                </w:r>
              </w:sdtContent>
            </w:sdt>
          </w:p>
        </w:tc>
      </w:tr>
      <w:tr w:rsidR="00923729" w:rsidRPr="00110E6A" w14:paraId="69ACE861"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00C6243C" w14:textId="77777777" w:rsidR="00923729" w:rsidRPr="001200C1" w:rsidRDefault="00923729" w:rsidP="00923729">
            <w:pPr>
              <w:spacing w:before="60" w:line="276" w:lineRule="auto"/>
              <w:jc w:val="left"/>
              <w:rPr>
                <w:b/>
                <w:color w:val="000000"/>
                <w:sz w:val="20"/>
                <w:szCs w:val="22"/>
                <w:lang w:eastAsia="ar-SA"/>
              </w:rPr>
            </w:pPr>
            <w:r w:rsidRPr="001200C1">
              <w:rPr>
                <w:b/>
                <w:color w:val="000000"/>
                <w:sz w:val="20"/>
                <w:szCs w:val="22"/>
                <w:lang w:eastAsia="ar-SA"/>
              </w:rPr>
              <w:t>Solution provider</w:t>
            </w:r>
          </w:p>
        </w:tc>
        <w:tc>
          <w:tcPr>
            <w:tcW w:w="3414" w:type="pct"/>
            <w:tcBorders>
              <w:top w:val="single" w:sz="4" w:space="0" w:color="7F7F7F"/>
              <w:left w:val="single" w:sz="4" w:space="0" w:color="7F7F7F"/>
              <w:bottom w:val="single" w:sz="4" w:space="0" w:color="7F7F7F"/>
              <w:right w:val="single" w:sz="4" w:space="0" w:color="7F7F7F"/>
            </w:tcBorders>
          </w:tcPr>
          <w:p w14:paraId="4C68C07A" w14:textId="77777777" w:rsidR="00923729" w:rsidRPr="001200C1" w:rsidRDefault="00923729" w:rsidP="00923729">
            <w:pPr>
              <w:spacing w:before="60" w:line="276" w:lineRule="auto"/>
              <w:jc w:val="left"/>
              <w:rPr>
                <w:rFonts w:eastAsia="PMingLiU"/>
                <w:color w:val="984806"/>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1903902357"/>
                <w:placeholder>
                  <w:docPart w:val="EB1733BA271C4CC2BC6FF8096DA5678F"/>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Pr="001200C1">
                  <w:rPr>
                    <w:sz w:val="20"/>
                    <w:lang w:eastAsia="en-GB"/>
                  </w:rPr>
                  <w:t>B3 Customs Systems</w:t>
                </w:r>
              </w:sdtContent>
            </w:sdt>
          </w:p>
        </w:tc>
      </w:tr>
      <w:tr w:rsidR="00923729" w:rsidRPr="00110E6A" w14:paraId="44DBF88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295BB14C" w14:textId="77777777" w:rsidR="00923729" w:rsidRPr="001200C1" w:rsidRDefault="00923729" w:rsidP="00923729">
            <w:pPr>
              <w:spacing w:before="60" w:line="276" w:lineRule="auto"/>
              <w:jc w:val="left"/>
              <w:rPr>
                <w:rFonts w:eastAsia="PMingLiU"/>
                <w:b/>
                <w:color w:val="808080"/>
                <w:sz w:val="20"/>
                <w:szCs w:val="22"/>
                <w:lang w:eastAsia="en-GB"/>
              </w:rPr>
            </w:pPr>
            <w:r w:rsidRPr="001200C1">
              <w:rPr>
                <w:b/>
                <w:color w:val="000000"/>
                <w:sz w:val="20"/>
                <w:szCs w:val="22"/>
                <w:lang w:eastAsia="ar-SA"/>
              </w:rPr>
              <w:t>DG TAXUD Project Manager</w:t>
            </w:r>
          </w:p>
        </w:tc>
        <w:tc>
          <w:tcPr>
            <w:tcW w:w="3414" w:type="pct"/>
            <w:tcBorders>
              <w:top w:val="single" w:sz="4" w:space="0" w:color="7F7F7F"/>
              <w:left w:val="single" w:sz="4" w:space="0" w:color="7F7F7F"/>
              <w:bottom w:val="single" w:sz="4" w:space="0" w:color="7F7F7F"/>
              <w:right w:val="single" w:sz="4" w:space="0" w:color="7F7F7F"/>
            </w:tcBorders>
            <w:hideMark/>
          </w:tcPr>
          <w:p w14:paraId="3DAD8534" w14:textId="04EE3E23" w:rsidR="00923729" w:rsidRPr="001200C1" w:rsidRDefault="00923729" w:rsidP="00923729">
            <w:pPr>
              <w:spacing w:before="60" w:line="276" w:lineRule="auto"/>
              <w:jc w:val="left"/>
              <w:rPr>
                <w:rFonts w:eastAsia="PMingLiU"/>
                <w:color w:val="808080"/>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939373519"/>
                <w:placeholder>
                  <w:docPart w:val="01C79D5792974C74BEDD918A25BFA4F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E63F05" w:rsidRPr="001200C1">
                  <w:rPr>
                    <w:sz w:val="20"/>
                    <w:lang w:eastAsia="en-GB"/>
                  </w:rPr>
                  <w:t>B3 Customs Systems</w:t>
                </w:r>
              </w:sdtContent>
            </w:sdt>
          </w:p>
        </w:tc>
      </w:tr>
      <w:tr w:rsidR="00923729" w:rsidRPr="00110E6A" w14:paraId="4D9BB7C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45D933D2" w14:textId="0D08830C" w:rsidR="00923729" w:rsidRPr="001200C1" w:rsidRDefault="00DF7276" w:rsidP="00923729">
            <w:pPr>
              <w:spacing w:before="60" w:line="276" w:lineRule="auto"/>
              <w:jc w:val="left"/>
              <w:rPr>
                <w:rFonts w:eastAsia="PMingLiU"/>
                <w:b/>
                <w:sz w:val="20"/>
                <w:szCs w:val="22"/>
                <w:lang w:eastAsia="en-GB"/>
              </w:rPr>
            </w:pPr>
            <w:r w:rsidRPr="001200C1">
              <w:rPr>
                <w:rFonts w:eastAsia="PMingLiU"/>
                <w:b/>
                <w:sz w:val="20"/>
                <w:szCs w:val="22"/>
                <w:lang w:eastAsia="en-GB"/>
              </w:rPr>
              <w:t xml:space="preserve">Release &amp; </w:t>
            </w:r>
            <w:r w:rsidR="00923729" w:rsidRPr="001200C1">
              <w:rPr>
                <w:rFonts w:eastAsia="PMingLiU"/>
                <w:b/>
                <w:sz w:val="20"/>
                <w:szCs w:val="22"/>
                <w:lang w:eastAsia="en-GB"/>
              </w:rPr>
              <w:t>Version</w:t>
            </w:r>
          </w:p>
        </w:tc>
        <w:sdt>
          <w:sdtPr>
            <w:rPr>
              <w:sz w:val="20"/>
              <w:szCs w:val="22"/>
              <w:lang w:eastAsia="en-GB"/>
            </w:rPr>
            <w:id w:val="948282284"/>
            <w:placeholder>
              <w:docPart w:val="CB6067CB79914FFCAF3A2D8B71D4F15B"/>
            </w:placeholder>
            <w:dataBinding w:prefixMappings="xmlns:ns0='http://CustomXML.htm' " w:xpath="/ns0:EuroLookXMLNode[1]/ns0:Version[1]" w:storeItemID="{79EFA0D9-BA63-4E9B-9418-E346CE6CB7CE}"/>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38A5D9A7" w14:textId="60F993D3" w:rsidR="00923729" w:rsidRPr="001200C1" w:rsidRDefault="00A80301" w:rsidP="00923729">
                <w:pPr>
                  <w:spacing w:before="60" w:line="276" w:lineRule="auto"/>
                  <w:jc w:val="left"/>
                  <w:rPr>
                    <w:sz w:val="20"/>
                    <w:szCs w:val="22"/>
                    <w:lang w:eastAsia="en-GB"/>
                  </w:rPr>
                </w:pPr>
                <w:r>
                  <w:rPr>
                    <w:sz w:val="20"/>
                    <w:szCs w:val="22"/>
                    <w:lang w:eastAsia="en-GB"/>
                  </w:rPr>
                  <w:t>21</w:t>
                </w:r>
                <w:r w:rsidR="004B6F2D">
                  <w:rPr>
                    <w:sz w:val="20"/>
                    <w:szCs w:val="22"/>
                    <w:lang w:eastAsia="en-GB"/>
                  </w:rPr>
                  <w:t>.4</w:t>
                </w:r>
                <w:r>
                  <w:rPr>
                    <w:sz w:val="20"/>
                    <w:szCs w:val="22"/>
                    <w:lang w:eastAsia="en-GB"/>
                  </w:rPr>
                  <w:t>.0-</w:t>
                </w:r>
                <w:r w:rsidR="004B6F2D">
                  <w:rPr>
                    <w:sz w:val="20"/>
                    <w:szCs w:val="22"/>
                    <w:lang w:eastAsia="en-GB"/>
                  </w:rPr>
                  <w:t>2.0</w:t>
                </w:r>
                <w:r>
                  <w:rPr>
                    <w:sz w:val="20"/>
                    <w:szCs w:val="22"/>
                    <w:lang w:eastAsia="en-GB"/>
                  </w:rPr>
                  <w:t>0 EN</w:t>
                </w:r>
              </w:p>
            </w:tc>
          </w:sdtContent>
        </w:sdt>
      </w:tr>
      <w:tr w:rsidR="00923729" w:rsidRPr="00110E6A" w14:paraId="151CBD3A"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9E54A04"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Confidentiality</w:t>
            </w:r>
          </w:p>
        </w:tc>
        <w:tc>
          <w:tcPr>
            <w:tcW w:w="3414" w:type="pct"/>
            <w:tcBorders>
              <w:top w:val="single" w:sz="4" w:space="0" w:color="7F7F7F"/>
              <w:left w:val="single" w:sz="4" w:space="0" w:color="7F7F7F"/>
              <w:bottom w:val="single" w:sz="4" w:space="0" w:color="7F7F7F"/>
              <w:right w:val="single" w:sz="4" w:space="0" w:color="7F7F7F"/>
            </w:tcBorders>
            <w:hideMark/>
          </w:tcPr>
          <w:p w14:paraId="1C5572AB" w14:textId="5A53E9BE" w:rsidR="00923729" w:rsidRPr="001200C1" w:rsidRDefault="00506E02" w:rsidP="00923729">
            <w:pPr>
              <w:spacing w:before="60" w:line="276" w:lineRule="auto"/>
              <w:jc w:val="left"/>
              <w:rPr>
                <w:bCs/>
                <w:sz w:val="20"/>
                <w:szCs w:val="20"/>
                <w:lang w:eastAsia="en-GB"/>
              </w:rPr>
            </w:pPr>
            <w:sdt>
              <w:sdtPr>
                <w:rPr>
                  <w:bCs/>
                  <w:sz w:val="20"/>
                  <w:szCs w:val="22"/>
                </w:rPr>
                <w:alias w:val="Confidentiality"/>
                <w:tag w:val="Confidentiality"/>
                <w:id w:val="1024136762"/>
                <w:placeholder>
                  <w:docPart w:val="0346B33996DC445799E3A8F1F0DBD302"/>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6854CC" w:rsidRPr="001200C1">
                  <w:rPr>
                    <w:bCs/>
                    <w:sz w:val="20"/>
                    <w:szCs w:val="22"/>
                  </w:rPr>
                  <w:t>Publicly available (PA)</w:t>
                </w:r>
              </w:sdtContent>
            </w:sdt>
          </w:p>
        </w:tc>
      </w:tr>
      <w:tr w:rsidR="00923729" w:rsidRPr="00110E6A" w14:paraId="1479E69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0A9408E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Date</w:t>
            </w:r>
          </w:p>
        </w:tc>
        <w:tc>
          <w:tcPr>
            <w:tcW w:w="3414" w:type="pct"/>
            <w:tcBorders>
              <w:top w:val="single" w:sz="4" w:space="0" w:color="7F7F7F"/>
              <w:left w:val="single" w:sz="4" w:space="0" w:color="7F7F7F"/>
              <w:bottom w:val="single" w:sz="4" w:space="0" w:color="7F7F7F"/>
              <w:right w:val="single" w:sz="4" w:space="0" w:color="7F7F7F"/>
            </w:tcBorders>
            <w:hideMark/>
          </w:tcPr>
          <w:p w14:paraId="6C264D8C" w14:textId="02D1B0E1" w:rsidR="00923729" w:rsidRPr="001200C1" w:rsidRDefault="00506E02" w:rsidP="00923729">
            <w:pPr>
              <w:spacing w:before="60" w:line="276" w:lineRule="auto"/>
              <w:jc w:val="left"/>
              <w:rPr>
                <w:rFonts w:eastAsia="PMingLiU"/>
                <w:color w:val="385623"/>
                <w:sz w:val="20"/>
                <w:lang w:eastAsia="en-GB"/>
              </w:rPr>
            </w:pPr>
            <w:sdt>
              <w:sdtPr>
                <w:rPr>
                  <w:rFonts w:eastAsia="PMingLiU"/>
                  <w:sz w:val="20"/>
                  <w:lang w:eastAsia="en-GB"/>
                </w:rPr>
                <w:id w:val="288562439"/>
                <w:placeholder>
                  <w:docPart w:val="881F404EF5FF4513B22C9DE22A917AAF"/>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rFonts w:eastAsia="PMingLiU"/>
                    <w:sz w:val="20"/>
                    <w:lang w:val="en-US" w:eastAsia="en-GB"/>
                  </w:rPr>
                  <w:t>19/12/2024</w:t>
                </w:r>
              </w:sdtContent>
            </w:sdt>
          </w:p>
        </w:tc>
      </w:tr>
    </w:tbl>
    <w:p w14:paraId="238F72D7" w14:textId="77777777" w:rsidR="00923729" w:rsidRPr="00B4060C" w:rsidRDefault="00923729" w:rsidP="00923729">
      <w:pPr>
        <w:spacing w:before="0" w:after="120" w:line="264" w:lineRule="auto"/>
        <w:rPr>
          <w:rFonts w:eastAsia="Calibri"/>
          <w:sz w:val="22"/>
          <w:szCs w:val="24"/>
          <w:lang w:val="el-GR" w:eastAsia="en-GB"/>
        </w:rPr>
      </w:pPr>
    </w:p>
    <w:p w14:paraId="513568FD" w14:textId="49E7EC35" w:rsidR="00923729" w:rsidRPr="001200C1" w:rsidRDefault="000866A8" w:rsidP="00923729">
      <w:pPr>
        <w:spacing w:before="0" w:after="120"/>
        <w:jc w:val="center"/>
        <w:rPr>
          <w:rFonts w:ascii="Times New Roman Bold" w:eastAsia="Calibri" w:hAnsi="Times New Roman Bold"/>
          <w:b/>
          <w:sz w:val="32"/>
          <w:szCs w:val="24"/>
          <w:lang w:eastAsia="en-GB"/>
        </w:rPr>
      </w:pPr>
      <w:r w:rsidRPr="001200C1">
        <w:rPr>
          <w:noProof/>
          <w:lang w:val="en-IE" w:eastAsia="en-IE"/>
        </w:rPr>
        <mc:AlternateContent>
          <mc:Choice Requires="wps">
            <w:drawing>
              <wp:anchor distT="0" distB="0" distL="114300" distR="114300" simplePos="0" relativeHeight="251656193" behindDoc="1" locked="0" layoutInCell="1" allowOverlap="1" wp14:anchorId="6C27FE4A" wp14:editId="0A62D42B">
                <wp:simplePos x="0" y="0"/>
                <wp:positionH relativeFrom="column">
                  <wp:posOffset>0</wp:posOffset>
                </wp:positionH>
                <wp:positionV relativeFrom="paragraph">
                  <wp:posOffset>10328275</wp:posOffset>
                </wp:positionV>
                <wp:extent cx="7553325" cy="45720"/>
                <wp:effectExtent l="0" t="0" r="9525"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27533E74"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27FE4A" id="Rectangle 10" o:spid="_x0000_s1028" style="position:absolute;left:0;text-align:left;margin-left:0;margin-top:813.25pt;width:594.75pt;height:3.6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aSEA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" fillcolor="#4f81bc" strokecolor="#4f81bc">
                <v:textbox>
                  <w:txbxContent>
                    <w:p w14:paraId="27533E74"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 xml:space="preserve">Contract </w:t>
      </w:r>
      <w:proofErr w:type="gramStart"/>
      <w:r w:rsidR="00923729" w:rsidRPr="001200C1">
        <w:rPr>
          <w:rFonts w:ascii="Times New Roman Bold" w:eastAsia="Calibri" w:hAnsi="Times New Roman Bold"/>
          <w:b/>
          <w:sz w:val="32"/>
          <w:szCs w:val="24"/>
          <w:lang w:eastAsia="en-GB"/>
        </w:rPr>
        <w:t>information</w:t>
      </w:r>
      <w:proofErr w:type="gramEnd"/>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0C2804EA" w14:textId="77777777" w:rsidTr="00923729">
        <w:trPr>
          <w:tblHeader/>
        </w:trPr>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4D4BE18B"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73187406"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FB4BE1" w14:paraId="6DA1F4A4" w14:textId="77777777" w:rsidTr="00B4060C">
        <w:tc>
          <w:tcPr>
            <w:tcW w:w="1586" w:type="pct"/>
            <w:tcBorders>
              <w:top w:val="single" w:sz="4" w:space="0" w:color="7F7F7F"/>
              <w:left w:val="single" w:sz="4" w:space="0" w:color="7F7F7F"/>
              <w:bottom w:val="single" w:sz="4" w:space="0" w:color="7F7F7F"/>
              <w:right w:val="single" w:sz="4" w:space="0" w:color="7F7F7F"/>
            </w:tcBorders>
            <w:shd w:val="clear" w:color="auto" w:fill="auto"/>
            <w:hideMark/>
          </w:tcPr>
          <w:p w14:paraId="76514CDC" w14:textId="77777777" w:rsidR="00923729" w:rsidRPr="00B4060C" w:rsidRDefault="00923729" w:rsidP="00923729">
            <w:pPr>
              <w:spacing w:before="60" w:line="276" w:lineRule="auto"/>
              <w:jc w:val="left"/>
              <w:rPr>
                <w:b/>
                <w:sz w:val="20"/>
                <w:lang w:eastAsia="en-GB"/>
              </w:rPr>
            </w:pPr>
            <w:r w:rsidRPr="00B4060C">
              <w:rPr>
                <w:b/>
                <w:sz w:val="20"/>
                <w:lang w:eastAsia="en-GB"/>
              </w:rPr>
              <w:t>Framework Contract</w:t>
            </w:r>
          </w:p>
        </w:tc>
        <w:tc>
          <w:tcPr>
            <w:tcW w:w="3414" w:type="pct"/>
            <w:tcBorders>
              <w:top w:val="single" w:sz="4" w:space="0" w:color="7F7F7F"/>
              <w:left w:val="single" w:sz="4" w:space="0" w:color="7F7F7F"/>
              <w:bottom w:val="single" w:sz="4" w:space="0" w:color="7F7F7F"/>
              <w:right w:val="single" w:sz="4" w:space="0" w:color="7F7F7F"/>
            </w:tcBorders>
            <w:shd w:val="clear" w:color="auto" w:fill="auto"/>
            <w:hideMark/>
          </w:tcPr>
          <w:p w14:paraId="27FE9B8B" w14:textId="1B2D061A" w:rsidR="00923729" w:rsidRPr="001E4D57" w:rsidRDefault="00DC624B" w:rsidP="00923729">
            <w:pPr>
              <w:spacing w:before="60" w:line="276" w:lineRule="auto"/>
              <w:jc w:val="left"/>
              <w:rPr>
                <w:rFonts w:eastAsia="PMingLiU"/>
                <w:color w:val="385623"/>
                <w:sz w:val="20"/>
                <w:szCs w:val="22"/>
                <w:lang w:eastAsia="en-GB"/>
              </w:rPr>
            </w:pPr>
            <w:r w:rsidRPr="00A079D8">
              <w:rPr>
                <w:sz w:val="20"/>
                <w:szCs w:val="22"/>
                <w:lang w:eastAsia="en-GB"/>
              </w:rPr>
              <w:t>TAXUD/2021/CC/</w:t>
            </w:r>
            <w:r w:rsidR="002516C8" w:rsidRPr="00A079D8">
              <w:rPr>
                <w:sz w:val="20"/>
                <w:szCs w:val="22"/>
                <w:lang w:eastAsia="en-GB"/>
              </w:rPr>
              <w:t>1</w:t>
            </w:r>
            <w:r w:rsidRPr="00A079D8">
              <w:rPr>
                <w:sz w:val="20"/>
                <w:szCs w:val="22"/>
                <w:lang w:eastAsia="en-GB"/>
              </w:rPr>
              <w:t>62</w:t>
            </w:r>
          </w:p>
        </w:tc>
      </w:tr>
      <w:tr w:rsidR="00923729" w:rsidRPr="00110E6A" w14:paraId="5F95C693" w14:textId="77777777" w:rsidTr="00B4060C">
        <w:tc>
          <w:tcPr>
            <w:tcW w:w="1586" w:type="pct"/>
            <w:tcBorders>
              <w:top w:val="single" w:sz="4" w:space="0" w:color="7F7F7F"/>
              <w:left w:val="single" w:sz="4" w:space="0" w:color="7F7F7F"/>
              <w:bottom w:val="single" w:sz="4" w:space="0" w:color="7F7F7F"/>
              <w:right w:val="single" w:sz="4" w:space="0" w:color="7F7F7F"/>
            </w:tcBorders>
            <w:shd w:val="clear" w:color="auto" w:fill="auto"/>
          </w:tcPr>
          <w:p w14:paraId="79332CEA" w14:textId="77777777" w:rsidR="00923729" w:rsidRPr="00B4060C" w:rsidRDefault="00923729" w:rsidP="00923729">
            <w:pPr>
              <w:spacing w:before="60" w:line="276" w:lineRule="auto"/>
              <w:jc w:val="left"/>
              <w:rPr>
                <w:b/>
                <w:sz w:val="20"/>
                <w:lang w:eastAsia="en-GB"/>
              </w:rPr>
            </w:pPr>
            <w:r w:rsidRPr="00B4060C">
              <w:rPr>
                <w:b/>
                <w:sz w:val="20"/>
                <w:lang w:eastAsia="en-GB"/>
              </w:rPr>
              <w:t>Specific Contract</w:t>
            </w:r>
          </w:p>
        </w:tc>
        <w:tc>
          <w:tcPr>
            <w:tcW w:w="3414" w:type="pct"/>
            <w:tcBorders>
              <w:top w:val="single" w:sz="4" w:space="0" w:color="7F7F7F"/>
              <w:left w:val="single" w:sz="4" w:space="0" w:color="7F7F7F"/>
              <w:bottom w:val="single" w:sz="4" w:space="0" w:color="7F7F7F"/>
              <w:right w:val="single" w:sz="4" w:space="0" w:color="7F7F7F"/>
            </w:tcBorders>
            <w:shd w:val="clear" w:color="auto" w:fill="auto"/>
            <w:hideMark/>
          </w:tcPr>
          <w:p w14:paraId="3B4EF83B" w14:textId="4589156C" w:rsidR="00923729" w:rsidRPr="006B0B24" w:rsidRDefault="0062448D" w:rsidP="00923729">
            <w:pPr>
              <w:spacing w:before="60" w:line="276" w:lineRule="auto"/>
              <w:jc w:val="left"/>
              <w:rPr>
                <w:color w:val="385623"/>
                <w:sz w:val="20"/>
                <w:szCs w:val="22"/>
                <w:lang w:val="en-US" w:eastAsia="en-GB"/>
              </w:rPr>
            </w:pPr>
            <w:r w:rsidRPr="00A079D8">
              <w:rPr>
                <w:sz w:val="20"/>
                <w:szCs w:val="22"/>
                <w:lang w:eastAsia="en-GB"/>
              </w:rPr>
              <w:t>SC</w:t>
            </w:r>
            <w:r>
              <w:rPr>
                <w:sz w:val="20"/>
                <w:szCs w:val="22"/>
                <w:lang w:val="el-GR" w:eastAsia="en-GB"/>
              </w:rPr>
              <w:t>11</w:t>
            </w:r>
          </w:p>
        </w:tc>
      </w:tr>
    </w:tbl>
    <w:p w14:paraId="0FEFD8C3" w14:textId="77777777" w:rsidR="00923729" w:rsidRPr="001200C1" w:rsidRDefault="00923729" w:rsidP="00923729">
      <w:pPr>
        <w:spacing w:before="0" w:after="120" w:line="264" w:lineRule="auto"/>
        <w:rPr>
          <w:rFonts w:eastAsia="Calibri"/>
          <w:sz w:val="22"/>
          <w:szCs w:val="24"/>
          <w:lang w:eastAsia="en-GB"/>
        </w:rPr>
      </w:pPr>
    </w:p>
    <w:p w14:paraId="7F5B5EC4" w14:textId="77777777" w:rsidR="00923729" w:rsidRPr="001200C1" w:rsidRDefault="00506E02" w:rsidP="00923729">
      <w:pPr>
        <w:spacing w:before="0" w:after="120"/>
        <w:jc w:val="center"/>
        <w:rPr>
          <w:rFonts w:ascii="Times New Roman Bold" w:hAnsi="Times New Roman Bold"/>
          <w:b/>
          <w:sz w:val="32"/>
          <w:szCs w:val="24"/>
          <w:lang w:eastAsia="en-GB"/>
        </w:rPr>
      </w:pPr>
      <w:sdt>
        <w:sdtPr>
          <w:rPr>
            <w:rFonts w:ascii="Times New Roman Bold" w:eastAsia="Calibri" w:hAnsi="Times New Roman Bold"/>
            <w:b/>
            <w:sz w:val="32"/>
            <w:szCs w:val="24"/>
            <w:lang w:eastAsia="en-GB"/>
          </w:rPr>
          <w:id w:val="1255482192"/>
          <w:dataBinding w:xpath="/Texts/TechHistory" w:storeItemID="{4EF90DE6-88B6-4264-9629-4D8DFDFE87D2}"/>
          <w:text w:multiLine="1"/>
        </w:sdtPr>
        <w:sdtEndPr/>
        <w:sdtContent>
          <w:r w:rsidR="00923729" w:rsidRPr="001200C1">
            <w:rPr>
              <w:rFonts w:ascii="Times New Roman Bold" w:eastAsia="Calibri" w:hAnsi="Times New Roman Bold"/>
              <w:b/>
              <w:sz w:val="32"/>
              <w:szCs w:val="24"/>
              <w:lang w:eastAsia="en-GB"/>
            </w:rPr>
            <w:t>Document history</w:t>
          </w:r>
        </w:sdtContent>
      </w:sdt>
    </w:p>
    <w:p w14:paraId="6F4F92AA" w14:textId="77777777" w:rsidR="00923729" w:rsidRPr="001200C1" w:rsidRDefault="00923729" w:rsidP="00923729">
      <w:pPr>
        <w:spacing w:before="0" w:line="276" w:lineRule="auto"/>
        <w:jc w:val="left"/>
        <w:rPr>
          <w:rFonts w:eastAsia="Calibri"/>
          <w:sz w:val="22"/>
          <w:szCs w:val="22"/>
          <w:lang w:eastAsia="en-GB"/>
        </w:rPr>
      </w:pPr>
      <w:r w:rsidRPr="001200C1">
        <w:rPr>
          <w:rFonts w:eastAsia="Calibri"/>
          <w:sz w:val="22"/>
          <w:szCs w:val="22"/>
          <w:lang w:eastAsia="en-GB"/>
        </w:rPr>
        <w:t>The document author is authorised to make the following types of changes to the document without requiring that the document be re-approved:</w:t>
      </w:r>
    </w:p>
    <w:p w14:paraId="5ABA8190" w14:textId="1676787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Editorial, formatting, and spelling;</w:t>
      </w:r>
    </w:p>
    <w:p w14:paraId="40094A41" w14:textId="537F22A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Clarification.</w:t>
      </w:r>
      <w:r w:rsidR="0055358F" w:rsidRPr="001200C1">
        <w:rPr>
          <w:sz w:val="22"/>
          <w:szCs w:val="24"/>
        </w:rPr>
        <w:t xml:space="preserve"> </w:t>
      </w:r>
    </w:p>
    <w:p w14:paraId="3F726A64" w14:textId="77777777" w:rsidR="00923729" w:rsidRPr="001200C1" w:rsidRDefault="00923729" w:rsidP="00923729">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To request a change to this document, contact the document author or project owner.</w:t>
      </w:r>
    </w:p>
    <w:p w14:paraId="42AB322A" w14:textId="77777777" w:rsidR="00C84C07" w:rsidRPr="001200C1" w:rsidRDefault="00C84C07" w:rsidP="00923729">
      <w:pPr>
        <w:spacing w:before="0" w:line="276" w:lineRule="auto"/>
        <w:jc w:val="left"/>
        <w:rPr>
          <w:rFonts w:eastAsia="Calibri"/>
          <w:color w:val="000000"/>
          <w:sz w:val="22"/>
          <w:szCs w:val="22"/>
          <w:lang w:eastAsia="en-GB"/>
        </w:rPr>
      </w:pPr>
    </w:p>
    <w:p w14:paraId="236862CF" w14:textId="77777777" w:rsidR="00640420" w:rsidRPr="001200C1" w:rsidRDefault="00923729" w:rsidP="00640420">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Changes to this document are summarised in the table in reverse chronological order (latest version first).</w:t>
      </w:r>
    </w:p>
    <w:tbl>
      <w:tblPr>
        <w:tblpPr w:leftFromText="180" w:rightFromText="180" w:vertAnchor="text" w:tblpY="1"/>
        <w:tblOverlap w:val="never"/>
        <w:tblW w:w="4865"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740"/>
        <w:gridCol w:w="850"/>
        <w:gridCol w:w="887"/>
        <w:gridCol w:w="1204"/>
        <w:gridCol w:w="3382"/>
        <w:gridCol w:w="647"/>
        <w:gridCol w:w="1120"/>
      </w:tblGrid>
      <w:tr w:rsidR="00BE6092" w:rsidRPr="00110E6A" w14:paraId="3212E479" w14:textId="77777777" w:rsidTr="004501EF">
        <w:trPr>
          <w:tblHeader/>
        </w:trPr>
        <w:tc>
          <w:tcPr>
            <w:tcW w:w="419" w:type="pct"/>
            <w:tcBorders>
              <w:top w:val="single" w:sz="4" w:space="0" w:color="7F7F7F"/>
              <w:left w:val="single" w:sz="4" w:space="0" w:color="7F7F7F"/>
              <w:bottom w:val="single" w:sz="4" w:space="0" w:color="7F7F7F"/>
              <w:right w:val="single" w:sz="4" w:space="0" w:color="7F7F7F"/>
            </w:tcBorders>
            <w:shd w:val="clear" w:color="auto" w:fill="D0CECE"/>
          </w:tcPr>
          <w:p w14:paraId="7C28E781" w14:textId="6A58EEE8" w:rsidR="0049361D" w:rsidRPr="001200C1" w:rsidRDefault="00B328AC" w:rsidP="007B0EA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Release</w:t>
            </w:r>
          </w:p>
        </w:tc>
        <w:tc>
          <w:tcPr>
            <w:tcW w:w="481" w:type="pct"/>
            <w:tcBorders>
              <w:top w:val="single" w:sz="4" w:space="0" w:color="7F7F7F"/>
              <w:left w:val="single" w:sz="4" w:space="0" w:color="7F7F7F"/>
              <w:bottom w:val="single" w:sz="4" w:space="0" w:color="7F7F7F"/>
              <w:right w:val="single" w:sz="4" w:space="0" w:color="7F7F7F"/>
            </w:tcBorders>
            <w:shd w:val="clear" w:color="auto" w:fill="D0CECE"/>
          </w:tcPr>
          <w:p w14:paraId="68F7D75C" w14:textId="0F998838" w:rsidR="0049361D" w:rsidRPr="001200C1" w:rsidRDefault="0049361D" w:rsidP="007B0EAD">
            <w:pPr>
              <w:spacing w:before="0" w:line="276" w:lineRule="auto"/>
              <w:jc w:val="left"/>
              <w:rPr>
                <w:b/>
                <w:sz w:val="22"/>
                <w:szCs w:val="22"/>
              </w:rPr>
            </w:pPr>
            <w:r w:rsidRPr="001200C1">
              <w:rPr>
                <w:b/>
                <w:sz w:val="22"/>
                <w:szCs w:val="22"/>
              </w:rPr>
              <w:t>Edition</w:t>
            </w:r>
          </w:p>
        </w:tc>
        <w:tc>
          <w:tcPr>
            <w:tcW w:w="502" w:type="pct"/>
            <w:tcBorders>
              <w:top w:val="single" w:sz="4" w:space="0" w:color="7F7F7F"/>
              <w:left w:val="single" w:sz="4" w:space="0" w:color="7F7F7F"/>
              <w:bottom w:val="single" w:sz="4" w:space="0" w:color="7F7F7F"/>
              <w:right w:val="single" w:sz="4" w:space="0" w:color="7F7F7F"/>
            </w:tcBorders>
            <w:shd w:val="clear" w:color="auto" w:fill="D0CECE"/>
          </w:tcPr>
          <w:p w14:paraId="070DD2F2" w14:textId="100B85BE" w:rsidR="0049361D" w:rsidRPr="001200C1" w:rsidRDefault="0049361D" w:rsidP="007B0EAD">
            <w:pPr>
              <w:spacing w:before="0" w:line="276" w:lineRule="auto"/>
              <w:jc w:val="left"/>
              <w:rPr>
                <w:b/>
                <w:sz w:val="22"/>
                <w:szCs w:val="22"/>
              </w:rPr>
            </w:pPr>
            <w:r w:rsidRPr="001200C1">
              <w:rPr>
                <w:b/>
                <w:sz w:val="22"/>
                <w:szCs w:val="22"/>
              </w:rPr>
              <w:t>Revision</w:t>
            </w:r>
          </w:p>
        </w:tc>
        <w:tc>
          <w:tcPr>
            <w:tcW w:w="682" w:type="pct"/>
            <w:tcBorders>
              <w:top w:val="single" w:sz="4" w:space="0" w:color="7F7F7F"/>
              <w:left w:val="single" w:sz="4" w:space="0" w:color="7F7F7F"/>
              <w:bottom w:val="single" w:sz="4" w:space="0" w:color="7F7F7F"/>
              <w:right w:val="single" w:sz="4" w:space="0" w:color="7F7F7F"/>
            </w:tcBorders>
            <w:shd w:val="clear" w:color="auto" w:fill="D0CECE"/>
            <w:hideMark/>
          </w:tcPr>
          <w:p w14:paraId="75FD421B" w14:textId="0D17341E" w:rsidR="00C64B40" w:rsidRPr="001200C1" w:rsidRDefault="00923729" w:rsidP="007B0EAD">
            <w:pPr>
              <w:spacing w:before="0" w:line="276" w:lineRule="auto"/>
              <w:jc w:val="left"/>
              <w:rPr>
                <w:rFonts w:ascii="Times New Roman Bold" w:eastAsia="PMingLiU" w:hAnsi="Times New Roman Bold" w:hint="eastAsia"/>
                <w:sz w:val="20"/>
                <w:szCs w:val="24"/>
                <w:lang w:eastAsia="en-GB"/>
              </w:rPr>
            </w:pPr>
            <w:r w:rsidRPr="001200C1">
              <w:rPr>
                <w:rFonts w:ascii="Times New Roman Bold" w:eastAsia="Calibri" w:hAnsi="Times New Roman Bold"/>
                <w:b/>
                <w:bCs/>
                <w:color w:val="000000"/>
                <w:sz w:val="20"/>
                <w:szCs w:val="24"/>
                <w:lang w:eastAsia="en-GB"/>
              </w:rPr>
              <w:t>Date</w:t>
            </w:r>
          </w:p>
        </w:tc>
        <w:tc>
          <w:tcPr>
            <w:tcW w:w="1915" w:type="pct"/>
            <w:tcBorders>
              <w:top w:val="single" w:sz="4" w:space="0" w:color="7F7F7F"/>
              <w:left w:val="single" w:sz="4" w:space="0" w:color="7F7F7F"/>
              <w:bottom w:val="single" w:sz="4" w:space="0" w:color="7F7F7F"/>
              <w:right w:val="single" w:sz="4" w:space="0" w:color="7F7F7F"/>
            </w:tcBorders>
            <w:shd w:val="clear" w:color="auto" w:fill="D0CECE"/>
            <w:hideMark/>
          </w:tcPr>
          <w:p w14:paraId="0FDE0950" w14:textId="5D6C3764" w:rsidR="00923729" w:rsidRPr="001200C1" w:rsidRDefault="00923729" w:rsidP="007B0EA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Description</w:t>
            </w:r>
          </w:p>
        </w:tc>
        <w:tc>
          <w:tcPr>
            <w:tcW w:w="366" w:type="pct"/>
            <w:tcBorders>
              <w:top w:val="single" w:sz="4" w:space="0" w:color="7F7F7F"/>
              <w:left w:val="single" w:sz="4" w:space="0" w:color="7F7F7F"/>
              <w:bottom w:val="single" w:sz="4" w:space="0" w:color="7F7F7F"/>
              <w:right w:val="single" w:sz="4" w:space="0" w:color="7F7F7F"/>
            </w:tcBorders>
            <w:shd w:val="clear" w:color="auto" w:fill="D0CECE"/>
          </w:tcPr>
          <w:p w14:paraId="5417ED25" w14:textId="7AD765DB" w:rsidR="00923729" w:rsidRPr="001200C1" w:rsidRDefault="00923729" w:rsidP="007B0EA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Action</w:t>
            </w:r>
          </w:p>
        </w:tc>
        <w:tc>
          <w:tcPr>
            <w:tcW w:w="634" w:type="pct"/>
            <w:tcBorders>
              <w:top w:val="single" w:sz="4" w:space="0" w:color="7F7F7F"/>
              <w:left w:val="single" w:sz="4" w:space="0" w:color="7F7F7F"/>
              <w:bottom w:val="single" w:sz="4" w:space="0" w:color="7F7F7F"/>
              <w:right w:val="single" w:sz="4" w:space="0" w:color="7F7F7F"/>
            </w:tcBorders>
            <w:shd w:val="clear" w:color="auto" w:fill="D0CECE"/>
          </w:tcPr>
          <w:p w14:paraId="34F18F4A" w14:textId="77777777" w:rsidR="00923729" w:rsidRPr="001200C1" w:rsidRDefault="00923729" w:rsidP="007B0EA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Section</w:t>
            </w:r>
          </w:p>
        </w:tc>
      </w:tr>
      <w:tr w:rsidR="0088626C" w:rsidRPr="00BA5590" w14:paraId="545C78FB"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67B8480" w14:textId="4BCB6DF6" w:rsidR="0088626C" w:rsidRDefault="0088626C" w:rsidP="00A237E6">
            <w:pPr>
              <w:spacing w:before="0" w:line="276" w:lineRule="auto"/>
              <w:jc w:val="center"/>
              <w:rPr>
                <w:sz w:val="22"/>
                <w:szCs w:val="18"/>
              </w:rPr>
            </w:pPr>
            <w:r>
              <w:rPr>
                <w:sz w:val="22"/>
                <w:szCs w:val="18"/>
              </w:rPr>
              <w:t>21.</w:t>
            </w:r>
            <w:r w:rsidR="00A9771E">
              <w:rPr>
                <w:sz w:val="22"/>
                <w:szCs w:val="18"/>
              </w:rPr>
              <w:t>4</w:t>
            </w:r>
            <w:r>
              <w:rPr>
                <w:sz w:val="22"/>
                <w:szCs w:val="18"/>
              </w:rPr>
              <w:t>.0</w:t>
            </w:r>
          </w:p>
        </w:tc>
        <w:tc>
          <w:tcPr>
            <w:tcW w:w="481" w:type="pct"/>
            <w:tcBorders>
              <w:top w:val="single" w:sz="4" w:space="0" w:color="7F7F7F"/>
              <w:left w:val="single" w:sz="4" w:space="0" w:color="7F7F7F"/>
              <w:bottom w:val="single" w:sz="4" w:space="0" w:color="7F7F7F"/>
              <w:right w:val="single" w:sz="4" w:space="0" w:color="7F7F7F"/>
            </w:tcBorders>
          </w:tcPr>
          <w:p w14:paraId="7B9715E3" w14:textId="56464A23" w:rsidR="0088626C" w:rsidRDefault="004B6F2D" w:rsidP="00A237E6">
            <w:pPr>
              <w:spacing w:before="0" w:line="276" w:lineRule="auto"/>
              <w:jc w:val="center"/>
              <w:rPr>
                <w:sz w:val="22"/>
                <w:szCs w:val="18"/>
              </w:rPr>
            </w:pPr>
            <w:r>
              <w:rPr>
                <w:sz w:val="22"/>
                <w:szCs w:val="18"/>
              </w:rPr>
              <w:t>2</w:t>
            </w:r>
          </w:p>
        </w:tc>
        <w:tc>
          <w:tcPr>
            <w:tcW w:w="502" w:type="pct"/>
            <w:tcBorders>
              <w:top w:val="single" w:sz="4" w:space="0" w:color="7F7F7F"/>
              <w:left w:val="single" w:sz="4" w:space="0" w:color="7F7F7F"/>
              <w:bottom w:val="single" w:sz="4" w:space="0" w:color="7F7F7F"/>
              <w:right w:val="single" w:sz="4" w:space="0" w:color="7F7F7F"/>
            </w:tcBorders>
          </w:tcPr>
          <w:p w14:paraId="6E2F9B2D" w14:textId="3CAE75C6" w:rsidR="0088626C" w:rsidRDefault="0088626C" w:rsidP="00A237E6">
            <w:pPr>
              <w:spacing w:before="0" w:line="276" w:lineRule="auto"/>
              <w:jc w:val="center"/>
              <w:rPr>
                <w:sz w:val="22"/>
                <w:szCs w:val="18"/>
              </w:rPr>
            </w:pPr>
            <w:r>
              <w:rPr>
                <w:sz w:val="22"/>
                <w:szCs w:val="18"/>
              </w:rPr>
              <w:t>00</w:t>
            </w:r>
          </w:p>
        </w:tc>
        <w:tc>
          <w:tcPr>
            <w:tcW w:w="682" w:type="pct"/>
            <w:tcBorders>
              <w:top w:val="single" w:sz="4" w:space="0" w:color="7F7F7F"/>
              <w:left w:val="single" w:sz="4" w:space="0" w:color="7F7F7F"/>
              <w:bottom w:val="single" w:sz="4" w:space="0" w:color="7F7F7F"/>
              <w:right w:val="single" w:sz="4" w:space="0" w:color="7F7F7F"/>
            </w:tcBorders>
          </w:tcPr>
          <w:p w14:paraId="3360F4F9" w14:textId="78842657" w:rsidR="0088626C" w:rsidRDefault="00A9771E" w:rsidP="00A237E6">
            <w:pPr>
              <w:spacing w:before="0" w:line="276" w:lineRule="auto"/>
              <w:jc w:val="left"/>
              <w:rPr>
                <w:sz w:val="22"/>
                <w:szCs w:val="18"/>
                <w:lang w:val="en-US"/>
              </w:rPr>
            </w:pPr>
            <w:r>
              <w:rPr>
                <w:sz w:val="22"/>
                <w:szCs w:val="18"/>
                <w:lang w:val="en-US"/>
              </w:rPr>
              <w:t>19</w:t>
            </w:r>
            <w:r w:rsidR="0088626C">
              <w:rPr>
                <w:sz w:val="22"/>
                <w:szCs w:val="18"/>
                <w:lang w:val="en-US"/>
              </w:rPr>
              <w:t>/</w:t>
            </w:r>
            <w:r>
              <w:rPr>
                <w:sz w:val="22"/>
                <w:szCs w:val="18"/>
                <w:lang w:val="en-US"/>
              </w:rPr>
              <w:t>12</w:t>
            </w:r>
            <w:r w:rsidR="0088626C">
              <w:rPr>
                <w:sz w:val="22"/>
                <w:szCs w:val="18"/>
                <w:lang w:val="en-US"/>
              </w:rPr>
              <w:t>/2024</w:t>
            </w:r>
          </w:p>
        </w:tc>
        <w:tc>
          <w:tcPr>
            <w:tcW w:w="1915" w:type="pct"/>
            <w:tcBorders>
              <w:top w:val="single" w:sz="4" w:space="0" w:color="7F7F7F"/>
              <w:left w:val="single" w:sz="4" w:space="0" w:color="7F7F7F"/>
              <w:bottom w:val="single" w:sz="4" w:space="0" w:color="7F7F7F"/>
              <w:right w:val="single" w:sz="4" w:space="0" w:color="7F7F7F"/>
            </w:tcBorders>
          </w:tcPr>
          <w:p w14:paraId="5F7B8AB3" w14:textId="77777777" w:rsidR="004501EF" w:rsidRDefault="004501EF" w:rsidP="004501EF">
            <w:pPr>
              <w:tabs>
                <w:tab w:val="left" w:pos="567"/>
                <w:tab w:val="left" w:pos="1134"/>
                <w:tab w:val="left" w:pos="1701"/>
              </w:tabs>
              <w:spacing w:before="0" w:after="40"/>
              <w:jc w:val="left"/>
              <w:rPr>
                <w:sz w:val="22"/>
                <w:szCs w:val="18"/>
              </w:rPr>
            </w:pPr>
            <w:r w:rsidRPr="0087361C">
              <w:rPr>
                <w:sz w:val="22"/>
                <w:szCs w:val="22"/>
              </w:rPr>
              <w:t xml:space="preserve">Implementing </w:t>
            </w:r>
            <w:r>
              <w:rPr>
                <w:sz w:val="22"/>
                <w:szCs w:val="22"/>
              </w:rPr>
              <w:t>NAs and DG TAXUD External Review comments.</w:t>
            </w:r>
            <w:r>
              <w:rPr>
                <w:sz w:val="22"/>
                <w:szCs w:val="22"/>
              </w:rPr>
              <w:br/>
            </w:r>
            <w:r w:rsidRPr="00BA5590">
              <w:rPr>
                <w:sz w:val="22"/>
                <w:szCs w:val="18"/>
              </w:rPr>
              <w:t xml:space="preserve">Submitted for </w:t>
            </w:r>
            <w:r>
              <w:rPr>
                <w:sz w:val="22"/>
                <w:szCs w:val="18"/>
              </w:rPr>
              <w:t>Acceptance</w:t>
            </w:r>
            <w:r w:rsidRPr="00BA5590">
              <w:rPr>
                <w:sz w:val="22"/>
                <w:szCs w:val="18"/>
              </w:rPr>
              <w:t xml:space="preserve"> (Sf</w:t>
            </w:r>
            <w:r>
              <w:rPr>
                <w:sz w:val="22"/>
                <w:szCs w:val="18"/>
              </w:rPr>
              <w:t>A</w:t>
            </w:r>
            <w:r w:rsidRPr="00BA5590">
              <w:rPr>
                <w:sz w:val="22"/>
                <w:szCs w:val="18"/>
              </w:rPr>
              <w:t>) to DG TAXUD</w:t>
            </w:r>
            <w:r>
              <w:rPr>
                <w:sz w:val="22"/>
                <w:szCs w:val="18"/>
              </w:rPr>
              <w:t>.</w:t>
            </w:r>
          </w:p>
          <w:p w14:paraId="29A2D664" w14:textId="2184E6C5" w:rsidR="0088626C" w:rsidRPr="004501EF" w:rsidRDefault="004501EF" w:rsidP="004501EF">
            <w:pPr>
              <w:tabs>
                <w:tab w:val="left" w:pos="567"/>
                <w:tab w:val="left" w:pos="1134"/>
                <w:tab w:val="left" w:pos="1701"/>
              </w:tabs>
              <w:spacing w:before="0" w:after="40"/>
              <w:jc w:val="left"/>
              <w:rPr>
                <w:b/>
                <w:bCs/>
                <w:sz w:val="22"/>
                <w:szCs w:val="22"/>
              </w:rPr>
            </w:pPr>
            <w:r w:rsidRPr="00B33C64">
              <w:rPr>
                <w:b/>
                <w:bCs/>
                <w:sz w:val="22"/>
                <w:szCs w:val="22"/>
              </w:rPr>
              <w:t xml:space="preserve">Submitted for </w:t>
            </w:r>
            <w:r>
              <w:rPr>
                <w:b/>
                <w:bCs/>
                <w:sz w:val="22"/>
                <w:szCs w:val="22"/>
              </w:rPr>
              <w:t>Acceptance</w:t>
            </w:r>
            <w:r w:rsidRPr="00B33C64">
              <w:rPr>
                <w:b/>
                <w:bCs/>
                <w:sz w:val="22"/>
                <w:szCs w:val="22"/>
              </w:rPr>
              <w:t xml:space="preserve"> </w:t>
            </w:r>
            <w:r>
              <w:rPr>
                <w:b/>
                <w:bCs/>
                <w:sz w:val="22"/>
                <w:szCs w:val="22"/>
              </w:rPr>
              <w:t>to</w:t>
            </w:r>
            <w:r w:rsidRPr="00B33C64">
              <w:rPr>
                <w:b/>
                <w:bCs/>
                <w:sz w:val="22"/>
                <w:szCs w:val="22"/>
              </w:rPr>
              <w:t xml:space="preserve"> ECCG.</w:t>
            </w:r>
          </w:p>
        </w:tc>
        <w:tc>
          <w:tcPr>
            <w:tcW w:w="366" w:type="pct"/>
            <w:tcBorders>
              <w:top w:val="single" w:sz="4" w:space="0" w:color="7F7F7F"/>
              <w:left w:val="single" w:sz="4" w:space="0" w:color="7F7F7F"/>
              <w:bottom w:val="single" w:sz="4" w:space="0" w:color="7F7F7F"/>
              <w:right w:val="single" w:sz="4" w:space="0" w:color="7F7F7F"/>
            </w:tcBorders>
          </w:tcPr>
          <w:p w14:paraId="67077D50" w14:textId="1710AE12" w:rsidR="0088626C" w:rsidRPr="00BA5590" w:rsidRDefault="00A80301" w:rsidP="00A237E6">
            <w:pPr>
              <w:spacing w:before="0" w:line="276" w:lineRule="auto"/>
              <w:jc w:val="center"/>
              <w:rPr>
                <w:sz w:val="22"/>
                <w:szCs w:val="18"/>
              </w:rPr>
            </w:pPr>
            <w:r>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255F4EBD" w14:textId="413E0B35" w:rsidR="0088626C" w:rsidRPr="00BA5590" w:rsidRDefault="004501EF" w:rsidP="00A237E6">
            <w:pPr>
              <w:spacing w:before="0" w:line="276" w:lineRule="auto"/>
              <w:jc w:val="left"/>
              <w:rPr>
                <w:sz w:val="22"/>
                <w:szCs w:val="18"/>
              </w:rPr>
            </w:pPr>
            <w:r>
              <w:rPr>
                <w:sz w:val="22"/>
                <w:szCs w:val="18"/>
              </w:rPr>
              <w:t>As defined in RFC-List.42 (v1.20)</w:t>
            </w:r>
          </w:p>
        </w:tc>
      </w:tr>
      <w:tr w:rsidR="00523C76" w:rsidRPr="00BA5590" w14:paraId="0B172DDC"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106BAD9" w14:textId="25B5C2CB" w:rsidR="00523C76" w:rsidRDefault="00523C76" w:rsidP="00A237E6">
            <w:pPr>
              <w:spacing w:before="0" w:line="276" w:lineRule="auto"/>
              <w:jc w:val="center"/>
              <w:rPr>
                <w:sz w:val="22"/>
                <w:szCs w:val="18"/>
              </w:rPr>
            </w:pPr>
            <w:r>
              <w:rPr>
                <w:sz w:val="22"/>
                <w:szCs w:val="18"/>
              </w:rPr>
              <w:t>21.</w:t>
            </w:r>
            <w:r>
              <w:rPr>
                <w:sz w:val="22"/>
                <w:szCs w:val="18"/>
                <w:lang w:val="el-GR"/>
              </w:rPr>
              <w:t>4</w:t>
            </w:r>
            <w:r>
              <w:rPr>
                <w:sz w:val="22"/>
                <w:szCs w:val="18"/>
              </w:rPr>
              <w:t>.0</w:t>
            </w:r>
          </w:p>
        </w:tc>
        <w:tc>
          <w:tcPr>
            <w:tcW w:w="481" w:type="pct"/>
            <w:tcBorders>
              <w:top w:val="single" w:sz="4" w:space="0" w:color="7F7F7F"/>
              <w:left w:val="single" w:sz="4" w:space="0" w:color="7F7F7F"/>
              <w:bottom w:val="single" w:sz="4" w:space="0" w:color="7F7F7F"/>
              <w:right w:val="single" w:sz="4" w:space="0" w:color="7F7F7F"/>
            </w:tcBorders>
          </w:tcPr>
          <w:p w14:paraId="0A3AF313" w14:textId="2BD3AF3C" w:rsidR="00523C76" w:rsidRPr="00463273" w:rsidRDefault="00463273" w:rsidP="00A237E6">
            <w:pPr>
              <w:spacing w:before="0" w:line="276" w:lineRule="auto"/>
              <w:jc w:val="center"/>
              <w:rPr>
                <w:sz w:val="22"/>
                <w:szCs w:val="18"/>
              </w:rPr>
            </w:pPr>
            <w:r>
              <w:rPr>
                <w:sz w:val="22"/>
                <w:szCs w:val="18"/>
              </w:rPr>
              <w:t>1</w:t>
            </w:r>
          </w:p>
        </w:tc>
        <w:tc>
          <w:tcPr>
            <w:tcW w:w="502" w:type="pct"/>
            <w:tcBorders>
              <w:top w:val="single" w:sz="4" w:space="0" w:color="7F7F7F"/>
              <w:left w:val="single" w:sz="4" w:space="0" w:color="7F7F7F"/>
              <w:bottom w:val="single" w:sz="4" w:space="0" w:color="7F7F7F"/>
              <w:right w:val="single" w:sz="4" w:space="0" w:color="7F7F7F"/>
            </w:tcBorders>
          </w:tcPr>
          <w:p w14:paraId="128BC405" w14:textId="0CC2E41C" w:rsidR="00523C76" w:rsidRPr="00463273" w:rsidRDefault="00463273" w:rsidP="00A237E6">
            <w:pPr>
              <w:spacing w:before="0" w:line="276" w:lineRule="auto"/>
              <w:jc w:val="center"/>
              <w:rPr>
                <w:sz w:val="22"/>
                <w:szCs w:val="18"/>
              </w:rPr>
            </w:pPr>
            <w:r>
              <w:rPr>
                <w:sz w:val="22"/>
                <w:szCs w:val="18"/>
              </w:rPr>
              <w:t>00</w:t>
            </w:r>
          </w:p>
        </w:tc>
        <w:tc>
          <w:tcPr>
            <w:tcW w:w="682" w:type="pct"/>
            <w:tcBorders>
              <w:top w:val="single" w:sz="4" w:space="0" w:color="7F7F7F"/>
              <w:left w:val="single" w:sz="4" w:space="0" w:color="7F7F7F"/>
              <w:bottom w:val="single" w:sz="4" w:space="0" w:color="7F7F7F"/>
              <w:right w:val="single" w:sz="4" w:space="0" w:color="7F7F7F"/>
            </w:tcBorders>
          </w:tcPr>
          <w:p w14:paraId="16EBBC6D" w14:textId="0EEF42BD" w:rsidR="00523C76" w:rsidRDefault="00463273" w:rsidP="00A237E6">
            <w:pPr>
              <w:spacing w:before="0" w:line="276" w:lineRule="auto"/>
              <w:jc w:val="left"/>
              <w:rPr>
                <w:sz w:val="22"/>
                <w:szCs w:val="18"/>
                <w:lang w:val="en-US"/>
              </w:rPr>
            </w:pPr>
            <w:r>
              <w:rPr>
                <w:sz w:val="22"/>
                <w:szCs w:val="18"/>
                <w:lang w:val="en-US"/>
              </w:rPr>
              <w:t>25/07/2024</w:t>
            </w:r>
          </w:p>
        </w:tc>
        <w:tc>
          <w:tcPr>
            <w:tcW w:w="1915" w:type="pct"/>
            <w:tcBorders>
              <w:top w:val="single" w:sz="4" w:space="0" w:color="7F7F7F"/>
              <w:left w:val="single" w:sz="4" w:space="0" w:color="7F7F7F"/>
              <w:bottom w:val="single" w:sz="4" w:space="0" w:color="7F7F7F"/>
              <w:right w:val="single" w:sz="4" w:space="0" w:color="7F7F7F"/>
            </w:tcBorders>
          </w:tcPr>
          <w:p w14:paraId="54FA5A2E" w14:textId="77777777" w:rsidR="00463273" w:rsidRPr="006B0B24" w:rsidRDefault="00463273" w:rsidP="00463273">
            <w:pPr>
              <w:tabs>
                <w:tab w:val="left" w:pos="567"/>
                <w:tab w:val="left" w:pos="1134"/>
                <w:tab w:val="left" w:pos="1701"/>
              </w:tabs>
              <w:spacing w:before="0" w:after="40"/>
              <w:jc w:val="left"/>
              <w:rPr>
                <w:sz w:val="22"/>
                <w:szCs w:val="18"/>
                <w:lang w:val="en-US"/>
              </w:rPr>
            </w:pPr>
            <w:r w:rsidRPr="0087361C">
              <w:rPr>
                <w:sz w:val="22"/>
                <w:szCs w:val="22"/>
              </w:rPr>
              <w:t xml:space="preserve">Implementing </w:t>
            </w:r>
            <w:r>
              <w:rPr>
                <w:sz w:val="22"/>
                <w:szCs w:val="22"/>
              </w:rPr>
              <w:t>QA5 and DG TAXUD review comments</w:t>
            </w:r>
            <w:r>
              <w:rPr>
                <w:sz w:val="22"/>
                <w:szCs w:val="18"/>
              </w:rPr>
              <w:t>.</w:t>
            </w:r>
          </w:p>
          <w:p w14:paraId="6CA85572" w14:textId="421FE57A" w:rsidR="00523C76" w:rsidRPr="00463273" w:rsidDel="00AB1F08" w:rsidRDefault="00463273" w:rsidP="00A237E6">
            <w:pPr>
              <w:tabs>
                <w:tab w:val="left" w:pos="567"/>
                <w:tab w:val="left" w:pos="1134"/>
                <w:tab w:val="left" w:pos="1701"/>
              </w:tabs>
              <w:spacing w:before="0" w:after="40"/>
              <w:jc w:val="left"/>
              <w:rPr>
                <w:sz w:val="22"/>
                <w:szCs w:val="22"/>
                <w:lang w:val="en-US"/>
              </w:rPr>
            </w:pPr>
            <w:r w:rsidRPr="00BA5590">
              <w:rPr>
                <w:sz w:val="22"/>
                <w:szCs w:val="18"/>
              </w:rPr>
              <w:t xml:space="preserve">Submitted for </w:t>
            </w:r>
            <w:r>
              <w:rPr>
                <w:sz w:val="22"/>
                <w:szCs w:val="18"/>
              </w:rPr>
              <w:t>Acceptance</w:t>
            </w:r>
            <w:r w:rsidRPr="00BA5590">
              <w:rPr>
                <w:sz w:val="22"/>
                <w:szCs w:val="18"/>
              </w:rPr>
              <w:t xml:space="preserve"> (Sf</w:t>
            </w:r>
            <w:r>
              <w:rPr>
                <w:sz w:val="22"/>
                <w:szCs w:val="18"/>
              </w:rPr>
              <w:t>A</w:t>
            </w:r>
            <w:r w:rsidRPr="00BA5590">
              <w:rPr>
                <w:sz w:val="22"/>
                <w:szCs w:val="18"/>
              </w:rPr>
              <w:t>) to DG TAXUD</w:t>
            </w:r>
            <w:r>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10E2EAEE" w14:textId="7891FC07" w:rsidR="00523C76" w:rsidRPr="00BA5590" w:rsidRDefault="00463273" w:rsidP="00A237E6">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6C5B7151" w14:textId="50948BF7" w:rsidR="00523C76" w:rsidRPr="00BA5590" w:rsidRDefault="00463273" w:rsidP="00A237E6">
            <w:pPr>
              <w:spacing w:before="0" w:line="276" w:lineRule="auto"/>
              <w:jc w:val="left"/>
              <w:rPr>
                <w:sz w:val="22"/>
                <w:szCs w:val="18"/>
              </w:rPr>
            </w:pPr>
            <w:r w:rsidRPr="00BA5590">
              <w:rPr>
                <w:sz w:val="22"/>
                <w:szCs w:val="18"/>
              </w:rPr>
              <w:t>As required</w:t>
            </w:r>
          </w:p>
        </w:tc>
      </w:tr>
      <w:tr w:rsidR="00BE6092" w:rsidRPr="00BA5590" w14:paraId="757FC5D0"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0F952EA" w14:textId="6984BFD0" w:rsidR="00A237E6" w:rsidRDefault="00A237E6" w:rsidP="00A237E6">
            <w:pPr>
              <w:spacing w:before="0" w:line="276" w:lineRule="auto"/>
              <w:jc w:val="center"/>
              <w:rPr>
                <w:sz w:val="22"/>
                <w:szCs w:val="18"/>
              </w:rPr>
            </w:pPr>
            <w:r>
              <w:rPr>
                <w:sz w:val="22"/>
                <w:szCs w:val="18"/>
              </w:rPr>
              <w:t>21.</w:t>
            </w:r>
            <w:r w:rsidR="00C63AEC">
              <w:rPr>
                <w:sz w:val="22"/>
                <w:szCs w:val="18"/>
                <w:lang w:val="el-GR"/>
              </w:rPr>
              <w:t>4</w:t>
            </w:r>
            <w:r>
              <w:rPr>
                <w:sz w:val="22"/>
                <w:szCs w:val="18"/>
              </w:rPr>
              <w:t>.0</w:t>
            </w:r>
          </w:p>
        </w:tc>
        <w:tc>
          <w:tcPr>
            <w:tcW w:w="481" w:type="pct"/>
            <w:tcBorders>
              <w:top w:val="single" w:sz="4" w:space="0" w:color="7F7F7F"/>
              <w:left w:val="single" w:sz="4" w:space="0" w:color="7F7F7F"/>
              <w:bottom w:val="single" w:sz="4" w:space="0" w:color="7F7F7F"/>
              <w:right w:val="single" w:sz="4" w:space="0" w:color="7F7F7F"/>
            </w:tcBorders>
          </w:tcPr>
          <w:p w14:paraId="77EE90BA" w14:textId="24BF7E6F" w:rsidR="00A237E6" w:rsidRPr="00162A2A" w:rsidRDefault="00D01470" w:rsidP="00A237E6">
            <w:pPr>
              <w:spacing w:before="0" w:line="276" w:lineRule="auto"/>
              <w:jc w:val="center"/>
              <w:rPr>
                <w:sz w:val="22"/>
                <w:szCs w:val="18"/>
                <w:lang w:val="el-GR"/>
              </w:rPr>
            </w:pPr>
            <w:r>
              <w:rPr>
                <w:sz w:val="22"/>
                <w:szCs w:val="18"/>
                <w:lang w:val="el-GR"/>
              </w:rPr>
              <w:t>0</w:t>
            </w:r>
          </w:p>
        </w:tc>
        <w:tc>
          <w:tcPr>
            <w:tcW w:w="502" w:type="pct"/>
            <w:tcBorders>
              <w:top w:val="single" w:sz="4" w:space="0" w:color="7F7F7F"/>
              <w:left w:val="single" w:sz="4" w:space="0" w:color="7F7F7F"/>
              <w:bottom w:val="single" w:sz="4" w:space="0" w:color="7F7F7F"/>
              <w:right w:val="single" w:sz="4" w:space="0" w:color="7F7F7F"/>
            </w:tcBorders>
          </w:tcPr>
          <w:p w14:paraId="163338D8" w14:textId="61622311" w:rsidR="00A237E6" w:rsidRDefault="00D01470" w:rsidP="00A237E6">
            <w:pPr>
              <w:spacing w:before="0" w:line="276" w:lineRule="auto"/>
              <w:jc w:val="center"/>
              <w:rPr>
                <w:sz w:val="22"/>
                <w:szCs w:val="18"/>
              </w:rPr>
            </w:pPr>
            <w:r>
              <w:rPr>
                <w:sz w:val="22"/>
                <w:szCs w:val="18"/>
                <w:lang w:val="el-GR"/>
              </w:rPr>
              <w:t>1</w:t>
            </w:r>
            <w:r w:rsidR="00A237E6">
              <w:rPr>
                <w:sz w:val="22"/>
                <w:szCs w:val="18"/>
              </w:rPr>
              <w:t>0</w:t>
            </w:r>
          </w:p>
        </w:tc>
        <w:tc>
          <w:tcPr>
            <w:tcW w:w="682" w:type="pct"/>
            <w:tcBorders>
              <w:top w:val="single" w:sz="4" w:space="0" w:color="7F7F7F"/>
              <w:left w:val="single" w:sz="4" w:space="0" w:color="7F7F7F"/>
              <w:bottom w:val="single" w:sz="4" w:space="0" w:color="7F7F7F"/>
              <w:right w:val="single" w:sz="4" w:space="0" w:color="7F7F7F"/>
            </w:tcBorders>
          </w:tcPr>
          <w:p w14:paraId="46186C7E" w14:textId="3151545D" w:rsidR="00A237E6" w:rsidRPr="00162A2A" w:rsidRDefault="008E69A2" w:rsidP="00A237E6">
            <w:pPr>
              <w:spacing w:before="0" w:line="276" w:lineRule="auto"/>
              <w:jc w:val="left"/>
              <w:rPr>
                <w:sz w:val="22"/>
                <w:szCs w:val="18"/>
                <w:lang w:val="el-GR"/>
              </w:rPr>
            </w:pPr>
            <w:r>
              <w:rPr>
                <w:sz w:val="22"/>
                <w:szCs w:val="18"/>
                <w:lang w:val="en-US"/>
              </w:rPr>
              <w:t>17/07</w:t>
            </w:r>
            <w:r w:rsidR="00A237E6">
              <w:rPr>
                <w:sz w:val="22"/>
                <w:szCs w:val="18"/>
              </w:rPr>
              <w:t>/202</w:t>
            </w:r>
            <w:r w:rsidR="00C63AEC">
              <w:rPr>
                <w:sz w:val="22"/>
                <w:szCs w:val="18"/>
                <w:lang w:val="el-GR"/>
              </w:rPr>
              <w:t>4</w:t>
            </w:r>
          </w:p>
        </w:tc>
        <w:tc>
          <w:tcPr>
            <w:tcW w:w="1915" w:type="pct"/>
            <w:tcBorders>
              <w:top w:val="single" w:sz="4" w:space="0" w:color="7F7F7F"/>
              <w:left w:val="single" w:sz="4" w:space="0" w:color="7F7F7F"/>
              <w:bottom w:val="single" w:sz="4" w:space="0" w:color="7F7F7F"/>
              <w:right w:val="single" w:sz="4" w:space="0" w:color="7F7F7F"/>
            </w:tcBorders>
          </w:tcPr>
          <w:p w14:paraId="3206F631" w14:textId="190D12DF" w:rsidR="00A237E6" w:rsidRPr="00B172ED" w:rsidRDefault="00AB1F08" w:rsidP="005015FA">
            <w:pPr>
              <w:tabs>
                <w:tab w:val="left" w:pos="567"/>
                <w:tab w:val="left" w:pos="1134"/>
                <w:tab w:val="left" w:pos="1701"/>
              </w:tabs>
              <w:spacing w:before="0" w:after="40"/>
              <w:jc w:val="left"/>
              <w:rPr>
                <w:sz w:val="22"/>
                <w:szCs w:val="18"/>
              </w:rPr>
            </w:pPr>
            <w:r>
              <w:rPr>
                <w:sz w:val="22"/>
                <w:szCs w:val="22"/>
              </w:rPr>
              <w:t>Implementing DDCOM_RFC-List</w:t>
            </w:r>
            <w:r w:rsidR="009A2ED8">
              <w:rPr>
                <w:sz w:val="22"/>
                <w:szCs w:val="22"/>
              </w:rPr>
              <w:t>.42 (related to NCTS-P6</w:t>
            </w:r>
            <w:r w:rsidR="005015FA">
              <w:rPr>
                <w:sz w:val="22"/>
                <w:szCs w:val="22"/>
              </w:rPr>
              <w:t xml:space="preserve"> changes of suffix type ‘D’ to ‘C’ for most messages</w:t>
            </w:r>
            <w:r w:rsidR="009A2ED8">
              <w:rPr>
                <w:sz w:val="22"/>
                <w:szCs w:val="22"/>
              </w:rPr>
              <w:t>).</w:t>
            </w:r>
            <w:r w:rsidR="005015FA" w:rsidRPr="00B172ED">
              <w:rPr>
                <w:sz w:val="22"/>
                <w:szCs w:val="18"/>
              </w:rPr>
              <w:t xml:space="preserve"> </w:t>
            </w:r>
            <w:r w:rsidR="00C63AEC" w:rsidRPr="00B172ED">
              <w:rPr>
                <w:sz w:val="22"/>
                <w:szCs w:val="18"/>
              </w:rPr>
              <w:t>S</w:t>
            </w:r>
            <w:r w:rsidR="004501EF">
              <w:rPr>
                <w:sz w:val="22"/>
                <w:szCs w:val="18"/>
              </w:rPr>
              <w:t>F</w:t>
            </w:r>
            <w:r w:rsidR="00C63AEC" w:rsidRPr="00B172ED">
              <w:rPr>
                <w:sz w:val="22"/>
                <w:szCs w:val="18"/>
              </w:rPr>
              <w:t>R to DG TAXUD</w:t>
            </w:r>
            <w:r w:rsidR="00835ED5">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501F762A" w14:textId="299C6253" w:rsidR="00A237E6" w:rsidRPr="00BA5590" w:rsidRDefault="00A237E6" w:rsidP="00A237E6">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62050438" w14:textId="4B37665F" w:rsidR="00A237E6" w:rsidRPr="00BA5590" w:rsidRDefault="00A237E6" w:rsidP="00A237E6">
            <w:pPr>
              <w:spacing w:before="0" w:line="276" w:lineRule="auto"/>
              <w:jc w:val="left"/>
              <w:rPr>
                <w:sz w:val="22"/>
                <w:szCs w:val="18"/>
              </w:rPr>
            </w:pPr>
            <w:r w:rsidRPr="00BA5590">
              <w:rPr>
                <w:sz w:val="22"/>
                <w:szCs w:val="18"/>
              </w:rPr>
              <w:t>As required</w:t>
            </w:r>
          </w:p>
        </w:tc>
      </w:tr>
      <w:tr w:rsidR="00BE6092" w:rsidRPr="00BA5590" w14:paraId="581182A5"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AAA2119" w14:textId="02B0E315" w:rsidR="00C63AEC" w:rsidRDefault="00C63AEC" w:rsidP="00C63AEC">
            <w:pPr>
              <w:spacing w:before="0" w:line="276" w:lineRule="auto"/>
              <w:jc w:val="center"/>
              <w:rPr>
                <w:sz w:val="22"/>
                <w:szCs w:val="18"/>
              </w:rPr>
            </w:pPr>
            <w:r>
              <w:rPr>
                <w:sz w:val="22"/>
                <w:szCs w:val="18"/>
              </w:rPr>
              <w:lastRenderedPageBreak/>
              <w:t>21.3.0</w:t>
            </w:r>
          </w:p>
        </w:tc>
        <w:tc>
          <w:tcPr>
            <w:tcW w:w="481" w:type="pct"/>
            <w:tcBorders>
              <w:top w:val="single" w:sz="4" w:space="0" w:color="7F7F7F"/>
              <w:left w:val="single" w:sz="4" w:space="0" w:color="7F7F7F"/>
              <w:bottom w:val="single" w:sz="4" w:space="0" w:color="7F7F7F"/>
              <w:right w:val="single" w:sz="4" w:space="0" w:color="7F7F7F"/>
            </w:tcBorders>
          </w:tcPr>
          <w:p w14:paraId="1BC4B9E4" w14:textId="57043F65" w:rsidR="00C63AEC" w:rsidRDefault="00C63AEC" w:rsidP="00C63AEC">
            <w:pPr>
              <w:spacing w:before="0" w:line="276" w:lineRule="auto"/>
              <w:jc w:val="center"/>
              <w:rPr>
                <w:sz w:val="22"/>
                <w:szCs w:val="18"/>
              </w:rPr>
            </w:pPr>
            <w:r>
              <w:rPr>
                <w:sz w:val="22"/>
                <w:szCs w:val="18"/>
              </w:rPr>
              <w:t>1</w:t>
            </w:r>
          </w:p>
        </w:tc>
        <w:tc>
          <w:tcPr>
            <w:tcW w:w="502" w:type="pct"/>
            <w:tcBorders>
              <w:top w:val="single" w:sz="4" w:space="0" w:color="7F7F7F"/>
              <w:left w:val="single" w:sz="4" w:space="0" w:color="7F7F7F"/>
              <w:bottom w:val="single" w:sz="4" w:space="0" w:color="7F7F7F"/>
              <w:right w:val="single" w:sz="4" w:space="0" w:color="7F7F7F"/>
            </w:tcBorders>
          </w:tcPr>
          <w:p w14:paraId="651C1254" w14:textId="5900EA52" w:rsidR="00C63AEC" w:rsidRDefault="00C63AEC" w:rsidP="00C63AEC">
            <w:pPr>
              <w:spacing w:before="0" w:line="276" w:lineRule="auto"/>
              <w:jc w:val="center"/>
              <w:rPr>
                <w:sz w:val="22"/>
                <w:szCs w:val="18"/>
              </w:rPr>
            </w:pPr>
            <w:r>
              <w:rPr>
                <w:sz w:val="22"/>
                <w:szCs w:val="18"/>
              </w:rPr>
              <w:t>00</w:t>
            </w:r>
          </w:p>
        </w:tc>
        <w:tc>
          <w:tcPr>
            <w:tcW w:w="682" w:type="pct"/>
            <w:tcBorders>
              <w:top w:val="single" w:sz="4" w:space="0" w:color="7F7F7F"/>
              <w:left w:val="single" w:sz="4" w:space="0" w:color="7F7F7F"/>
              <w:bottom w:val="single" w:sz="4" w:space="0" w:color="7F7F7F"/>
              <w:right w:val="single" w:sz="4" w:space="0" w:color="7F7F7F"/>
            </w:tcBorders>
          </w:tcPr>
          <w:p w14:paraId="00F80AB1" w14:textId="132A3A76" w:rsidR="00C63AEC" w:rsidRDefault="00C63AEC" w:rsidP="00C63AEC">
            <w:pPr>
              <w:spacing w:before="0" w:line="276" w:lineRule="auto"/>
              <w:jc w:val="left"/>
              <w:rPr>
                <w:sz w:val="22"/>
                <w:szCs w:val="18"/>
                <w:lang w:val="el-GR"/>
              </w:rPr>
            </w:pPr>
            <w:r>
              <w:rPr>
                <w:sz w:val="22"/>
                <w:szCs w:val="18"/>
                <w:lang w:val="el-GR"/>
              </w:rPr>
              <w:t>0</w:t>
            </w:r>
            <w:r>
              <w:rPr>
                <w:sz w:val="22"/>
                <w:szCs w:val="18"/>
              </w:rPr>
              <w:t>1/1</w:t>
            </w:r>
            <w:r>
              <w:rPr>
                <w:sz w:val="22"/>
                <w:szCs w:val="18"/>
                <w:lang w:val="el-GR"/>
              </w:rPr>
              <w:t>2</w:t>
            </w:r>
            <w:r>
              <w:rPr>
                <w:sz w:val="22"/>
                <w:szCs w:val="18"/>
              </w:rPr>
              <w:t>/2023</w:t>
            </w:r>
          </w:p>
        </w:tc>
        <w:tc>
          <w:tcPr>
            <w:tcW w:w="1915" w:type="pct"/>
            <w:tcBorders>
              <w:top w:val="single" w:sz="4" w:space="0" w:color="7F7F7F"/>
              <w:left w:val="single" w:sz="4" w:space="0" w:color="7F7F7F"/>
              <w:bottom w:val="single" w:sz="4" w:space="0" w:color="7F7F7F"/>
              <w:right w:val="single" w:sz="4" w:space="0" w:color="7F7F7F"/>
            </w:tcBorders>
          </w:tcPr>
          <w:p w14:paraId="56117F35" w14:textId="64C1A95C" w:rsidR="00C63AEC" w:rsidRDefault="00C63AEC" w:rsidP="00C63AEC">
            <w:pPr>
              <w:tabs>
                <w:tab w:val="left" w:pos="567"/>
                <w:tab w:val="left" w:pos="1134"/>
                <w:tab w:val="left" w:pos="1701"/>
              </w:tabs>
              <w:spacing w:before="0" w:after="40"/>
              <w:jc w:val="left"/>
              <w:rPr>
                <w:sz w:val="22"/>
                <w:szCs w:val="22"/>
              </w:rPr>
            </w:pPr>
            <w:r>
              <w:rPr>
                <w:sz w:val="22"/>
                <w:szCs w:val="22"/>
              </w:rPr>
              <w:t xml:space="preserve">Aligned to NCTS-P6 </w:t>
            </w:r>
            <w:r>
              <w:rPr>
                <w:sz w:val="22"/>
                <w:szCs w:val="18"/>
                <w:lang w:val="en-US"/>
              </w:rPr>
              <w:t>DDCOM R</w:t>
            </w:r>
            <w:r w:rsidR="004501EF">
              <w:rPr>
                <w:sz w:val="22"/>
                <w:szCs w:val="18"/>
                <w:lang w:val="en-US"/>
              </w:rPr>
              <w:t>F</w:t>
            </w:r>
            <w:r>
              <w:rPr>
                <w:sz w:val="22"/>
                <w:szCs w:val="18"/>
                <w:lang w:val="en-US"/>
              </w:rPr>
              <w:t>C-List.40.</w:t>
            </w:r>
          </w:p>
          <w:p w14:paraId="7849F2E3" w14:textId="77777777" w:rsidR="00C63AEC" w:rsidRPr="006B0B24" w:rsidRDefault="00C63AEC" w:rsidP="00C63AEC">
            <w:pPr>
              <w:tabs>
                <w:tab w:val="left" w:pos="567"/>
                <w:tab w:val="left" w:pos="1134"/>
                <w:tab w:val="left" w:pos="1701"/>
              </w:tabs>
              <w:spacing w:before="0" w:after="40"/>
              <w:jc w:val="left"/>
              <w:rPr>
                <w:sz w:val="22"/>
                <w:szCs w:val="18"/>
                <w:lang w:val="en-US"/>
              </w:rPr>
            </w:pPr>
            <w:r w:rsidRPr="0087361C">
              <w:rPr>
                <w:sz w:val="22"/>
                <w:szCs w:val="22"/>
              </w:rPr>
              <w:t xml:space="preserve">Implementing </w:t>
            </w:r>
            <w:r>
              <w:rPr>
                <w:sz w:val="22"/>
                <w:szCs w:val="22"/>
              </w:rPr>
              <w:t>QA5 and DG TAXUD review comments</w:t>
            </w:r>
            <w:r>
              <w:rPr>
                <w:sz w:val="22"/>
                <w:szCs w:val="18"/>
              </w:rPr>
              <w:t>.</w:t>
            </w:r>
          </w:p>
          <w:p w14:paraId="46BEEA8A" w14:textId="47F7D81D" w:rsidR="00C63AEC" w:rsidRDefault="00C63AEC" w:rsidP="00C63AEC">
            <w:pPr>
              <w:tabs>
                <w:tab w:val="left" w:pos="567"/>
                <w:tab w:val="left" w:pos="1134"/>
                <w:tab w:val="left" w:pos="1701"/>
              </w:tabs>
              <w:spacing w:before="0" w:after="40"/>
              <w:jc w:val="left"/>
              <w:rPr>
                <w:sz w:val="22"/>
                <w:szCs w:val="22"/>
              </w:rPr>
            </w:pPr>
            <w:r w:rsidRPr="00B172ED">
              <w:rPr>
                <w:sz w:val="22"/>
                <w:szCs w:val="18"/>
              </w:rPr>
              <w:t xml:space="preserve">Submitted for </w:t>
            </w:r>
            <w:r>
              <w:rPr>
                <w:sz w:val="22"/>
                <w:szCs w:val="18"/>
              </w:rPr>
              <w:t>Acceptance</w:t>
            </w:r>
            <w:r w:rsidRPr="00B172ED">
              <w:rPr>
                <w:sz w:val="22"/>
                <w:szCs w:val="18"/>
              </w:rPr>
              <w:t xml:space="preserve"> (Sf</w:t>
            </w:r>
            <w:r>
              <w:rPr>
                <w:sz w:val="22"/>
                <w:szCs w:val="18"/>
              </w:rPr>
              <w:t>A</w:t>
            </w:r>
            <w:r w:rsidRPr="00B172ED">
              <w:rPr>
                <w:sz w:val="22"/>
                <w:szCs w:val="18"/>
              </w:rPr>
              <w:t>) to DG TAXUD and</w:t>
            </w:r>
            <w:r w:rsidRPr="00CD3728">
              <w:rPr>
                <w:sz w:val="22"/>
                <w:szCs w:val="18"/>
              </w:rPr>
              <w:t xml:space="preserve"> NCTS Project Group</w:t>
            </w:r>
            <w:r w:rsidRPr="00B172ED">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2538797E" w14:textId="0A2AAEE0" w:rsidR="00C63AEC" w:rsidRPr="00BA5590"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02998F0C" w14:textId="22836ECA" w:rsidR="00C63AEC" w:rsidRPr="00BA5590" w:rsidRDefault="00C63AEC" w:rsidP="00C63AEC">
            <w:pPr>
              <w:spacing w:before="0" w:line="276" w:lineRule="auto"/>
              <w:jc w:val="left"/>
              <w:rPr>
                <w:sz w:val="22"/>
                <w:szCs w:val="18"/>
              </w:rPr>
            </w:pPr>
            <w:r w:rsidRPr="00BA5590">
              <w:rPr>
                <w:sz w:val="22"/>
                <w:szCs w:val="18"/>
              </w:rPr>
              <w:t>As required</w:t>
            </w:r>
          </w:p>
        </w:tc>
      </w:tr>
      <w:tr w:rsidR="00BE6092" w:rsidRPr="00BA5590" w14:paraId="7247F25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48ACF9E" w14:textId="2989BBAA" w:rsidR="00C63AEC" w:rsidRDefault="00C63AEC" w:rsidP="00C63AEC">
            <w:pPr>
              <w:spacing w:before="0" w:line="276" w:lineRule="auto"/>
              <w:jc w:val="center"/>
              <w:rPr>
                <w:sz w:val="22"/>
                <w:szCs w:val="18"/>
              </w:rPr>
            </w:pPr>
            <w:r>
              <w:rPr>
                <w:sz w:val="22"/>
                <w:szCs w:val="18"/>
              </w:rPr>
              <w:t>21.3.0</w:t>
            </w:r>
          </w:p>
        </w:tc>
        <w:tc>
          <w:tcPr>
            <w:tcW w:w="481" w:type="pct"/>
            <w:tcBorders>
              <w:top w:val="single" w:sz="4" w:space="0" w:color="7F7F7F"/>
              <w:left w:val="single" w:sz="4" w:space="0" w:color="7F7F7F"/>
              <w:bottom w:val="single" w:sz="4" w:space="0" w:color="7F7F7F"/>
              <w:right w:val="single" w:sz="4" w:space="0" w:color="7F7F7F"/>
            </w:tcBorders>
          </w:tcPr>
          <w:p w14:paraId="1C4BC388" w14:textId="23F12C7F" w:rsidR="00C63AEC" w:rsidRDefault="00C63AEC" w:rsidP="00C63AEC">
            <w:pPr>
              <w:spacing w:before="0" w:line="276" w:lineRule="auto"/>
              <w:jc w:val="center"/>
              <w:rPr>
                <w:sz w:val="22"/>
                <w:szCs w:val="18"/>
              </w:rPr>
            </w:pPr>
            <w:r>
              <w:rPr>
                <w:sz w:val="22"/>
                <w:szCs w:val="18"/>
              </w:rPr>
              <w:t>0</w:t>
            </w:r>
          </w:p>
        </w:tc>
        <w:tc>
          <w:tcPr>
            <w:tcW w:w="502" w:type="pct"/>
            <w:tcBorders>
              <w:top w:val="single" w:sz="4" w:space="0" w:color="7F7F7F"/>
              <w:left w:val="single" w:sz="4" w:space="0" w:color="7F7F7F"/>
              <w:bottom w:val="single" w:sz="4" w:space="0" w:color="7F7F7F"/>
              <w:right w:val="single" w:sz="4" w:space="0" w:color="7F7F7F"/>
            </w:tcBorders>
          </w:tcPr>
          <w:p w14:paraId="2198F7CC" w14:textId="7644BF67" w:rsidR="00C63AEC" w:rsidRDefault="00C63AEC" w:rsidP="00C63AEC">
            <w:pPr>
              <w:spacing w:before="0" w:line="276" w:lineRule="auto"/>
              <w:jc w:val="center"/>
              <w:rPr>
                <w:sz w:val="22"/>
                <w:szCs w:val="18"/>
              </w:rPr>
            </w:pPr>
            <w:r>
              <w:rPr>
                <w:sz w:val="22"/>
                <w:szCs w:val="18"/>
              </w:rPr>
              <w:t>10</w:t>
            </w:r>
          </w:p>
        </w:tc>
        <w:tc>
          <w:tcPr>
            <w:tcW w:w="682" w:type="pct"/>
            <w:tcBorders>
              <w:top w:val="single" w:sz="4" w:space="0" w:color="7F7F7F"/>
              <w:left w:val="single" w:sz="4" w:space="0" w:color="7F7F7F"/>
              <w:bottom w:val="single" w:sz="4" w:space="0" w:color="7F7F7F"/>
              <w:right w:val="single" w:sz="4" w:space="0" w:color="7F7F7F"/>
            </w:tcBorders>
          </w:tcPr>
          <w:p w14:paraId="04671A37" w14:textId="466FC642" w:rsidR="00C63AEC" w:rsidRDefault="00C63AEC" w:rsidP="00C63AEC">
            <w:pPr>
              <w:spacing w:before="0" w:line="276" w:lineRule="auto"/>
              <w:jc w:val="left"/>
              <w:rPr>
                <w:sz w:val="22"/>
                <w:szCs w:val="18"/>
              </w:rPr>
            </w:pPr>
            <w:r>
              <w:rPr>
                <w:sz w:val="22"/>
                <w:szCs w:val="18"/>
              </w:rPr>
              <w:t>03/10/2023</w:t>
            </w:r>
          </w:p>
        </w:tc>
        <w:tc>
          <w:tcPr>
            <w:tcW w:w="1915" w:type="pct"/>
            <w:tcBorders>
              <w:top w:val="single" w:sz="4" w:space="0" w:color="7F7F7F"/>
              <w:left w:val="single" w:sz="4" w:space="0" w:color="7F7F7F"/>
              <w:bottom w:val="single" w:sz="4" w:space="0" w:color="7F7F7F"/>
              <w:right w:val="single" w:sz="4" w:space="0" w:color="7F7F7F"/>
            </w:tcBorders>
          </w:tcPr>
          <w:p w14:paraId="4915A4EC" w14:textId="0B281F36" w:rsidR="00C63AEC" w:rsidRPr="006B0B24" w:rsidRDefault="00C63AEC" w:rsidP="00C63AEC">
            <w:pPr>
              <w:tabs>
                <w:tab w:val="left" w:pos="567"/>
                <w:tab w:val="left" w:pos="1134"/>
                <w:tab w:val="left" w:pos="1701"/>
              </w:tabs>
              <w:spacing w:before="0" w:after="40"/>
              <w:jc w:val="left"/>
              <w:rPr>
                <w:sz w:val="22"/>
                <w:szCs w:val="18"/>
                <w:lang w:val="en-US"/>
              </w:rPr>
            </w:pPr>
            <w:r w:rsidRPr="00B172ED">
              <w:rPr>
                <w:sz w:val="22"/>
                <w:szCs w:val="18"/>
              </w:rPr>
              <w:t xml:space="preserve">Implementing </w:t>
            </w:r>
            <w:r>
              <w:rPr>
                <w:sz w:val="22"/>
                <w:szCs w:val="18"/>
                <w:lang w:val="en-US"/>
              </w:rPr>
              <w:t>DDCOM RfC-List.40</w:t>
            </w:r>
            <w:r w:rsidRPr="00B172ED">
              <w:rPr>
                <w:sz w:val="22"/>
                <w:szCs w:val="18"/>
                <w:lang w:val="en-US"/>
              </w:rPr>
              <w:t xml:space="preserve"> for </w:t>
            </w:r>
            <w:r w:rsidRPr="00B172ED">
              <w:rPr>
                <w:sz w:val="22"/>
                <w:szCs w:val="18"/>
              </w:rPr>
              <w:t>NCTS-P6 changes</w:t>
            </w:r>
            <w:r>
              <w:rPr>
                <w:sz w:val="22"/>
                <w:szCs w:val="18"/>
              </w:rPr>
              <w:t>.</w:t>
            </w:r>
          </w:p>
          <w:p w14:paraId="02655FF0" w14:textId="51BCD7E7" w:rsidR="00C63AEC" w:rsidRPr="0087361C" w:rsidRDefault="00C63AEC" w:rsidP="00C63AEC">
            <w:pPr>
              <w:tabs>
                <w:tab w:val="left" w:pos="567"/>
                <w:tab w:val="left" w:pos="1134"/>
                <w:tab w:val="left" w:pos="1701"/>
              </w:tabs>
              <w:spacing w:before="0" w:after="40"/>
              <w:jc w:val="left"/>
              <w:rPr>
                <w:sz w:val="22"/>
                <w:szCs w:val="22"/>
              </w:rPr>
            </w:pPr>
            <w:r w:rsidRPr="00B172ED">
              <w:rPr>
                <w:sz w:val="22"/>
                <w:szCs w:val="18"/>
              </w:rPr>
              <w:t>Submitted for Review (SfR) to DG TAXUD</w:t>
            </w:r>
            <w:r w:rsidR="00FB019B">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061E3742" w14:textId="5C52B307" w:rsidR="00C63AEC" w:rsidRPr="00BA5590"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503A93E1" w14:textId="6BAB0C06" w:rsidR="00C63AEC" w:rsidRPr="00BA5590" w:rsidRDefault="00C63AEC" w:rsidP="00C63AEC">
            <w:pPr>
              <w:spacing w:before="0" w:line="276" w:lineRule="auto"/>
              <w:jc w:val="left"/>
              <w:rPr>
                <w:sz w:val="22"/>
                <w:szCs w:val="18"/>
              </w:rPr>
            </w:pPr>
            <w:r w:rsidRPr="00BA5590">
              <w:rPr>
                <w:sz w:val="22"/>
                <w:szCs w:val="18"/>
              </w:rPr>
              <w:t>As required</w:t>
            </w:r>
          </w:p>
        </w:tc>
      </w:tr>
      <w:tr w:rsidR="00BE6092" w:rsidRPr="00BA5590" w14:paraId="0AC2EB27"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B3D4099" w14:textId="23BF7DCA" w:rsidR="00C63AEC" w:rsidRPr="00B4060C" w:rsidRDefault="00C63AEC" w:rsidP="00C63AEC">
            <w:pPr>
              <w:spacing w:before="0" w:line="276" w:lineRule="auto"/>
              <w:jc w:val="center"/>
              <w:rPr>
                <w:sz w:val="22"/>
                <w:szCs w:val="18"/>
              </w:rPr>
            </w:pPr>
            <w:r>
              <w:rPr>
                <w:sz w:val="22"/>
                <w:szCs w:val="18"/>
              </w:rPr>
              <w:t>21.2.0</w:t>
            </w:r>
          </w:p>
        </w:tc>
        <w:tc>
          <w:tcPr>
            <w:tcW w:w="481" w:type="pct"/>
            <w:tcBorders>
              <w:top w:val="single" w:sz="4" w:space="0" w:color="7F7F7F"/>
              <w:left w:val="single" w:sz="4" w:space="0" w:color="7F7F7F"/>
              <w:bottom w:val="single" w:sz="4" w:space="0" w:color="7F7F7F"/>
              <w:right w:val="single" w:sz="4" w:space="0" w:color="7F7F7F"/>
            </w:tcBorders>
          </w:tcPr>
          <w:p w14:paraId="77E42DC8" w14:textId="6D8A1DB6" w:rsidR="00C63AEC" w:rsidRDefault="00C63AEC" w:rsidP="00C63AEC">
            <w:pPr>
              <w:spacing w:before="0" w:line="276" w:lineRule="auto"/>
              <w:jc w:val="center"/>
              <w:rPr>
                <w:sz w:val="22"/>
                <w:szCs w:val="18"/>
              </w:rPr>
            </w:pPr>
            <w:r>
              <w:rPr>
                <w:sz w:val="22"/>
                <w:szCs w:val="18"/>
              </w:rPr>
              <w:t>1</w:t>
            </w:r>
          </w:p>
        </w:tc>
        <w:tc>
          <w:tcPr>
            <w:tcW w:w="502" w:type="pct"/>
            <w:tcBorders>
              <w:top w:val="single" w:sz="4" w:space="0" w:color="7F7F7F"/>
              <w:left w:val="single" w:sz="4" w:space="0" w:color="7F7F7F"/>
              <w:bottom w:val="single" w:sz="4" w:space="0" w:color="7F7F7F"/>
              <w:right w:val="single" w:sz="4" w:space="0" w:color="7F7F7F"/>
            </w:tcBorders>
          </w:tcPr>
          <w:p w14:paraId="07BD49C5" w14:textId="7B2DE62E" w:rsidR="00C63AEC" w:rsidRDefault="00C63AEC" w:rsidP="00C63AEC">
            <w:pPr>
              <w:spacing w:before="0" w:line="276" w:lineRule="auto"/>
              <w:jc w:val="center"/>
              <w:rPr>
                <w:sz w:val="22"/>
                <w:szCs w:val="18"/>
              </w:rPr>
            </w:pPr>
            <w:r>
              <w:rPr>
                <w:sz w:val="22"/>
                <w:szCs w:val="18"/>
              </w:rPr>
              <w:t>00</w:t>
            </w:r>
          </w:p>
        </w:tc>
        <w:tc>
          <w:tcPr>
            <w:tcW w:w="682" w:type="pct"/>
            <w:tcBorders>
              <w:top w:val="single" w:sz="4" w:space="0" w:color="7F7F7F"/>
              <w:left w:val="single" w:sz="4" w:space="0" w:color="7F7F7F"/>
              <w:bottom w:val="single" w:sz="4" w:space="0" w:color="7F7F7F"/>
              <w:right w:val="single" w:sz="4" w:space="0" w:color="7F7F7F"/>
            </w:tcBorders>
          </w:tcPr>
          <w:p w14:paraId="03C3C4A4" w14:textId="5D7984B3" w:rsidR="00C63AEC" w:rsidRDefault="00C63AEC" w:rsidP="00C63AEC">
            <w:pPr>
              <w:spacing w:before="0" w:line="276" w:lineRule="auto"/>
              <w:jc w:val="left"/>
              <w:rPr>
                <w:sz w:val="22"/>
                <w:szCs w:val="18"/>
              </w:rPr>
            </w:pPr>
            <w:r>
              <w:rPr>
                <w:sz w:val="22"/>
                <w:szCs w:val="18"/>
              </w:rPr>
              <w:t>06/12/2022</w:t>
            </w:r>
          </w:p>
        </w:tc>
        <w:tc>
          <w:tcPr>
            <w:tcW w:w="1915" w:type="pct"/>
            <w:tcBorders>
              <w:top w:val="single" w:sz="4" w:space="0" w:color="7F7F7F"/>
              <w:left w:val="single" w:sz="4" w:space="0" w:color="7F7F7F"/>
              <w:bottom w:val="single" w:sz="4" w:space="0" w:color="7F7F7F"/>
              <w:right w:val="single" w:sz="4" w:space="0" w:color="7F7F7F"/>
            </w:tcBorders>
          </w:tcPr>
          <w:p w14:paraId="550FAFBD" w14:textId="366CFD75" w:rsidR="00C63AEC" w:rsidRDefault="00C63AEC" w:rsidP="00C63AEC">
            <w:pPr>
              <w:tabs>
                <w:tab w:val="left" w:pos="567"/>
                <w:tab w:val="left" w:pos="1134"/>
                <w:tab w:val="left" w:pos="1701"/>
              </w:tabs>
              <w:spacing w:before="0" w:after="40"/>
              <w:jc w:val="left"/>
              <w:rPr>
                <w:sz w:val="22"/>
                <w:szCs w:val="18"/>
              </w:rPr>
            </w:pPr>
            <w:r w:rsidRPr="0087361C">
              <w:rPr>
                <w:sz w:val="22"/>
                <w:szCs w:val="22"/>
              </w:rPr>
              <w:t xml:space="preserve">Implementing </w:t>
            </w:r>
            <w:r>
              <w:rPr>
                <w:sz w:val="22"/>
                <w:szCs w:val="22"/>
              </w:rPr>
              <w:t>NAs and DG TAXUD External Review comments.</w:t>
            </w:r>
            <w:r>
              <w:rPr>
                <w:sz w:val="22"/>
                <w:szCs w:val="22"/>
              </w:rPr>
              <w:br/>
            </w:r>
            <w:r w:rsidRPr="00BA5590">
              <w:rPr>
                <w:sz w:val="22"/>
                <w:szCs w:val="18"/>
              </w:rPr>
              <w:t xml:space="preserve">Submitted for </w:t>
            </w:r>
            <w:r>
              <w:rPr>
                <w:sz w:val="22"/>
                <w:szCs w:val="18"/>
              </w:rPr>
              <w:t>Acceptance</w:t>
            </w:r>
            <w:r w:rsidRPr="00BA5590">
              <w:rPr>
                <w:sz w:val="22"/>
                <w:szCs w:val="18"/>
              </w:rPr>
              <w:t xml:space="preserve"> (Sf</w:t>
            </w:r>
            <w:r>
              <w:rPr>
                <w:sz w:val="22"/>
                <w:szCs w:val="18"/>
              </w:rPr>
              <w:t>A</w:t>
            </w:r>
            <w:r w:rsidRPr="00BA5590">
              <w:rPr>
                <w:sz w:val="22"/>
                <w:szCs w:val="18"/>
              </w:rPr>
              <w:t>) to DG TAXUD</w:t>
            </w:r>
            <w:r>
              <w:rPr>
                <w:sz w:val="22"/>
                <w:szCs w:val="18"/>
              </w:rPr>
              <w:t>.</w:t>
            </w:r>
          </w:p>
          <w:p w14:paraId="085B724A" w14:textId="6312C6E0" w:rsidR="00C63AEC" w:rsidRPr="0087361C" w:rsidRDefault="00C63AEC" w:rsidP="00C63AEC">
            <w:pPr>
              <w:tabs>
                <w:tab w:val="left" w:pos="567"/>
                <w:tab w:val="left" w:pos="1134"/>
                <w:tab w:val="left" w:pos="1701"/>
              </w:tabs>
              <w:spacing w:before="0" w:after="40"/>
              <w:jc w:val="left"/>
              <w:rPr>
                <w:sz w:val="22"/>
                <w:szCs w:val="22"/>
              </w:rPr>
            </w:pPr>
            <w:r w:rsidRPr="00B33C64">
              <w:rPr>
                <w:b/>
                <w:bCs/>
                <w:sz w:val="22"/>
                <w:szCs w:val="22"/>
              </w:rPr>
              <w:t xml:space="preserve">Submitted for </w:t>
            </w:r>
            <w:r>
              <w:rPr>
                <w:b/>
                <w:bCs/>
                <w:sz w:val="22"/>
                <w:szCs w:val="22"/>
              </w:rPr>
              <w:t>Acceptance</w:t>
            </w:r>
            <w:r w:rsidRPr="00B33C64">
              <w:rPr>
                <w:b/>
                <w:bCs/>
                <w:sz w:val="22"/>
                <w:szCs w:val="22"/>
              </w:rPr>
              <w:t xml:space="preserve"> </w:t>
            </w:r>
            <w:r>
              <w:rPr>
                <w:b/>
                <w:bCs/>
                <w:sz w:val="22"/>
                <w:szCs w:val="22"/>
              </w:rPr>
              <w:t>to</w:t>
            </w:r>
            <w:r w:rsidRPr="00B33C64">
              <w:rPr>
                <w:b/>
                <w:bCs/>
                <w:sz w:val="22"/>
                <w:szCs w:val="22"/>
              </w:rPr>
              <w:t xml:space="preserve"> ECCG.</w:t>
            </w:r>
          </w:p>
        </w:tc>
        <w:tc>
          <w:tcPr>
            <w:tcW w:w="366" w:type="pct"/>
            <w:tcBorders>
              <w:top w:val="single" w:sz="4" w:space="0" w:color="7F7F7F"/>
              <w:left w:val="single" w:sz="4" w:space="0" w:color="7F7F7F"/>
              <w:bottom w:val="single" w:sz="4" w:space="0" w:color="7F7F7F"/>
              <w:right w:val="single" w:sz="4" w:space="0" w:color="7F7F7F"/>
            </w:tcBorders>
          </w:tcPr>
          <w:p w14:paraId="373C48E4" w14:textId="03852A29" w:rsidR="00C63AEC" w:rsidRPr="00BA5590"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1EC51BA9" w14:textId="26AF1248" w:rsidR="00C63AEC" w:rsidRPr="00BA5590" w:rsidRDefault="00C63AEC" w:rsidP="00C63AEC">
            <w:pPr>
              <w:spacing w:before="0" w:line="276" w:lineRule="auto"/>
              <w:jc w:val="left"/>
              <w:rPr>
                <w:sz w:val="22"/>
                <w:szCs w:val="18"/>
              </w:rPr>
            </w:pPr>
            <w:r w:rsidRPr="00BA5590">
              <w:rPr>
                <w:sz w:val="22"/>
                <w:szCs w:val="18"/>
              </w:rPr>
              <w:t>As required</w:t>
            </w:r>
          </w:p>
        </w:tc>
      </w:tr>
      <w:tr w:rsidR="00BE6092" w:rsidRPr="00BA5590" w14:paraId="2438EB1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4547FE4" w14:textId="2E751E0D" w:rsidR="00C63AEC" w:rsidRPr="00075D6B" w:rsidRDefault="00C63AEC" w:rsidP="00C63AEC">
            <w:pPr>
              <w:spacing w:before="0" w:line="276" w:lineRule="auto"/>
              <w:jc w:val="center"/>
              <w:rPr>
                <w:sz w:val="22"/>
                <w:szCs w:val="18"/>
              </w:rPr>
            </w:pPr>
            <w:r w:rsidRPr="00B4060C">
              <w:rPr>
                <w:sz w:val="22"/>
                <w:szCs w:val="18"/>
              </w:rPr>
              <w:t>21.</w:t>
            </w:r>
            <w:r>
              <w:rPr>
                <w:sz w:val="22"/>
                <w:szCs w:val="18"/>
              </w:rPr>
              <w:t>1</w:t>
            </w:r>
            <w:r w:rsidRPr="00B4060C">
              <w:rPr>
                <w:sz w:val="22"/>
                <w:szCs w:val="18"/>
              </w:rPr>
              <w:t>.0</w:t>
            </w:r>
          </w:p>
        </w:tc>
        <w:tc>
          <w:tcPr>
            <w:tcW w:w="481" w:type="pct"/>
            <w:tcBorders>
              <w:top w:val="single" w:sz="4" w:space="0" w:color="7F7F7F"/>
              <w:left w:val="single" w:sz="4" w:space="0" w:color="7F7F7F"/>
              <w:bottom w:val="single" w:sz="4" w:space="0" w:color="7F7F7F"/>
              <w:right w:val="single" w:sz="4" w:space="0" w:color="7F7F7F"/>
            </w:tcBorders>
          </w:tcPr>
          <w:p w14:paraId="18BB30F6" w14:textId="77777777" w:rsidR="00C63AEC" w:rsidRPr="00075D6B" w:rsidRDefault="00C63AEC" w:rsidP="00C63AEC">
            <w:pPr>
              <w:spacing w:before="0" w:line="276" w:lineRule="auto"/>
              <w:jc w:val="center"/>
              <w:rPr>
                <w:sz w:val="22"/>
                <w:szCs w:val="18"/>
              </w:rPr>
            </w:pPr>
            <w:r>
              <w:rPr>
                <w:sz w:val="22"/>
                <w:szCs w:val="18"/>
              </w:rPr>
              <w:t>1</w:t>
            </w:r>
          </w:p>
        </w:tc>
        <w:tc>
          <w:tcPr>
            <w:tcW w:w="502" w:type="pct"/>
            <w:tcBorders>
              <w:top w:val="single" w:sz="4" w:space="0" w:color="7F7F7F"/>
              <w:left w:val="single" w:sz="4" w:space="0" w:color="7F7F7F"/>
              <w:bottom w:val="single" w:sz="4" w:space="0" w:color="7F7F7F"/>
              <w:right w:val="single" w:sz="4" w:space="0" w:color="7F7F7F"/>
            </w:tcBorders>
          </w:tcPr>
          <w:p w14:paraId="60520CC1" w14:textId="77777777" w:rsidR="00C63AEC" w:rsidRPr="00075D6B" w:rsidRDefault="00C63AEC" w:rsidP="00C63AEC">
            <w:pPr>
              <w:spacing w:before="0" w:line="276" w:lineRule="auto"/>
              <w:jc w:val="center"/>
              <w:rPr>
                <w:sz w:val="22"/>
                <w:szCs w:val="18"/>
              </w:rPr>
            </w:pPr>
            <w:r>
              <w:rPr>
                <w:sz w:val="22"/>
                <w:szCs w:val="18"/>
              </w:rPr>
              <w:t>0</w:t>
            </w:r>
            <w:r w:rsidRPr="00B4060C">
              <w:rPr>
                <w:sz w:val="22"/>
                <w:szCs w:val="18"/>
              </w:rPr>
              <w:t>0</w:t>
            </w:r>
          </w:p>
        </w:tc>
        <w:tc>
          <w:tcPr>
            <w:tcW w:w="682" w:type="pct"/>
            <w:tcBorders>
              <w:top w:val="single" w:sz="4" w:space="0" w:color="7F7F7F"/>
              <w:left w:val="single" w:sz="4" w:space="0" w:color="7F7F7F"/>
              <w:bottom w:val="single" w:sz="4" w:space="0" w:color="7F7F7F"/>
              <w:right w:val="single" w:sz="4" w:space="0" w:color="7F7F7F"/>
            </w:tcBorders>
          </w:tcPr>
          <w:p w14:paraId="46C03B94" w14:textId="07DB5A99" w:rsidR="00C63AEC" w:rsidRPr="00BC5ADC" w:rsidRDefault="00C63AEC" w:rsidP="00C63AEC">
            <w:pPr>
              <w:spacing w:before="0" w:line="276" w:lineRule="auto"/>
              <w:jc w:val="left"/>
              <w:rPr>
                <w:sz w:val="22"/>
                <w:szCs w:val="18"/>
                <w:highlight w:val="yellow"/>
              </w:rPr>
            </w:pPr>
            <w:r>
              <w:rPr>
                <w:sz w:val="22"/>
                <w:szCs w:val="18"/>
              </w:rPr>
              <w:t>06</w:t>
            </w:r>
            <w:r w:rsidRPr="008B75B6">
              <w:rPr>
                <w:sz w:val="22"/>
                <w:szCs w:val="18"/>
              </w:rPr>
              <w:t>/</w:t>
            </w:r>
            <w:r>
              <w:rPr>
                <w:sz w:val="22"/>
                <w:szCs w:val="18"/>
              </w:rPr>
              <w:t>10</w:t>
            </w:r>
            <w:r w:rsidRPr="008B75B6">
              <w:rPr>
                <w:sz w:val="22"/>
                <w:szCs w:val="18"/>
              </w:rPr>
              <w:t>/2022</w:t>
            </w:r>
          </w:p>
        </w:tc>
        <w:tc>
          <w:tcPr>
            <w:tcW w:w="1915" w:type="pct"/>
            <w:tcBorders>
              <w:top w:val="single" w:sz="4" w:space="0" w:color="7F7F7F"/>
              <w:left w:val="single" w:sz="4" w:space="0" w:color="7F7F7F"/>
              <w:bottom w:val="single" w:sz="4" w:space="0" w:color="7F7F7F"/>
              <w:right w:val="single" w:sz="4" w:space="0" w:color="7F7F7F"/>
            </w:tcBorders>
          </w:tcPr>
          <w:p w14:paraId="07FFF182" w14:textId="77777777" w:rsidR="00C63AEC" w:rsidRDefault="00C63AEC" w:rsidP="00C63AEC">
            <w:pPr>
              <w:tabs>
                <w:tab w:val="left" w:pos="567"/>
                <w:tab w:val="left" w:pos="1134"/>
                <w:tab w:val="left" w:pos="1701"/>
              </w:tabs>
              <w:spacing w:before="0" w:after="40"/>
              <w:jc w:val="left"/>
              <w:rPr>
                <w:sz w:val="22"/>
                <w:szCs w:val="18"/>
              </w:rPr>
            </w:pPr>
            <w:r w:rsidRPr="0087361C">
              <w:rPr>
                <w:sz w:val="22"/>
                <w:szCs w:val="22"/>
              </w:rPr>
              <w:t xml:space="preserve">Implementing </w:t>
            </w:r>
            <w:r>
              <w:rPr>
                <w:sz w:val="22"/>
                <w:szCs w:val="22"/>
              </w:rPr>
              <w:t>QA4 and DG TAXUD review comments.</w:t>
            </w:r>
            <w:r>
              <w:rPr>
                <w:sz w:val="22"/>
                <w:szCs w:val="22"/>
              </w:rPr>
              <w:br/>
            </w:r>
            <w:r w:rsidRPr="00BA5590">
              <w:rPr>
                <w:sz w:val="22"/>
                <w:szCs w:val="18"/>
              </w:rPr>
              <w:t xml:space="preserve">Submitted for </w:t>
            </w:r>
            <w:r>
              <w:rPr>
                <w:sz w:val="22"/>
                <w:szCs w:val="18"/>
              </w:rPr>
              <w:t>Acceptance</w:t>
            </w:r>
            <w:r w:rsidRPr="00BA5590">
              <w:rPr>
                <w:sz w:val="22"/>
                <w:szCs w:val="18"/>
              </w:rPr>
              <w:t xml:space="preserve"> (Sf</w:t>
            </w:r>
            <w:r>
              <w:rPr>
                <w:sz w:val="22"/>
                <w:szCs w:val="18"/>
              </w:rPr>
              <w:t>A</w:t>
            </w:r>
            <w:r w:rsidRPr="00BA5590">
              <w:rPr>
                <w:sz w:val="22"/>
                <w:szCs w:val="18"/>
              </w:rPr>
              <w:t>) to DG TAXUD</w:t>
            </w:r>
            <w:r>
              <w:rPr>
                <w:sz w:val="22"/>
                <w:szCs w:val="18"/>
              </w:rPr>
              <w:t>.</w:t>
            </w:r>
          </w:p>
          <w:p w14:paraId="57BA7315" w14:textId="5E70BC15" w:rsidR="00C63AEC" w:rsidRPr="00075D6B" w:rsidRDefault="00C63AEC" w:rsidP="00C63AEC">
            <w:pPr>
              <w:tabs>
                <w:tab w:val="left" w:pos="567"/>
                <w:tab w:val="left" w:pos="1134"/>
                <w:tab w:val="left" w:pos="1701"/>
              </w:tabs>
              <w:spacing w:before="0" w:after="40"/>
              <w:jc w:val="left"/>
              <w:rPr>
                <w:sz w:val="22"/>
                <w:szCs w:val="18"/>
              </w:rPr>
            </w:pPr>
            <w:r w:rsidRPr="00B33C64">
              <w:rPr>
                <w:b/>
                <w:bCs/>
                <w:sz w:val="22"/>
                <w:szCs w:val="22"/>
              </w:rPr>
              <w:t xml:space="preserve">Submitted for Review </w:t>
            </w:r>
            <w:r>
              <w:rPr>
                <w:b/>
                <w:bCs/>
                <w:sz w:val="22"/>
                <w:szCs w:val="22"/>
              </w:rPr>
              <w:t>to</w:t>
            </w:r>
            <w:r w:rsidRPr="00B33C64">
              <w:rPr>
                <w:b/>
                <w:bCs/>
                <w:sz w:val="22"/>
                <w:szCs w:val="22"/>
              </w:rPr>
              <w:t xml:space="preserve"> ECCG.</w:t>
            </w:r>
          </w:p>
        </w:tc>
        <w:tc>
          <w:tcPr>
            <w:tcW w:w="366" w:type="pct"/>
            <w:tcBorders>
              <w:top w:val="single" w:sz="4" w:space="0" w:color="7F7F7F"/>
              <w:left w:val="single" w:sz="4" w:space="0" w:color="7F7F7F"/>
              <w:bottom w:val="single" w:sz="4" w:space="0" w:color="7F7F7F"/>
              <w:right w:val="single" w:sz="4" w:space="0" w:color="7F7F7F"/>
            </w:tcBorders>
          </w:tcPr>
          <w:p w14:paraId="26DDD010" w14:textId="77777777" w:rsidR="00C63AEC" w:rsidRPr="00075D6B"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2683AAB7" w14:textId="77777777" w:rsidR="00C63AEC" w:rsidRPr="00075D6B" w:rsidRDefault="00C63AEC" w:rsidP="00C63AEC">
            <w:pPr>
              <w:spacing w:before="0" w:line="276" w:lineRule="auto"/>
              <w:jc w:val="left"/>
              <w:rPr>
                <w:sz w:val="22"/>
                <w:szCs w:val="18"/>
              </w:rPr>
            </w:pPr>
            <w:r w:rsidRPr="00BA5590">
              <w:rPr>
                <w:sz w:val="22"/>
                <w:szCs w:val="18"/>
              </w:rPr>
              <w:t>As required</w:t>
            </w:r>
          </w:p>
        </w:tc>
      </w:tr>
      <w:tr w:rsidR="00BE6092" w:rsidRPr="00BA5590" w14:paraId="576812F3"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5F6C8D1" w14:textId="4407095B" w:rsidR="00C63AEC" w:rsidRPr="00A079D8" w:rsidRDefault="00C63AEC" w:rsidP="00C63AEC">
            <w:pPr>
              <w:spacing w:before="0" w:line="276" w:lineRule="auto"/>
              <w:jc w:val="center"/>
              <w:rPr>
                <w:sz w:val="22"/>
                <w:szCs w:val="18"/>
                <w:lang w:val="en-US"/>
              </w:rPr>
            </w:pPr>
            <w:r>
              <w:rPr>
                <w:sz w:val="22"/>
                <w:szCs w:val="18"/>
                <w:lang w:val="el-GR"/>
              </w:rPr>
              <w:t>2</w:t>
            </w:r>
            <w:r>
              <w:rPr>
                <w:sz w:val="22"/>
                <w:szCs w:val="18"/>
                <w:lang w:val="en-US"/>
              </w:rPr>
              <w:t>1.1.0</w:t>
            </w:r>
          </w:p>
        </w:tc>
        <w:tc>
          <w:tcPr>
            <w:tcW w:w="481" w:type="pct"/>
            <w:tcBorders>
              <w:top w:val="single" w:sz="4" w:space="0" w:color="7F7F7F"/>
              <w:left w:val="single" w:sz="4" w:space="0" w:color="7F7F7F"/>
              <w:bottom w:val="single" w:sz="4" w:space="0" w:color="7F7F7F"/>
              <w:right w:val="single" w:sz="4" w:space="0" w:color="7F7F7F"/>
            </w:tcBorders>
          </w:tcPr>
          <w:p w14:paraId="2782D677" w14:textId="5CFECEC9" w:rsidR="00C63AEC" w:rsidRDefault="00C63AEC" w:rsidP="00C63AEC">
            <w:pPr>
              <w:spacing w:before="0" w:line="276" w:lineRule="auto"/>
              <w:jc w:val="center"/>
              <w:rPr>
                <w:sz w:val="22"/>
                <w:szCs w:val="18"/>
              </w:rPr>
            </w:pPr>
            <w:r>
              <w:rPr>
                <w:sz w:val="22"/>
                <w:szCs w:val="18"/>
              </w:rPr>
              <w:t>0</w:t>
            </w:r>
          </w:p>
        </w:tc>
        <w:tc>
          <w:tcPr>
            <w:tcW w:w="502" w:type="pct"/>
            <w:tcBorders>
              <w:top w:val="single" w:sz="4" w:space="0" w:color="7F7F7F"/>
              <w:left w:val="single" w:sz="4" w:space="0" w:color="7F7F7F"/>
              <w:bottom w:val="single" w:sz="4" w:space="0" w:color="7F7F7F"/>
              <w:right w:val="single" w:sz="4" w:space="0" w:color="7F7F7F"/>
            </w:tcBorders>
          </w:tcPr>
          <w:p w14:paraId="616A5338" w14:textId="2EEABDA8" w:rsidR="00C63AEC" w:rsidRDefault="00C63AEC" w:rsidP="00C63AEC">
            <w:pPr>
              <w:spacing w:before="0" w:line="276" w:lineRule="auto"/>
              <w:jc w:val="center"/>
              <w:rPr>
                <w:sz w:val="22"/>
                <w:szCs w:val="18"/>
              </w:rPr>
            </w:pPr>
            <w:r>
              <w:rPr>
                <w:sz w:val="22"/>
                <w:szCs w:val="18"/>
              </w:rPr>
              <w:t>10</w:t>
            </w:r>
          </w:p>
        </w:tc>
        <w:tc>
          <w:tcPr>
            <w:tcW w:w="682" w:type="pct"/>
            <w:tcBorders>
              <w:top w:val="single" w:sz="4" w:space="0" w:color="7F7F7F"/>
              <w:left w:val="single" w:sz="4" w:space="0" w:color="7F7F7F"/>
              <w:bottom w:val="single" w:sz="4" w:space="0" w:color="7F7F7F"/>
              <w:right w:val="single" w:sz="4" w:space="0" w:color="7F7F7F"/>
            </w:tcBorders>
            <w:shd w:val="clear" w:color="auto" w:fill="auto"/>
          </w:tcPr>
          <w:p w14:paraId="470769D4" w14:textId="1DBD230D" w:rsidR="00C63AEC" w:rsidRPr="00B172ED" w:rsidRDefault="00C63AEC" w:rsidP="00C63AEC">
            <w:pPr>
              <w:spacing w:before="0" w:line="276" w:lineRule="auto"/>
              <w:jc w:val="left"/>
              <w:rPr>
                <w:sz w:val="22"/>
                <w:szCs w:val="18"/>
              </w:rPr>
            </w:pPr>
            <w:r w:rsidRPr="00B172ED">
              <w:rPr>
                <w:sz w:val="22"/>
                <w:szCs w:val="18"/>
              </w:rPr>
              <w:t>01/09/2022</w:t>
            </w:r>
          </w:p>
        </w:tc>
        <w:tc>
          <w:tcPr>
            <w:tcW w:w="1915" w:type="pct"/>
            <w:tcBorders>
              <w:top w:val="single" w:sz="4" w:space="0" w:color="7F7F7F"/>
              <w:left w:val="single" w:sz="4" w:space="0" w:color="7F7F7F"/>
              <w:bottom w:val="single" w:sz="4" w:space="0" w:color="7F7F7F"/>
              <w:right w:val="single" w:sz="4" w:space="0" w:color="7F7F7F"/>
            </w:tcBorders>
            <w:shd w:val="clear" w:color="auto" w:fill="auto"/>
          </w:tcPr>
          <w:p w14:paraId="52CE0BED" w14:textId="21AD667C" w:rsidR="00C63AEC" w:rsidRPr="00B172ED" w:rsidRDefault="00C63AEC" w:rsidP="00C63AEC">
            <w:pPr>
              <w:tabs>
                <w:tab w:val="left" w:pos="567"/>
                <w:tab w:val="left" w:pos="1134"/>
                <w:tab w:val="left" w:pos="1701"/>
              </w:tabs>
              <w:spacing w:before="0" w:after="40"/>
              <w:jc w:val="left"/>
              <w:rPr>
                <w:sz w:val="22"/>
                <w:szCs w:val="18"/>
              </w:rPr>
            </w:pPr>
            <w:r w:rsidRPr="00B172ED">
              <w:rPr>
                <w:sz w:val="22"/>
                <w:szCs w:val="18"/>
              </w:rPr>
              <w:t xml:space="preserve">Implementing </w:t>
            </w:r>
            <w:r w:rsidRPr="00B172ED">
              <w:rPr>
                <w:sz w:val="22"/>
                <w:szCs w:val="18"/>
                <w:lang w:val="en-US"/>
              </w:rPr>
              <w:t xml:space="preserve">RfA-062 for </w:t>
            </w:r>
            <w:r w:rsidRPr="00B172ED">
              <w:rPr>
                <w:sz w:val="22"/>
                <w:szCs w:val="18"/>
              </w:rPr>
              <w:t>NCTS-P6 changes</w:t>
            </w:r>
            <w:r>
              <w:rPr>
                <w:sz w:val="22"/>
                <w:szCs w:val="18"/>
              </w:rPr>
              <w:t xml:space="preserve"> (iteration 2)</w:t>
            </w:r>
            <w:r w:rsidRPr="00B172ED">
              <w:rPr>
                <w:sz w:val="22"/>
                <w:szCs w:val="18"/>
              </w:rPr>
              <w:t>.</w:t>
            </w:r>
          </w:p>
          <w:p w14:paraId="0273C5BB" w14:textId="35F5E253" w:rsidR="00C63AEC" w:rsidRPr="00B172ED" w:rsidRDefault="00C63AEC" w:rsidP="00C63AEC">
            <w:pPr>
              <w:tabs>
                <w:tab w:val="left" w:pos="567"/>
                <w:tab w:val="left" w:pos="1134"/>
                <w:tab w:val="left" w:pos="1701"/>
              </w:tabs>
              <w:spacing w:before="0" w:after="40"/>
              <w:jc w:val="left"/>
              <w:rPr>
                <w:sz w:val="22"/>
                <w:szCs w:val="22"/>
              </w:rPr>
            </w:pPr>
            <w:r w:rsidRPr="00B172ED">
              <w:rPr>
                <w:sz w:val="22"/>
                <w:szCs w:val="18"/>
              </w:rPr>
              <w:t>Submitted for Review (SfR) to DG TAXUD and</w:t>
            </w:r>
            <w:r w:rsidRPr="00CD3728">
              <w:rPr>
                <w:sz w:val="22"/>
                <w:szCs w:val="18"/>
              </w:rPr>
              <w:t xml:space="preserve"> NCTS Project Group</w:t>
            </w:r>
            <w:r w:rsidRPr="00B172ED">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2E755700" w14:textId="0092F392" w:rsidR="00C63AEC" w:rsidRPr="00BA5590"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66975A17" w14:textId="2096D838" w:rsidR="00C63AEC" w:rsidRPr="00BA5590" w:rsidRDefault="00C63AEC" w:rsidP="00C63AEC">
            <w:pPr>
              <w:spacing w:before="0" w:line="276" w:lineRule="auto"/>
              <w:jc w:val="left"/>
              <w:rPr>
                <w:sz w:val="22"/>
                <w:szCs w:val="18"/>
              </w:rPr>
            </w:pPr>
            <w:r w:rsidRPr="00BA5590">
              <w:rPr>
                <w:sz w:val="22"/>
                <w:szCs w:val="18"/>
              </w:rPr>
              <w:t>As required</w:t>
            </w:r>
          </w:p>
        </w:tc>
      </w:tr>
      <w:tr w:rsidR="00BE6092" w:rsidRPr="00BA5590" w14:paraId="4ACA46BB"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F1EAFBA" w14:textId="77777777" w:rsidR="00C63AEC" w:rsidRPr="00075D6B" w:rsidRDefault="00C63AEC" w:rsidP="00C63AEC">
            <w:pPr>
              <w:spacing w:before="0" w:line="276" w:lineRule="auto"/>
              <w:jc w:val="center"/>
              <w:rPr>
                <w:sz w:val="22"/>
                <w:szCs w:val="18"/>
              </w:rPr>
            </w:pPr>
            <w:bookmarkStart w:id="4" w:name="_Hlk115918939"/>
            <w:r w:rsidRPr="00B4060C">
              <w:rPr>
                <w:sz w:val="22"/>
                <w:szCs w:val="18"/>
              </w:rPr>
              <w:t>21.0.0</w:t>
            </w:r>
          </w:p>
        </w:tc>
        <w:tc>
          <w:tcPr>
            <w:tcW w:w="481" w:type="pct"/>
            <w:tcBorders>
              <w:top w:val="single" w:sz="4" w:space="0" w:color="7F7F7F"/>
              <w:left w:val="single" w:sz="4" w:space="0" w:color="7F7F7F"/>
              <w:bottom w:val="single" w:sz="4" w:space="0" w:color="7F7F7F"/>
              <w:right w:val="single" w:sz="4" w:space="0" w:color="7F7F7F"/>
            </w:tcBorders>
          </w:tcPr>
          <w:p w14:paraId="57487F82" w14:textId="51FB7DD8" w:rsidR="00C63AEC" w:rsidRPr="00075D6B" w:rsidRDefault="00C63AEC" w:rsidP="00C63AEC">
            <w:pPr>
              <w:spacing w:before="0" w:line="276" w:lineRule="auto"/>
              <w:jc w:val="center"/>
              <w:rPr>
                <w:sz w:val="22"/>
                <w:szCs w:val="18"/>
              </w:rPr>
            </w:pPr>
            <w:r>
              <w:rPr>
                <w:sz w:val="22"/>
                <w:szCs w:val="18"/>
              </w:rPr>
              <w:t>1</w:t>
            </w:r>
          </w:p>
        </w:tc>
        <w:tc>
          <w:tcPr>
            <w:tcW w:w="502" w:type="pct"/>
            <w:tcBorders>
              <w:top w:val="single" w:sz="4" w:space="0" w:color="7F7F7F"/>
              <w:left w:val="single" w:sz="4" w:space="0" w:color="7F7F7F"/>
              <w:bottom w:val="single" w:sz="4" w:space="0" w:color="7F7F7F"/>
              <w:right w:val="single" w:sz="4" w:space="0" w:color="7F7F7F"/>
            </w:tcBorders>
          </w:tcPr>
          <w:p w14:paraId="135091B2" w14:textId="7D99E51C" w:rsidR="00C63AEC" w:rsidRPr="00075D6B" w:rsidRDefault="00C63AEC" w:rsidP="00C63AEC">
            <w:pPr>
              <w:spacing w:before="0" w:line="276" w:lineRule="auto"/>
              <w:jc w:val="center"/>
              <w:rPr>
                <w:sz w:val="22"/>
                <w:szCs w:val="18"/>
              </w:rPr>
            </w:pPr>
            <w:r>
              <w:rPr>
                <w:sz w:val="22"/>
                <w:szCs w:val="18"/>
              </w:rPr>
              <w:t>0</w:t>
            </w:r>
            <w:r w:rsidRPr="00B4060C">
              <w:rPr>
                <w:sz w:val="22"/>
                <w:szCs w:val="18"/>
              </w:rPr>
              <w:t>0</w:t>
            </w:r>
          </w:p>
        </w:tc>
        <w:tc>
          <w:tcPr>
            <w:tcW w:w="682" w:type="pct"/>
            <w:tcBorders>
              <w:top w:val="single" w:sz="4" w:space="0" w:color="7F7F7F"/>
              <w:left w:val="single" w:sz="4" w:space="0" w:color="7F7F7F"/>
              <w:bottom w:val="single" w:sz="4" w:space="0" w:color="7F7F7F"/>
              <w:right w:val="single" w:sz="4" w:space="0" w:color="7F7F7F"/>
            </w:tcBorders>
          </w:tcPr>
          <w:p w14:paraId="14F2099F" w14:textId="3842D7FF" w:rsidR="00C63AEC" w:rsidRPr="00BC5ADC" w:rsidRDefault="00C63AEC" w:rsidP="00C63AEC">
            <w:pPr>
              <w:spacing w:before="0" w:line="276" w:lineRule="auto"/>
              <w:jc w:val="left"/>
              <w:rPr>
                <w:sz w:val="22"/>
                <w:szCs w:val="18"/>
                <w:highlight w:val="yellow"/>
              </w:rPr>
            </w:pPr>
            <w:r>
              <w:rPr>
                <w:sz w:val="22"/>
                <w:szCs w:val="18"/>
              </w:rPr>
              <w:t>14</w:t>
            </w:r>
            <w:r w:rsidRPr="008B75B6">
              <w:rPr>
                <w:sz w:val="22"/>
                <w:szCs w:val="18"/>
              </w:rPr>
              <w:t>/07/2022</w:t>
            </w:r>
          </w:p>
        </w:tc>
        <w:tc>
          <w:tcPr>
            <w:tcW w:w="1915" w:type="pct"/>
            <w:tcBorders>
              <w:top w:val="single" w:sz="4" w:space="0" w:color="7F7F7F"/>
              <w:left w:val="single" w:sz="4" w:space="0" w:color="7F7F7F"/>
              <w:bottom w:val="single" w:sz="4" w:space="0" w:color="7F7F7F"/>
              <w:right w:val="single" w:sz="4" w:space="0" w:color="7F7F7F"/>
            </w:tcBorders>
          </w:tcPr>
          <w:p w14:paraId="3E830147" w14:textId="6D85088D" w:rsidR="00C63AEC" w:rsidRPr="00075D6B" w:rsidRDefault="00C63AEC" w:rsidP="00C63AEC">
            <w:pPr>
              <w:tabs>
                <w:tab w:val="left" w:pos="567"/>
                <w:tab w:val="left" w:pos="1134"/>
                <w:tab w:val="left" w:pos="1701"/>
              </w:tabs>
              <w:spacing w:before="0" w:after="40"/>
              <w:jc w:val="left"/>
              <w:rPr>
                <w:sz w:val="22"/>
                <w:szCs w:val="18"/>
              </w:rPr>
            </w:pPr>
            <w:r w:rsidRPr="0087361C">
              <w:rPr>
                <w:sz w:val="22"/>
                <w:szCs w:val="22"/>
              </w:rPr>
              <w:t xml:space="preserve">Implementing </w:t>
            </w:r>
            <w:r>
              <w:rPr>
                <w:sz w:val="22"/>
                <w:szCs w:val="22"/>
              </w:rPr>
              <w:t>QA4 and DG TAXUD review comments.</w:t>
            </w:r>
            <w:r>
              <w:rPr>
                <w:sz w:val="22"/>
                <w:szCs w:val="22"/>
              </w:rPr>
              <w:br/>
            </w:r>
            <w:r w:rsidRPr="00BA5590">
              <w:rPr>
                <w:sz w:val="22"/>
                <w:szCs w:val="18"/>
              </w:rPr>
              <w:t xml:space="preserve">Submitted for </w:t>
            </w:r>
            <w:r>
              <w:rPr>
                <w:sz w:val="22"/>
                <w:szCs w:val="18"/>
              </w:rPr>
              <w:t>Acceptance</w:t>
            </w:r>
            <w:r w:rsidRPr="00BA5590">
              <w:rPr>
                <w:sz w:val="22"/>
                <w:szCs w:val="18"/>
              </w:rPr>
              <w:t xml:space="preserve"> (Sf</w:t>
            </w:r>
            <w:r>
              <w:rPr>
                <w:sz w:val="22"/>
                <w:szCs w:val="18"/>
              </w:rPr>
              <w:t>A</w:t>
            </w:r>
            <w:r w:rsidRPr="00BA5590">
              <w:rPr>
                <w:sz w:val="22"/>
                <w:szCs w:val="18"/>
              </w:rPr>
              <w:t>) to DG TAXUD</w:t>
            </w:r>
            <w:r>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42D4E3C6" w14:textId="77777777" w:rsidR="00C63AEC" w:rsidRPr="00075D6B"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7C32FABE" w14:textId="77777777" w:rsidR="00C63AEC" w:rsidRPr="00075D6B" w:rsidRDefault="00C63AEC" w:rsidP="00C63AEC">
            <w:pPr>
              <w:spacing w:before="0" w:line="276" w:lineRule="auto"/>
              <w:jc w:val="left"/>
              <w:rPr>
                <w:sz w:val="22"/>
                <w:szCs w:val="18"/>
              </w:rPr>
            </w:pPr>
            <w:r w:rsidRPr="00BA5590">
              <w:rPr>
                <w:sz w:val="22"/>
                <w:szCs w:val="18"/>
              </w:rPr>
              <w:t>As required</w:t>
            </w:r>
          </w:p>
        </w:tc>
      </w:tr>
      <w:bookmarkEnd w:id="4"/>
      <w:tr w:rsidR="00BE6092" w:rsidRPr="00BA5590" w14:paraId="3414646E"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E43C266" w14:textId="28333905" w:rsidR="00C63AEC" w:rsidRPr="00075D6B" w:rsidRDefault="00C63AEC" w:rsidP="00C63AEC">
            <w:pPr>
              <w:spacing w:before="0" w:line="276" w:lineRule="auto"/>
              <w:jc w:val="center"/>
              <w:rPr>
                <w:sz w:val="22"/>
                <w:szCs w:val="18"/>
              </w:rPr>
            </w:pPr>
            <w:r w:rsidRPr="00B4060C">
              <w:rPr>
                <w:sz w:val="22"/>
                <w:szCs w:val="18"/>
              </w:rPr>
              <w:t>21.0.0</w:t>
            </w:r>
          </w:p>
        </w:tc>
        <w:tc>
          <w:tcPr>
            <w:tcW w:w="481" w:type="pct"/>
            <w:tcBorders>
              <w:top w:val="single" w:sz="4" w:space="0" w:color="7F7F7F"/>
              <w:left w:val="single" w:sz="4" w:space="0" w:color="7F7F7F"/>
              <w:bottom w:val="single" w:sz="4" w:space="0" w:color="7F7F7F"/>
              <w:right w:val="single" w:sz="4" w:space="0" w:color="7F7F7F"/>
            </w:tcBorders>
          </w:tcPr>
          <w:p w14:paraId="688599E5" w14:textId="501F2DFC" w:rsidR="00C63AEC" w:rsidRPr="00075D6B" w:rsidRDefault="00C63AEC" w:rsidP="00C63AEC">
            <w:pPr>
              <w:spacing w:before="0" w:line="276" w:lineRule="auto"/>
              <w:jc w:val="center"/>
              <w:rPr>
                <w:sz w:val="22"/>
                <w:szCs w:val="18"/>
              </w:rPr>
            </w:pPr>
            <w:r w:rsidRPr="00B4060C">
              <w:rPr>
                <w:sz w:val="22"/>
                <w:szCs w:val="18"/>
              </w:rPr>
              <w:t>0</w:t>
            </w:r>
          </w:p>
        </w:tc>
        <w:tc>
          <w:tcPr>
            <w:tcW w:w="502" w:type="pct"/>
            <w:tcBorders>
              <w:top w:val="single" w:sz="4" w:space="0" w:color="7F7F7F"/>
              <w:left w:val="single" w:sz="4" w:space="0" w:color="7F7F7F"/>
              <w:bottom w:val="single" w:sz="4" w:space="0" w:color="7F7F7F"/>
              <w:right w:val="single" w:sz="4" w:space="0" w:color="7F7F7F"/>
            </w:tcBorders>
          </w:tcPr>
          <w:p w14:paraId="686DD409" w14:textId="57340D17" w:rsidR="00C63AEC" w:rsidRPr="00075D6B" w:rsidRDefault="00C63AEC" w:rsidP="00C63AEC">
            <w:pPr>
              <w:spacing w:before="0" w:line="276" w:lineRule="auto"/>
              <w:jc w:val="center"/>
              <w:rPr>
                <w:sz w:val="22"/>
                <w:szCs w:val="18"/>
              </w:rPr>
            </w:pPr>
            <w:r w:rsidRPr="00B4060C">
              <w:rPr>
                <w:sz w:val="22"/>
                <w:szCs w:val="18"/>
              </w:rPr>
              <w:t>10</w:t>
            </w:r>
          </w:p>
        </w:tc>
        <w:tc>
          <w:tcPr>
            <w:tcW w:w="682" w:type="pct"/>
            <w:tcBorders>
              <w:top w:val="single" w:sz="4" w:space="0" w:color="7F7F7F"/>
              <w:left w:val="single" w:sz="4" w:space="0" w:color="7F7F7F"/>
              <w:bottom w:val="single" w:sz="4" w:space="0" w:color="7F7F7F"/>
              <w:right w:val="single" w:sz="4" w:space="0" w:color="7F7F7F"/>
            </w:tcBorders>
          </w:tcPr>
          <w:p w14:paraId="586C420C" w14:textId="5C5A76F9" w:rsidR="00C63AEC" w:rsidRPr="00075D6B" w:rsidRDefault="00C63AEC" w:rsidP="00C63AEC">
            <w:pPr>
              <w:spacing w:before="0" w:line="276" w:lineRule="auto"/>
              <w:jc w:val="left"/>
              <w:rPr>
                <w:sz w:val="22"/>
                <w:szCs w:val="18"/>
              </w:rPr>
            </w:pPr>
            <w:r>
              <w:rPr>
                <w:sz w:val="22"/>
                <w:szCs w:val="18"/>
              </w:rPr>
              <w:t>2</w:t>
            </w:r>
            <w:r>
              <w:rPr>
                <w:sz w:val="22"/>
                <w:szCs w:val="18"/>
                <w:lang w:val="el-GR"/>
              </w:rPr>
              <w:t>7</w:t>
            </w:r>
            <w:r w:rsidRPr="00B4060C">
              <w:rPr>
                <w:sz w:val="22"/>
                <w:szCs w:val="18"/>
              </w:rPr>
              <w:t>/05/2022</w:t>
            </w:r>
          </w:p>
        </w:tc>
        <w:tc>
          <w:tcPr>
            <w:tcW w:w="1915" w:type="pct"/>
            <w:tcBorders>
              <w:top w:val="single" w:sz="4" w:space="0" w:color="7F7F7F"/>
              <w:left w:val="single" w:sz="4" w:space="0" w:color="7F7F7F"/>
              <w:bottom w:val="single" w:sz="4" w:space="0" w:color="7F7F7F"/>
              <w:right w:val="single" w:sz="4" w:space="0" w:color="7F7F7F"/>
            </w:tcBorders>
          </w:tcPr>
          <w:p w14:paraId="173A7B2F" w14:textId="5DBFFC69" w:rsidR="00C63AEC" w:rsidRDefault="00C63AEC" w:rsidP="00C63AEC">
            <w:pPr>
              <w:tabs>
                <w:tab w:val="left" w:pos="567"/>
                <w:tab w:val="left" w:pos="1134"/>
                <w:tab w:val="left" w:pos="1701"/>
              </w:tabs>
              <w:spacing w:before="0" w:after="40"/>
              <w:jc w:val="left"/>
              <w:rPr>
                <w:sz w:val="22"/>
                <w:szCs w:val="18"/>
              </w:rPr>
            </w:pPr>
            <w:r w:rsidRPr="00B4060C">
              <w:rPr>
                <w:sz w:val="22"/>
                <w:szCs w:val="18"/>
              </w:rPr>
              <w:t xml:space="preserve">Implementing </w:t>
            </w:r>
            <w:r>
              <w:rPr>
                <w:sz w:val="22"/>
                <w:szCs w:val="18"/>
                <w:lang w:val="en-US"/>
              </w:rPr>
              <w:t xml:space="preserve">RfA-062 for </w:t>
            </w:r>
            <w:r w:rsidRPr="00B4060C">
              <w:rPr>
                <w:sz w:val="22"/>
                <w:szCs w:val="18"/>
              </w:rPr>
              <w:t>NCTS-P6 changes.</w:t>
            </w:r>
          </w:p>
          <w:p w14:paraId="4C2EABF6" w14:textId="73EE7109" w:rsidR="00C63AEC" w:rsidRPr="00075D6B" w:rsidRDefault="00C63AEC" w:rsidP="00C63AEC">
            <w:pPr>
              <w:tabs>
                <w:tab w:val="left" w:pos="567"/>
                <w:tab w:val="left" w:pos="1134"/>
                <w:tab w:val="left" w:pos="1701"/>
              </w:tabs>
              <w:spacing w:before="0" w:after="40"/>
              <w:jc w:val="left"/>
              <w:rPr>
                <w:sz w:val="22"/>
                <w:szCs w:val="18"/>
              </w:rPr>
            </w:pPr>
            <w:r w:rsidRPr="00BA5590">
              <w:rPr>
                <w:sz w:val="22"/>
                <w:szCs w:val="18"/>
              </w:rPr>
              <w:t xml:space="preserve">Submitted for Review (SfR) to DG TAXUD and </w:t>
            </w:r>
            <w:r w:rsidRPr="00CD3728">
              <w:rPr>
                <w:sz w:val="22"/>
                <w:szCs w:val="18"/>
              </w:rPr>
              <w:t>NCTS Project Group</w:t>
            </w:r>
            <w:r>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3587E1E5" w14:textId="1D4A6DAC" w:rsidR="00C63AEC" w:rsidRPr="00075D6B" w:rsidRDefault="00C63AEC" w:rsidP="00C63AEC">
            <w:pPr>
              <w:spacing w:before="0" w:line="276" w:lineRule="auto"/>
              <w:jc w:val="center"/>
              <w:rPr>
                <w:sz w:val="22"/>
                <w:szCs w:val="18"/>
              </w:rPr>
            </w:pPr>
            <w:r w:rsidRPr="00BA5590">
              <w:rPr>
                <w:sz w:val="22"/>
                <w:szCs w:val="18"/>
              </w:rPr>
              <w:t>I/R</w:t>
            </w:r>
          </w:p>
        </w:tc>
        <w:tc>
          <w:tcPr>
            <w:tcW w:w="634" w:type="pct"/>
            <w:tcBorders>
              <w:top w:val="single" w:sz="4" w:space="0" w:color="7F7F7F"/>
              <w:left w:val="single" w:sz="4" w:space="0" w:color="7F7F7F"/>
              <w:bottom w:val="single" w:sz="4" w:space="0" w:color="7F7F7F"/>
              <w:right w:val="single" w:sz="4" w:space="0" w:color="7F7F7F"/>
            </w:tcBorders>
          </w:tcPr>
          <w:p w14:paraId="38F1ECC0" w14:textId="22535812" w:rsidR="00C63AEC" w:rsidRPr="00075D6B" w:rsidRDefault="00C63AEC" w:rsidP="00C63AEC">
            <w:pPr>
              <w:spacing w:before="0" w:line="276" w:lineRule="auto"/>
              <w:jc w:val="left"/>
              <w:rPr>
                <w:sz w:val="22"/>
                <w:szCs w:val="18"/>
              </w:rPr>
            </w:pPr>
            <w:r w:rsidRPr="00BA5590">
              <w:rPr>
                <w:sz w:val="22"/>
                <w:szCs w:val="18"/>
              </w:rPr>
              <w:t>As required</w:t>
            </w:r>
          </w:p>
        </w:tc>
      </w:tr>
      <w:tr w:rsidR="00BE6092" w:rsidRPr="00110E6A" w14:paraId="0E7B34C7"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0256454" w14:textId="77777777" w:rsidR="00C63AEC" w:rsidRPr="0087361C" w:rsidRDefault="00C63AEC" w:rsidP="00C63AEC">
            <w:pPr>
              <w:spacing w:before="0" w:line="276" w:lineRule="auto"/>
              <w:jc w:val="center"/>
              <w:rPr>
                <w:sz w:val="22"/>
                <w:szCs w:val="22"/>
              </w:rPr>
            </w:pPr>
            <w:r w:rsidRPr="0087361C">
              <w:rPr>
                <w:sz w:val="22"/>
                <w:szCs w:val="22"/>
              </w:rPr>
              <w:t>20.4.0</w:t>
            </w:r>
          </w:p>
        </w:tc>
        <w:tc>
          <w:tcPr>
            <w:tcW w:w="481" w:type="pct"/>
            <w:tcBorders>
              <w:top w:val="single" w:sz="4" w:space="0" w:color="7F7F7F"/>
              <w:left w:val="single" w:sz="4" w:space="0" w:color="7F7F7F"/>
              <w:bottom w:val="single" w:sz="4" w:space="0" w:color="7F7F7F"/>
              <w:right w:val="single" w:sz="4" w:space="0" w:color="7F7F7F"/>
            </w:tcBorders>
          </w:tcPr>
          <w:p w14:paraId="6586D0CA" w14:textId="77777777" w:rsidR="00C63AEC" w:rsidRPr="0087361C" w:rsidRDefault="00C63AEC" w:rsidP="00C63AEC">
            <w:pPr>
              <w:spacing w:before="0" w:line="276" w:lineRule="auto"/>
              <w:jc w:val="center"/>
              <w:rPr>
                <w:sz w:val="22"/>
                <w:szCs w:val="22"/>
              </w:rPr>
            </w:pPr>
            <w:r w:rsidRPr="0087361C">
              <w:rPr>
                <w:sz w:val="22"/>
                <w:szCs w:val="22"/>
              </w:rPr>
              <w:t>1</w:t>
            </w:r>
          </w:p>
        </w:tc>
        <w:tc>
          <w:tcPr>
            <w:tcW w:w="502" w:type="pct"/>
            <w:tcBorders>
              <w:top w:val="single" w:sz="4" w:space="0" w:color="7F7F7F"/>
              <w:left w:val="single" w:sz="4" w:space="0" w:color="7F7F7F"/>
              <w:bottom w:val="single" w:sz="4" w:space="0" w:color="7F7F7F"/>
              <w:right w:val="single" w:sz="4" w:space="0" w:color="7F7F7F"/>
            </w:tcBorders>
          </w:tcPr>
          <w:p w14:paraId="0004D357" w14:textId="77777777"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542C710B" w14:textId="77777777" w:rsidR="00C63AEC" w:rsidRPr="0087361C" w:rsidRDefault="00C63AEC" w:rsidP="00C63AEC">
            <w:pPr>
              <w:spacing w:before="0" w:line="276" w:lineRule="auto"/>
              <w:jc w:val="left"/>
              <w:rPr>
                <w:sz w:val="22"/>
                <w:szCs w:val="22"/>
              </w:rPr>
            </w:pPr>
            <w:r w:rsidRPr="0087361C">
              <w:rPr>
                <w:sz w:val="22"/>
                <w:szCs w:val="22"/>
              </w:rPr>
              <w:t>06/04/2022</w:t>
            </w:r>
          </w:p>
        </w:tc>
        <w:tc>
          <w:tcPr>
            <w:tcW w:w="1915" w:type="pct"/>
            <w:tcBorders>
              <w:top w:val="single" w:sz="4" w:space="0" w:color="7F7F7F"/>
              <w:left w:val="single" w:sz="4" w:space="0" w:color="7F7F7F"/>
              <w:bottom w:val="single" w:sz="4" w:space="0" w:color="7F7F7F"/>
              <w:right w:val="single" w:sz="4" w:space="0" w:color="7F7F7F"/>
            </w:tcBorders>
          </w:tcPr>
          <w:p w14:paraId="47F994EE" w14:textId="7777777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Implementing comments raised by DG TAXUD</w:t>
            </w:r>
            <w:r>
              <w:rPr>
                <w:sz w:val="22"/>
                <w:szCs w:val="22"/>
              </w:rPr>
              <w:t xml:space="preserve"> (incl. QA4) &amp;</w:t>
            </w:r>
            <w:r w:rsidRPr="0087361C">
              <w:rPr>
                <w:sz w:val="22"/>
                <w:szCs w:val="22"/>
              </w:rPr>
              <w:t xml:space="preserve"> NAs. </w:t>
            </w:r>
          </w:p>
          <w:p w14:paraId="4CD33F4F" w14:textId="7777777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Submitted for Acceptance (SfA) to DG TAXUD &amp; ‘Sent for Acceptance by ECCG’ (verification of RFC-List.36 implementation).</w:t>
            </w:r>
          </w:p>
        </w:tc>
        <w:tc>
          <w:tcPr>
            <w:tcW w:w="366" w:type="pct"/>
            <w:tcBorders>
              <w:top w:val="single" w:sz="4" w:space="0" w:color="7F7F7F"/>
              <w:left w:val="single" w:sz="4" w:space="0" w:color="7F7F7F"/>
              <w:bottom w:val="single" w:sz="4" w:space="0" w:color="7F7F7F"/>
              <w:right w:val="single" w:sz="4" w:space="0" w:color="7F7F7F"/>
            </w:tcBorders>
          </w:tcPr>
          <w:p w14:paraId="5F309329" w14:textId="77777777"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58A8773" w14:textId="77777777"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15C002CD"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03FD842" w14:textId="541646D9" w:rsidR="00C63AEC" w:rsidRPr="0087361C" w:rsidRDefault="00C63AEC" w:rsidP="00C63AEC">
            <w:pPr>
              <w:spacing w:before="0" w:line="276" w:lineRule="auto"/>
              <w:jc w:val="center"/>
              <w:rPr>
                <w:sz w:val="22"/>
                <w:szCs w:val="22"/>
              </w:rPr>
            </w:pPr>
            <w:r w:rsidRPr="0087361C">
              <w:rPr>
                <w:sz w:val="22"/>
                <w:szCs w:val="22"/>
              </w:rPr>
              <w:t>20.4.0</w:t>
            </w:r>
          </w:p>
        </w:tc>
        <w:tc>
          <w:tcPr>
            <w:tcW w:w="481" w:type="pct"/>
            <w:tcBorders>
              <w:top w:val="single" w:sz="4" w:space="0" w:color="7F7F7F"/>
              <w:left w:val="single" w:sz="4" w:space="0" w:color="7F7F7F"/>
              <w:bottom w:val="single" w:sz="4" w:space="0" w:color="7F7F7F"/>
              <w:right w:val="single" w:sz="4" w:space="0" w:color="7F7F7F"/>
            </w:tcBorders>
          </w:tcPr>
          <w:p w14:paraId="3C582ABA" w14:textId="75A8DA28" w:rsidR="00C63AEC" w:rsidRPr="0087361C" w:rsidRDefault="00C63AEC" w:rsidP="00C63AEC">
            <w:pPr>
              <w:spacing w:before="0" w:line="276" w:lineRule="auto"/>
              <w:jc w:val="center"/>
              <w:rPr>
                <w:sz w:val="22"/>
                <w:szCs w:val="22"/>
              </w:rPr>
            </w:pPr>
            <w:r w:rsidRPr="0087361C">
              <w:rPr>
                <w:sz w:val="22"/>
                <w:szCs w:val="22"/>
              </w:rPr>
              <w:t>0</w:t>
            </w:r>
          </w:p>
        </w:tc>
        <w:tc>
          <w:tcPr>
            <w:tcW w:w="502" w:type="pct"/>
            <w:tcBorders>
              <w:top w:val="single" w:sz="4" w:space="0" w:color="7F7F7F"/>
              <w:left w:val="single" w:sz="4" w:space="0" w:color="7F7F7F"/>
              <w:bottom w:val="single" w:sz="4" w:space="0" w:color="7F7F7F"/>
              <w:right w:val="single" w:sz="4" w:space="0" w:color="7F7F7F"/>
            </w:tcBorders>
          </w:tcPr>
          <w:p w14:paraId="1D6BF7BE" w14:textId="704EB063"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520BE327" w14:textId="30933D97" w:rsidR="00C63AEC" w:rsidRPr="0087361C" w:rsidRDefault="00C63AEC" w:rsidP="00C63AEC">
            <w:pPr>
              <w:spacing w:before="0" w:line="276" w:lineRule="auto"/>
              <w:jc w:val="left"/>
              <w:rPr>
                <w:sz w:val="22"/>
                <w:szCs w:val="22"/>
              </w:rPr>
            </w:pPr>
            <w:r w:rsidRPr="0087361C">
              <w:rPr>
                <w:sz w:val="22"/>
                <w:szCs w:val="22"/>
              </w:rPr>
              <w:t>04/03/2022</w:t>
            </w:r>
          </w:p>
        </w:tc>
        <w:tc>
          <w:tcPr>
            <w:tcW w:w="1915" w:type="pct"/>
            <w:tcBorders>
              <w:top w:val="single" w:sz="4" w:space="0" w:color="7F7F7F"/>
              <w:left w:val="single" w:sz="4" w:space="0" w:color="7F7F7F"/>
              <w:bottom w:val="single" w:sz="4" w:space="0" w:color="7F7F7F"/>
              <w:right w:val="single" w:sz="4" w:space="0" w:color="7F7F7F"/>
            </w:tcBorders>
          </w:tcPr>
          <w:p w14:paraId="20A2CF35" w14:textId="67C446E5"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 xml:space="preserve">Implementing RFC-List.36. </w:t>
            </w:r>
          </w:p>
          <w:p w14:paraId="2D1632AD" w14:textId="0256A4A0"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Submitted for Review (SfR) to DG TAXUD</w:t>
            </w:r>
            <w:r>
              <w:rPr>
                <w:sz w:val="22"/>
                <w:szCs w:val="22"/>
              </w:rPr>
              <w:t xml:space="preserve"> and NAs</w:t>
            </w:r>
            <w:r w:rsidRPr="0087361C">
              <w:rPr>
                <w:sz w:val="22"/>
                <w:szCs w:val="22"/>
              </w:rPr>
              <w:t>.</w:t>
            </w:r>
          </w:p>
        </w:tc>
        <w:tc>
          <w:tcPr>
            <w:tcW w:w="366" w:type="pct"/>
            <w:tcBorders>
              <w:top w:val="single" w:sz="4" w:space="0" w:color="7F7F7F"/>
              <w:left w:val="single" w:sz="4" w:space="0" w:color="7F7F7F"/>
              <w:bottom w:val="single" w:sz="4" w:space="0" w:color="7F7F7F"/>
              <w:right w:val="single" w:sz="4" w:space="0" w:color="7F7F7F"/>
            </w:tcBorders>
          </w:tcPr>
          <w:p w14:paraId="47A2D2B7" w14:textId="2699B9E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C7A9557" w14:textId="727CDABB"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4E64ED03"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E3CF8A5" w14:textId="77777777" w:rsidR="00C63AEC" w:rsidRPr="0087361C" w:rsidRDefault="00C63AEC" w:rsidP="00C63AEC">
            <w:pPr>
              <w:spacing w:before="0" w:line="276" w:lineRule="auto"/>
              <w:jc w:val="center"/>
              <w:rPr>
                <w:sz w:val="22"/>
                <w:szCs w:val="22"/>
              </w:rPr>
            </w:pPr>
            <w:r w:rsidRPr="0087361C">
              <w:rPr>
                <w:sz w:val="22"/>
                <w:szCs w:val="22"/>
              </w:rPr>
              <w:t>20.3.0</w:t>
            </w:r>
          </w:p>
        </w:tc>
        <w:tc>
          <w:tcPr>
            <w:tcW w:w="481" w:type="pct"/>
            <w:tcBorders>
              <w:top w:val="single" w:sz="4" w:space="0" w:color="7F7F7F"/>
              <w:left w:val="single" w:sz="4" w:space="0" w:color="7F7F7F"/>
              <w:bottom w:val="single" w:sz="4" w:space="0" w:color="7F7F7F"/>
              <w:right w:val="single" w:sz="4" w:space="0" w:color="7F7F7F"/>
            </w:tcBorders>
          </w:tcPr>
          <w:p w14:paraId="7B628004" w14:textId="58388A7C" w:rsidR="00C63AEC" w:rsidRPr="0087361C" w:rsidRDefault="00C63AEC" w:rsidP="00C63AEC">
            <w:pPr>
              <w:spacing w:before="0" w:line="276" w:lineRule="auto"/>
              <w:jc w:val="center"/>
              <w:rPr>
                <w:sz w:val="22"/>
                <w:szCs w:val="22"/>
              </w:rPr>
            </w:pPr>
            <w:r w:rsidRPr="0087361C">
              <w:rPr>
                <w:sz w:val="22"/>
                <w:szCs w:val="22"/>
              </w:rPr>
              <w:t>1</w:t>
            </w:r>
          </w:p>
        </w:tc>
        <w:tc>
          <w:tcPr>
            <w:tcW w:w="502" w:type="pct"/>
            <w:tcBorders>
              <w:top w:val="single" w:sz="4" w:space="0" w:color="7F7F7F"/>
              <w:left w:val="single" w:sz="4" w:space="0" w:color="7F7F7F"/>
              <w:bottom w:val="single" w:sz="4" w:space="0" w:color="7F7F7F"/>
              <w:right w:val="single" w:sz="4" w:space="0" w:color="7F7F7F"/>
            </w:tcBorders>
          </w:tcPr>
          <w:p w14:paraId="0CD6244C" w14:textId="53C9E5ED"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38F59F74" w14:textId="5D9C85B5" w:rsidR="00C63AEC" w:rsidRPr="0087361C" w:rsidRDefault="00C63AEC" w:rsidP="00C63AEC">
            <w:pPr>
              <w:spacing w:before="0" w:line="276" w:lineRule="auto"/>
              <w:jc w:val="left"/>
              <w:rPr>
                <w:rFonts w:eastAsia="PMingLiU"/>
                <w:sz w:val="20"/>
                <w:szCs w:val="24"/>
                <w:lang w:eastAsia="en-GB"/>
              </w:rPr>
            </w:pPr>
            <w:r w:rsidRPr="0087361C">
              <w:rPr>
                <w:sz w:val="22"/>
                <w:szCs w:val="22"/>
              </w:rPr>
              <w:t>19/04/2021</w:t>
            </w:r>
          </w:p>
        </w:tc>
        <w:tc>
          <w:tcPr>
            <w:tcW w:w="1915" w:type="pct"/>
            <w:tcBorders>
              <w:top w:val="single" w:sz="4" w:space="0" w:color="7F7F7F"/>
              <w:left w:val="single" w:sz="4" w:space="0" w:color="7F7F7F"/>
              <w:bottom w:val="single" w:sz="4" w:space="0" w:color="7F7F7F"/>
              <w:right w:val="single" w:sz="4" w:space="0" w:color="7F7F7F"/>
            </w:tcBorders>
          </w:tcPr>
          <w:p w14:paraId="41F3099F" w14:textId="0D5AA53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 xml:space="preserve">Implementing RFC-List.33 and RFC-List.34. </w:t>
            </w:r>
          </w:p>
          <w:p w14:paraId="23C4E27E" w14:textId="19F03F87" w:rsidR="00C63AEC" w:rsidRPr="0087361C" w:rsidRDefault="00C63AEC" w:rsidP="00C63AEC">
            <w:pPr>
              <w:spacing w:before="0" w:line="276" w:lineRule="auto"/>
              <w:jc w:val="left"/>
              <w:rPr>
                <w:rFonts w:eastAsia="Calibri"/>
                <w:bCs/>
                <w:color w:val="000000"/>
                <w:sz w:val="20"/>
                <w:lang w:eastAsia="en-GB"/>
              </w:rPr>
            </w:pPr>
            <w:r w:rsidRPr="0087361C">
              <w:rPr>
                <w:sz w:val="22"/>
                <w:szCs w:val="22"/>
              </w:rPr>
              <w:t>Submitted for Acceptance (SfA) to DG TAXUD &amp; ‘Sent for Acceptance by ECCG’ (verification of RFC-List.33 and RFC-List.34 implementation).</w:t>
            </w:r>
          </w:p>
        </w:tc>
        <w:tc>
          <w:tcPr>
            <w:tcW w:w="366" w:type="pct"/>
            <w:tcBorders>
              <w:top w:val="single" w:sz="4" w:space="0" w:color="7F7F7F"/>
              <w:left w:val="single" w:sz="4" w:space="0" w:color="7F7F7F"/>
              <w:bottom w:val="single" w:sz="4" w:space="0" w:color="7F7F7F"/>
              <w:right w:val="single" w:sz="4" w:space="0" w:color="7F7F7F"/>
            </w:tcBorders>
          </w:tcPr>
          <w:p w14:paraId="5331CB6C" w14:textId="77777777" w:rsidR="00C63AEC" w:rsidRPr="0087361C" w:rsidRDefault="00C63AEC" w:rsidP="00C63AEC">
            <w:pPr>
              <w:spacing w:before="0" w:line="276" w:lineRule="auto"/>
              <w:jc w:val="center"/>
              <w:rPr>
                <w:rFonts w:eastAsia="Calibri"/>
                <w:bCs/>
                <w:color w:val="000000"/>
                <w:sz w:val="20"/>
                <w:szCs w:val="24"/>
                <w:lang w:eastAsia="en-GB"/>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3855CB4C" w14:textId="77777777" w:rsidR="00C63AEC" w:rsidRPr="0087361C" w:rsidRDefault="00C63AEC" w:rsidP="00C63AEC">
            <w:pPr>
              <w:spacing w:before="0" w:line="276" w:lineRule="auto"/>
              <w:jc w:val="left"/>
              <w:rPr>
                <w:rFonts w:eastAsia="Calibri"/>
                <w:bCs/>
                <w:color w:val="000000"/>
                <w:sz w:val="20"/>
                <w:szCs w:val="24"/>
                <w:lang w:eastAsia="en-GB"/>
              </w:rPr>
            </w:pPr>
            <w:r w:rsidRPr="0087361C">
              <w:rPr>
                <w:sz w:val="22"/>
                <w:szCs w:val="22"/>
              </w:rPr>
              <w:t>As required</w:t>
            </w:r>
          </w:p>
        </w:tc>
      </w:tr>
      <w:tr w:rsidR="00BE6092" w:rsidRPr="00110E6A" w14:paraId="1ECE826A"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6D38B91" w14:textId="107ED417" w:rsidR="00C63AEC" w:rsidRPr="0087361C" w:rsidRDefault="00C63AEC" w:rsidP="00C63AEC">
            <w:pPr>
              <w:spacing w:before="0" w:line="276" w:lineRule="auto"/>
              <w:jc w:val="center"/>
              <w:rPr>
                <w:sz w:val="22"/>
                <w:szCs w:val="22"/>
              </w:rPr>
            </w:pPr>
            <w:r w:rsidRPr="0087361C">
              <w:rPr>
                <w:sz w:val="22"/>
                <w:szCs w:val="22"/>
              </w:rPr>
              <w:lastRenderedPageBreak/>
              <w:t>20.3.0</w:t>
            </w:r>
          </w:p>
        </w:tc>
        <w:tc>
          <w:tcPr>
            <w:tcW w:w="481" w:type="pct"/>
            <w:tcBorders>
              <w:top w:val="single" w:sz="4" w:space="0" w:color="7F7F7F"/>
              <w:left w:val="single" w:sz="4" w:space="0" w:color="7F7F7F"/>
              <w:bottom w:val="single" w:sz="4" w:space="0" w:color="7F7F7F"/>
              <w:right w:val="single" w:sz="4" w:space="0" w:color="7F7F7F"/>
            </w:tcBorders>
          </w:tcPr>
          <w:p w14:paraId="4161CA3D" w14:textId="05E66716" w:rsidR="00C63AEC" w:rsidRPr="0087361C" w:rsidRDefault="00C63AEC" w:rsidP="00C63AEC">
            <w:pPr>
              <w:spacing w:before="0" w:line="276" w:lineRule="auto"/>
              <w:jc w:val="center"/>
              <w:rPr>
                <w:sz w:val="22"/>
                <w:szCs w:val="22"/>
              </w:rPr>
            </w:pPr>
            <w:r w:rsidRPr="0087361C">
              <w:rPr>
                <w:sz w:val="22"/>
                <w:szCs w:val="22"/>
              </w:rPr>
              <w:t>0</w:t>
            </w:r>
          </w:p>
        </w:tc>
        <w:tc>
          <w:tcPr>
            <w:tcW w:w="502" w:type="pct"/>
            <w:tcBorders>
              <w:top w:val="single" w:sz="4" w:space="0" w:color="7F7F7F"/>
              <w:left w:val="single" w:sz="4" w:space="0" w:color="7F7F7F"/>
              <w:bottom w:val="single" w:sz="4" w:space="0" w:color="7F7F7F"/>
              <w:right w:val="single" w:sz="4" w:space="0" w:color="7F7F7F"/>
            </w:tcBorders>
          </w:tcPr>
          <w:p w14:paraId="5F986F35" w14:textId="66927F16"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6C221245" w14:textId="5D31C0B4" w:rsidR="00C63AEC" w:rsidRPr="0087361C" w:rsidRDefault="00C63AEC" w:rsidP="00C63AEC">
            <w:pPr>
              <w:spacing w:before="0" w:line="276" w:lineRule="auto"/>
              <w:jc w:val="left"/>
              <w:rPr>
                <w:rFonts w:eastAsia="PMingLiU"/>
                <w:sz w:val="20"/>
                <w:szCs w:val="24"/>
                <w:lang w:eastAsia="en-GB"/>
              </w:rPr>
            </w:pPr>
            <w:r w:rsidRPr="0087361C">
              <w:rPr>
                <w:sz w:val="22"/>
                <w:szCs w:val="22"/>
              </w:rPr>
              <w:t>16/04/2021</w:t>
            </w:r>
          </w:p>
        </w:tc>
        <w:tc>
          <w:tcPr>
            <w:tcW w:w="1915" w:type="pct"/>
            <w:tcBorders>
              <w:top w:val="single" w:sz="4" w:space="0" w:color="7F7F7F"/>
              <w:left w:val="single" w:sz="4" w:space="0" w:color="7F7F7F"/>
              <w:bottom w:val="single" w:sz="4" w:space="0" w:color="7F7F7F"/>
              <w:right w:val="single" w:sz="4" w:space="0" w:color="7F7F7F"/>
            </w:tcBorders>
          </w:tcPr>
          <w:p w14:paraId="714E1BB7" w14:textId="514F8056"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 xml:space="preserve">Implementing RFC-List.33. </w:t>
            </w:r>
          </w:p>
          <w:p w14:paraId="7223D14E" w14:textId="58E35FC5" w:rsidR="00C63AEC" w:rsidRPr="0087361C" w:rsidRDefault="00C63AEC" w:rsidP="00C63AEC">
            <w:pPr>
              <w:spacing w:before="0" w:line="276" w:lineRule="auto"/>
              <w:jc w:val="left"/>
              <w:rPr>
                <w:rFonts w:eastAsia="Calibri"/>
                <w:bCs/>
                <w:color w:val="000000"/>
                <w:sz w:val="20"/>
                <w:lang w:eastAsia="en-GB"/>
              </w:rPr>
            </w:pPr>
            <w:r w:rsidRPr="0087361C">
              <w:rPr>
                <w:sz w:val="22"/>
                <w:szCs w:val="22"/>
              </w:rPr>
              <w:t xml:space="preserve">Submitted for Review (SfR) to DG </w:t>
            </w:r>
            <w:r w:rsidR="005015FA" w:rsidRPr="00B172ED">
              <w:rPr>
                <w:sz w:val="22"/>
                <w:szCs w:val="18"/>
              </w:rPr>
              <w:t xml:space="preserve"> TAXUD and</w:t>
            </w:r>
            <w:r w:rsidR="005015FA" w:rsidRPr="00CD3728">
              <w:rPr>
                <w:sz w:val="22"/>
                <w:szCs w:val="18"/>
              </w:rPr>
              <w:t xml:space="preserve"> NCTS Project Group</w:t>
            </w:r>
            <w:r w:rsidR="005015FA">
              <w:rPr>
                <w:sz w:val="22"/>
                <w:szCs w:val="18"/>
              </w:rPr>
              <w:t>.</w:t>
            </w:r>
          </w:p>
        </w:tc>
        <w:tc>
          <w:tcPr>
            <w:tcW w:w="366" w:type="pct"/>
            <w:tcBorders>
              <w:top w:val="single" w:sz="4" w:space="0" w:color="7F7F7F"/>
              <w:left w:val="single" w:sz="4" w:space="0" w:color="7F7F7F"/>
              <w:bottom w:val="single" w:sz="4" w:space="0" w:color="7F7F7F"/>
              <w:right w:val="single" w:sz="4" w:space="0" w:color="7F7F7F"/>
            </w:tcBorders>
          </w:tcPr>
          <w:p w14:paraId="6321A16F" w14:textId="3ED59240" w:rsidR="00C63AEC" w:rsidRPr="0087361C" w:rsidRDefault="00C63AEC" w:rsidP="00C63AEC">
            <w:pPr>
              <w:spacing w:before="0" w:line="276" w:lineRule="auto"/>
              <w:jc w:val="center"/>
              <w:rPr>
                <w:rFonts w:eastAsia="Calibri"/>
                <w:bCs/>
                <w:color w:val="000000"/>
                <w:sz w:val="20"/>
                <w:szCs w:val="24"/>
                <w:lang w:eastAsia="en-GB"/>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C3B0228" w14:textId="22586B22" w:rsidR="00C63AEC" w:rsidRPr="0087361C" w:rsidRDefault="00C63AEC" w:rsidP="00C63AEC">
            <w:pPr>
              <w:spacing w:before="0" w:line="276" w:lineRule="auto"/>
              <w:jc w:val="left"/>
              <w:rPr>
                <w:rFonts w:eastAsia="Calibri"/>
                <w:bCs/>
                <w:color w:val="000000"/>
                <w:sz w:val="20"/>
                <w:szCs w:val="24"/>
                <w:lang w:eastAsia="en-GB"/>
              </w:rPr>
            </w:pPr>
            <w:r w:rsidRPr="0087361C">
              <w:rPr>
                <w:sz w:val="22"/>
                <w:szCs w:val="22"/>
              </w:rPr>
              <w:t>As required</w:t>
            </w:r>
          </w:p>
        </w:tc>
      </w:tr>
      <w:tr w:rsidR="00BE6092" w:rsidRPr="00110E6A" w14:paraId="5DE8BF5E"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F4C03A6" w14:textId="0FA74234"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BE576AE" w14:textId="777CE062" w:rsidR="00C63AEC" w:rsidRPr="0087361C" w:rsidRDefault="00C63AEC" w:rsidP="00C63AEC">
            <w:pPr>
              <w:spacing w:before="0" w:line="276" w:lineRule="auto"/>
              <w:jc w:val="center"/>
              <w:rPr>
                <w:sz w:val="22"/>
                <w:szCs w:val="22"/>
              </w:rPr>
            </w:pPr>
            <w:r w:rsidRPr="0087361C">
              <w:rPr>
                <w:sz w:val="22"/>
                <w:szCs w:val="22"/>
              </w:rPr>
              <w:t>20</w:t>
            </w:r>
          </w:p>
        </w:tc>
        <w:tc>
          <w:tcPr>
            <w:tcW w:w="502" w:type="pct"/>
            <w:tcBorders>
              <w:top w:val="single" w:sz="4" w:space="0" w:color="7F7F7F"/>
              <w:left w:val="single" w:sz="4" w:space="0" w:color="7F7F7F"/>
              <w:bottom w:val="single" w:sz="4" w:space="0" w:color="7F7F7F"/>
              <w:right w:val="single" w:sz="4" w:space="0" w:color="7F7F7F"/>
            </w:tcBorders>
          </w:tcPr>
          <w:p w14:paraId="6D06C2F5" w14:textId="6AA0279E" w:rsidR="00C63AEC" w:rsidRPr="0087361C" w:rsidRDefault="00C63AEC" w:rsidP="00C63AEC">
            <w:pPr>
              <w:spacing w:before="0" w:line="276" w:lineRule="auto"/>
              <w:jc w:val="center"/>
              <w:rPr>
                <w:sz w:val="22"/>
                <w:szCs w:val="22"/>
              </w:rPr>
            </w:pPr>
            <w:r w:rsidRPr="0087361C">
              <w:rPr>
                <w:sz w:val="22"/>
                <w:szCs w:val="22"/>
              </w:rPr>
              <w:t>20</w:t>
            </w:r>
          </w:p>
        </w:tc>
        <w:tc>
          <w:tcPr>
            <w:tcW w:w="682" w:type="pct"/>
            <w:tcBorders>
              <w:top w:val="single" w:sz="4" w:space="0" w:color="7F7F7F"/>
              <w:left w:val="single" w:sz="4" w:space="0" w:color="7F7F7F"/>
              <w:bottom w:val="single" w:sz="4" w:space="0" w:color="7F7F7F"/>
              <w:right w:val="single" w:sz="4" w:space="0" w:color="7F7F7F"/>
            </w:tcBorders>
          </w:tcPr>
          <w:p w14:paraId="797691D4" w14:textId="59026E93" w:rsidR="00C63AEC" w:rsidRPr="0087361C" w:rsidRDefault="00C63AEC" w:rsidP="00C63AEC">
            <w:pPr>
              <w:spacing w:before="0" w:line="276" w:lineRule="auto"/>
              <w:jc w:val="left"/>
              <w:rPr>
                <w:sz w:val="22"/>
                <w:szCs w:val="22"/>
              </w:rPr>
            </w:pPr>
            <w:r w:rsidRPr="0087361C">
              <w:rPr>
                <w:sz w:val="22"/>
                <w:szCs w:val="22"/>
              </w:rPr>
              <w:t>27/07/2020</w:t>
            </w:r>
          </w:p>
        </w:tc>
        <w:tc>
          <w:tcPr>
            <w:tcW w:w="1915" w:type="pct"/>
            <w:tcBorders>
              <w:top w:val="single" w:sz="4" w:space="0" w:color="7F7F7F"/>
              <w:left w:val="single" w:sz="4" w:space="0" w:color="7F7F7F"/>
              <w:bottom w:val="single" w:sz="4" w:space="0" w:color="7F7F7F"/>
              <w:right w:val="single" w:sz="4" w:space="0" w:color="7F7F7F"/>
            </w:tcBorders>
          </w:tcPr>
          <w:p w14:paraId="7165D783" w14:textId="7777777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 xml:space="preserve">Implementing comments raised by DG TAXUD, NAs (NA_DE, NA_BE) and QA4. </w:t>
            </w:r>
          </w:p>
          <w:p w14:paraId="54C571C4" w14:textId="6B09B7EB"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35AA60DE" w14:textId="6EE1B1F9"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452F75E" w14:textId="6375842F"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49F762F8"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90CC3D9" w14:textId="628785D4"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F64473F" w14:textId="342D07E6" w:rsidR="00C63AEC" w:rsidRPr="0087361C" w:rsidRDefault="00C63AEC" w:rsidP="00C63AEC">
            <w:pPr>
              <w:spacing w:before="0" w:line="276" w:lineRule="auto"/>
              <w:jc w:val="center"/>
              <w:rPr>
                <w:sz w:val="22"/>
                <w:szCs w:val="22"/>
              </w:rPr>
            </w:pPr>
            <w:r w:rsidRPr="0087361C">
              <w:rPr>
                <w:sz w:val="22"/>
                <w:szCs w:val="22"/>
              </w:rPr>
              <w:t>20</w:t>
            </w:r>
          </w:p>
        </w:tc>
        <w:tc>
          <w:tcPr>
            <w:tcW w:w="502" w:type="pct"/>
            <w:tcBorders>
              <w:top w:val="single" w:sz="4" w:space="0" w:color="7F7F7F"/>
              <w:left w:val="single" w:sz="4" w:space="0" w:color="7F7F7F"/>
              <w:bottom w:val="single" w:sz="4" w:space="0" w:color="7F7F7F"/>
              <w:right w:val="single" w:sz="4" w:space="0" w:color="7F7F7F"/>
            </w:tcBorders>
          </w:tcPr>
          <w:p w14:paraId="150DE28D" w14:textId="3E94D9FF"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7045C545" w14:textId="3374FE09" w:rsidR="00C63AEC" w:rsidRPr="0087361C" w:rsidRDefault="00C63AEC" w:rsidP="00C63AEC">
            <w:pPr>
              <w:spacing w:before="0" w:line="276" w:lineRule="auto"/>
              <w:jc w:val="left"/>
              <w:rPr>
                <w:sz w:val="22"/>
                <w:szCs w:val="22"/>
              </w:rPr>
            </w:pPr>
            <w:r w:rsidRPr="0087361C">
              <w:rPr>
                <w:sz w:val="22"/>
                <w:szCs w:val="22"/>
              </w:rPr>
              <w:t>01/07/2020</w:t>
            </w:r>
          </w:p>
        </w:tc>
        <w:tc>
          <w:tcPr>
            <w:tcW w:w="1915" w:type="pct"/>
            <w:tcBorders>
              <w:top w:val="single" w:sz="4" w:space="0" w:color="7F7F7F"/>
              <w:left w:val="single" w:sz="4" w:space="0" w:color="7F7F7F"/>
              <w:bottom w:val="single" w:sz="4" w:space="0" w:color="7F7F7F"/>
              <w:right w:val="single" w:sz="4" w:space="0" w:color="7F7F7F"/>
            </w:tcBorders>
          </w:tcPr>
          <w:p w14:paraId="15DC3CDB" w14:textId="7777777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 xml:space="preserve">Implementing RFC-List.31 </w:t>
            </w:r>
          </w:p>
          <w:p w14:paraId="3FADE0ED" w14:textId="3D174B6A"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RFC-List.31 implementation).</w:t>
            </w:r>
          </w:p>
        </w:tc>
        <w:tc>
          <w:tcPr>
            <w:tcW w:w="366" w:type="pct"/>
            <w:tcBorders>
              <w:top w:val="single" w:sz="4" w:space="0" w:color="7F7F7F"/>
              <w:left w:val="single" w:sz="4" w:space="0" w:color="7F7F7F"/>
              <w:bottom w:val="single" w:sz="4" w:space="0" w:color="7F7F7F"/>
              <w:right w:val="single" w:sz="4" w:space="0" w:color="7F7F7F"/>
            </w:tcBorders>
          </w:tcPr>
          <w:p w14:paraId="0C9ABD7E" w14:textId="41B501A4"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276432A3" w14:textId="580CCC24"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407F8C6A"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9A883AB" w14:textId="40919DA9"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0B34886" w14:textId="6F7BE480" w:rsidR="00C63AEC" w:rsidRPr="0087361C" w:rsidRDefault="00C63AEC" w:rsidP="00C63AEC">
            <w:pPr>
              <w:spacing w:before="0" w:line="276" w:lineRule="auto"/>
              <w:jc w:val="center"/>
              <w:rPr>
                <w:sz w:val="22"/>
                <w:szCs w:val="22"/>
              </w:rPr>
            </w:pPr>
            <w:r w:rsidRPr="0087361C">
              <w:rPr>
                <w:sz w:val="22"/>
                <w:szCs w:val="22"/>
              </w:rPr>
              <w:t>20</w:t>
            </w:r>
          </w:p>
        </w:tc>
        <w:tc>
          <w:tcPr>
            <w:tcW w:w="502" w:type="pct"/>
            <w:tcBorders>
              <w:top w:val="single" w:sz="4" w:space="0" w:color="7F7F7F"/>
              <w:left w:val="single" w:sz="4" w:space="0" w:color="7F7F7F"/>
              <w:bottom w:val="single" w:sz="4" w:space="0" w:color="7F7F7F"/>
              <w:right w:val="single" w:sz="4" w:space="0" w:color="7F7F7F"/>
            </w:tcBorders>
          </w:tcPr>
          <w:p w14:paraId="08F2291B" w14:textId="7EF9ECAB"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4F3BA5DC" w14:textId="6E78FD5E" w:rsidR="00C63AEC" w:rsidRPr="0087361C" w:rsidRDefault="00C63AEC" w:rsidP="00C63AEC">
            <w:pPr>
              <w:spacing w:before="0" w:line="276" w:lineRule="auto"/>
              <w:jc w:val="left"/>
              <w:rPr>
                <w:sz w:val="22"/>
                <w:szCs w:val="22"/>
              </w:rPr>
            </w:pPr>
            <w:r w:rsidRPr="0087361C">
              <w:rPr>
                <w:sz w:val="22"/>
                <w:szCs w:val="22"/>
              </w:rPr>
              <w:t>19/12/2019</w:t>
            </w:r>
          </w:p>
        </w:tc>
        <w:tc>
          <w:tcPr>
            <w:tcW w:w="1915" w:type="pct"/>
            <w:tcBorders>
              <w:top w:val="single" w:sz="4" w:space="0" w:color="7F7F7F"/>
              <w:left w:val="single" w:sz="4" w:space="0" w:color="7F7F7F"/>
              <w:bottom w:val="single" w:sz="4" w:space="0" w:color="7F7F7F"/>
              <w:right w:val="single" w:sz="4" w:space="0" w:color="7F7F7F"/>
            </w:tcBorders>
          </w:tcPr>
          <w:p w14:paraId="329CFC5B" w14:textId="7777777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Implementing feedback received from National Administrations and DG TAXUD after verification of the version ‘Sent for Acceptance by ECCG’.</w:t>
            </w:r>
          </w:p>
          <w:p w14:paraId="3E56D891" w14:textId="4B89F69D"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24BEFEE1" w14:textId="06C6D0C9"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E44CD29" w14:textId="14446A24"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7404D194"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B2DD7DF" w14:textId="76728966"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BF8D7CA" w14:textId="54F96B29" w:rsidR="00C63AEC" w:rsidRPr="0087361C" w:rsidRDefault="00C63AEC" w:rsidP="00C63AEC">
            <w:pPr>
              <w:spacing w:before="0" w:line="276" w:lineRule="auto"/>
              <w:jc w:val="center"/>
              <w:rPr>
                <w:sz w:val="22"/>
                <w:szCs w:val="22"/>
              </w:rPr>
            </w:pPr>
            <w:r w:rsidRPr="0087361C">
              <w:rPr>
                <w:sz w:val="22"/>
                <w:szCs w:val="22"/>
              </w:rPr>
              <w:t>19</w:t>
            </w:r>
          </w:p>
        </w:tc>
        <w:tc>
          <w:tcPr>
            <w:tcW w:w="502" w:type="pct"/>
            <w:tcBorders>
              <w:top w:val="single" w:sz="4" w:space="0" w:color="7F7F7F"/>
              <w:left w:val="single" w:sz="4" w:space="0" w:color="7F7F7F"/>
              <w:bottom w:val="single" w:sz="4" w:space="0" w:color="7F7F7F"/>
              <w:right w:val="single" w:sz="4" w:space="0" w:color="7F7F7F"/>
            </w:tcBorders>
          </w:tcPr>
          <w:p w14:paraId="247B4AEF" w14:textId="7F90D44A"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78B9C2CF" w14:textId="240CD670" w:rsidR="00C63AEC" w:rsidRPr="0087361C" w:rsidRDefault="00C63AEC" w:rsidP="00C63AEC">
            <w:pPr>
              <w:spacing w:before="0" w:line="276" w:lineRule="auto"/>
              <w:jc w:val="left"/>
              <w:rPr>
                <w:sz w:val="22"/>
                <w:szCs w:val="22"/>
              </w:rPr>
            </w:pPr>
            <w:r w:rsidRPr="0087361C">
              <w:rPr>
                <w:sz w:val="22"/>
                <w:szCs w:val="22"/>
              </w:rPr>
              <w:t>06/12/2019</w:t>
            </w:r>
          </w:p>
        </w:tc>
        <w:tc>
          <w:tcPr>
            <w:tcW w:w="1915" w:type="pct"/>
            <w:tcBorders>
              <w:top w:val="single" w:sz="4" w:space="0" w:color="7F7F7F"/>
              <w:left w:val="single" w:sz="4" w:space="0" w:color="7F7F7F"/>
              <w:bottom w:val="single" w:sz="4" w:space="0" w:color="7F7F7F"/>
              <w:right w:val="single" w:sz="4" w:space="0" w:color="7F7F7F"/>
            </w:tcBorders>
          </w:tcPr>
          <w:p w14:paraId="1B8B54C4"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 xml:space="preserve">Implementing comments from National Administrations (via ECCG) and DG TAXUD. </w:t>
            </w:r>
          </w:p>
          <w:p w14:paraId="09737C1C" w14:textId="4B3FA105"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comment implementation).</w:t>
            </w:r>
          </w:p>
        </w:tc>
        <w:tc>
          <w:tcPr>
            <w:tcW w:w="366" w:type="pct"/>
            <w:tcBorders>
              <w:top w:val="single" w:sz="4" w:space="0" w:color="7F7F7F"/>
              <w:left w:val="single" w:sz="4" w:space="0" w:color="7F7F7F"/>
              <w:bottom w:val="single" w:sz="4" w:space="0" w:color="7F7F7F"/>
              <w:right w:val="single" w:sz="4" w:space="0" w:color="7F7F7F"/>
            </w:tcBorders>
          </w:tcPr>
          <w:p w14:paraId="2E6CE9DB" w14:textId="63111109"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23544C6E" w14:textId="20C76668"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1E02A003"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6D4BFE3" w14:textId="6E5F7F0C"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F176184" w14:textId="722D1743" w:rsidR="00C63AEC" w:rsidRPr="0087361C" w:rsidRDefault="00C63AEC" w:rsidP="00C63AEC">
            <w:pPr>
              <w:spacing w:before="0" w:line="276" w:lineRule="auto"/>
              <w:jc w:val="center"/>
              <w:rPr>
                <w:sz w:val="22"/>
                <w:szCs w:val="22"/>
              </w:rPr>
            </w:pPr>
            <w:r w:rsidRPr="0087361C">
              <w:rPr>
                <w:sz w:val="22"/>
                <w:szCs w:val="22"/>
              </w:rPr>
              <w:t>19</w:t>
            </w:r>
          </w:p>
        </w:tc>
        <w:tc>
          <w:tcPr>
            <w:tcW w:w="502" w:type="pct"/>
            <w:tcBorders>
              <w:top w:val="single" w:sz="4" w:space="0" w:color="7F7F7F"/>
              <w:left w:val="single" w:sz="4" w:space="0" w:color="7F7F7F"/>
              <w:bottom w:val="single" w:sz="4" w:space="0" w:color="7F7F7F"/>
              <w:right w:val="single" w:sz="4" w:space="0" w:color="7F7F7F"/>
            </w:tcBorders>
          </w:tcPr>
          <w:p w14:paraId="3F04FFE9" w14:textId="46E25342"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3C1E30FC" w14:textId="42CE3992" w:rsidR="00C63AEC" w:rsidRPr="0087361C" w:rsidRDefault="00C63AEC" w:rsidP="00C63AEC">
            <w:pPr>
              <w:spacing w:before="0" w:line="276" w:lineRule="auto"/>
              <w:jc w:val="left"/>
              <w:rPr>
                <w:sz w:val="22"/>
                <w:szCs w:val="22"/>
              </w:rPr>
            </w:pPr>
            <w:r w:rsidRPr="0087361C">
              <w:rPr>
                <w:sz w:val="22"/>
                <w:szCs w:val="22"/>
              </w:rPr>
              <w:t>13/09/2019</w:t>
            </w:r>
          </w:p>
        </w:tc>
        <w:tc>
          <w:tcPr>
            <w:tcW w:w="1915" w:type="pct"/>
            <w:tcBorders>
              <w:top w:val="single" w:sz="4" w:space="0" w:color="7F7F7F"/>
              <w:left w:val="single" w:sz="4" w:space="0" w:color="7F7F7F"/>
              <w:bottom w:val="single" w:sz="4" w:space="0" w:color="7F7F7F"/>
              <w:right w:val="single" w:sz="4" w:space="0" w:color="7F7F7F"/>
            </w:tcBorders>
          </w:tcPr>
          <w:p w14:paraId="7C837D10" w14:textId="77777777"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2"/>
              </w:rPr>
              <w:t>Implementing DG TAXUD and QA4 review comments. SfA to DG TAXUD.</w:t>
            </w:r>
          </w:p>
          <w:p w14:paraId="6D4A10FB" w14:textId="5B61C5A6" w:rsidR="00C63AEC" w:rsidRPr="0087361C" w:rsidRDefault="00C63AEC" w:rsidP="00C63AEC">
            <w:pPr>
              <w:tabs>
                <w:tab w:val="left" w:pos="567"/>
                <w:tab w:val="left" w:pos="1134"/>
                <w:tab w:val="left" w:pos="1701"/>
              </w:tabs>
              <w:spacing w:before="0"/>
              <w:jc w:val="left"/>
              <w:rPr>
                <w:sz w:val="22"/>
                <w:szCs w:val="22"/>
              </w:rPr>
            </w:pPr>
            <w:r w:rsidRPr="0087361C">
              <w:rPr>
                <w:sz w:val="22"/>
                <w:szCs w:val="22"/>
                <w:lang w:eastAsia="en-GB"/>
              </w:rPr>
              <w:t>SfR to National Administrations (via ECCG).</w:t>
            </w:r>
          </w:p>
        </w:tc>
        <w:tc>
          <w:tcPr>
            <w:tcW w:w="366" w:type="pct"/>
            <w:tcBorders>
              <w:top w:val="single" w:sz="4" w:space="0" w:color="7F7F7F"/>
              <w:left w:val="single" w:sz="4" w:space="0" w:color="7F7F7F"/>
              <w:bottom w:val="single" w:sz="4" w:space="0" w:color="7F7F7F"/>
              <w:right w:val="single" w:sz="4" w:space="0" w:color="7F7F7F"/>
            </w:tcBorders>
          </w:tcPr>
          <w:p w14:paraId="4D7A5A6E" w14:textId="50E84E71"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9EC0181" w14:textId="7B16166B"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7605E9FF"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8127984" w14:textId="0A7A30A8"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4D208CD" w14:textId="73A0F6CC" w:rsidR="00C63AEC" w:rsidRPr="0087361C" w:rsidRDefault="00C63AEC" w:rsidP="00C63AEC">
            <w:pPr>
              <w:spacing w:before="0" w:line="276" w:lineRule="auto"/>
              <w:jc w:val="center"/>
              <w:rPr>
                <w:sz w:val="22"/>
                <w:szCs w:val="22"/>
              </w:rPr>
            </w:pPr>
            <w:r w:rsidRPr="0087361C">
              <w:rPr>
                <w:sz w:val="22"/>
                <w:szCs w:val="22"/>
              </w:rPr>
              <w:t>18</w:t>
            </w:r>
          </w:p>
        </w:tc>
        <w:tc>
          <w:tcPr>
            <w:tcW w:w="502" w:type="pct"/>
            <w:tcBorders>
              <w:top w:val="single" w:sz="4" w:space="0" w:color="7F7F7F"/>
              <w:left w:val="single" w:sz="4" w:space="0" w:color="7F7F7F"/>
              <w:bottom w:val="single" w:sz="4" w:space="0" w:color="7F7F7F"/>
              <w:right w:val="single" w:sz="4" w:space="0" w:color="7F7F7F"/>
            </w:tcBorders>
          </w:tcPr>
          <w:p w14:paraId="48A886D3" w14:textId="0128D890"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62C400B4" w14:textId="724FBD10" w:rsidR="00C63AEC" w:rsidRPr="0087361C" w:rsidRDefault="00C63AEC" w:rsidP="00C63AEC">
            <w:pPr>
              <w:spacing w:before="0" w:line="276" w:lineRule="auto"/>
              <w:jc w:val="left"/>
              <w:rPr>
                <w:sz w:val="22"/>
                <w:szCs w:val="22"/>
              </w:rPr>
            </w:pPr>
            <w:r w:rsidRPr="0087361C">
              <w:rPr>
                <w:sz w:val="22"/>
                <w:szCs w:val="22"/>
              </w:rPr>
              <w:t>30/08/2019</w:t>
            </w:r>
          </w:p>
        </w:tc>
        <w:tc>
          <w:tcPr>
            <w:tcW w:w="1915" w:type="pct"/>
            <w:tcBorders>
              <w:top w:val="single" w:sz="4" w:space="0" w:color="7F7F7F"/>
              <w:left w:val="single" w:sz="4" w:space="0" w:color="7F7F7F"/>
              <w:bottom w:val="single" w:sz="4" w:space="0" w:color="7F7F7F"/>
              <w:right w:val="single" w:sz="4" w:space="0" w:color="7F7F7F"/>
            </w:tcBorders>
          </w:tcPr>
          <w:p w14:paraId="145BEE52" w14:textId="7814F22A" w:rsidR="00C63AEC" w:rsidRPr="0087361C" w:rsidRDefault="00C63AEC" w:rsidP="00C63AEC">
            <w:pPr>
              <w:tabs>
                <w:tab w:val="left" w:pos="567"/>
                <w:tab w:val="left" w:pos="1134"/>
                <w:tab w:val="left" w:pos="1701"/>
              </w:tabs>
              <w:spacing w:before="0" w:after="40"/>
              <w:jc w:val="left"/>
              <w:rPr>
                <w:sz w:val="22"/>
                <w:szCs w:val="22"/>
              </w:rPr>
            </w:pPr>
            <w:r w:rsidRPr="0087361C">
              <w:rPr>
                <w:sz w:val="22"/>
                <w:szCs w:val="24"/>
                <w:lang w:eastAsia="en-GB"/>
              </w:rPr>
              <w:t>Implementing QTM291. Submitted for Review (SfR) to DG TAXUD.</w:t>
            </w:r>
          </w:p>
        </w:tc>
        <w:tc>
          <w:tcPr>
            <w:tcW w:w="366" w:type="pct"/>
            <w:tcBorders>
              <w:top w:val="single" w:sz="4" w:space="0" w:color="7F7F7F"/>
              <w:left w:val="single" w:sz="4" w:space="0" w:color="7F7F7F"/>
              <w:bottom w:val="single" w:sz="4" w:space="0" w:color="7F7F7F"/>
              <w:right w:val="single" w:sz="4" w:space="0" w:color="7F7F7F"/>
            </w:tcBorders>
          </w:tcPr>
          <w:p w14:paraId="25D27165" w14:textId="569B3010"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554EC9C" w14:textId="260D3BBF" w:rsidR="00C63AEC" w:rsidRPr="0087361C" w:rsidRDefault="00C63AEC" w:rsidP="00C63AEC">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_Ref18068152 \r \h </w:instrText>
            </w:r>
            <w:r>
              <w:rPr>
                <w:sz w:val="22"/>
                <w:szCs w:val="22"/>
              </w:rPr>
              <w:instrText xml:space="preserve"> \* MERGEFORMAT </w:instrText>
            </w:r>
            <w:r w:rsidRPr="0087361C">
              <w:rPr>
                <w:sz w:val="22"/>
                <w:szCs w:val="22"/>
              </w:rPr>
            </w:r>
            <w:r w:rsidRPr="0087361C">
              <w:rPr>
                <w:sz w:val="22"/>
                <w:szCs w:val="22"/>
              </w:rPr>
              <w:fldChar w:fldCharType="separate"/>
            </w:r>
            <w:r w:rsidR="004501EF">
              <w:rPr>
                <w:sz w:val="22"/>
                <w:szCs w:val="22"/>
              </w:rPr>
              <w:t>I.1.8.19</w:t>
            </w:r>
            <w:r w:rsidRPr="0087361C">
              <w:rPr>
                <w:sz w:val="22"/>
                <w:szCs w:val="22"/>
              </w:rPr>
              <w:fldChar w:fldCharType="end"/>
            </w:r>
            <w:r w:rsidRPr="0087361C">
              <w:rPr>
                <w:sz w:val="22"/>
                <w:szCs w:val="22"/>
              </w:rPr>
              <w:t xml:space="preserve"> Change history</w:t>
            </w:r>
          </w:p>
        </w:tc>
      </w:tr>
      <w:tr w:rsidR="00BE6092" w:rsidRPr="00110E6A" w14:paraId="4D4350DC" w14:textId="77777777" w:rsidTr="004501EF">
        <w:tc>
          <w:tcPr>
            <w:tcW w:w="419" w:type="pct"/>
            <w:tcBorders>
              <w:top w:val="single" w:sz="4" w:space="0" w:color="7F7F7F"/>
              <w:left w:val="single" w:sz="4" w:space="0" w:color="7F7F7F"/>
              <w:bottom w:val="single" w:sz="4" w:space="0" w:color="7F7F7F"/>
              <w:right w:val="single" w:sz="4" w:space="0" w:color="7F7F7F"/>
            </w:tcBorders>
          </w:tcPr>
          <w:p w14:paraId="27070CDE" w14:textId="547A144E"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002D8A3" w14:textId="1708C7E2" w:rsidR="00C63AEC" w:rsidRPr="0087361C" w:rsidRDefault="00C63AEC" w:rsidP="00C63AEC">
            <w:pPr>
              <w:spacing w:before="0" w:line="276" w:lineRule="auto"/>
              <w:jc w:val="center"/>
              <w:rPr>
                <w:sz w:val="22"/>
                <w:szCs w:val="22"/>
              </w:rPr>
            </w:pPr>
            <w:r w:rsidRPr="0087361C">
              <w:rPr>
                <w:sz w:val="22"/>
                <w:szCs w:val="22"/>
              </w:rPr>
              <w:t>18</w:t>
            </w:r>
          </w:p>
        </w:tc>
        <w:tc>
          <w:tcPr>
            <w:tcW w:w="502" w:type="pct"/>
            <w:tcBorders>
              <w:top w:val="single" w:sz="4" w:space="0" w:color="7F7F7F"/>
              <w:left w:val="single" w:sz="4" w:space="0" w:color="7F7F7F"/>
              <w:bottom w:val="single" w:sz="4" w:space="0" w:color="7F7F7F"/>
              <w:right w:val="single" w:sz="4" w:space="0" w:color="7F7F7F"/>
            </w:tcBorders>
          </w:tcPr>
          <w:p w14:paraId="083D9672" w14:textId="46E8EC17"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2BBDBEDC" w14:textId="55FACDC6" w:rsidR="00C63AEC" w:rsidRPr="0087361C" w:rsidRDefault="00C63AEC" w:rsidP="00C63AEC">
            <w:pPr>
              <w:spacing w:before="0" w:line="276" w:lineRule="auto"/>
              <w:jc w:val="left"/>
              <w:rPr>
                <w:sz w:val="22"/>
                <w:szCs w:val="22"/>
              </w:rPr>
            </w:pPr>
            <w:r w:rsidRPr="0087361C">
              <w:rPr>
                <w:sz w:val="22"/>
                <w:szCs w:val="22"/>
              </w:rPr>
              <w:t>23/08/2019</w:t>
            </w:r>
          </w:p>
        </w:tc>
        <w:tc>
          <w:tcPr>
            <w:tcW w:w="1915" w:type="pct"/>
            <w:tcBorders>
              <w:top w:val="single" w:sz="4" w:space="0" w:color="7F7F7F"/>
              <w:left w:val="single" w:sz="4" w:space="0" w:color="7F7F7F"/>
              <w:bottom w:val="single" w:sz="4" w:space="0" w:color="7F7F7F"/>
              <w:right w:val="single" w:sz="4" w:space="0" w:color="7F7F7F"/>
            </w:tcBorders>
          </w:tcPr>
          <w:p w14:paraId="294FB6A5" w14:textId="11B51639" w:rsidR="00C63AEC" w:rsidRPr="0087361C" w:rsidRDefault="00C63AEC" w:rsidP="00C63AEC">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721E9EAC" w14:textId="6B2254C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BBA184F" w14:textId="1F1A7E54"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39FE5CEB" w14:textId="77777777" w:rsidTr="004501EF">
        <w:tc>
          <w:tcPr>
            <w:tcW w:w="419" w:type="pct"/>
            <w:tcBorders>
              <w:top w:val="single" w:sz="4" w:space="0" w:color="7F7F7F"/>
              <w:left w:val="single" w:sz="4" w:space="0" w:color="7F7F7F"/>
              <w:bottom w:val="single" w:sz="4" w:space="0" w:color="7F7F7F"/>
              <w:right w:val="single" w:sz="4" w:space="0" w:color="7F7F7F"/>
            </w:tcBorders>
          </w:tcPr>
          <w:p w14:paraId="26F5824B" w14:textId="7A92A96F"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68D069C" w14:textId="70B5FC2A" w:rsidR="00C63AEC" w:rsidRPr="0087361C" w:rsidRDefault="00C63AEC" w:rsidP="00C63AEC">
            <w:pPr>
              <w:spacing w:before="0" w:line="276" w:lineRule="auto"/>
              <w:jc w:val="center"/>
              <w:rPr>
                <w:sz w:val="22"/>
                <w:szCs w:val="22"/>
              </w:rPr>
            </w:pPr>
            <w:r w:rsidRPr="0087361C">
              <w:rPr>
                <w:sz w:val="22"/>
                <w:szCs w:val="22"/>
              </w:rPr>
              <w:t>17</w:t>
            </w:r>
          </w:p>
        </w:tc>
        <w:tc>
          <w:tcPr>
            <w:tcW w:w="502" w:type="pct"/>
            <w:tcBorders>
              <w:top w:val="single" w:sz="4" w:space="0" w:color="7F7F7F"/>
              <w:left w:val="single" w:sz="4" w:space="0" w:color="7F7F7F"/>
              <w:bottom w:val="single" w:sz="4" w:space="0" w:color="7F7F7F"/>
              <w:right w:val="single" w:sz="4" w:space="0" w:color="7F7F7F"/>
            </w:tcBorders>
          </w:tcPr>
          <w:p w14:paraId="7B436FED" w14:textId="1097DCA2"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7BE13420" w14:textId="1579A95E" w:rsidR="00C63AEC" w:rsidRPr="0087361C" w:rsidRDefault="00C63AEC" w:rsidP="00C63AEC">
            <w:pPr>
              <w:spacing w:before="0" w:line="276" w:lineRule="auto"/>
              <w:jc w:val="left"/>
              <w:rPr>
                <w:sz w:val="22"/>
                <w:szCs w:val="22"/>
              </w:rPr>
            </w:pPr>
            <w:r w:rsidRPr="0087361C">
              <w:rPr>
                <w:sz w:val="22"/>
                <w:szCs w:val="22"/>
              </w:rPr>
              <w:t>24/07/2019</w:t>
            </w:r>
          </w:p>
        </w:tc>
        <w:tc>
          <w:tcPr>
            <w:tcW w:w="1915" w:type="pct"/>
            <w:tcBorders>
              <w:top w:val="single" w:sz="4" w:space="0" w:color="7F7F7F"/>
              <w:left w:val="single" w:sz="4" w:space="0" w:color="7F7F7F"/>
              <w:bottom w:val="single" w:sz="4" w:space="0" w:color="7F7F7F"/>
              <w:right w:val="single" w:sz="4" w:space="0" w:color="7F7F7F"/>
            </w:tcBorders>
          </w:tcPr>
          <w:p w14:paraId="0999B527" w14:textId="776344CD" w:rsidR="00C63AEC" w:rsidRPr="0087361C" w:rsidRDefault="00C63AEC" w:rsidP="00C63AEC">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Review (SfR) to DG TAXUD and the Forerunners NAs (DE &amp; PL).</w:t>
            </w:r>
          </w:p>
        </w:tc>
        <w:tc>
          <w:tcPr>
            <w:tcW w:w="366" w:type="pct"/>
            <w:tcBorders>
              <w:top w:val="single" w:sz="4" w:space="0" w:color="7F7F7F"/>
              <w:left w:val="single" w:sz="4" w:space="0" w:color="7F7F7F"/>
              <w:bottom w:val="single" w:sz="4" w:space="0" w:color="7F7F7F"/>
              <w:right w:val="single" w:sz="4" w:space="0" w:color="7F7F7F"/>
            </w:tcBorders>
          </w:tcPr>
          <w:p w14:paraId="68C740A7" w14:textId="36535B84"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3F083C4E" w14:textId="36EAB849"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0068F8C2"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01F6F1C" w14:textId="7749A770"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9C30A11" w14:textId="2CF7F29E" w:rsidR="00C63AEC" w:rsidRPr="0087361C" w:rsidRDefault="00C63AEC" w:rsidP="00C63AEC">
            <w:pPr>
              <w:spacing w:before="0" w:line="276" w:lineRule="auto"/>
              <w:jc w:val="center"/>
              <w:rPr>
                <w:sz w:val="22"/>
                <w:szCs w:val="22"/>
              </w:rPr>
            </w:pPr>
            <w:r w:rsidRPr="0087361C">
              <w:rPr>
                <w:sz w:val="22"/>
                <w:szCs w:val="22"/>
              </w:rPr>
              <w:t>17</w:t>
            </w:r>
          </w:p>
        </w:tc>
        <w:tc>
          <w:tcPr>
            <w:tcW w:w="502" w:type="pct"/>
            <w:tcBorders>
              <w:top w:val="single" w:sz="4" w:space="0" w:color="7F7F7F"/>
              <w:left w:val="single" w:sz="4" w:space="0" w:color="7F7F7F"/>
              <w:bottom w:val="single" w:sz="4" w:space="0" w:color="7F7F7F"/>
              <w:right w:val="single" w:sz="4" w:space="0" w:color="7F7F7F"/>
            </w:tcBorders>
          </w:tcPr>
          <w:p w14:paraId="4A661A4C" w14:textId="3F2360FA"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25EEAE0" w14:textId="05EAEDA5" w:rsidR="00C63AEC" w:rsidRPr="0087361C" w:rsidRDefault="00C63AEC" w:rsidP="00C63AEC">
            <w:pPr>
              <w:spacing w:before="0" w:line="276" w:lineRule="auto"/>
              <w:jc w:val="left"/>
              <w:rPr>
                <w:sz w:val="22"/>
                <w:szCs w:val="22"/>
              </w:rPr>
            </w:pPr>
            <w:r w:rsidRPr="0087361C">
              <w:rPr>
                <w:sz w:val="22"/>
                <w:szCs w:val="22"/>
              </w:rPr>
              <w:t>26/06/2019</w:t>
            </w:r>
          </w:p>
        </w:tc>
        <w:tc>
          <w:tcPr>
            <w:tcW w:w="1915" w:type="pct"/>
            <w:tcBorders>
              <w:top w:val="single" w:sz="4" w:space="0" w:color="7F7F7F"/>
              <w:left w:val="single" w:sz="4" w:space="0" w:color="7F7F7F"/>
              <w:bottom w:val="single" w:sz="4" w:space="0" w:color="7F7F7F"/>
              <w:right w:val="single" w:sz="4" w:space="0" w:color="7F7F7F"/>
            </w:tcBorders>
          </w:tcPr>
          <w:p w14:paraId="0E653BFD" w14:textId="20AB91CF" w:rsidR="00C63AEC" w:rsidRPr="0087361C" w:rsidRDefault="00C63AEC" w:rsidP="00C63AEC">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5CBB1D9F" w14:textId="710574E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16C3CE6" w14:textId="7961F543"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79A7BCA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663B959" w14:textId="012376EC"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21F40C34" w14:textId="4B4C3EE5" w:rsidR="00C63AEC" w:rsidRPr="0087361C" w:rsidRDefault="00C63AEC" w:rsidP="00C63AEC">
            <w:pPr>
              <w:spacing w:before="0" w:line="276" w:lineRule="auto"/>
              <w:jc w:val="center"/>
              <w:rPr>
                <w:sz w:val="22"/>
                <w:szCs w:val="22"/>
              </w:rPr>
            </w:pPr>
            <w:r w:rsidRPr="0087361C">
              <w:rPr>
                <w:sz w:val="22"/>
                <w:szCs w:val="22"/>
              </w:rPr>
              <w:t>16</w:t>
            </w:r>
          </w:p>
        </w:tc>
        <w:tc>
          <w:tcPr>
            <w:tcW w:w="502" w:type="pct"/>
            <w:tcBorders>
              <w:top w:val="single" w:sz="4" w:space="0" w:color="7F7F7F"/>
              <w:left w:val="single" w:sz="4" w:space="0" w:color="7F7F7F"/>
              <w:bottom w:val="single" w:sz="4" w:space="0" w:color="7F7F7F"/>
              <w:right w:val="single" w:sz="4" w:space="0" w:color="7F7F7F"/>
            </w:tcBorders>
          </w:tcPr>
          <w:p w14:paraId="2A84ED40" w14:textId="4715BC7F"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7183EA3E" w14:textId="732F300E" w:rsidR="00C63AEC" w:rsidRPr="0087361C" w:rsidRDefault="00C63AEC" w:rsidP="00C63AEC">
            <w:pPr>
              <w:spacing w:before="0" w:line="276" w:lineRule="auto"/>
              <w:jc w:val="left"/>
              <w:rPr>
                <w:sz w:val="22"/>
                <w:szCs w:val="22"/>
              </w:rPr>
            </w:pPr>
            <w:r w:rsidRPr="0087361C">
              <w:rPr>
                <w:sz w:val="22"/>
                <w:szCs w:val="22"/>
              </w:rPr>
              <w:t>04/04/2019</w:t>
            </w:r>
          </w:p>
        </w:tc>
        <w:tc>
          <w:tcPr>
            <w:tcW w:w="1915" w:type="pct"/>
            <w:tcBorders>
              <w:top w:val="single" w:sz="4" w:space="0" w:color="7F7F7F"/>
              <w:left w:val="single" w:sz="4" w:space="0" w:color="7F7F7F"/>
              <w:bottom w:val="single" w:sz="4" w:space="0" w:color="7F7F7F"/>
              <w:right w:val="single" w:sz="4" w:space="0" w:color="7F7F7F"/>
            </w:tcBorders>
          </w:tcPr>
          <w:p w14:paraId="6CBE43BB" w14:textId="1AB18E06" w:rsidR="00C63AEC" w:rsidRPr="0087361C" w:rsidRDefault="00C63AEC" w:rsidP="00C63AEC">
            <w:pPr>
              <w:tabs>
                <w:tab w:val="left" w:pos="567"/>
                <w:tab w:val="left" w:pos="1134"/>
                <w:tab w:val="left" w:pos="1701"/>
              </w:tabs>
              <w:spacing w:before="0" w:after="40"/>
              <w:jc w:val="left"/>
              <w:rPr>
                <w:sz w:val="22"/>
                <w:szCs w:val="22"/>
                <w:lang w:eastAsia="en-GB"/>
              </w:rPr>
            </w:pPr>
            <w:r w:rsidRPr="0087361C">
              <w:rPr>
                <w:sz w:val="22"/>
                <w:szCs w:val="22"/>
                <w:lang w:eastAsia="en-GB"/>
              </w:rPr>
              <w:t>Implementing comments raised by DG TAXUD and the Forerunners NAs (DE &amp; PL). SfA, for Review only, to DG TAXUD.</w:t>
            </w:r>
          </w:p>
        </w:tc>
        <w:tc>
          <w:tcPr>
            <w:tcW w:w="366" w:type="pct"/>
            <w:tcBorders>
              <w:top w:val="single" w:sz="4" w:space="0" w:color="7F7F7F"/>
              <w:left w:val="single" w:sz="4" w:space="0" w:color="7F7F7F"/>
              <w:bottom w:val="single" w:sz="4" w:space="0" w:color="7F7F7F"/>
              <w:right w:val="single" w:sz="4" w:space="0" w:color="7F7F7F"/>
            </w:tcBorders>
          </w:tcPr>
          <w:p w14:paraId="5A395CD6" w14:textId="28A23CD8"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5AB59FA" w14:textId="7304FAF0"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72DB3795"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F2430AB" w14:textId="3D14C4A0" w:rsidR="00C63AEC" w:rsidRPr="0087361C" w:rsidRDefault="00C63AEC" w:rsidP="00C63AEC">
            <w:pPr>
              <w:spacing w:before="0" w:line="276" w:lineRule="auto"/>
              <w:jc w:val="center"/>
              <w:rPr>
                <w:sz w:val="22"/>
                <w:szCs w:val="22"/>
              </w:rPr>
            </w:pPr>
            <w:r w:rsidRPr="0087361C">
              <w:rPr>
                <w:sz w:val="22"/>
                <w:szCs w:val="22"/>
              </w:rPr>
              <w:lastRenderedPageBreak/>
              <w:t>Ν/Α</w:t>
            </w:r>
          </w:p>
        </w:tc>
        <w:tc>
          <w:tcPr>
            <w:tcW w:w="481" w:type="pct"/>
            <w:tcBorders>
              <w:top w:val="single" w:sz="4" w:space="0" w:color="7F7F7F"/>
              <w:left w:val="single" w:sz="4" w:space="0" w:color="7F7F7F"/>
              <w:bottom w:val="single" w:sz="4" w:space="0" w:color="7F7F7F"/>
              <w:right w:val="single" w:sz="4" w:space="0" w:color="7F7F7F"/>
            </w:tcBorders>
          </w:tcPr>
          <w:p w14:paraId="1BBA686E" w14:textId="27ED1DCB" w:rsidR="00C63AEC" w:rsidRPr="0087361C" w:rsidRDefault="00C63AEC" w:rsidP="00C63AEC">
            <w:pPr>
              <w:spacing w:before="0" w:line="276" w:lineRule="auto"/>
              <w:jc w:val="center"/>
              <w:rPr>
                <w:sz w:val="22"/>
                <w:szCs w:val="22"/>
              </w:rPr>
            </w:pPr>
            <w:r w:rsidRPr="0087361C">
              <w:rPr>
                <w:sz w:val="22"/>
                <w:szCs w:val="22"/>
              </w:rPr>
              <w:t>16</w:t>
            </w:r>
          </w:p>
        </w:tc>
        <w:tc>
          <w:tcPr>
            <w:tcW w:w="502" w:type="pct"/>
            <w:tcBorders>
              <w:top w:val="single" w:sz="4" w:space="0" w:color="7F7F7F"/>
              <w:left w:val="single" w:sz="4" w:space="0" w:color="7F7F7F"/>
              <w:bottom w:val="single" w:sz="4" w:space="0" w:color="7F7F7F"/>
              <w:right w:val="single" w:sz="4" w:space="0" w:color="7F7F7F"/>
            </w:tcBorders>
          </w:tcPr>
          <w:p w14:paraId="59450273" w14:textId="4E9CBD6D"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45ECBC68" w14:textId="7AB324B5" w:rsidR="00C63AEC" w:rsidRPr="0087361C" w:rsidRDefault="00C63AEC" w:rsidP="00C63AEC">
            <w:pPr>
              <w:spacing w:before="0" w:line="276" w:lineRule="auto"/>
              <w:jc w:val="left"/>
              <w:rPr>
                <w:sz w:val="22"/>
                <w:szCs w:val="22"/>
              </w:rPr>
            </w:pPr>
            <w:r w:rsidRPr="0087361C">
              <w:rPr>
                <w:sz w:val="22"/>
                <w:szCs w:val="22"/>
              </w:rPr>
              <w:t>20/12/2018</w:t>
            </w:r>
          </w:p>
        </w:tc>
        <w:tc>
          <w:tcPr>
            <w:tcW w:w="1915" w:type="pct"/>
            <w:tcBorders>
              <w:top w:val="single" w:sz="4" w:space="0" w:color="7F7F7F"/>
              <w:left w:val="single" w:sz="4" w:space="0" w:color="7F7F7F"/>
              <w:bottom w:val="single" w:sz="4" w:space="0" w:color="7F7F7F"/>
              <w:right w:val="single" w:sz="4" w:space="0" w:color="7F7F7F"/>
            </w:tcBorders>
          </w:tcPr>
          <w:p w14:paraId="2604AD89" w14:textId="051B4D9C" w:rsidR="00C63AEC" w:rsidRPr="0087361C" w:rsidRDefault="00C63AEC" w:rsidP="00C63AEC">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1C822CC0" w14:textId="037D0ECD"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8FB7C45" w14:textId="6FAD79A1"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110E6A" w14:paraId="1AD1F08E" w14:textId="77777777" w:rsidTr="004501EF">
        <w:tc>
          <w:tcPr>
            <w:tcW w:w="419" w:type="pct"/>
            <w:tcBorders>
              <w:top w:val="single" w:sz="4" w:space="0" w:color="7F7F7F"/>
              <w:left w:val="single" w:sz="4" w:space="0" w:color="7F7F7F"/>
              <w:bottom w:val="single" w:sz="4" w:space="0" w:color="7F7F7F"/>
              <w:right w:val="single" w:sz="4" w:space="0" w:color="7F7F7F"/>
            </w:tcBorders>
          </w:tcPr>
          <w:p w14:paraId="1E2E7C9D" w14:textId="72C438F9"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58C0C74" w14:textId="6E1BDFC7" w:rsidR="00C63AEC" w:rsidRPr="0087361C" w:rsidRDefault="00C63AEC" w:rsidP="00C63AEC">
            <w:pPr>
              <w:spacing w:before="0" w:line="276" w:lineRule="auto"/>
              <w:jc w:val="center"/>
              <w:rPr>
                <w:sz w:val="22"/>
                <w:szCs w:val="22"/>
              </w:rPr>
            </w:pPr>
            <w:r w:rsidRPr="0087361C">
              <w:rPr>
                <w:sz w:val="22"/>
                <w:szCs w:val="22"/>
              </w:rPr>
              <w:t>15</w:t>
            </w:r>
          </w:p>
        </w:tc>
        <w:tc>
          <w:tcPr>
            <w:tcW w:w="502" w:type="pct"/>
            <w:tcBorders>
              <w:top w:val="single" w:sz="4" w:space="0" w:color="7F7F7F"/>
              <w:left w:val="single" w:sz="4" w:space="0" w:color="7F7F7F"/>
              <w:bottom w:val="single" w:sz="4" w:space="0" w:color="7F7F7F"/>
              <w:right w:val="single" w:sz="4" w:space="0" w:color="7F7F7F"/>
            </w:tcBorders>
          </w:tcPr>
          <w:p w14:paraId="58C692CF" w14:textId="3E64C5B0"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55397154" w14:textId="21C832CB" w:rsidR="00C63AEC" w:rsidRPr="0087361C" w:rsidRDefault="00C63AEC" w:rsidP="00C63AEC">
            <w:pPr>
              <w:spacing w:before="0" w:line="276" w:lineRule="auto"/>
              <w:jc w:val="left"/>
              <w:rPr>
                <w:sz w:val="22"/>
                <w:szCs w:val="22"/>
              </w:rPr>
            </w:pPr>
            <w:r w:rsidRPr="0087361C">
              <w:rPr>
                <w:sz w:val="22"/>
                <w:szCs w:val="22"/>
              </w:rPr>
              <w:t>03/10/2018</w:t>
            </w:r>
          </w:p>
        </w:tc>
        <w:tc>
          <w:tcPr>
            <w:tcW w:w="1915" w:type="pct"/>
            <w:tcBorders>
              <w:top w:val="single" w:sz="4" w:space="0" w:color="7F7F7F"/>
              <w:left w:val="single" w:sz="4" w:space="0" w:color="7F7F7F"/>
              <w:bottom w:val="single" w:sz="4" w:space="0" w:color="7F7F7F"/>
              <w:right w:val="single" w:sz="4" w:space="0" w:color="7F7F7F"/>
            </w:tcBorders>
          </w:tcPr>
          <w:p w14:paraId="17BD8CF1" w14:textId="18515644" w:rsidR="00C63AEC" w:rsidRPr="0087361C" w:rsidRDefault="00C63AEC" w:rsidP="00C63AEC">
            <w:pPr>
              <w:tabs>
                <w:tab w:val="left" w:pos="567"/>
                <w:tab w:val="left" w:pos="1134"/>
                <w:tab w:val="left" w:pos="1701"/>
              </w:tabs>
              <w:spacing w:before="0" w:after="40"/>
              <w:jc w:val="left"/>
              <w:rPr>
                <w:sz w:val="22"/>
                <w:szCs w:val="24"/>
                <w:lang w:eastAsia="en-GB"/>
              </w:rPr>
            </w:pPr>
            <w:r w:rsidRPr="0087361C">
              <w:rPr>
                <w:sz w:val="22"/>
                <w:szCs w:val="24"/>
                <w:lang w:eastAsia="en-GB"/>
              </w:rPr>
              <w:t>Implementing QTM291. Submitted for Review (SfR) to DG TAXUD and to the Forerunners NAs (DE &amp; PL).</w:t>
            </w:r>
          </w:p>
        </w:tc>
        <w:tc>
          <w:tcPr>
            <w:tcW w:w="366" w:type="pct"/>
            <w:tcBorders>
              <w:top w:val="single" w:sz="4" w:space="0" w:color="7F7F7F"/>
              <w:left w:val="single" w:sz="4" w:space="0" w:color="7F7F7F"/>
              <w:bottom w:val="single" w:sz="4" w:space="0" w:color="7F7F7F"/>
              <w:right w:val="single" w:sz="4" w:space="0" w:color="7F7F7F"/>
            </w:tcBorders>
          </w:tcPr>
          <w:p w14:paraId="5DD4C2D4" w14:textId="036721E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6433195" w14:textId="46B37CEC" w:rsidR="00C63AEC" w:rsidRPr="0087361C" w:rsidRDefault="00C63AEC" w:rsidP="00C63AEC">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_Ref529371807 \r \h </w:instrText>
            </w:r>
            <w:r>
              <w:rPr>
                <w:sz w:val="22"/>
                <w:szCs w:val="22"/>
              </w:rPr>
              <w:instrText xml:space="preserve"> \* MERGEFORMAT </w:instrText>
            </w:r>
            <w:r w:rsidRPr="0087361C">
              <w:rPr>
                <w:sz w:val="22"/>
                <w:szCs w:val="22"/>
              </w:rPr>
            </w:r>
            <w:r w:rsidRPr="0087361C">
              <w:rPr>
                <w:sz w:val="22"/>
                <w:szCs w:val="22"/>
              </w:rPr>
              <w:fldChar w:fldCharType="separate"/>
            </w:r>
            <w:r w:rsidR="004501EF">
              <w:rPr>
                <w:sz w:val="22"/>
                <w:szCs w:val="22"/>
              </w:rPr>
              <w:t>I.1.8.13</w:t>
            </w:r>
            <w:r w:rsidRPr="0087361C">
              <w:rPr>
                <w:sz w:val="22"/>
                <w:szCs w:val="22"/>
              </w:rPr>
              <w:fldChar w:fldCharType="end"/>
            </w:r>
            <w:r w:rsidRPr="0087361C">
              <w:rPr>
                <w:sz w:val="22"/>
                <w:szCs w:val="22"/>
              </w:rPr>
              <w:t xml:space="preserve"> Change history</w:t>
            </w:r>
          </w:p>
        </w:tc>
      </w:tr>
      <w:tr w:rsidR="00BE6092" w:rsidRPr="00110E6A" w14:paraId="043843E4"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097D1B0" w14:textId="323FD4FA"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D225328" w14:textId="3B00B619" w:rsidR="00C63AEC" w:rsidRPr="0087361C" w:rsidRDefault="00C63AEC" w:rsidP="00C63AEC">
            <w:pPr>
              <w:spacing w:before="0" w:line="276" w:lineRule="auto"/>
              <w:jc w:val="center"/>
              <w:rPr>
                <w:sz w:val="22"/>
                <w:szCs w:val="22"/>
              </w:rPr>
            </w:pPr>
            <w:r w:rsidRPr="0087361C">
              <w:rPr>
                <w:sz w:val="22"/>
                <w:szCs w:val="22"/>
              </w:rPr>
              <w:t>15</w:t>
            </w:r>
          </w:p>
        </w:tc>
        <w:tc>
          <w:tcPr>
            <w:tcW w:w="502" w:type="pct"/>
            <w:tcBorders>
              <w:top w:val="single" w:sz="4" w:space="0" w:color="7F7F7F"/>
              <w:left w:val="single" w:sz="4" w:space="0" w:color="7F7F7F"/>
              <w:bottom w:val="single" w:sz="4" w:space="0" w:color="7F7F7F"/>
              <w:right w:val="single" w:sz="4" w:space="0" w:color="7F7F7F"/>
            </w:tcBorders>
          </w:tcPr>
          <w:p w14:paraId="68DCF3D4" w14:textId="2556A9A9"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5D54FF3" w14:textId="44F9370E" w:rsidR="00C63AEC" w:rsidRPr="0087361C" w:rsidRDefault="00C63AEC" w:rsidP="00C63AEC">
            <w:pPr>
              <w:spacing w:before="0" w:line="276" w:lineRule="auto"/>
              <w:jc w:val="left"/>
              <w:rPr>
                <w:sz w:val="22"/>
                <w:szCs w:val="22"/>
              </w:rPr>
            </w:pPr>
            <w:r w:rsidRPr="0087361C">
              <w:rPr>
                <w:sz w:val="22"/>
                <w:szCs w:val="22"/>
              </w:rPr>
              <w:t>16/03/2017</w:t>
            </w:r>
          </w:p>
        </w:tc>
        <w:tc>
          <w:tcPr>
            <w:tcW w:w="1915" w:type="pct"/>
            <w:tcBorders>
              <w:top w:val="single" w:sz="4" w:space="0" w:color="7F7F7F"/>
              <w:left w:val="single" w:sz="4" w:space="0" w:color="7F7F7F"/>
              <w:bottom w:val="single" w:sz="4" w:space="0" w:color="7F7F7F"/>
              <w:right w:val="single" w:sz="4" w:space="0" w:color="7F7F7F"/>
            </w:tcBorders>
          </w:tcPr>
          <w:p w14:paraId="6368C3A4" w14:textId="27C1E024" w:rsidR="00C63AEC" w:rsidRPr="0087361C" w:rsidRDefault="00C63AEC" w:rsidP="00C63AEC">
            <w:pPr>
              <w:tabs>
                <w:tab w:val="left" w:pos="567"/>
                <w:tab w:val="left" w:pos="1134"/>
                <w:tab w:val="left" w:pos="1701"/>
              </w:tabs>
              <w:spacing w:before="0" w:after="40"/>
              <w:jc w:val="left"/>
              <w:rPr>
                <w:sz w:val="22"/>
                <w:szCs w:val="24"/>
                <w:lang w:eastAsia="en-GB"/>
              </w:rPr>
            </w:pPr>
            <w:r w:rsidRPr="0087361C">
              <w:rPr>
                <w:sz w:val="22"/>
                <w:szCs w:val="24"/>
                <w:lang w:eastAsia="en-GB"/>
              </w:rPr>
              <w:t>Implementing DG TAXUD and NPM review comments. 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4526446B" w14:textId="53C08691"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81B8E8A" w14:textId="1BF73914" w:rsidR="00C63AEC" w:rsidRPr="0087361C" w:rsidRDefault="00C63AEC" w:rsidP="00C63AEC">
            <w:pPr>
              <w:spacing w:before="0" w:line="276" w:lineRule="auto"/>
              <w:jc w:val="left"/>
              <w:rPr>
                <w:sz w:val="22"/>
                <w:szCs w:val="22"/>
              </w:rPr>
            </w:pPr>
            <w:r w:rsidRPr="0087361C">
              <w:rPr>
                <w:sz w:val="22"/>
                <w:szCs w:val="22"/>
              </w:rPr>
              <w:t>As required</w:t>
            </w:r>
          </w:p>
        </w:tc>
      </w:tr>
      <w:tr w:rsidR="00BE6092" w:rsidRPr="008B176A" w14:paraId="248C2CC4"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3331B59" w14:textId="2FAA5A36"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2E21554E" w14:textId="08B7844D" w:rsidR="00C63AEC" w:rsidRPr="0087361C" w:rsidRDefault="00C63AEC" w:rsidP="00C63AEC">
            <w:pPr>
              <w:spacing w:before="0" w:line="276" w:lineRule="auto"/>
              <w:jc w:val="center"/>
              <w:rPr>
                <w:sz w:val="22"/>
                <w:szCs w:val="22"/>
              </w:rPr>
            </w:pPr>
            <w:r w:rsidRPr="0087361C">
              <w:rPr>
                <w:sz w:val="22"/>
                <w:szCs w:val="22"/>
              </w:rPr>
              <w:t>14</w:t>
            </w:r>
          </w:p>
        </w:tc>
        <w:tc>
          <w:tcPr>
            <w:tcW w:w="502" w:type="pct"/>
            <w:tcBorders>
              <w:top w:val="single" w:sz="4" w:space="0" w:color="7F7F7F"/>
              <w:left w:val="single" w:sz="4" w:space="0" w:color="7F7F7F"/>
              <w:bottom w:val="single" w:sz="4" w:space="0" w:color="7F7F7F"/>
              <w:right w:val="single" w:sz="4" w:space="0" w:color="7F7F7F"/>
            </w:tcBorders>
          </w:tcPr>
          <w:p w14:paraId="4FD24E67" w14:textId="035B3187" w:rsidR="00C63AEC" w:rsidRPr="0087361C" w:rsidRDefault="00C63AEC" w:rsidP="00C63AEC">
            <w:pPr>
              <w:spacing w:before="0" w:line="276" w:lineRule="auto"/>
              <w:jc w:val="center"/>
              <w:rPr>
                <w:sz w:val="22"/>
                <w:szCs w:val="22"/>
              </w:rPr>
            </w:pPr>
            <w:r w:rsidRPr="0087361C">
              <w:rPr>
                <w:sz w:val="22"/>
                <w:szCs w:val="22"/>
              </w:rPr>
              <w:t>20</w:t>
            </w:r>
          </w:p>
        </w:tc>
        <w:tc>
          <w:tcPr>
            <w:tcW w:w="682" w:type="pct"/>
            <w:tcBorders>
              <w:top w:val="single" w:sz="4" w:space="0" w:color="7F7F7F"/>
              <w:left w:val="single" w:sz="4" w:space="0" w:color="7F7F7F"/>
              <w:bottom w:val="single" w:sz="4" w:space="0" w:color="7F7F7F"/>
              <w:right w:val="single" w:sz="4" w:space="0" w:color="7F7F7F"/>
            </w:tcBorders>
          </w:tcPr>
          <w:p w14:paraId="4A35ED13" w14:textId="3BCB2DB1" w:rsidR="00C63AEC" w:rsidRPr="0087361C" w:rsidRDefault="00C63AEC" w:rsidP="00C63AEC">
            <w:pPr>
              <w:spacing w:before="0" w:line="276" w:lineRule="auto"/>
              <w:jc w:val="left"/>
              <w:rPr>
                <w:sz w:val="22"/>
                <w:szCs w:val="22"/>
              </w:rPr>
            </w:pPr>
            <w:r w:rsidRPr="0087361C">
              <w:rPr>
                <w:sz w:val="22"/>
                <w:szCs w:val="22"/>
              </w:rPr>
              <w:t>09/02/2017</w:t>
            </w:r>
          </w:p>
        </w:tc>
        <w:tc>
          <w:tcPr>
            <w:tcW w:w="1915" w:type="pct"/>
            <w:tcBorders>
              <w:top w:val="single" w:sz="4" w:space="0" w:color="7F7F7F"/>
              <w:left w:val="single" w:sz="4" w:space="0" w:color="7F7F7F"/>
              <w:bottom w:val="single" w:sz="4" w:space="0" w:color="7F7F7F"/>
              <w:right w:val="single" w:sz="4" w:space="0" w:color="7F7F7F"/>
            </w:tcBorders>
          </w:tcPr>
          <w:p w14:paraId="7CA4BA56" w14:textId="281AE66D" w:rsidR="00C63AEC" w:rsidRPr="0087361C" w:rsidRDefault="00C63AEC" w:rsidP="00C63AEC">
            <w:pPr>
              <w:autoSpaceDE w:val="0"/>
              <w:autoSpaceDN w:val="0"/>
              <w:spacing w:before="0" w:after="120" w:line="264" w:lineRule="auto"/>
              <w:jc w:val="left"/>
              <w:rPr>
                <w:sz w:val="22"/>
                <w:szCs w:val="22"/>
                <w:lang w:eastAsia="en-GB"/>
              </w:rPr>
            </w:pPr>
            <w:r w:rsidRPr="0087361C">
              <w:rPr>
                <w:sz w:val="22"/>
                <w:szCs w:val="22"/>
                <w:lang w:eastAsia="en-GB"/>
              </w:rPr>
              <w:t>Implementing QTM142 (RFC-List.29 Movements System RFC#388) and RTC-19999 (RFC related to CS</w:t>
            </w:r>
            <w:r>
              <w:rPr>
                <w:sz w:val="22"/>
                <w:szCs w:val="22"/>
                <w:lang w:eastAsia="en-GB"/>
              </w:rPr>
              <w:t>/</w:t>
            </w:r>
            <w:r w:rsidRPr="0087361C">
              <w:rPr>
                <w:sz w:val="22"/>
                <w:szCs w:val="22"/>
                <w:lang w:eastAsia="en-GB"/>
              </w:rPr>
              <w:t xml:space="preserve">RD2). </w:t>
            </w:r>
          </w:p>
          <w:p w14:paraId="11D4C24E" w14:textId="1D05BF75" w:rsidR="00C63AEC" w:rsidRPr="0087361C" w:rsidRDefault="00C63AEC" w:rsidP="00C63AEC">
            <w:pPr>
              <w:tabs>
                <w:tab w:val="left" w:pos="567"/>
                <w:tab w:val="left" w:pos="1134"/>
                <w:tab w:val="left" w:pos="1701"/>
              </w:tabs>
              <w:spacing w:before="0" w:after="40"/>
              <w:jc w:val="left"/>
              <w:rPr>
                <w:sz w:val="22"/>
                <w:szCs w:val="24"/>
                <w:lang w:eastAsia="en-GB"/>
              </w:rPr>
            </w:pPr>
            <w:r w:rsidRPr="0087361C">
              <w:rPr>
                <w:sz w:val="22"/>
                <w:szCs w:val="22"/>
                <w:lang w:eastAsia="en-GB"/>
              </w:rPr>
              <w:t xml:space="preserve">Submitted for Review (SfR) to DG TAXUD. Also, for review by National Administrations. </w:t>
            </w:r>
          </w:p>
        </w:tc>
        <w:tc>
          <w:tcPr>
            <w:tcW w:w="366" w:type="pct"/>
            <w:tcBorders>
              <w:top w:val="single" w:sz="4" w:space="0" w:color="7F7F7F"/>
              <w:left w:val="single" w:sz="4" w:space="0" w:color="7F7F7F"/>
              <w:bottom w:val="single" w:sz="4" w:space="0" w:color="7F7F7F"/>
              <w:right w:val="single" w:sz="4" w:space="0" w:color="7F7F7F"/>
            </w:tcBorders>
          </w:tcPr>
          <w:p w14:paraId="2A2ED9FE" w14:textId="0A1C1C8B"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37FBC49" w14:textId="77777777" w:rsidR="00C63AEC" w:rsidRPr="004115C3" w:rsidRDefault="00C63AEC" w:rsidP="00C63AEC">
            <w:pPr>
              <w:tabs>
                <w:tab w:val="left" w:pos="567"/>
                <w:tab w:val="left" w:pos="1134"/>
                <w:tab w:val="left" w:pos="1701"/>
              </w:tabs>
              <w:spacing w:before="0"/>
              <w:jc w:val="left"/>
              <w:rPr>
                <w:sz w:val="22"/>
                <w:szCs w:val="22"/>
                <w:lang w:val="fr-BE"/>
              </w:rPr>
            </w:pPr>
            <w:r w:rsidRPr="004115C3">
              <w:rPr>
                <w:sz w:val="22"/>
                <w:szCs w:val="22"/>
                <w:lang w:val="fr-BE"/>
              </w:rPr>
              <w:t>Sections:</w:t>
            </w:r>
          </w:p>
          <w:p w14:paraId="626DACD4" w14:textId="7D5C505B" w:rsidR="00C63AEC" w:rsidRPr="004115C3" w:rsidRDefault="00C63AEC" w:rsidP="00C63AEC">
            <w:pPr>
              <w:spacing w:before="0" w:line="276" w:lineRule="auto"/>
              <w:jc w:val="left"/>
              <w:rPr>
                <w:sz w:val="22"/>
                <w:szCs w:val="22"/>
                <w:lang w:val="fr-BE"/>
              </w:rPr>
            </w:pPr>
            <w:r w:rsidRPr="0087361C">
              <w:rPr>
                <w:sz w:val="22"/>
                <w:szCs w:val="22"/>
              </w:rPr>
              <w:fldChar w:fldCharType="begin"/>
            </w:r>
            <w:r w:rsidRPr="004115C3">
              <w:rPr>
                <w:sz w:val="22"/>
                <w:szCs w:val="22"/>
                <w:lang w:val="fr-BE"/>
              </w:rPr>
              <w:instrText xml:space="preserve"> REF _Ref477356164 \n \h  \* MERGEFORMAT </w:instrText>
            </w:r>
            <w:r w:rsidRPr="0087361C">
              <w:rPr>
                <w:sz w:val="22"/>
                <w:szCs w:val="22"/>
              </w:rPr>
            </w:r>
            <w:r w:rsidRPr="0087361C">
              <w:rPr>
                <w:sz w:val="22"/>
                <w:szCs w:val="22"/>
              </w:rPr>
              <w:fldChar w:fldCharType="separate"/>
            </w:r>
            <w:r w:rsidR="004501EF">
              <w:rPr>
                <w:sz w:val="22"/>
                <w:szCs w:val="22"/>
                <w:lang w:val="fr-BE"/>
              </w:rPr>
              <w:t>I.1.8.12</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_Ref477356172 \n \h  \* MERGEFORMAT </w:instrText>
            </w:r>
            <w:r w:rsidRPr="0087361C">
              <w:rPr>
                <w:sz w:val="22"/>
                <w:szCs w:val="22"/>
              </w:rPr>
            </w:r>
            <w:r w:rsidRPr="0087361C">
              <w:rPr>
                <w:sz w:val="22"/>
                <w:szCs w:val="22"/>
              </w:rPr>
              <w:fldChar w:fldCharType="separate"/>
            </w:r>
            <w:r w:rsidR="004501EF">
              <w:rPr>
                <w:sz w:val="22"/>
                <w:szCs w:val="22"/>
                <w:lang w:val="fr-BE"/>
              </w:rPr>
              <w:t>I.3.1</w:t>
            </w:r>
            <w:r w:rsidRPr="0087361C">
              <w:rPr>
                <w:sz w:val="22"/>
                <w:szCs w:val="22"/>
              </w:rPr>
              <w:fldChar w:fldCharType="end"/>
            </w:r>
            <w:r w:rsidRPr="004115C3">
              <w:rPr>
                <w:sz w:val="22"/>
                <w:szCs w:val="22"/>
                <w:lang w:val="fr-BE"/>
              </w:rPr>
              <w:t>,</w:t>
            </w:r>
            <w:r w:rsidRPr="0087361C">
              <w:rPr>
                <w:sz w:val="22"/>
                <w:szCs w:val="22"/>
              </w:rPr>
              <w:fldChar w:fldCharType="begin"/>
            </w:r>
            <w:r w:rsidRPr="004115C3">
              <w:rPr>
                <w:sz w:val="22"/>
                <w:szCs w:val="22"/>
                <w:lang w:val="fr-BE"/>
              </w:rPr>
              <w:instrText xml:space="preserve"> REF _Ref46398741 \r \h  \* MERGEFORMAT </w:instrText>
            </w:r>
            <w:r w:rsidRPr="0087361C">
              <w:rPr>
                <w:sz w:val="22"/>
                <w:szCs w:val="22"/>
              </w:rPr>
            </w:r>
            <w:r w:rsidRPr="0087361C">
              <w:rPr>
                <w:sz w:val="22"/>
                <w:szCs w:val="22"/>
              </w:rPr>
              <w:fldChar w:fldCharType="separate"/>
            </w:r>
            <w:r w:rsidR="004501EF">
              <w:rPr>
                <w:sz w:val="22"/>
                <w:szCs w:val="22"/>
                <w:lang w:val="fr-BE"/>
              </w:rPr>
              <w:t>I.3.2</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_Ref46398827 \r \h  \* MERGEFORMAT </w:instrText>
            </w:r>
            <w:r w:rsidRPr="0087361C">
              <w:rPr>
                <w:sz w:val="22"/>
                <w:szCs w:val="22"/>
              </w:rPr>
            </w:r>
            <w:r w:rsidRPr="0087361C">
              <w:rPr>
                <w:sz w:val="22"/>
                <w:szCs w:val="22"/>
              </w:rPr>
              <w:fldChar w:fldCharType="separate"/>
            </w:r>
            <w:r w:rsidR="004501EF">
              <w:rPr>
                <w:sz w:val="22"/>
                <w:szCs w:val="22"/>
                <w:lang w:val="fr-BE"/>
              </w:rPr>
              <w:t>II.3</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_Ref477356419 \n \h  \* MERGEFORMAT </w:instrText>
            </w:r>
            <w:r w:rsidRPr="0087361C">
              <w:rPr>
                <w:sz w:val="22"/>
                <w:szCs w:val="22"/>
              </w:rPr>
            </w:r>
            <w:r w:rsidRPr="0087361C">
              <w:rPr>
                <w:sz w:val="22"/>
                <w:szCs w:val="22"/>
              </w:rPr>
              <w:fldChar w:fldCharType="separate"/>
            </w:r>
            <w:r w:rsidR="004501EF">
              <w:rPr>
                <w:sz w:val="22"/>
                <w:szCs w:val="22"/>
                <w:lang w:val="fr-BE"/>
              </w:rPr>
              <w:t>II.4</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_Ref477356428 \n \h  \* MERGEFORMAT </w:instrText>
            </w:r>
            <w:r w:rsidRPr="0087361C">
              <w:rPr>
                <w:sz w:val="22"/>
                <w:szCs w:val="22"/>
              </w:rPr>
            </w:r>
            <w:r w:rsidRPr="0087361C">
              <w:rPr>
                <w:sz w:val="22"/>
                <w:szCs w:val="22"/>
              </w:rPr>
              <w:fldChar w:fldCharType="separate"/>
            </w:r>
            <w:r w:rsidR="004501EF">
              <w:rPr>
                <w:sz w:val="22"/>
                <w:szCs w:val="22"/>
                <w:lang w:val="fr-BE"/>
              </w:rPr>
              <w:t>IV.1.3</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_Ref477356430 \n \h  \* MERGEFORMAT </w:instrText>
            </w:r>
            <w:r w:rsidRPr="0087361C">
              <w:rPr>
                <w:sz w:val="22"/>
                <w:szCs w:val="22"/>
              </w:rPr>
            </w:r>
            <w:r w:rsidRPr="0087361C">
              <w:rPr>
                <w:sz w:val="22"/>
                <w:szCs w:val="22"/>
              </w:rPr>
              <w:fldChar w:fldCharType="separate"/>
            </w:r>
            <w:r w:rsidR="004501EF">
              <w:rPr>
                <w:sz w:val="22"/>
                <w:szCs w:val="22"/>
                <w:lang w:val="fr-BE"/>
              </w:rPr>
              <w:t>IV.2</w:t>
            </w:r>
            <w:r w:rsidRPr="0087361C">
              <w:rPr>
                <w:sz w:val="22"/>
                <w:szCs w:val="22"/>
              </w:rPr>
              <w:fldChar w:fldCharType="end"/>
            </w:r>
          </w:p>
        </w:tc>
      </w:tr>
      <w:tr w:rsidR="00BE6092" w:rsidRPr="00110E6A" w14:paraId="31307632" w14:textId="77777777" w:rsidTr="004501EF">
        <w:tc>
          <w:tcPr>
            <w:tcW w:w="419" w:type="pct"/>
            <w:tcBorders>
              <w:top w:val="single" w:sz="4" w:space="0" w:color="7F7F7F"/>
              <w:left w:val="single" w:sz="4" w:space="0" w:color="7F7F7F"/>
              <w:bottom w:val="single" w:sz="4" w:space="0" w:color="7F7F7F"/>
              <w:right w:val="single" w:sz="4" w:space="0" w:color="7F7F7F"/>
            </w:tcBorders>
          </w:tcPr>
          <w:p w14:paraId="129E4817" w14:textId="6398DDD9"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719DBBE" w14:textId="5C87BA52" w:rsidR="00C63AEC" w:rsidRPr="0087361C" w:rsidRDefault="00C63AEC" w:rsidP="00C63AEC">
            <w:pPr>
              <w:spacing w:before="0" w:line="276" w:lineRule="auto"/>
              <w:jc w:val="center"/>
              <w:rPr>
                <w:sz w:val="22"/>
                <w:szCs w:val="22"/>
              </w:rPr>
            </w:pPr>
            <w:r w:rsidRPr="0087361C">
              <w:rPr>
                <w:sz w:val="22"/>
                <w:szCs w:val="22"/>
              </w:rPr>
              <w:t>14</w:t>
            </w:r>
          </w:p>
        </w:tc>
        <w:tc>
          <w:tcPr>
            <w:tcW w:w="502" w:type="pct"/>
            <w:tcBorders>
              <w:top w:val="single" w:sz="4" w:space="0" w:color="7F7F7F"/>
              <w:left w:val="single" w:sz="4" w:space="0" w:color="7F7F7F"/>
              <w:bottom w:val="single" w:sz="4" w:space="0" w:color="7F7F7F"/>
              <w:right w:val="single" w:sz="4" w:space="0" w:color="7F7F7F"/>
            </w:tcBorders>
          </w:tcPr>
          <w:p w14:paraId="760FDD97" w14:textId="5E03B10E"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71AF4384" w14:textId="64D9EAFC" w:rsidR="00C63AEC" w:rsidRPr="0087361C" w:rsidRDefault="00C63AEC" w:rsidP="00C63AEC">
            <w:pPr>
              <w:spacing w:before="0" w:line="276" w:lineRule="auto"/>
              <w:jc w:val="left"/>
              <w:rPr>
                <w:sz w:val="22"/>
                <w:szCs w:val="22"/>
              </w:rPr>
            </w:pPr>
            <w:r w:rsidRPr="0087361C">
              <w:rPr>
                <w:sz w:val="22"/>
                <w:szCs w:val="22"/>
              </w:rPr>
              <w:t>30/03/2015</w:t>
            </w:r>
          </w:p>
        </w:tc>
        <w:tc>
          <w:tcPr>
            <w:tcW w:w="1915" w:type="pct"/>
            <w:tcBorders>
              <w:top w:val="single" w:sz="4" w:space="0" w:color="7F7F7F"/>
              <w:left w:val="single" w:sz="4" w:space="0" w:color="7F7F7F"/>
              <w:bottom w:val="single" w:sz="4" w:space="0" w:color="7F7F7F"/>
              <w:right w:val="single" w:sz="4" w:space="0" w:color="7F7F7F"/>
            </w:tcBorders>
          </w:tcPr>
          <w:p w14:paraId="1718AE60" w14:textId="77777777" w:rsidR="00C63AEC" w:rsidRPr="0087361C" w:rsidRDefault="00C63AEC" w:rsidP="00C63AEC">
            <w:pPr>
              <w:autoSpaceDE w:val="0"/>
              <w:autoSpaceDN w:val="0"/>
              <w:spacing w:before="0" w:after="120" w:line="264" w:lineRule="auto"/>
              <w:jc w:val="left"/>
              <w:rPr>
                <w:sz w:val="22"/>
                <w:szCs w:val="24"/>
                <w:lang w:eastAsia="en-GB"/>
              </w:rPr>
            </w:pPr>
            <w:r w:rsidRPr="0087361C">
              <w:rPr>
                <w:sz w:val="22"/>
                <w:szCs w:val="24"/>
                <w:lang w:eastAsia="en-GB"/>
              </w:rPr>
              <w:t xml:space="preserve">Incorporating DG TAXUD verification comments. </w:t>
            </w:r>
          </w:p>
          <w:p w14:paraId="6BBE036E" w14:textId="28E650C6" w:rsidR="00C63AEC" w:rsidRPr="0087361C" w:rsidRDefault="00C63AEC" w:rsidP="00C63AEC">
            <w:pPr>
              <w:autoSpaceDE w:val="0"/>
              <w:autoSpaceDN w:val="0"/>
              <w:spacing w:before="0" w:after="120" w:line="264" w:lineRule="auto"/>
              <w:jc w:val="left"/>
              <w:rPr>
                <w:sz w:val="22"/>
                <w:szCs w:val="22"/>
                <w:lang w:eastAsia="en-GB"/>
              </w:rPr>
            </w:pPr>
            <w:r w:rsidRPr="0087361C">
              <w:rPr>
                <w:sz w:val="22"/>
                <w:szCs w:val="24"/>
                <w:lang w:eastAsia="en-GB"/>
              </w:rPr>
              <w:t>Re-Submitted for Acceptance (SfA2) to DG TAXUD. Content and layout fixed.</w:t>
            </w:r>
          </w:p>
        </w:tc>
        <w:tc>
          <w:tcPr>
            <w:tcW w:w="366" w:type="pct"/>
            <w:tcBorders>
              <w:top w:val="single" w:sz="4" w:space="0" w:color="7F7F7F"/>
              <w:left w:val="single" w:sz="4" w:space="0" w:color="7F7F7F"/>
              <w:bottom w:val="single" w:sz="4" w:space="0" w:color="7F7F7F"/>
              <w:right w:val="single" w:sz="4" w:space="0" w:color="7F7F7F"/>
            </w:tcBorders>
          </w:tcPr>
          <w:p w14:paraId="73968320" w14:textId="26B582BD"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0315FAD" w14:textId="1C65591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51236ABC"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9E513B6" w14:textId="2ABB2104"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DC214FB" w14:textId="4EAC5B0C" w:rsidR="00C63AEC" w:rsidRPr="0087361C" w:rsidRDefault="00C63AEC" w:rsidP="00C63AEC">
            <w:pPr>
              <w:spacing w:before="0" w:line="276" w:lineRule="auto"/>
              <w:jc w:val="center"/>
              <w:rPr>
                <w:sz w:val="22"/>
                <w:szCs w:val="22"/>
              </w:rPr>
            </w:pPr>
            <w:r w:rsidRPr="0087361C">
              <w:rPr>
                <w:sz w:val="22"/>
                <w:szCs w:val="22"/>
              </w:rPr>
              <w:t>14</w:t>
            </w:r>
          </w:p>
        </w:tc>
        <w:tc>
          <w:tcPr>
            <w:tcW w:w="502" w:type="pct"/>
            <w:tcBorders>
              <w:top w:val="single" w:sz="4" w:space="0" w:color="7F7F7F"/>
              <w:left w:val="single" w:sz="4" w:space="0" w:color="7F7F7F"/>
              <w:bottom w:val="single" w:sz="4" w:space="0" w:color="7F7F7F"/>
              <w:right w:val="single" w:sz="4" w:space="0" w:color="7F7F7F"/>
            </w:tcBorders>
          </w:tcPr>
          <w:p w14:paraId="59ABC523" w14:textId="452DC9F4"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4A2EDB68" w14:textId="7E35AC2C" w:rsidR="00C63AEC" w:rsidRPr="0087361C" w:rsidRDefault="00C63AEC" w:rsidP="00C63AEC">
            <w:pPr>
              <w:spacing w:before="0" w:line="276" w:lineRule="auto"/>
              <w:jc w:val="left"/>
              <w:rPr>
                <w:sz w:val="22"/>
                <w:szCs w:val="22"/>
              </w:rPr>
            </w:pPr>
            <w:r w:rsidRPr="0087361C">
              <w:rPr>
                <w:sz w:val="22"/>
                <w:szCs w:val="22"/>
              </w:rPr>
              <w:t>24/03/2015</w:t>
            </w:r>
          </w:p>
        </w:tc>
        <w:tc>
          <w:tcPr>
            <w:tcW w:w="1915" w:type="pct"/>
            <w:tcBorders>
              <w:top w:val="single" w:sz="4" w:space="0" w:color="7F7F7F"/>
              <w:left w:val="single" w:sz="4" w:space="0" w:color="7F7F7F"/>
              <w:bottom w:val="single" w:sz="4" w:space="0" w:color="7F7F7F"/>
              <w:right w:val="single" w:sz="4" w:space="0" w:color="7F7F7F"/>
            </w:tcBorders>
          </w:tcPr>
          <w:p w14:paraId="6C1AFE15" w14:textId="77777777" w:rsidR="00C63AEC" w:rsidRPr="0087361C" w:rsidRDefault="00C63AEC" w:rsidP="00C63AEC">
            <w:pPr>
              <w:autoSpaceDE w:val="0"/>
              <w:autoSpaceDN w:val="0"/>
              <w:spacing w:before="0" w:after="120" w:line="264" w:lineRule="auto"/>
              <w:jc w:val="left"/>
              <w:rPr>
                <w:sz w:val="22"/>
                <w:szCs w:val="24"/>
                <w:lang w:eastAsia="en-GB"/>
              </w:rPr>
            </w:pPr>
            <w:r w:rsidRPr="0087361C">
              <w:rPr>
                <w:sz w:val="22"/>
                <w:szCs w:val="24"/>
                <w:lang w:eastAsia="en-GB"/>
              </w:rPr>
              <w:t xml:space="preserve">Implementing DG TAXUD and NAs review comments. </w:t>
            </w:r>
          </w:p>
          <w:p w14:paraId="02A412EE" w14:textId="62924D42" w:rsidR="00C63AEC" w:rsidRPr="0087361C" w:rsidRDefault="00C63AEC" w:rsidP="00C63AEC">
            <w:pPr>
              <w:autoSpaceDE w:val="0"/>
              <w:autoSpaceDN w:val="0"/>
              <w:spacing w:before="0" w:after="120" w:line="264" w:lineRule="auto"/>
              <w:jc w:val="left"/>
              <w:rPr>
                <w:sz w:val="22"/>
                <w:szCs w:val="24"/>
                <w:lang w:eastAsia="en-GB"/>
              </w:rPr>
            </w:pPr>
            <w:r w:rsidRPr="0087361C">
              <w:rPr>
                <w:sz w:val="22"/>
                <w:szCs w:val="24"/>
                <w:lang w:eastAsia="en-GB"/>
              </w:rPr>
              <w:t>Submitted for Acceptance (SfA) to DG TAXUD.</w:t>
            </w:r>
          </w:p>
        </w:tc>
        <w:tc>
          <w:tcPr>
            <w:tcW w:w="366" w:type="pct"/>
            <w:tcBorders>
              <w:top w:val="single" w:sz="4" w:space="0" w:color="7F7F7F"/>
              <w:left w:val="single" w:sz="4" w:space="0" w:color="7F7F7F"/>
              <w:bottom w:val="single" w:sz="4" w:space="0" w:color="7F7F7F"/>
              <w:right w:val="single" w:sz="4" w:space="0" w:color="7F7F7F"/>
            </w:tcBorders>
          </w:tcPr>
          <w:p w14:paraId="6B76E862" w14:textId="21AAD0E5"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BBDF316" w14:textId="311C9498"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0AFEAEDA"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509C4BA" w14:textId="3F3A573B"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6058FB69" w14:textId="08A97361" w:rsidR="00C63AEC" w:rsidRPr="0087361C" w:rsidRDefault="00C63AEC" w:rsidP="00C63AEC">
            <w:pPr>
              <w:spacing w:before="0" w:line="276" w:lineRule="auto"/>
              <w:jc w:val="center"/>
              <w:rPr>
                <w:sz w:val="22"/>
                <w:szCs w:val="22"/>
              </w:rPr>
            </w:pPr>
            <w:r w:rsidRPr="0087361C">
              <w:rPr>
                <w:sz w:val="22"/>
                <w:szCs w:val="22"/>
              </w:rPr>
              <w:t>13</w:t>
            </w:r>
          </w:p>
        </w:tc>
        <w:tc>
          <w:tcPr>
            <w:tcW w:w="502" w:type="pct"/>
            <w:tcBorders>
              <w:top w:val="single" w:sz="4" w:space="0" w:color="7F7F7F"/>
              <w:left w:val="single" w:sz="4" w:space="0" w:color="7F7F7F"/>
              <w:bottom w:val="single" w:sz="4" w:space="0" w:color="7F7F7F"/>
              <w:right w:val="single" w:sz="4" w:space="0" w:color="7F7F7F"/>
            </w:tcBorders>
          </w:tcPr>
          <w:p w14:paraId="50B1CA14" w14:textId="67BC0CA1"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20997783" w14:textId="2F3950B8" w:rsidR="00C63AEC" w:rsidRPr="0087361C" w:rsidRDefault="00C63AEC" w:rsidP="00C63AEC">
            <w:pPr>
              <w:spacing w:before="0" w:line="276" w:lineRule="auto"/>
              <w:jc w:val="left"/>
              <w:rPr>
                <w:sz w:val="22"/>
                <w:szCs w:val="22"/>
              </w:rPr>
            </w:pPr>
            <w:r w:rsidRPr="0087361C">
              <w:rPr>
                <w:sz w:val="22"/>
                <w:szCs w:val="22"/>
              </w:rPr>
              <w:t>19/02/2015</w:t>
            </w:r>
          </w:p>
        </w:tc>
        <w:tc>
          <w:tcPr>
            <w:tcW w:w="1915" w:type="pct"/>
            <w:tcBorders>
              <w:top w:val="single" w:sz="4" w:space="0" w:color="7F7F7F"/>
              <w:left w:val="single" w:sz="4" w:space="0" w:color="7F7F7F"/>
              <w:bottom w:val="single" w:sz="4" w:space="0" w:color="7F7F7F"/>
              <w:right w:val="single" w:sz="4" w:space="0" w:color="7F7F7F"/>
            </w:tcBorders>
          </w:tcPr>
          <w:p w14:paraId="44DA7F4E" w14:textId="77777777" w:rsidR="00C63AEC" w:rsidRPr="0087361C" w:rsidRDefault="00C63AEC" w:rsidP="00C63AEC">
            <w:pPr>
              <w:autoSpaceDE w:val="0"/>
              <w:autoSpaceDN w:val="0"/>
              <w:spacing w:before="0" w:after="120" w:line="264" w:lineRule="auto"/>
              <w:rPr>
                <w:sz w:val="22"/>
                <w:szCs w:val="22"/>
                <w:lang w:eastAsia="en-GB"/>
              </w:rPr>
            </w:pPr>
            <w:r w:rsidRPr="0087361C">
              <w:rPr>
                <w:sz w:val="22"/>
                <w:szCs w:val="22"/>
                <w:lang w:eastAsia="en-GB"/>
              </w:rPr>
              <w:t>Implementing QTM037 (RFC-List.28 Movements System RFC#353, #354, #355, #356, #357).</w:t>
            </w:r>
          </w:p>
          <w:p w14:paraId="3A8AB1A2" w14:textId="008EB311" w:rsidR="00C63AEC" w:rsidRPr="0087361C" w:rsidRDefault="00C63AEC" w:rsidP="00C63AEC">
            <w:pPr>
              <w:autoSpaceDE w:val="0"/>
              <w:autoSpaceDN w:val="0"/>
              <w:spacing w:before="0" w:after="120" w:line="264" w:lineRule="auto"/>
              <w:jc w:val="left"/>
              <w:rPr>
                <w:sz w:val="22"/>
                <w:szCs w:val="24"/>
                <w:lang w:eastAsia="en-GB"/>
              </w:rPr>
            </w:pPr>
            <w:r w:rsidRPr="0087361C">
              <w:rPr>
                <w:sz w:val="22"/>
                <w:szCs w:val="22"/>
              </w:rPr>
              <w:t xml:space="preserve">Submitted for Review (SfR) to Taxation &amp; Customs Union DG. </w:t>
            </w:r>
            <w:r w:rsidRPr="0087361C">
              <w:rPr>
                <w:sz w:val="22"/>
                <w:szCs w:val="24"/>
              </w:rPr>
              <w:t>Also, for review by the National Administrations.</w:t>
            </w:r>
          </w:p>
        </w:tc>
        <w:tc>
          <w:tcPr>
            <w:tcW w:w="366" w:type="pct"/>
            <w:tcBorders>
              <w:top w:val="single" w:sz="4" w:space="0" w:color="7F7F7F"/>
              <w:left w:val="single" w:sz="4" w:space="0" w:color="7F7F7F"/>
              <w:bottom w:val="single" w:sz="4" w:space="0" w:color="7F7F7F"/>
              <w:right w:val="single" w:sz="4" w:space="0" w:color="7F7F7F"/>
            </w:tcBorders>
          </w:tcPr>
          <w:p w14:paraId="75CD73E8" w14:textId="389F1F73"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B865A1D"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Sections:</w:t>
            </w:r>
          </w:p>
          <w:p w14:paraId="7C3BF47B"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I.2.3,</w:t>
            </w:r>
          </w:p>
          <w:p w14:paraId="231F0CBE"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I.3.1.2,</w:t>
            </w:r>
          </w:p>
          <w:p w14:paraId="7938AAD0"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II.1.1,</w:t>
            </w:r>
          </w:p>
          <w:p w14:paraId="0DFDECF2"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II.3,</w:t>
            </w:r>
          </w:p>
          <w:p w14:paraId="6177AB4C"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II.3.2.1.2,</w:t>
            </w:r>
          </w:p>
          <w:p w14:paraId="46F362F8"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II.3.2.3,</w:t>
            </w:r>
          </w:p>
          <w:p w14:paraId="02288E34"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II.4.6.3.2,</w:t>
            </w:r>
          </w:p>
          <w:p w14:paraId="68E406A7"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II.6.1.2,</w:t>
            </w:r>
          </w:p>
          <w:p w14:paraId="0EE0237E"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II.6.2.4,</w:t>
            </w:r>
          </w:p>
          <w:p w14:paraId="47BE55B1" w14:textId="7777777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II.7.4,</w:t>
            </w:r>
          </w:p>
          <w:p w14:paraId="6BEA34A0" w14:textId="7777777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V.2.1.1.2,</w:t>
            </w:r>
          </w:p>
          <w:p w14:paraId="12F1C95A" w14:textId="7777777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V.6.1, V.6.2,</w:t>
            </w:r>
          </w:p>
          <w:p w14:paraId="65E4863D" w14:textId="60C63279"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VIII 1.2</w:t>
            </w:r>
          </w:p>
        </w:tc>
      </w:tr>
      <w:tr w:rsidR="00BE6092" w:rsidRPr="00110E6A" w14:paraId="0CE1C555"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D863945" w14:textId="4B561EF2"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7F0B987" w14:textId="343D65C3" w:rsidR="00C63AEC" w:rsidRPr="0087361C" w:rsidRDefault="00C63AEC" w:rsidP="00C63AEC">
            <w:pPr>
              <w:spacing w:before="0" w:line="276" w:lineRule="auto"/>
              <w:jc w:val="center"/>
              <w:rPr>
                <w:sz w:val="22"/>
                <w:szCs w:val="22"/>
              </w:rPr>
            </w:pPr>
            <w:r w:rsidRPr="0087361C">
              <w:rPr>
                <w:sz w:val="22"/>
                <w:szCs w:val="22"/>
              </w:rPr>
              <w:t>13</w:t>
            </w:r>
          </w:p>
        </w:tc>
        <w:tc>
          <w:tcPr>
            <w:tcW w:w="502" w:type="pct"/>
            <w:tcBorders>
              <w:top w:val="single" w:sz="4" w:space="0" w:color="7F7F7F"/>
              <w:left w:val="single" w:sz="4" w:space="0" w:color="7F7F7F"/>
              <w:bottom w:val="single" w:sz="4" w:space="0" w:color="7F7F7F"/>
              <w:right w:val="single" w:sz="4" w:space="0" w:color="7F7F7F"/>
            </w:tcBorders>
          </w:tcPr>
          <w:p w14:paraId="390A27F1" w14:textId="3275CB8C"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A8EB3F5" w14:textId="7F8A7ECA" w:rsidR="00C63AEC" w:rsidRPr="0087361C" w:rsidRDefault="00C63AEC" w:rsidP="00C63AEC">
            <w:pPr>
              <w:spacing w:before="0" w:line="276" w:lineRule="auto"/>
              <w:jc w:val="left"/>
              <w:rPr>
                <w:sz w:val="22"/>
                <w:szCs w:val="22"/>
              </w:rPr>
            </w:pPr>
            <w:r w:rsidRPr="0087361C">
              <w:rPr>
                <w:sz w:val="22"/>
                <w:szCs w:val="22"/>
              </w:rPr>
              <w:t>19/02/2014</w:t>
            </w:r>
          </w:p>
        </w:tc>
        <w:tc>
          <w:tcPr>
            <w:tcW w:w="1915" w:type="pct"/>
            <w:tcBorders>
              <w:top w:val="single" w:sz="4" w:space="0" w:color="7F7F7F"/>
              <w:left w:val="single" w:sz="4" w:space="0" w:color="7F7F7F"/>
              <w:bottom w:val="single" w:sz="4" w:space="0" w:color="7F7F7F"/>
              <w:right w:val="single" w:sz="4" w:space="0" w:color="7F7F7F"/>
            </w:tcBorders>
          </w:tcPr>
          <w:p w14:paraId="7F2F055D"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1F9A6F62" w14:textId="49EDB5E6" w:rsidR="00C63AEC" w:rsidRPr="0087361C" w:rsidRDefault="00C63AEC" w:rsidP="00C63AEC">
            <w:pPr>
              <w:autoSpaceDE w:val="0"/>
              <w:autoSpaceDN w:val="0"/>
              <w:spacing w:before="0" w:after="120" w:line="264" w:lineRule="auto"/>
              <w:rPr>
                <w:sz w:val="22"/>
                <w:szCs w:val="22"/>
                <w:lang w:eastAsia="en-GB"/>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02AFD0FB" w14:textId="3F680ECC"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2DF0E083" w14:textId="160C8493"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2D86232A"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D787919" w14:textId="6271DC07"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817740C" w14:textId="6C0E8E4D" w:rsidR="00C63AEC" w:rsidRPr="0087361C" w:rsidRDefault="00C63AEC" w:rsidP="00C63AEC">
            <w:pPr>
              <w:spacing w:before="0" w:line="276" w:lineRule="auto"/>
              <w:jc w:val="center"/>
              <w:rPr>
                <w:sz w:val="22"/>
                <w:szCs w:val="22"/>
              </w:rPr>
            </w:pPr>
            <w:r w:rsidRPr="0087361C">
              <w:rPr>
                <w:sz w:val="22"/>
                <w:szCs w:val="22"/>
              </w:rPr>
              <w:t>12</w:t>
            </w:r>
          </w:p>
        </w:tc>
        <w:tc>
          <w:tcPr>
            <w:tcW w:w="502" w:type="pct"/>
            <w:tcBorders>
              <w:top w:val="single" w:sz="4" w:space="0" w:color="7F7F7F"/>
              <w:left w:val="single" w:sz="4" w:space="0" w:color="7F7F7F"/>
              <w:bottom w:val="single" w:sz="4" w:space="0" w:color="7F7F7F"/>
              <w:right w:val="single" w:sz="4" w:space="0" w:color="7F7F7F"/>
            </w:tcBorders>
          </w:tcPr>
          <w:p w14:paraId="36CBEE9D" w14:textId="05761504"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09424B6F" w14:textId="29C8927B" w:rsidR="00C63AEC" w:rsidRPr="0087361C" w:rsidRDefault="00C63AEC" w:rsidP="00C63AEC">
            <w:pPr>
              <w:spacing w:before="0" w:line="276" w:lineRule="auto"/>
              <w:jc w:val="left"/>
              <w:rPr>
                <w:sz w:val="22"/>
                <w:szCs w:val="22"/>
              </w:rPr>
            </w:pPr>
            <w:r w:rsidRPr="0087361C">
              <w:rPr>
                <w:sz w:val="22"/>
                <w:szCs w:val="22"/>
              </w:rPr>
              <w:t>14/01/2014</w:t>
            </w:r>
          </w:p>
        </w:tc>
        <w:tc>
          <w:tcPr>
            <w:tcW w:w="1915" w:type="pct"/>
            <w:tcBorders>
              <w:top w:val="single" w:sz="4" w:space="0" w:color="7F7F7F"/>
              <w:left w:val="single" w:sz="4" w:space="0" w:color="7F7F7F"/>
              <w:bottom w:val="single" w:sz="4" w:space="0" w:color="7F7F7F"/>
              <w:right w:val="single" w:sz="4" w:space="0" w:color="7F7F7F"/>
            </w:tcBorders>
          </w:tcPr>
          <w:p w14:paraId="0EA853E0"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4F5491A7" w14:textId="6AA66E05"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lastRenderedPageBreak/>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7A649393" w14:textId="0DD7B81F" w:rsidR="00C63AEC" w:rsidRPr="0087361C" w:rsidRDefault="00C63AEC" w:rsidP="00C63AEC">
            <w:pPr>
              <w:spacing w:before="0" w:line="276" w:lineRule="auto"/>
              <w:jc w:val="center"/>
              <w:rPr>
                <w:sz w:val="22"/>
                <w:szCs w:val="22"/>
              </w:rPr>
            </w:pPr>
            <w:r w:rsidRPr="0087361C">
              <w:rPr>
                <w:sz w:val="22"/>
                <w:szCs w:val="22"/>
              </w:rPr>
              <w:lastRenderedPageBreak/>
              <w:t>I,R</w:t>
            </w:r>
          </w:p>
        </w:tc>
        <w:tc>
          <w:tcPr>
            <w:tcW w:w="634" w:type="pct"/>
            <w:tcBorders>
              <w:top w:val="single" w:sz="4" w:space="0" w:color="7F7F7F"/>
              <w:left w:val="single" w:sz="4" w:space="0" w:color="7F7F7F"/>
              <w:bottom w:val="single" w:sz="4" w:space="0" w:color="7F7F7F"/>
              <w:right w:val="single" w:sz="4" w:space="0" w:color="7F7F7F"/>
            </w:tcBorders>
          </w:tcPr>
          <w:p w14:paraId="7F7E5B6B" w14:textId="27BF2BDE"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613D72F3"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5C3E796" w14:textId="7E238B03"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1B9414DF" w14:textId="1E10E371" w:rsidR="00C63AEC" w:rsidRPr="0087361C" w:rsidRDefault="00C63AEC" w:rsidP="00C63AEC">
            <w:pPr>
              <w:spacing w:before="0" w:line="276" w:lineRule="auto"/>
              <w:jc w:val="center"/>
              <w:rPr>
                <w:sz w:val="22"/>
                <w:szCs w:val="22"/>
              </w:rPr>
            </w:pPr>
            <w:r w:rsidRPr="0087361C">
              <w:rPr>
                <w:sz w:val="22"/>
                <w:szCs w:val="22"/>
              </w:rPr>
              <w:t>12</w:t>
            </w:r>
          </w:p>
        </w:tc>
        <w:tc>
          <w:tcPr>
            <w:tcW w:w="502" w:type="pct"/>
            <w:tcBorders>
              <w:top w:val="single" w:sz="4" w:space="0" w:color="7F7F7F"/>
              <w:left w:val="single" w:sz="4" w:space="0" w:color="7F7F7F"/>
              <w:bottom w:val="single" w:sz="4" w:space="0" w:color="7F7F7F"/>
              <w:right w:val="single" w:sz="4" w:space="0" w:color="7F7F7F"/>
            </w:tcBorders>
          </w:tcPr>
          <w:p w14:paraId="1AF1761F" w14:textId="08F2273E" w:rsidR="00C63AEC" w:rsidRPr="0087361C" w:rsidRDefault="00C63AEC" w:rsidP="00C63AEC">
            <w:pPr>
              <w:spacing w:before="0" w:line="276" w:lineRule="auto"/>
              <w:jc w:val="center"/>
              <w:rPr>
                <w:sz w:val="22"/>
                <w:szCs w:val="22"/>
              </w:rPr>
            </w:pPr>
            <w:r w:rsidRPr="0087361C">
              <w:rPr>
                <w:sz w:val="22"/>
                <w:szCs w:val="22"/>
              </w:rPr>
              <w:t>01</w:t>
            </w:r>
          </w:p>
        </w:tc>
        <w:tc>
          <w:tcPr>
            <w:tcW w:w="682" w:type="pct"/>
            <w:tcBorders>
              <w:top w:val="single" w:sz="4" w:space="0" w:color="7F7F7F"/>
              <w:left w:val="single" w:sz="4" w:space="0" w:color="7F7F7F"/>
              <w:bottom w:val="single" w:sz="4" w:space="0" w:color="7F7F7F"/>
              <w:right w:val="single" w:sz="4" w:space="0" w:color="7F7F7F"/>
            </w:tcBorders>
          </w:tcPr>
          <w:p w14:paraId="313177C8" w14:textId="1334E705" w:rsidR="00C63AEC" w:rsidRPr="0087361C" w:rsidRDefault="00C63AEC" w:rsidP="00C63AEC">
            <w:pPr>
              <w:spacing w:before="0" w:line="276" w:lineRule="auto"/>
              <w:jc w:val="left"/>
              <w:rPr>
                <w:sz w:val="22"/>
                <w:szCs w:val="22"/>
              </w:rPr>
            </w:pPr>
            <w:r w:rsidRPr="0087361C">
              <w:rPr>
                <w:sz w:val="22"/>
                <w:szCs w:val="22"/>
              </w:rPr>
              <w:t>08/01/2014</w:t>
            </w:r>
          </w:p>
        </w:tc>
        <w:tc>
          <w:tcPr>
            <w:tcW w:w="1915" w:type="pct"/>
            <w:tcBorders>
              <w:top w:val="single" w:sz="4" w:space="0" w:color="7F7F7F"/>
              <w:left w:val="single" w:sz="4" w:space="0" w:color="7F7F7F"/>
              <w:bottom w:val="single" w:sz="4" w:space="0" w:color="7F7F7F"/>
              <w:right w:val="single" w:sz="4" w:space="0" w:color="7F7F7F"/>
            </w:tcBorders>
          </w:tcPr>
          <w:p w14:paraId="6F8F55BF"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 xml:space="preserve">Project and contractual data updated. </w:t>
            </w:r>
          </w:p>
          <w:p w14:paraId="68D983A9"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Aligned with KEL 0.27. No major changes implemented.</w:t>
            </w:r>
          </w:p>
          <w:p w14:paraId="51CCF452" w14:textId="7B9CCD39"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Sent to the internal review.</w:t>
            </w:r>
          </w:p>
        </w:tc>
        <w:tc>
          <w:tcPr>
            <w:tcW w:w="366" w:type="pct"/>
            <w:tcBorders>
              <w:top w:val="single" w:sz="4" w:space="0" w:color="7F7F7F"/>
              <w:left w:val="single" w:sz="4" w:space="0" w:color="7F7F7F"/>
              <w:bottom w:val="single" w:sz="4" w:space="0" w:color="7F7F7F"/>
              <w:right w:val="single" w:sz="4" w:space="0" w:color="7F7F7F"/>
            </w:tcBorders>
          </w:tcPr>
          <w:p w14:paraId="3EC5BE43" w14:textId="4979F3F3"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320ED53" w14:textId="66908F03"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Pages 28, 31, 32 and 35</w:t>
            </w:r>
          </w:p>
        </w:tc>
      </w:tr>
      <w:tr w:rsidR="00BE6092" w:rsidRPr="00110E6A" w14:paraId="6AC8A0C4"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A4915C2" w14:textId="694687FE"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CC26C93" w14:textId="4CD82A0C" w:rsidR="00C63AEC" w:rsidRPr="0087361C" w:rsidRDefault="00C63AEC" w:rsidP="00C63AEC">
            <w:pPr>
              <w:spacing w:before="0" w:line="276" w:lineRule="auto"/>
              <w:jc w:val="center"/>
              <w:rPr>
                <w:sz w:val="22"/>
                <w:szCs w:val="22"/>
              </w:rPr>
            </w:pPr>
            <w:r w:rsidRPr="0087361C">
              <w:rPr>
                <w:sz w:val="22"/>
                <w:szCs w:val="22"/>
              </w:rPr>
              <w:t>12</w:t>
            </w:r>
          </w:p>
        </w:tc>
        <w:tc>
          <w:tcPr>
            <w:tcW w:w="502" w:type="pct"/>
            <w:tcBorders>
              <w:top w:val="single" w:sz="4" w:space="0" w:color="7F7F7F"/>
              <w:left w:val="single" w:sz="4" w:space="0" w:color="7F7F7F"/>
              <w:bottom w:val="single" w:sz="4" w:space="0" w:color="7F7F7F"/>
              <w:right w:val="single" w:sz="4" w:space="0" w:color="7F7F7F"/>
            </w:tcBorders>
          </w:tcPr>
          <w:p w14:paraId="59CC27F4" w14:textId="1BD1F4DD"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7CA2350D" w14:textId="188E528D" w:rsidR="00C63AEC" w:rsidRPr="0087361C" w:rsidRDefault="00C63AEC" w:rsidP="00C63AEC">
            <w:pPr>
              <w:spacing w:before="0" w:line="276" w:lineRule="auto"/>
              <w:jc w:val="left"/>
              <w:rPr>
                <w:sz w:val="22"/>
                <w:szCs w:val="22"/>
              </w:rPr>
            </w:pPr>
            <w:r w:rsidRPr="0087361C">
              <w:rPr>
                <w:sz w:val="22"/>
                <w:szCs w:val="22"/>
              </w:rPr>
              <w:t>06/09/2013</w:t>
            </w:r>
          </w:p>
        </w:tc>
        <w:tc>
          <w:tcPr>
            <w:tcW w:w="1915" w:type="pct"/>
            <w:tcBorders>
              <w:top w:val="single" w:sz="4" w:space="0" w:color="7F7F7F"/>
              <w:left w:val="single" w:sz="4" w:space="0" w:color="7F7F7F"/>
              <w:bottom w:val="single" w:sz="4" w:space="0" w:color="7F7F7F"/>
              <w:right w:val="single" w:sz="4" w:space="0" w:color="7F7F7F"/>
            </w:tcBorders>
          </w:tcPr>
          <w:p w14:paraId="2701982E"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75DA2DEE" w14:textId="0337F5F4"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4E20E731" w14:textId="14E351EF"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5F5213A6" w14:textId="6FCAEB75"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Pages 19, 22, 25, 31, 32, 35, 41 and 56</w:t>
            </w:r>
          </w:p>
        </w:tc>
      </w:tr>
      <w:tr w:rsidR="00BE6092" w:rsidRPr="00110E6A" w14:paraId="6C0BC81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0F6343A" w14:textId="01F7A170"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A546E15" w14:textId="60AB8857" w:rsidR="00C63AEC" w:rsidRPr="0087361C" w:rsidRDefault="00C63AEC" w:rsidP="00C63AEC">
            <w:pPr>
              <w:spacing w:before="0" w:line="276" w:lineRule="auto"/>
              <w:jc w:val="center"/>
              <w:rPr>
                <w:sz w:val="22"/>
                <w:szCs w:val="22"/>
              </w:rPr>
            </w:pPr>
            <w:r w:rsidRPr="0087361C">
              <w:rPr>
                <w:sz w:val="22"/>
                <w:szCs w:val="22"/>
              </w:rPr>
              <w:t>11</w:t>
            </w:r>
          </w:p>
        </w:tc>
        <w:tc>
          <w:tcPr>
            <w:tcW w:w="502" w:type="pct"/>
            <w:tcBorders>
              <w:top w:val="single" w:sz="4" w:space="0" w:color="7F7F7F"/>
              <w:left w:val="single" w:sz="4" w:space="0" w:color="7F7F7F"/>
              <w:bottom w:val="single" w:sz="4" w:space="0" w:color="7F7F7F"/>
              <w:right w:val="single" w:sz="4" w:space="0" w:color="7F7F7F"/>
            </w:tcBorders>
          </w:tcPr>
          <w:p w14:paraId="740FEF05" w14:textId="2F9A6B71" w:rsidR="00C63AEC" w:rsidRPr="0087361C" w:rsidRDefault="00C63AEC" w:rsidP="00C63AEC">
            <w:pPr>
              <w:spacing w:before="0" w:line="276" w:lineRule="auto"/>
              <w:jc w:val="center"/>
              <w:rPr>
                <w:sz w:val="22"/>
                <w:szCs w:val="22"/>
              </w:rPr>
            </w:pPr>
            <w:r w:rsidRPr="0087361C">
              <w:rPr>
                <w:sz w:val="22"/>
                <w:szCs w:val="22"/>
              </w:rPr>
              <w:t>60</w:t>
            </w:r>
          </w:p>
        </w:tc>
        <w:tc>
          <w:tcPr>
            <w:tcW w:w="682" w:type="pct"/>
            <w:tcBorders>
              <w:top w:val="single" w:sz="4" w:space="0" w:color="7F7F7F"/>
              <w:left w:val="single" w:sz="4" w:space="0" w:color="7F7F7F"/>
              <w:bottom w:val="single" w:sz="4" w:space="0" w:color="7F7F7F"/>
              <w:right w:val="single" w:sz="4" w:space="0" w:color="7F7F7F"/>
            </w:tcBorders>
          </w:tcPr>
          <w:p w14:paraId="4A882739" w14:textId="41747F66" w:rsidR="00C63AEC" w:rsidRPr="0087361C" w:rsidRDefault="00C63AEC" w:rsidP="00C63AEC">
            <w:pPr>
              <w:spacing w:before="0" w:line="276" w:lineRule="auto"/>
              <w:jc w:val="left"/>
              <w:rPr>
                <w:sz w:val="22"/>
                <w:szCs w:val="22"/>
              </w:rPr>
            </w:pPr>
            <w:r w:rsidRPr="0087361C">
              <w:rPr>
                <w:sz w:val="22"/>
                <w:szCs w:val="22"/>
              </w:rPr>
              <w:t>12/08/2013</w:t>
            </w:r>
          </w:p>
        </w:tc>
        <w:tc>
          <w:tcPr>
            <w:tcW w:w="1915" w:type="pct"/>
            <w:tcBorders>
              <w:top w:val="single" w:sz="4" w:space="0" w:color="7F7F7F"/>
              <w:left w:val="single" w:sz="4" w:space="0" w:color="7F7F7F"/>
              <w:bottom w:val="single" w:sz="4" w:space="0" w:color="7F7F7F"/>
              <w:right w:val="single" w:sz="4" w:space="0" w:color="7F7F7F"/>
            </w:tcBorders>
          </w:tcPr>
          <w:p w14:paraId="2D483436"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6455892D" w14:textId="4607D262"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407C6A86" w14:textId="351EE07B"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000F7518" w14:textId="7C96913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Pages 32, 103-104</w:t>
            </w:r>
          </w:p>
        </w:tc>
      </w:tr>
      <w:tr w:rsidR="00BE6092" w:rsidRPr="00110E6A" w14:paraId="54F0744D"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C122544" w14:textId="5327DEA9"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E16A3EF" w14:textId="52188EDD" w:rsidR="00C63AEC" w:rsidRPr="0087361C" w:rsidRDefault="00C63AEC" w:rsidP="00C63AEC">
            <w:pPr>
              <w:spacing w:before="0" w:line="276" w:lineRule="auto"/>
              <w:jc w:val="center"/>
              <w:rPr>
                <w:sz w:val="22"/>
                <w:szCs w:val="22"/>
              </w:rPr>
            </w:pPr>
            <w:r w:rsidRPr="0087361C">
              <w:rPr>
                <w:sz w:val="22"/>
                <w:szCs w:val="22"/>
              </w:rPr>
              <w:t>11</w:t>
            </w:r>
          </w:p>
        </w:tc>
        <w:tc>
          <w:tcPr>
            <w:tcW w:w="502" w:type="pct"/>
            <w:tcBorders>
              <w:top w:val="single" w:sz="4" w:space="0" w:color="7F7F7F"/>
              <w:left w:val="single" w:sz="4" w:space="0" w:color="7F7F7F"/>
              <w:bottom w:val="single" w:sz="4" w:space="0" w:color="7F7F7F"/>
              <w:right w:val="single" w:sz="4" w:space="0" w:color="7F7F7F"/>
            </w:tcBorders>
          </w:tcPr>
          <w:p w14:paraId="059BDB26" w14:textId="132D92B3" w:rsidR="00C63AEC" w:rsidRPr="0087361C" w:rsidRDefault="00C63AEC" w:rsidP="00C63AEC">
            <w:pPr>
              <w:spacing w:before="0" w:line="276" w:lineRule="auto"/>
              <w:jc w:val="center"/>
              <w:rPr>
                <w:sz w:val="22"/>
                <w:szCs w:val="22"/>
              </w:rPr>
            </w:pPr>
            <w:r w:rsidRPr="0087361C">
              <w:rPr>
                <w:sz w:val="22"/>
                <w:szCs w:val="22"/>
              </w:rPr>
              <w:t>51</w:t>
            </w:r>
          </w:p>
        </w:tc>
        <w:tc>
          <w:tcPr>
            <w:tcW w:w="682" w:type="pct"/>
            <w:tcBorders>
              <w:top w:val="single" w:sz="4" w:space="0" w:color="7F7F7F"/>
              <w:left w:val="single" w:sz="4" w:space="0" w:color="7F7F7F"/>
              <w:bottom w:val="single" w:sz="4" w:space="0" w:color="7F7F7F"/>
              <w:right w:val="single" w:sz="4" w:space="0" w:color="7F7F7F"/>
            </w:tcBorders>
          </w:tcPr>
          <w:p w14:paraId="636DC1A8" w14:textId="44F9282A" w:rsidR="00C63AEC" w:rsidRPr="0087361C" w:rsidRDefault="00C63AEC" w:rsidP="00C63AEC">
            <w:pPr>
              <w:spacing w:before="0" w:line="276" w:lineRule="auto"/>
              <w:jc w:val="left"/>
              <w:rPr>
                <w:sz w:val="22"/>
                <w:szCs w:val="22"/>
              </w:rPr>
            </w:pPr>
            <w:r w:rsidRPr="0087361C">
              <w:rPr>
                <w:sz w:val="22"/>
                <w:szCs w:val="22"/>
              </w:rPr>
              <w:t>07/08/2013</w:t>
            </w:r>
          </w:p>
        </w:tc>
        <w:tc>
          <w:tcPr>
            <w:tcW w:w="1915" w:type="pct"/>
            <w:tcBorders>
              <w:top w:val="single" w:sz="4" w:space="0" w:color="7F7F7F"/>
              <w:left w:val="single" w:sz="4" w:space="0" w:color="7F7F7F"/>
              <w:bottom w:val="single" w:sz="4" w:space="0" w:color="7F7F7F"/>
              <w:right w:val="single" w:sz="4" w:space="0" w:color="7F7F7F"/>
            </w:tcBorders>
          </w:tcPr>
          <w:p w14:paraId="2586A708"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Aligned with KEL 0.26.</w:t>
            </w:r>
          </w:p>
          <w:p w14:paraId="39C2943B"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KEL entries #326 and #332 are implemented.</w:t>
            </w:r>
          </w:p>
          <w:p w14:paraId="04AB2B4B" w14:textId="78BD695B"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Sent to the internal review.</w:t>
            </w:r>
          </w:p>
        </w:tc>
        <w:tc>
          <w:tcPr>
            <w:tcW w:w="366" w:type="pct"/>
            <w:tcBorders>
              <w:top w:val="single" w:sz="4" w:space="0" w:color="7F7F7F"/>
              <w:left w:val="single" w:sz="4" w:space="0" w:color="7F7F7F"/>
              <w:bottom w:val="single" w:sz="4" w:space="0" w:color="7F7F7F"/>
              <w:right w:val="single" w:sz="4" w:space="0" w:color="7F7F7F"/>
            </w:tcBorders>
          </w:tcPr>
          <w:p w14:paraId="35A89258" w14:textId="157FC4AB"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F03195B" w14:textId="61A88A4B"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Pages 24, 28, 32-35, 79, 102-106</w:t>
            </w:r>
          </w:p>
        </w:tc>
      </w:tr>
      <w:tr w:rsidR="00BE6092" w:rsidRPr="00110E6A" w14:paraId="59932D4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5C42EC1" w14:textId="012E0FEF"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25F9BF63" w14:textId="56618B68" w:rsidR="00C63AEC" w:rsidRPr="0087361C" w:rsidRDefault="00C63AEC" w:rsidP="00C63AEC">
            <w:pPr>
              <w:spacing w:before="0" w:line="276" w:lineRule="auto"/>
              <w:jc w:val="center"/>
              <w:rPr>
                <w:sz w:val="22"/>
                <w:szCs w:val="22"/>
              </w:rPr>
            </w:pPr>
            <w:r w:rsidRPr="0087361C">
              <w:rPr>
                <w:sz w:val="22"/>
                <w:szCs w:val="22"/>
              </w:rPr>
              <w:t>11</w:t>
            </w:r>
          </w:p>
        </w:tc>
        <w:tc>
          <w:tcPr>
            <w:tcW w:w="502" w:type="pct"/>
            <w:tcBorders>
              <w:top w:val="single" w:sz="4" w:space="0" w:color="7F7F7F"/>
              <w:left w:val="single" w:sz="4" w:space="0" w:color="7F7F7F"/>
              <w:bottom w:val="single" w:sz="4" w:space="0" w:color="7F7F7F"/>
              <w:right w:val="single" w:sz="4" w:space="0" w:color="7F7F7F"/>
            </w:tcBorders>
          </w:tcPr>
          <w:p w14:paraId="792FFA86" w14:textId="772DFF54" w:rsidR="00C63AEC" w:rsidRPr="0087361C" w:rsidRDefault="00C63AEC" w:rsidP="00C63AEC">
            <w:pPr>
              <w:spacing w:before="0" w:line="276" w:lineRule="auto"/>
              <w:jc w:val="center"/>
              <w:rPr>
                <w:sz w:val="22"/>
                <w:szCs w:val="22"/>
              </w:rPr>
            </w:pPr>
            <w:r w:rsidRPr="0087361C">
              <w:rPr>
                <w:sz w:val="22"/>
                <w:szCs w:val="22"/>
              </w:rPr>
              <w:t>50</w:t>
            </w:r>
          </w:p>
        </w:tc>
        <w:tc>
          <w:tcPr>
            <w:tcW w:w="682" w:type="pct"/>
            <w:tcBorders>
              <w:top w:val="single" w:sz="4" w:space="0" w:color="7F7F7F"/>
              <w:left w:val="single" w:sz="4" w:space="0" w:color="7F7F7F"/>
              <w:bottom w:val="single" w:sz="4" w:space="0" w:color="7F7F7F"/>
              <w:right w:val="single" w:sz="4" w:space="0" w:color="7F7F7F"/>
            </w:tcBorders>
          </w:tcPr>
          <w:p w14:paraId="2E1295FA" w14:textId="1950DD12" w:rsidR="00C63AEC" w:rsidRPr="0087361C" w:rsidRDefault="00C63AEC" w:rsidP="00C63AEC">
            <w:pPr>
              <w:spacing w:before="0" w:line="276" w:lineRule="auto"/>
              <w:jc w:val="left"/>
              <w:rPr>
                <w:sz w:val="22"/>
                <w:szCs w:val="22"/>
              </w:rPr>
            </w:pPr>
            <w:r w:rsidRPr="0087361C">
              <w:rPr>
                <w:sz w:val="22"/>
                <w:szCs w:val="22"/>
              </w:rPr>
              <w:t>08/04/2013</w:t>
            </w:r>
          </w:p>
        </w:tc>
        <w:tc>
          <w:tcPr>
            <w:tcW w:w="1915" w:type="pct"/>
            <w:tcBorders>
              <w:top w:val="single" w:sz="4" w:space="0" w:color="7F7F7F"/>
              <w:left w:val="single" w:sz="4" w:space="0" w:color="7F7F7F"/>
              <w:bottom w:val="single" w:sz="4" w:space="0" w:color="7F7F7F"/>
              <w:right w:val="single" w:sz="4" w:space="0" w:color="7F7F7F"/>
            </w:tcBorders>
          </w:tcPr>
          <w:p w14:paraId="4E3DB0E3"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1A106659" w14:textId="2FB7DAE5"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02332599" w14:textId="3B554248"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F361A12" w14:textId="50DC9BBF"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 23</w:t>
            </w:r>
          </w:p>
        </w:tc>
      </w:tr>
      <w:tr w:rsidR="00BE6092" w:rsidRPr="00110E6A" w14:paraId="02F4AA66"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27A4C31" w14:textId="4E6A9832"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1E0CB40" w14:textId="3AA91E98" w:rsidR="00C63AEC" w:rsidRPr="0087361C" w:rsidRDefault="00C63AEC" w:rsidP="00C63AEC">
            <w:pPr>
              <w:spacing w:before="0" w:line="276" w:lineRule="auto"/>
              <w:jc w:val="center"/>
              <w:rPr>
                <w:sz w:val="22"/>
                <w:szCs w:val="22"/>
              </w:rPr>
            </w:pPr>
            <w:r w:rsidRPr="0087361C">
              <w:rPr>
                <w:sz w:val="22"/>
                <w:szCs w:val="22"/>
              </w:rPr>
              <w:t>11</w:t>
            </w:r>
          </w:p>
        </w:tc>
        <w:tc>
          <w:tcPr>
            <w:tcW w:w="502" w:type="pct"/>
            <w:tcBorders>
              <w:top w:val="single" w:sz="4" w:space="0" w:color="7F7F7F"/>
              <w:left w:val="single" w:sz="4" w:space="0" w:color="7F7F7F"/>
              <w:bottom w:val="single" w:sz="4" w:space="0" w:color="7F7F7F"/>
              <w:right w:val="single" w:sz="4" w:space="0" w:color="7F7F7F"/>
            </w:tcBorders>
          </w:tcPr>
          <w:p w14:paraId="57E2582D" w14:textId="05078869"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4F9983C5" w14:textId="23B2745F" w:rsidR="00C63AEC" w:rsidRPr="0087361C" w:rsidRDefault="00C63AEC" w:rsidP="00C63AEC">
            <w:pPr>
              <w:spacing w:before="0" w:line="276" w:lineRule="auto"/>
              <w:jc w:val="left"/>
              <w:rPr>
                <w:sz w:val="22"/>
                <w:szCs w:val="22"/>
              </w:rPr>
            </w:pPr>
            <w:r w:rsidRPr="0087361C">
              <w:rPr>
                <w:sz w:val="22"/>
                <w:szCs w:val="22"/>
              </w:rPr>
              <w:t>06/03/2013</w:t>
            </w:r>
          </w:p>
        </w:tc>
        <w:tc>
          <w:tcPr>
            <w:tcW w:w="1915" w:type="pct"/>
            <w:tcBorders>
              <w:top w:val="single" w:sz="4" w:space="0" w:color="7F7F7F"/>
              <w:left w:val="single" w:sz="4" w:space="0" w:color="7F7F7F"/>
              <w:bottom w:val="single" w:sz="4" w:space="0" w:color="7F7F7F"/>
              <w:right w:val="single" w:sz="4" w:space="0" w:color="7F7F7F"/>
            </w:tcBorders>
          </w:tcPr>
          <w:p w14:paraId="10272380"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Project and contractual data updated. Aligned with KEL 0.25a.</w:t>
            </w:r>
          </w:p>
          <w:p w14:paraId="4889A7D0" w14:textId="77777777" w:rsidR="00C63AEC" w:rsidRPr="0087361C" w:rsidRDefault="00C63AEC" w:rsidP="00C63AEC">
            <w:pPr>
              <w:tabs>
                <w:tab w:val="left" w:pos="567"/>
                <w:tab w:val="left" w:pos="1134"/>
                <w:tab w:val="left" w:pos="1701"/>
              </w:tabs>
              <w:spacing w:before="0"/>
              <w:jc w:val="left"/>
              <w:rPr>
                <w:b/>
                <w:sz w:val="22"/>
                <w:szCs w:val="22"/>
              </w:rPr>
            </w:pPr>
            <w:r w:rsidRPr="0087361C">
              <w:rPr>
                <w:b/>
                <w:sz w:val="22"/>
                <w:szCs w:val="22"/>
              </w:rPr>
              <w:t>This and the next version include also the changes introduced within KEL v0.24a.</w:t>
            </w:r>
          </w:p>
          <w:p w14:paraId="4F60F009" w14:textId="63F7A6E2"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54E57072" w14:textId="2ECA2184"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0117A3D4" w14:textId="1B7490A2"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Pages 22, 24, 31 and 34</w:t>
            </w:r>
          </w:p>
        </w:tc>
      </w:tr>
      <w:tr w:rsidR="00BE6092" w:rsidRPr="00110E6A" w14:paraId="490158A7"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64F2B07" w14:textId="25BA41E3"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871894A" w14:textId="0D08D9CC"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36ACDFFB" w14:textId="27981CAF" w:rsidR="00C63AEC" w:rsidRPr="0087361C" w:rsidRDefault="00C63AEC" w:rsidP="00C63AEC">
            <w:pPr>
              <w:spacing w:before="0" w:line="276" w:lineRule="auto"/>
              <w:jc w:val="center"/>
              <w:rPr>
                <w:sz w:val="22"/>
                <w:szCs w:val="22"/>
              </w:rPr>
            </w:pPr>
            <w:r w:rsidRPr="0087361C">
              <w:rPr>
                <w:sz w:val="22"/>
                <w:szCs w:val="22"/>
              </w:rPr>
              <w:t>70</w:t>
            </w:r>
          </w:p>
        </w:tc>
        <w:tc>
          <w:tcPr>
            <w:tcW w:w="682" w:type="pct"/>
            <w:tcBorders>
              <w:top w:val="single" w:sz="4" w:space="0" w:color="7F7F7F"/>
              <w:left w:val="single" w:sz="4" w:space="0" w:color="7F7F7F"/>
              <w:bottom w:val="single" w:sz="4" w:space="0" w:color="7F7F7F"/>
              <w:right w:val="single" w:sz="4" w:space="0" w:color="7F7F7F"/>
            </w:tcBorders>
          </w:tcPr>
          <w:p w14:paraId="71FC0285" w14:textId="0E374FC4" w:rsidR="00C63AEC" w:rsidRPr="0087361C" w:rsidRDefault="00C63AEC" w:rsidP="00C63AEC">
            <w:pPr>
              <w:spacing w:before="0" w:line="276" w:lineRule="auto"/>
              <w:jc w:val="left"/>
              <w:rPr>
                <w:sz w:val="22"/>
                <w:szCs w:val="22"/>
              </w:rPr>
            </w:pPr>
            <w:r w:rsidRPr="0087361C">
              <w:rPr>
                <w:sz w:val="22"/>
                <w:szCs w:val="22"/>
              </w:rPr>
              <w:t>27/02/2013</w:t>
            </w:r>
          </w:p>
        </w:tc>
        <w:tc>
          <w:tcPr>
            <w:tcW w:w="1915" w:type="pct"/>
            <w:tcBorders>
              <w:top w:val="single" w:sz="4" w:space="0" w:color="7F7F7F"/>
              <w:left w:val="single" w:sz="4" w:space="0" w:color="7F7F7F"/>
              <w:bottom w:val="single" w:sz="4" w:space="0" w:color="7F7F7F"/>
              <w:right w:val="single" w:sz="4" w:space="0" w:color="7F7F7F"/>
            </w:tcBorders>
          </w:tcPr>
          <w:p w14:paraId="7AFBC620"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6BF9A273" w14:textId="27ECB51C"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62DA00D9" w14:textId="3EECB3D6"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05F7466" w14:textId="19BBE938"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 22</w:t>
            </w:r>
          </w:p>
        </w:tc>
      </w:tr>
      <w:tr w:rsidR="00BE6092" w:rsidRPr="00110E6A" w14:paraId="13102DB0"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AB8F362" w14:textId="0C453F70"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9B8E60D" w14:textId="11913A8C"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555E4BE0" w14:textId="0B7FBF97" w:rsidR="00C63AEC" w:rsidRPr="0087361C" w:rsidRDefault="00C63AEC" w:rsidP="00C63AEC">
            <w:pPr>
              <w:spacing w:before="0" w:line="276" w:lineRule="auto"/>
              <w:jc w:val="center"/>
              <w:rPr>
                <w:sz w:val="22"/>
                <w:szCs w:val="22"/>
              </w:rPr>
            </w:pPr>
            <w:r w:rsidRPr="0087361C">
              <w:rPr>
                <w:sz w:val="22"/>
                <w:szCs w:val="22"/>
              </w:rPr>
              <w:t>65</w:t>
            </w:r>
          </w:p>
        </w:tc>
        <w:tc>
          <w:tcPr>
            <w:tcW w:w="682" w:type="pct"/>
            <w:tcBorders>
              <w:top w:val="single" w:sz="4" w:space="0" w:color="7F7F7F"/>
              <w:left w:val="single" w:sz="4" w:space="0" w:color="7F7F7F"/>
              <w:bottom w:val="single" w:sz="4" w:space="0" w:color="7F7F7F"/>
              <w:right w:val="single" w:sz="4" w:space="0" w:color="7F7F7F"/>
            </w:tcBorders>
          </w:tcPr>
          <w:p w14:paraId="539C7305" w14:textId="44AD6668" w:rsidR="00C63AEC" w:rsidRPr="0087361C" w:rsidRDefault="00C63AEC" w:rsidP="00C63AEC">
            <w:pPr>
              <w:spacing w:before="0" w:line="276" w:lineRule="auto"/>
              <w:jc w:val="left"/>
              <w:rPr>
                <w:sz w:val="22"/>
                <w:szCs w:val="22"/>
              </w:rPr>
            </w:pPr>
            <w:r w:rsidRPr="0087361C">
              <w:rPr>
                <w:sz w:val="22"/>
                <w:szCs w:val="22"/>
              </w:rPr>
              <w:t>14/02/2013</w:t>
            </w:r>
          </w:p>
        </w:tc>
        <w:tc>
          <w:tcPr>
            <w:tcW w:w="1915" w:type="pct"/>
            <w:tcBorders>
              <w:top w:val="single" w:sz="4" w:space="0" w:color="7F7F7F"/>
              <w:left w:val="single" w:sz="4" w:space="0" w:color="7F7F7F"/>
              <w:bottom w:val="single" w:sz="4" w:space="0" w:color="7F7F7F"/>
              <w:right w:val="single" w:sz="4" w:space="0" w:color="7F7F7F"/>
            </w:tcBorders>
          </w:tcPr>
          <w:p w14:paraId="4B3E88DC"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Project and contractual data updated. Aligned with KEL 0.24a.</w:t>
            </w:r>
          </w:p>
          <w:p w14:paraId="39153B09" w14:textId="77777777" w:rsidR="00C63AEC" w:rsidRPr="0087361C" w:rsidRDefault="00C63AEC" w:rsidP="00C63AEC">
            <w:pPr>
              <w:tabs>
                <w:tab w:val="left" w:pos="567"/>
                <w:tab w:val="left" w:pos="1134"/>
                <w:tab w:val="left" w:pos="1701"/>
              </w:tabs>
              <w:spacing w:before="0"/>
              <w:jc w:val="left"/>
              <w:rPr>
                <w:sz w:val="22"/>
                <w:szCs w:val="22"/>
              </w:rPr>
            </w:pPr>
            <w:r w:rsidRPr="0087361C">
              <w:rPr>
                <w:b/>
                <w:bCs/>
                <w:sz w:val="22"/>
                <w:szCs w:val="22"/>
              </w:rPr>
              <w:t>This and the next version were created in a side branch to address urgent business needs in DDNIA.</w:t>
            </w:r>
          </w:p>
          <w:p w14:paraId="33F577CF" w14:textId="7E869D4F"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6B0216BD" w14:textId="0D4DE620"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A2F48FF" w14:textId="00820803"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Pages 20, 22, 29 and 32</w:t>
            </w:r>
          </w:p>
        </w:tc>
      </w:tr>
      <w:tr w:rsidR="00BE6092" w:rsidRPr="00110E6A" w14:paraId="1BD3600B" w14:textId="77777777" w:rsidTr="004501EF">
        <w:tc>
          <w:tcPr>
            <w:tcW w:w="419" w:type="pct"/>
            <w:tcBorders>
              <w:top w:val="single" w:sz="4" w:space="0" w:color="7F7F7F"/>
              <w:left w:val="single" w:sz="4" w:space="0" w:color="7F7F7F"/>
              <w:bottom w:val="single" w:sz="4" w:space="0" w:color="7F7F7F"/>
              <w:right w:val="single" w:sz="4" w:space="0" w:color="7F7F7F"/>
            </w:tcBorders>
          </w:tcPr>
          <w:p w14:paraId="1E6ACDA5" w14:textId="1B42FB34"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FA749F0" w14:textId="3EE5B635" w:rsidR="00C63AEC" w:rsidRPr="0087361C" w:rsidRDefault="00C63AEC" w:rsidP="00C63AEC">
            <w:pPr>
              <w:spacing w:before="0" w:line="276" w:lineRule="auto"/>
              <w:jc w:val="center"/>
              <w:rPr>
                <w:sz w:val="22"/>
                <w:szCs w:val="22"/>
              </w:rPr>
            </w:pPr>
            <w:r w:rsidRPr="0087361C">
              <w:rPr>
                <w:sz w:val="22"/>
                <w:szCs w:val="22"/>
              </w:rPr>
              <w:t>11</w:t>
            </w:r>
          </w:p>
        </w:tc>
        <w:tc>
          <w:tcPr>
            <w:tcW w:w="502" w:type="pct"/>
            <w:tcBorders>
              <w:top w:val="single" w:sz="4" w:space="0" w:color="7F7F7F"/>
              <w:left w:val="single" w:sz="4" w:space="0" w:color="7F7F7F"/>
              <w:bottom w:val="single" w:sz="4" w:space="0" w:color="7F7F7F"/>
              <w:right w:val="single" w:sz="4" w:space="0" w:color="7F7F7F"/>
            </w:tcBorders>
          </w:tcPr>
          <w:p w14:paraId="5FCC52A7" w14:textId="0D8BEB7E"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54752D0" w14:textId="17E022F1" w:rsidR="00C63AEC" w:rsidRPr="0087361C" w:rsidRDefault="00C63AEC" w:rsidP="00C63AEC">
            <w:pPr>
              <w:spacing w:before="0" w:line="276" w:lineRule="auto"/>
              <w:jc w:val="left"/>
              <w:rPr>
                <w:sz w:val="22"/>
                <w:szCs w:val="22"/>
              </w:rPr>
            </w:pPr>
            <w:r w:rsidRPr="0087361C">
              <w:rPr>
                <w:sz w:val="22"/>
                <w:szCs w:val="22"/>
              </w:rPr>
              <w:t>20/08/2012</w:t>
            </w:r>
          </w:p>
        </w:tc>
        <w:tc>
          <w:tcPr>
            <w:tcW w:w="1915" w:type="pct"/>
            <w:tcBorders>
              <w:top w:val="single" w:sz="4" w:space="0" w:color="7F7F7F"/>
              <w:left w:val="single" w:sz="4" w:space="0" w:color="7F7F7F"/>
              <w:bottom w:val="single" w:sz="4" w:space="0" w:color="7F7F7F"/>
              <w:right w:val="single" w:sz="4" w:space="0" w:color="7F7F7F"/>
            </w:tcBorders>
          </w:tcPr>
          <w:p w14:paraId="0CA93512"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1C4099FB" w14:textId="5265ABE2"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755FF04C" w14:textId="217FEDB9"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C9283B3" w14:textId="43CF85E8"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Page 71</w:t>
            </w:r>
          </w:p>
        </w:tc>
      </w:tr>
      <w:tr w:rsidR="00BE6092" w:rsidRPr="00110E6A" w14:paraId="7F50E698" w14:textId="77777777" w:rsidTr="004501EF">
        <w:tc>
          <w:tcPr>
            <w:tcW w:w="419" w:type="pct"/>
            <w:tcBorders>
              <w:top w:val="single" w:sz="4" w:space="0" w:color="7F7F7F"/>
              <w:left w:val="single" w:sz="4" w:space="0" w:color="7F7F7F"/>
              <w:bottom w:val="single" w:sz="4" w:space="0" w:color="7F7F7F"/>
              <w:right w:val="single" w:sz="4" w:space="0" w:color="7F7F7F"/>
            </w:tcBorders>
          </w:tcPr>
          <w:p w14:paraId="227F20FB" w14:textId="1EE9E102"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EDD7FCF" w14:textId="4BD60B40"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227CFAD9" w14:textId="6D7A8537" w:rsidR="00C63AEC" w:rsidRPr="0087361C" w:rsidRDefault="00C63AEC" w:rsidP="00C63AEC">
            <w:pPr>
              <w:spacing w:before="0" w:line="276" w:lineRule="auto"/>
              <w:jc w:val="center"/>
              <w:rPr>
                <w:sz w:val="22"/>
                <w:szCs w:val="22"/>
              </w:rPr>
            </w:pPr>
            <w:r w:rsidRPr="0087361C">
              <w:rPr>
                <w:sz w:val="22"/>
                <w:szCs w:val="22"/>
              </w:rPr>
              <w:t>60</w:t>
            </w:r>
          </w:p>
        </w:tc>
        <w:tc>
          <w:tcPr>
            <w:tcW w:w="682" w:type="pct"/>
            <w:tcBorders>
              <w:top w:val="single" w:sz="4" w:space="0" w:color="7F7F7F"/>
              <w:left w:val="single" w:sz="4" w:space="0" w:color="7F7F7F"/>
              <w:bottom w:val="single" w:sz="4" w:space="0" w:color="7F7F7F"/>
              <w:right w:val="single" w:sz="4" w:space="0" w:color="7F7F7F"/>
            </w:tcBorders>
          </w:tcPr>
          <w:p w14:paraId="33E62C88" w14:textId="0DBA276F" w:rsidR="00C63AEC" w:rsidRPr="0087361C" w:rsidRDefault="00C63AEC" w:rsidP="00C63AEC">
            <w:pPr>
              <w:spacing w:before="0" w:line="276" w:lineRule="auto"/>
              <w:jc w:val="left"/>
              <w:rPr>
                <w:sz w:val="22"/>
                <w:szCs w:val="22"/>
              </w:rPr>
            </w:pPr>
            <w:r w:rsidRPr="0087361C">
              <w:rPr>
                <w:sz w:val="22"/>
                <w:szCs w:val="22"/>
              </w:rPr>
              <w:t>24/07/2012</w:t>
            </w:r>
          </w:p>
        </w:tc>
        <w:tc>
          <w:tcPr>
            <w:tcW w:w="1915" w:type="pct"/>
            <w:tcBorders>
              <w:top w:val="single" w:sz="4" w:space="0" w:color="7F7F7F"/>
              <w:left w:val="single" w:sz="4" w:space="0" w:color="7F7F7F"/>
              <w:bottom w:val="single" w:sz="4" w:space="0" w:color="7F7F7F"/>
              <w:right w:val="single" w:sz="4" w:space="0" w:color="7F7F7F"/>
            </w:tcBorders>
          </w:tcPr>
          <w:p w14:paraId="39879003"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Project and contractual data updated. Aligned with KEL 0.25.</w:t>
            </w:r>
          </w:p>
          <w:p w14:paraId="20AC8FE5" w14:textId="77777777" w:rsidR="00C63AEC" w:rsidRPr="0087361C" w:rsidRDefault="00C63AEC" w:rsidP="00C63AEC">
            <w:pPr>
              <w:tabs>
                <w:tab w:val="left" w:pos="567"/>
                <w:tab w:val="left" w:pos="1134"/>
                <w:tab w:val="left" w:pos="1701"/>
              </w:tabs>
              <w:spacing w:before="0"/>
              <w:jc w:val="left"/>
              <w:rPr>
                <w:sz w:val="22"/>
                <w:szCs w:val="22"/>
              </w:rPr>
            </w:pPr>
            <w:r w:rsidRPr="0087361C">
              <w:rPr>
                <w:b/>
                <w:bCs/>
                <w:sz w:val="22"/>
                <w:szCs w:val="22"/>
              </w:rPr>
              <w:t>WARNING: This and the next version do NOT include the changes for KEL v0.24a.</w:t>
            </w:r>
          </w:p>
          <w:p w14:paraId="204730E1" w14:textId="1718FEA3"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662AE88D" w14:textId="34ED80C4"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671B8F8" w14:textId="7777777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Sections:</w:t>
            </w:r>
          </w:p>
          <w:p w14:paraId="172847A3" w14:textId="25CF4C3F"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_Ref329783126 \r \h  \* MERGEFORMAT </w:instrText>
            </w:r>
            <w:r w:rsidRPr="0087361C">
              <w:rPr>
                <w:sz w:val="22"/>
                <w:szCs w:val="22"/>
              </w:rPr>
            </w:r>
            <w:r w:rsidRPr="0087361C">
              <w:rPr>
                <w:sz w:val="22"/>
                <w:szCs w:val="22"/>
              </w:rPr>
              <w:fldChar w:fldCharType="separate"/>
            </w:r>
            <w:r w:rsidR="004501EF">
              <w:rPr>
                <w:sz w:val="22"/>
                <w:szCs w:val="22"/>
              </w:rPr>
              <w:t>I.1.8.7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Pr>
                <w:sz w:val="22"/>
                <w:szCs w:val="22"/>
              </w:rPr>
              <w:instrText xml:space="preserve"> \* MERGEFORMAT </w:instrText>
            </w:r>
            <w:r w:rsidRPr="0087361C">
              <w:rPr>
                <w:sz w:val="22"/>
                <w:szCs w:val="22"/>
              </w:rPr>
            </w:r>
            <w:r w:rsidRPr="0087361C">
              <w:rPr>
                <w:sz w:val="22"/>
                <w:szCs w:val="22"/>
              </w:rPr>
              <w:fldChar w:fldCharType="separate"/>
            </w:r>
            <w:r w:rsidR="004501EF">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_Ref329783352 \r \h  \* MERGEFORMAT </w:instrText>
            </w:r>
            <w:r w:rsidRPr="0087361C">
              <w:rPr>
                <w:sz w:val="22"/>
                <w:szCs w:val="22"/>
              </w:rPr>
            </w:r>
            <w:r w:rsidRPr="0087361C">
              <w:rPr>
                <w:sz w:val="22"/>
                <w:szCs w:val="22"/>
              </w:rPr>
              <w:fldChar w:fldCharType="separate"/>
            </w:r>
            <w:r w:rsidR="004501EF">
              <w:rPr>
                <w:sz w:val="22"/>
                <w:szCs w:val="22"/>
              </w:rPr>
              <w:t>VII.1.2</w:t>
            </w:r>
            <w:r w:rsidRPr="0087361C">
              <w:rPr>
                <w:sz w:val="22"/>
                <w:szCs w:val="22"/>
              </w:rPr>
              <w:fldChar w:fldCharType="end"/>
            </w:r>
          </w:p>
        </w:tc>
      </w:tr>
      <w:tr w:rsidR="00BE6092" w:rsidRPr="00110E6A" w14:paraId="01BCBFCF"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6316716" w14:textId="2FC82051"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E243B70" w14:textId="10558F90"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5F09193E" w14:textId="3D712F1A" w:rsidR="00C63AEC" w:rsidRPr="0087361C" w:rsidRDefault="00C63AEC" w:rsidP="00C63AEC">
            <w:pPr>
              <w:spacing w:before="0" w:line="276" w:lineRule="auto"/>
              <w:jc w:val="center"/>
              <w:rPr>
                <w:sz w:val="22"/>
                <w:szCs w:val="22"/>
              </w:rPr>
            </w:pPr>
            <w:r w:rsidRPr="0087361C">
              <w:rPr>
                <w:sz w:val="22"/>
                <w:szCs w:val="22"/>
              </w:rPr>
              <w:t>50</w:t>
            </w:r>
          </w:p>
        </w:tc>
        <w:tc>
          <w:tcPr>
            <w:tcW w:w="682" w:type="pct"/>
            <w:tcBorders>
              <w:top w:val="single" w:sz="4" w:space="0" w:color="7F7F7F"/>
              <w:left w:val="single" w:sz="4" w:space="0" w:color="7F7F7F"/>
              <w:bottom w:val="single" w:sz="4" w:space="0" w:color="7F7F7F"/>
              <w:right w:val="single" w:sz="4" w:space="0" w:color="7F7F7F"/>
            </w:tcBorders>
          </w:tcPr>
          <w:p w14:paraId="1127868C" w14:textId="2FA740D9" w:rsidR="00C63AEC" w:rsidRPr="0087361C" w:rsidRDefault="00C63AEC" w:rsidP="00C63AEC">
            <w:pPr>
              <w:spacing w:before="0" w:line="276" w:lineRule="auto"/>
              <w:jc w:val="left"/>
              <w:rPr>
                <w:sz w:val="22"/>
                <w:szCs w:val="22"/>
              </w:rPr>
            </w:pPr>
            <w:r w:rsidRPr="0087361C">
              <w:rPr>
                <w:sz w:val="22"/>
                <w:szCs w:val="22"/>
              </w:rPr>
              <w:t>27/04/2012</w:t>
            </w:r>
          </w:p>
        </w:tc>
        <w:tc>
          <w:tcPr>
            <w:tcW w:w="1915" w:type="pct"/>
            <w:tcBorders>
              <w:top w:val="single" w:sz="4" w:space="0" w:color="7F7F7F"/>
              <w:left w:val="single" w:sz="4" w:space="0" w:color="7F7F7F"/>
              <w:bottom w:val="single" w:sz="4" w:space="0" w:color="7F7F7F"/>
              <w:right w:val="single" w:sz="4" w:space="0" w:color="7F7F7F"/>
            </w:tcBorders>
          </w:tcPr>
          <w:p w14:paraId="34616A93" w14:textId="3E6FA0FF"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18424858" w14:textId="5B801A25" w:rsidR="00C63AEC" w:rsidRPr="0087361C" w:rsidRDefault="00C63AEC" w:rsidP="00C63AEC">
            <w:pPr>
              <w:spacing w:before="0" w:line="276" w:lineRule="auto"/>
              <w:jc w:val="center"/>
              <w:rPr>
                <w:sz w:val="22"/>
                <w:szCs w:val="22"/>
              </w:rPr>
            </w:pPr>
            <w:r w:rsidRPr="0087361C">
              <w:rPr>
                <w:sz w:val="22"/>
                <w:szCs w:val="22"/>
              </w:rPr>
              <w:t>I</w:t>
            </w:r>
          </w:p>
        </w:tc>
        <w:tc>
          <w:tcPr>
            <w:tcW w:w="634" w:type="pct"/>
            <w:tcBorders>
              <w:top w:val="single" w:sz="4" w:space="0" w:color="7F7F7F"/>
              <w:left w:val="single" w:sz="4" w:space="0" w:color="7F7F7F"/>
              <w:bottom w:val="single" w:sz="4" w:space="0" w:color="7F7F7F"/>
              <w:right w:val="single" w:sz="4" w:space="0" w:color="7F7F7F"/>
            </w:tcBorders>
          </w:tcPr>
          <w:p w14:paraId="41DE21A0" w14:textId="5C77F088"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6</w:t>
            </w:r>
          </w:p>
        </w:tc>
      </w:tr>
      <w:tr w:rsidR="00BE6092" w:rsidRPr="00110E6A" w14:paraId="2FD0C5EA"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88ED4DE" w14:textId="4CC4C803" w:rsidR="00C63AEC" w:rsidRPr="0087361C" w:rsidRDefault="00C63AEC" w:rsidP="00C63AEC">
            <w:pPr>
              <w:spacing w:before="0" w:line="276" w:lineRule="auto"/>
              <w:jc w:val="center"/>
              <w:rPr>
                <w:sz w:val="22"/>
                <w:szCs w:val="22"/>
              </w:rPr>
            </w:pPr>
            <w:r w:rsidRPr="0087361C">
              <w:rPr>
                <w:sz w:val="22"/>
                <w:szCs w:val="22"/>
              </w:rPr>
              <w:lastRenderedPageBreak/>
              <w:t>Ν/Α</w:t>
            </w:r>
          </w:p>
        </w:tc>
        <w:tc>
          <w:tcPr>
            <w:tcW w:w="481" w:type="pct"/>
            <w:tcBorders>
              <w:top w:val="single" w:sz="4" w:space="0" w:color="7F7F7F"/>
              <w:left w:val="single" w:sz="4" w:space="0" w:color="7F7F7F"/>
              <w:bottom w:val="single" w:sz="4" w:space="0" w:color="7F7F7F"/>
              <w:right w:val="single" w:sz="4" w:space="0" w:color="7F7F7F"/>
            </w:tcBorders>
          </w:tcPr>
          <w:p w14:paraId="23DF95EC" w14:textId="3A28BD3B"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53873E59" w14:textId="47F05088"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6012D854" w14:textId="3CF284EE" w:rsidR="00C63AEC" w:rsidRPr="0087361C" w:rsidRDefault="00C63AEC" w:rsidP="00C63AEC">
            <w:pPr>
              <w:spacing w:before="0" w:line="276" w:lineRule="auto"/>
              <w:jc w:val="left"/>
              <w:rPr>
                <w:sz w:val="22"/>
                <w:szCs w:val="22"/>
              </w:rPr>
            </w:pPr>
            <w:r w:rsidRPr="0087361C">
              <w:rPr>
                <w:sz w:val="22"/>
                <w:szCs w:val="22"/>
              </w:rPr>
              <w:t>30/03/2012</w:t>
            </w:r>
          </w:p>
        </w:tc>
        <w:tc>
          <w:tcPr>
            <w:tcW w:w="1915" w:type="pct"/>
            <w:tcBorders>
              <w:top w:val="single" w:sz="4" w:space="0" w:color="7F7F7F"/>
              <w:left w:val="single" w:sz="4" w:space="0" w:color="7F7F7F"/>
              <w:bottom w:val="single" w:sz="4" w:space="0" w:color="7F7F7F"/>
              <w:right w:val="single" w:sz="4" w:space="0" w:color="7F7F7F"/>
            </w:tcBorders>
          </w:tcPr>
          <w:p w14:paraId="3EE27BE6"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Comments from the internal and language review are implemented.</w:t>
            </w:r>
          </w:p>
          <w:p w14:paraId="4E01F16C" w14:textId="11B7ED71"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3B978D15" w14:textId="581CB515"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00C3818" w14:textId="605BC6D6"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2FACF976"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8A72D34" w14:textId="2F959334"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A70508F" w14:textId="694E51E9"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21CF6FD8" w14:textId="7CA9560C" w:rsidR="00C63AEC" w:rsidRPr="0087361C" w:rsidRDefault="00C63AEC" w:rsidP="00C63AEC">
            <w:pPr>
              <w:spacing w:before="0" w:line="276" w:lineRule="auto"/>
              <w:jc w:val="center"/>
              <w:rPr>
                <w:sz w:val="22"/>
                <w:szCs w:val="22"/>
              </w:rPr>
            </w:pPr>
            <w:r w:rsidRPr="0087361C">
              <w:rPr>
                <w:sz w:val="22"/>
                <w:szCs w:val="22"/>
              </w:rPr>
              <w:t>01</w:t>
            </w:r>
          </w:p>
        </w:tc>
        <w:tc>
          <w:tcPr>
            <w:tcW w:w="682" w:type="pct"/>
            <w:tcBorders>
              <w:top w:val="single" w:sz="4" w:space="0" w:color="7F7F7F"/>
              <w:left w:val="single" w:sz="4" w:space="0" w:color="7F7F7F"/>
              <w:bottom w:val="single" w:sz="4" w:space="0" w:color="7F7F7F"/>
              <w:right w:val="single" w:sz="4" w:space="0" w:color="7F7F7F"/>
            </w:tcBorders>
          </w:tcPr>
          <w:p w14:paraId="72134995" w14:textId="64BB1574" w:rsidR="00C63AEC" w:rsidRPr="0087361C" w:rsidRDefault="00C63AEC" w:rsidP="00C63AEC">
            <w:pPr>
              <w:spacing w:before="0" w:line="276" w:lineRule="auto"/>
              <w:jc w:val="left"/>
              <w:rPr>
                <w:sz w:val="22"/>
                <w:szCs w:val="22"/>
              </w:rPr>
            </w:pPr>
            <w:r w:rsidRPr="0087361C">
              <w:rPr>
                <w:sz w:val="22"/>
                <w:szCs w:val="22"/>
              </w:rPr>
              <w:t>26/03/2012</w:t>
            </w:r>
          </w:p>
        </w:tc>
        <w:tc>
          <w:tcPr>
            <w:tcW w:w="1915" w:type="pct"/>
            <w:tcBorders>
              <w:top w:val="single" w:sz="4" w:space="0" w:color="7F7F7F"/>
              <w:left w:val="single" w:sz="4" w:space="0" w:color="7F7F7F"/>
              <w:bottom w:val="single" w:sz="4" w:space="0" w:color="7F7F7F"/>
              <w:right w:val="single" w:sz="4" w:space="0" w:color="7F7F7F"/>
            </w:tcBorders>
          </w:tcPr>
          <w:p w14:paraId="7832EDD6"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Aligned with KEL 0.23a.</w:t>
            </w:r>
          </w:p>
          <w:p w14:paraId="68FAC699" w14:textId="54DB1DC2"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Sent to the internal and language review.</w:t>
            </w:r>
          </w:p>
        </w:tc>
        <w:tc>
          <w:tcPr>
            <w:tcW w:w="366" w:type="pct"/>
            <w:tcBorders>
              <w:top w:val="single" w:sz="4" w:space="0" w:color="7F7F7F"/>
              <w:left w:val="single" w:sz="4" w:space="0" w:color="7F7F7F"/>
              <w:bottom w:val="single" w:sz="4" w:space="0" w:color="7F7F7F"/>
              <w:right w:val="single" w:sz="4" w:space="0" w:color="7F7F7F"/>
            </w:tcBorders>
          </w:tcPr>
          <w:p w14:paraId="77A1C3F4" w14:textId="75116E6B"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38C601FF" w14:textId="7777777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Sections:</w:t>
            </w:r>
          </w:p>
          <w:p w14:paraId="13E768D2" w14:textId="3C9FB362"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_Ref320524611 \r \h  \* MERGEFORMAT </w:instrText>
            </w:r>
            <w:r w:rsidRPr="0087361C">
              <w:rPr>
                <w:sz w:val="22"/>
                <w:szCs w:val="22"/>
              </w:rPr>
            </w:r>
            <w:r w:rsidRPr="0087361C">
              <w:rPr>
                <w:sz w:val="22"/>
                <w:szCs w:val="22"/>
              </w:rPr>
              <w:fldChar w:fldCharType="separate"/>
            </w:r>
            <w:r w:rsidR="004501EF">
              <w:rPr>
                <w:sz w:val="22"/>
                <w:szCs w:val="22"/>
              </w:rPr>
              <w:t>I.1.8.5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_Ref320523582 \r \h  \* MERGEFORMAT </w:instrText>
            </w:r>
            <w:r w:rsidRPr="0087361C">
              <w:rPr>
                <w:sz w:val="22"/>
                <w:szCs w:val="22"/>
              </w:rPr>
            </w:r>
            <w:r w:rsidRPr="0087361C">
              <w:rPr>
                <w:sz w:val="22"/>
                <w:szCs w:val="22"/>
              </w:rPr>
              <w:fldChar w:fldCharType="separate"/>
            </w:r>
            <w:r w:rsidR="004501EF">
              <w:rPr>
                <w:sz w:val="22"/>
                <w:szCs w:val="22"/>
              </w:rPr>
              <w:t>V.2.1.2.1.1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4501EF">
              <w:rPr>
                <w:sz w:val="22"/>
                <w:szCs w:val="22"/>
              </w:rPr>
              <w:t>V.2.1.2.2</w:t>
            </w:r>
            <w:r w:rsidRPr="0087361C">
              <w:rPr>
                <w:sz w:val="22"/>
                <w:szCs w:val="22"/>
              </w:rPr>
              <w:fldChar w:fldCharType="end"/>
            </w:r>
          </w:p>
        </w:tc>
      </w:tr>
      <w:tr w:rsidR="00BE6092" w:rsidRPr="00110E6A" w14:paraId="4CCC2992"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1791FBD" w14:textId="74A24886"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4DB4E0F" w14:textId="0756F49D" w:rsidR="00C63AEC" w:rsidRPr="0087361C" w:rsidRDefault="00C63AEC" w:rsidP="00C63AEC">
            <w:pPr>
              <w:spacing w:before="0" w:line="276" w:lineRule="auto"/>
              <w:jc w:val="center"/>
              <w:rPr>
                <w:sz w:val="22"/>
                <w:szCs w:val="22"/>
              </w:rPr>
            </w:pPr>
            <w:r w:rsidRPr="0087361C">
              <w:rPr>
                <w:sz w:val="22"/>
                <w:szCs w:val="22"/>
              </w:rPr>
              <w:t>10</w:t>
            </w:r>
          </w:p>
        </w:tc>
        <w:tc>
          <w:tcPr>
            <w:tcW w:w="502" w:type="pct"/>
            <w:tcBorders>
              <w:top w:val="single" w:sz="4" w:space="0" w:color="7F7F7F"/>
              <w:left w:val="single" w:sz="4" w:space="0" w:color="7F7F7F"/>
              <w:bottom w:val="single" w:sz="4" w:space="0" w:color="7F7F7F"/>
              <w:right w:val="single" w:sz="4" w:space="0" w:color="7F7F7F"/>
            </w:tcBorders>
          </w:tcPr>
          <w:p w14:paraId="2C4E77FB" w14:textId="2DF2CE07"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78A99355" w14:textId="3A02430B" w:rsidR="00C63AEC" w:rsidRPr="0087361C" w:rsidRDefault="00C63AEC" w:rsidP="00C63AEC">
            <w:pPr>
              <w:spacing w:before="0" w:line="276" w:lineRule="auto"/>
              <w:jc w:val="left"/>
              <w:rPr>
                <w:sz w:val="22"/>
                <w:szCs w:val="22"/>
              </w:rPr>
            </w:pPr>
            <w:r w:rsidRPr="0087361C">
              <w:rPr>
                <w:sz w:val="22"/>
                <w:szCs w:val="22"/>
              </w:rPr>
              <w:t>22/02/2012</w:t>
            </w:r>
          </w:p>
        </w:tc>
        <w:tc>
          <w:tcPr>
            <w:tcW w:w="1915" w:type="pct"/>
            <w:tcBorders>
              <w:top w:val="single" w:sz="4" w:space="0" w:color="7F7F7F"/>
              <w:left w:val="single" w:sz="4" w:space="0" w:color="7F7F7F"/>
              <w:bottom w:val="single" w:sz="4" w:space="0" w:color="7F7F7F"/>
              <w:right w:val="single" w:sz="4" w:space="0" w:color="7F7F7F"/>
            </w:tcBorders>
          </w:tcPr>
          <w:p w14:paraId="03D2CEAC"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The review comments are implemented.</w:t>
            </w:r>
          </w:p>
          <w:p w14:paraId="1C861B18" w14:textId="494F4F83" w:rsidR="00C63AEC" w:rsidRPr="0087361C" w:rsidRDefault="00C63AEC" w:rsidP="00C63AEC">
            <w:pPr>
              <w:tabs>
                <w:tab w:val="left" w:pos="567"/>
                <w:tab w:val="left" w:pos="1134"/>
                <w:tab w:val="left" w:pos="1701"/>
              </w:tabs>
              <w:spacing w:before="0"/>
              <w:jc w:val="left"/>
              <w:rPr>
                <w:sz w:val="22"/>
                <w:szCs w:val="22"/>
              </w:rPr>
            </w:pPr>
            <w:r w:rsidRPr="0087361C">
              <w:rPr>
                <w:sz w:val="22"/>
                <w:szCs w:val="22"/>
                <w:lang w:eastAsia="en-GB"/>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5FCA1AE5" w14:textId="02AA22D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7769F5A" w14:textId="540677AD"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9C24AC" w14:paraId="23714343"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58053F9" w14:textId="7698A00E"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A4586EA" w14:textId="56D6B5B6" w:rsidR="00C63AEC" w:rsidRPr="0087361C" w:rsidRDefault="00C63AEC" w:rsidP="00C63AEC">
            <w:pPr>
              <w:spacing w:before="0" w:line="276" w:lineRule="auto"/>
              <w:jc w:val="center"/>
              <w:rPr>
                <w:sz w:val="22"/>
                <w:szCs w:val="22"/>
              </w:rPr>
            </w:pPr>
            <w:r w:rsidRPr="0087361C">
              <w:rPr>
                <w:sz w:val="22"/>
                <w:szCs w:val="22"/>
              </w:rPr>
              <w:t>9</w:t>
            </w:r>
          </w:p>
        </w:tc>
        <w:tc>
          <w:tcPr>
            <w:tcW w:w="502" w:type="pct"/>
            <w:tcBorders>
              <w:top w:val="single" w:sz="4" w:space="0" w:color="7F7F7F"/>
              <w:left w:val="single" w:sz="4" w:space="0" w:color="7F7F7F"/>
              <w:bottom w:val="single" w:sz="4" w:space="0" w:color="7F7F7F"/>
              <w:right w:val="single" w:sz="4" w:space="0" w:color="7F7F7F"/>
            </w:tcBorders>
          </w:tcPr>
          <w:p w14:paraId="3855A5A9" w14:textId="0605F8CA"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3ADFE138" w14:textId="46A710A2" w:rsidR="00C63AEC" w:rsidRPr="0087361C" w:rsidRDefault="00C63AEC" w:rsidP="00C63AEC">
            <w:pPr>
              <w:spacing w:before="0" w:line="276" w:lineRule="auto"/>
              <w:jc w:val="left"/>
              <w:rPr>
                <w:sz w:val="22"/>
                <w:szCs w:val="22"/>
              </w:rPr>
            </w:pPr>
            <w:r w:rsidRPr="0087361C">
              <w:rPr>
                <w:sz w:val="22"/>
                <w:szCs w:val="22"/>
              </w:rPr>
              <w:t>01/02/2012</w:t>
            </w:r>
          </w:p>
        </w:tc>
        <w:tc>
          <w:tcPr>
            <w:tcW w:w="1915" w:type="pct"/>
            <w:tcBorders>
              <w:top w:val="single" w:sz="4" w:space="0" w:color="7F7F7F"/>
              <w:left w:val="single" w:sz="4" w:space="0" w:color="7F7F7F"/>
              <w:bottom w:val="single" w:sz="4" w:space="0" w:color="7F7F7F"/>
              <w:right w:val="single" w:sz="4" w:space="0" w:color="7F7F7F"/>
            </w:tcBorders>
          </w:tcPr>
          <w:p w14:paraId="3C4B11DC" w14:textId="6C8083CE" w:rsidR="00C63AEC" w:rsidRPr="0087361C" w:rsidRDefault="00C63AEC" w:rsidP="00C63AEC">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Project and contractual data updated. Aligned with KEL 0.24.</w:t>
            </w:r>
          </w:p>
          <w:p w14:paraId="39CFF231" w14:textId="26F8F027" w:rsidR="00C63AEC" w:rsidRPr="0087361C" w:rsidRDefault="00C63AEC" w:rsidP="00C63AEC">
            <w:pPr>
              <w:tabs>
                <w:tab w:val="left" w:pos="567"/>
                <w:tab w:val="left" w:pos="1134"/>
                <w:tab w:val="left" w:pos="1701"/>
              </w:tabs>
              <w:spacing w:before="0"/>
              <w:jc w:val="left"/>
              <w:rPr>
                <w:sz w:val="22"/>
                <w:szCs w:val="22"/>
              </w:rPr>
            </w:pPr>
            <w:r w:rsidRPr="0087361C">
              <w:rPr>
                <w:sz w:val="22"/>
                <w:szCs w:val="22"/>
                <w:lang w:eastAsia="en-GB"/>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798B1B43" w14:textId="3721C9BB"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2644E24D"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Sections:</w:t>
            </w:r>
          </w:p>
          <w:p w14:paraId="68A1D4E5" w14:textId="1D9A0A2A" w:rsidR="00C63AEC" w:rsidRPr="004115C3" w:rsidRDefault="00C63AEC" w:rsidP="00C63AEC">
            <w:pPr>
              <w:tabs>
                <w:tab w:val="left" w:pos="567"/>
                <w:tab w:val="left" w:pos="1134"/>
                <w:tab w:val="left" w:pos="1701"/>
              </w:tabs>
              <w:spacing w:before="0"/>
              <w:jc w:val="center"/>
              <w:rPr>
                <w:sz w:val="22"/>
                <w:szCs w:val="22"/>
                <w:lang w:val="fr-BE"/>
              </w:rPr>
            </w:pPr>
            <w:r w:rsidRPr="0087361C">
              <w:rPr>
                <w:sz w:val="22"/>
                <w:szCs w:val="22"/>
              </w:rPr>
              <w:fldChar w:fldCharType="begin"/>
            </w:r>
            <w:r w:rsidRPr="004115C3">
              <w:rPr>
                <w:sz w:val="22"/>
                <w:szCs w:val="22"/>
                <w:lang w:val="fr-BE"/>
              </w:rPr>
              <w:instrText xml:space="preserve"> REF _Ref317238527 \r \h  \* MERGEFORMAT </w:instrText>
            </w:r>
            <w:r w:rsidRPr="0087361C">
              <w:rPr>
                <w:sz w:val="22"/>
                <w:szCs w:val="22"/>
              </w:rPr>
            </w:r>
            <w:r w:rsidRPr="0087361C">
              <w:rPr>
                <w:sz w:val="22"/>
                <w:szCs w:val="22"/>
              </w:rPr>
              <w:fldChar w:fldCharType="separate"/>
            </w:r>
            <w:r w:rsidR="004501EF">
              <w:rPr>
                <w:sz w:val="22"/>
                <w:szCs w:val="22"/>
                <w:lang w:val="fr-BE"/>
              </w:rPr>
              <w:t>I.1.8.4</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_Ref317238558 \r \h  \* MERGEFORMAT </w:instrText>
            </w:r>
            <w:r w:rsidRPr="0087361C">
              <w:rPr>
                <w:sz w:val="22"/>
                <w:szCs w:val="22"/>
              </w:rPr>
            </w:r>
            <w:r w:rsidRPr="0087361C">
              <w:rPr>
                <w:sz w:val="22"/>
                <w:szCs w:val="22"/>
              </w:rPr>
              <w:fldChar w:fldCharType="separate"/>
            </w:r>
            <w:r w:rsidR="004501EF">
              <w:rPr>
                <w:sz w:val="22"/>
                <w:szCs w:val="22"/>
                <w:lang w:val="fr-BE"/>
              </w:rPr>
              <w:t>I.3.1.1</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_Ref46398461 \r \h  \* MERGEFORMAT </w:instrText>
            </w:r>
            <w:r w:rsidRPr="0087361C">
              <w:rPr>
                <w:sz w:val="22"/>
                <w:szCs w:val="22"/>
              </w:rPr>
            </w:r>
            <w:r w:rsidRPr="0087361C">
              <w:rPr>
                <w:sz w:val="22"/>
                <w:szCs w:val="22"/>
              </w:rPr>
              <w:fldChar w:fldCharType="separate"/>
            </w:r>
            <w:r w:rsidR="004501EF">
              <w:rPr>
                <w:sz w:val="22"/>
                <w:szCs w:val="22"/>
                <w:lang w:val="fr-BE"/>
              </w:rPr>
              <w:t>I.3.2</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_Ref250730350 \r \h  \* MERGEFORMAT </w:instrText>
            </w:r>
            <w:r w:rsidRPr="0087361C">
              <w:rPr>
                <w:sz w:val="22"/>
                <w:szCs w:val="22"/>
              </w:rPr>
            </w:r>
            <w:r w:rsidRPr="0087361C">
              <w:rPr>
                <w:sz w:val="22"/>
                <w:szCs w:val="22"/>
              </w:rPr>
              <w:fldChar w:fldCharType="separate"/>
            </w:r>
            <w:r w:rsidR="004501EF">
              <w:rPr>
                <w:sz w:val="22"/>
                <w:szCs w:val="22"/>
                <w:lang w:val="fr-BE"/>
              </w:rPr>
              <w:t>V.2.1.2.1.2</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_Ref317238662 \r \h  \* MERGEFORMAT </w:instrText>
            </w:r>
            <w:r w:rsidRPr="0087361C">
              <w:rPr>
                <w:sz w:val="22"/>
                <w:szCs w:val="22"/>
              </w:rPr>
            </w:r>
            <w:r w:rsidRPr="0087361C">
              <w:rPr>
                <w:sz w:val="22"/>
                <w:szCs w:val="22"/>
              </w:rPr>
              <w:fldChar w:fldCharType="separate"/>
            </w:r>
            <w:r w:rsidR="004501EF">
              <w:rPr>
                <w:sz w:val="22"/>
                <w:szCs w:val="22"/>
                <w:lang w:val="fr-BE"/>
              </w:rPr>
              <w:t>V.2.1.2.2</w:t>
            </w:r>
            <w:r w:rsidRPr="0087361C">
              <w:rPr>
                <w:sz w:val="22"/>
                <w:szCs w:val="22"/>
              </w:rPr>
              <w:fldChar w:fldCharType="end"/>
            </w:r>
          </w:p>
        </w:tc>
      </w:tr>
      <w:tr w:rsidR="00BE6092" w:rsidRPr="009C24AC" w14:paraId="73C0B0AC" w14:textId="77777777" w:rsidTr="004501EF">
        <w:tc>
          <w:tcPr>
            <w:tcW w:w="419" w:type="pct"/>
            <w:tcBorders>
              <w:top w:val="single" w:sz="4" w:space="0" w:color="7F7F7F"/>
              <w:left w:val="single" w:sz="4" w:space="0" w:color="7F7F7F"/>
              <w:bottom w:val="single" w:sz="4" w:space="0" w:color="7F7F7F"/>
              <w:right w:val="single" w:sz="4" w:space="0" w:color="7F7F7F"/>
            </w:tcBorders>
          </w:tcPr>
          <w:p w14:paraId="5D55D90D" w14:textId="5AACAD47"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BC542F4" w14:textId="2E25FF8D" w:rsidR="00C63AEC" w:rsidRPr="0087361C" w:rsidRDefault="00C63AEC" w:rsidP="00C63AEC">
            <w:pPr>
              <w:spacing w:before="0" w:line="276" w:lineRule="auto"/>
              <w:jc w:val="center"/>
              <w:rPr>
                <w:sz w:val="22"/>
                <w:szCs w:val="22"/>
              </w:rPr>
            </w:pPr>
            <w:r w:rsidRPr="0087361C">
              <w:rPr>
                <w:sz w:val="22"/>
                <w:szCs w:val="22"/>
              </w:rPr>
              <w:t>9</w:t>
            </w:r>
          </w:p>
        </w:tc>
        <w:tc>
          <w:tcPr>
            <w:tcW w:w="502" w:type="pct"/>
            <w:tcBorders>
              <w:top w:val="single" w:sz="4" w:space="0" w:color="7F7F7F"/>
              <w:left w:val="single" w:sz="4" w:space="0" w:color="7F7F7F"/>
              <w:bottom w:val="single" w:sz="4" w:space="0" w:color="7F7F7F"/>
              <w:right w:val="single" w:sz="4" w:space="0" w:color="7F7F7F"/>
            </w:tcBorders>
          </w:tcPr>
          <w:p w14:paraId="39A682E7" w14:textId="02C99779"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7F42159E" w14:textId="2A57983D" w:rsidR="00C63AEC" w:rsidRPr="0087361C" w:rsidRDefault="00C63AEC" w:rsidP="00C63AEC">
            <w:pPr>
              <w:spacing w:before="0" w:line="276" w:lineRule="auto"/>
              <w:jc w:val="left"/>
              <w:rPr>
                <w:sz w:val="22"/>
                <w:szCs w:val="22"/>
              </w:rPr>
            </w:pPr>
            <w:r w:rsidRPr="0087361C">
              <w:rPr>
                <w:sz w:val="22"/>
                <w:szCs w:val="22"/>
              </w:rPr>
              <w:t>28/02/2011</w:t>
            </w:r>
          </w:p>
        </w:tc>
        <w:tc>
          <w:tcPr>
            <w:tcW w:w="1915" w:type="pct"/>
            <w:tcBorders>
              <w:top w:val="single" w:sz="4" w:space="0" w:color="7F7F7F"/>
              <w:left w:val="single" w:sz="4" w:space="0" w:color="7F7F7F"/>
              <w:bottom w:val="single" w:sz="4" w:space="0" w:color="7F7F7F"/>
              <w:right w:val="single" w:sz="4" w:space="0" w:color="7F7F7F"/>
            </w:tcBorders>
          </w:tcPr>
          <w:p w14:paraId="7D783506" w14:textId="77777777" w:rsidR="00C63AEC" w:rsidRPr="0087361C" w:rsidRDefault="00C63AEC" w:rsidP="00C63AEC">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 xml:space="preserve">Project and contractual data </w:t>
            </w:r>
            <w:proofErr w:type="gramStart"/>
            <w:r w:rsidRPr="0087361C">
              <w:rPr>
                <w:sz w:val="22"/>
                <w:szCs w:val="22"/>
                <w:lang w:eastAsia="en-GB"/>
              </w:rPr>
              <w:t>is</w:t>
            </w:r>
            <w:proofErr w:type="gramEnd"/>
            <w:r w:rsidRPr="0087361C">
              <w:rPr>
                <w:sz w:val="22"/>
                <w:szCs w:val="22"/>
                <w:lang w:eastAsia="en-GB"/>
              </w:rPr>
              <w:t xml:space="preserve"> updated. </w:t>
            </w:r>
          </w:p>
          <w:p w14:paraId="0797115B" w14:textId="77777777" w:rsidR="00C63AEC" w:rsidRPr="0087361C" w:rsidRDefault="00C63AEC" w:rsidP="00C63AEC">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Aligned with KEL 0.23 and review comments implemented.</w:t>
            </w:r>
          </w:p>
          <w:p w14:paraId="25443DAB" w14:textId="5522B998" w:rsidR="00C63AEC" w:rsidRPr="0087361C" w:rsidRDefault="00C63AEC" w:rsidP="00C63AEC">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 xml:space="preserve">Submitted for </w:t>
            </w:r>
            <w:proofErr w:type="spellStart"/>
            <w:r w:rsidRPr="0087361C">
              <w:rPr>
                <w:sz w:val="22"/>
                <w:szCs w:val="22"/>
                <w:lang w:eastAsia="en-GB"/>
              </w:rPr>
              <w:t>review&amp;acceptance</w:t>
            </w:r>
            <w:proofErr w:type="spellEnd"/>
            <w:r w:rsidRPr="0087361C">
              <w:rPr>
                <w:sz w:val="22"/>
                <w:szCs w:val="22"/>
                <w:lang w:eastAsia="en-GB"/>
              </w:rPr>
              <w:t xml:space="preserve"> to Taxation &amp; Customs Union DG.</w:t>
            </w:r>
          </w:p>
        </w:tc>
        <w:tc>
          <w:tcPr>
            <w:tcW w:w="366" w:type="pct"/>
            <w:tcBorders>
              <w:top w:val="single" w:sz="4" w:space="0" w:color="7F7F7F"/>
              <w:left w:val="single" w:sz="4" w:space="0" w:color="7F7F7F"/>
              <w:bottom w:val="single" w:sz="4" w:space="0" w:color="7F7F7F"/>
              <w:right w:val="single" w:sz="4" w:space="0" w:color="7F7F7F"/>
            </w:tcBorders>
          </w:tcPr>
          <w:p w14:paraId="45FE98EB" w14:textId="0AD916D7"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454DDECB" w14:textId="7777777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 xml:space="preserve">Sections: VII.3, I.1.8, I.3, V.2.1.1.1, VII.6.1 </w:t>
            </w:r>
          </w:p>
          <w:p w14:paraId="533D5A5E" w14:textId="77777777" w:rsidR="00C63AEC" w:rsidRPr="004115C3" w:rsidRDefault="00C63AEC" w:rsidP="00C63AEC">
            <w:pPr>
              <w:tabs>
                <w:tab w:val="left" w:pos="567"/>
                <w:tab w:val="left" w:pos="1134"/>
                <w:tab w:val="left" w:pos="1701"/>
              </w:tabs>
              <w:spacing w:before="0"/>
              <w:jc w:val="center"/>
              <w:rPr>
                <w:sz w:val="22"/>
                <w:szCs w:val="22"/>
                <w:lang w:val="fr-BE"/>
              </w:rPr>
            </w:pPr>
          </w:p>
        </w:tc>
      </w:tr>
      <w:tr w:rsidR="00BE6092" w:rsidRPr="00110E6A" w14:paraId="7BE50F7F"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845B7B9" w14:textId="339BC794"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B8F63ED" w14:textId="0AC4A8DE" w:rsidR="00C63AEC" w:rsidRPr="0087361C" w:rsidRDefault="00C63AEC" w:rsidP="00C63AEC">
            <w:pPr>
              <w:spacing w:before="0" w:line="276" w:lineRule="auto"/>
              <w:jc w:val="center"/>
              <w:rPr>
                <w:sz w:val="22"/>
                <w:szCs w:val="22"/>
              </w:rPr>
            </w:pPr>
            <w:r w:rsidRPr="0087361C">
              <w:rPr>
                <w:sz w:val="22"/>
                <w:szCs w:val="22"/>
              </w:rPr>
              <w:t>8</w:t>
            </w:r>
          </w:p>
        </w:tc>
        <w:tc>
          <w:tcPr>
            <w:tcW w:w="502" w:type="pct"/>
            <w:tcBorders>
              <w:top w:val="single" w:sz="4" w:space="0" w:color="7F7F7F"/>
              <w:left w:val="single" w:sz="4" w:space="0" w:color="7F7F7F"/>
              <w:bottom w:val="single" w:sz="4" w:space="0" w:color="7F7F7F"/>
              <w:right w:val="single" w:sz="4" w:space="0" w:color="7F7F7F"/>
            </w:tcBorders>
          </w:tcPr>
          <w:p w14:paraId="46F96AE4" w14:textId="358F1110"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3180CB5" w14:textId="489F63F5" w:rsidR="00C63AEC" w:rsidRPr="0087361C" w:rsidRDefault="00C63AEC" w:rsidP="00C63AEC">
            <w:pPr>
              <w:spacing w:before="0" w:line="276" w:lineRule="auto"/>
              <w:jc w:val="left"/>
              <w:rPr>
                <w:sz w:val="22"/>
                <w:szCs w:val="22"/>
              </w:rPr>
            </w:pPr>
            <w:r w:rsidRPr="0087361C">
              <w:rPr>
                <w:sz w:val="22"/>
                <w:szCs w:val="22"/>
              </w:rPr>
              <w:t>20/04/2010</w:t>
            </w:r>
          </w:p>
        </w:tc>
        <w:tc>
          <w:tcPr>
            <w:tcW w:w="1915" w:type="pct"/>
            <w:tcBorders>
              <w:top w:val="single" w:sz="4" w:space="0" w:color="7F7F7F"/>
              <w:left w:val="single" w:sz="4" w:space="0" w:color="7F7F7F"/>
              <w:bottom w:val="single" w:sz="4" w:space="0" w:color="7F7F7F"/>
              <w:right w:val="single" w:sz="4" w:space="0" w:color="7F7F7F"/>
            </w:tcBorders>
          </w:tcPr>
          <w:p w14:paraId="25CA98B4" w14:textId="03E9D355"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verification comments.</w:t>
            </w:r>
          </w:p>
          <w:p w14:paraId="4CAC203E" w14:textId="6850FE0A" w:rsidR="00C63AEC" w:rsidRPr="0087361C" w:rsidRDefault="00C63AEC" w:rsidP="00C63AEC">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025DD5FA" w14:textId="17574910"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4E68E11" w14:textId="4A5D2071"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4D4F1210" w14:textId="77777777" w:rsidTr="004501EF">
        <w:tc>
          <w:tcPr>
            <w:tcW w:w="419" w:type="pct"/>
            <w:tcBorders>
              <w:top w:val="single" w:sz="4" w:space="0" w:color="7F7F7F"/>
              <w:left w:val="single" w:sz="4" w:space="0" w:color="7F7F7F"/>
              <w:bottom w:val="single" w:sz="4" w:space="0" w:color="7F7F7F"/>
              <w:right w:val="single" w:sz="4" w:space="0" w:color="7F7F7F"/>
            </w:tcBorders>
          </w:tcPr>
          <w:p w14:paraId="226F8E46" w14:textId="2A19365F"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F25B5C1" w14:textId="4C8E5710" w:rsidR="00C63AEC" w:rsidRPr="0087361C" w:rsidRDefault="00C63AEC" w:rsidP="00C63AEC">
            <w:pPr>
              <w:spacing w:before="0" w:line="276" w:lineRule="auto"/>
              <w:jc w:val="center"/>
              <w:rPr>
                <w:sz w:val="22"/>
                <w:szCs w:val="22"/>
              </w:rPr>
            </w:pPr>
            <w:r w:rsidRPr="0087361C">
              <w:rPr>
                <w:sz w:val="22"/>
                <w:szCs w:val="22"/>
              </w:rPr>
              <w:t>7</w:t>
            </w:r>
          </w:p>
        </w:tc>
        <w:tc>
          <w:tcPr>
            <w:tcW w:w="502" w:type="pct"/>
            <w:tcBorders>
              <w:top w:val="single" w:sz="4" w:space="0" w:color="7F7F7F"/>
              <w:left w:val="single" w:sz="4" w:space="0" w:color="7F7F7F"/>
              <w:bottom w:val="single" w:sz="4" w:space="0" w:color="7F7F7F"/>
              <w:right w:val="single" w:sz="4" w:space="0" w:color="7F7F7F"/>
            </w:tcBorders>
          </w:tcPr>
          <w:p w14:paraId="34BA6AC8" w14:textId="0BAEDD94"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26ABFC0E" w14:textId="364EA77C" w:rsidR="00C63AEC" w:rsidRPr="0087361C" w:rsidRDefault="00C63AEC" w:rsidP="00C63AEC">
            <w:pPr>
              <w:spacing w:before="0" w:line="276" w:lineRule="auto"/>
              <w:jc w:val="left"/>
              <w:rPr>
                <w:sz w:val="22"/>
                <w:szCs w:val="22"/>
              </w:rPr>
            </w:pPr>
            <w:r w:rsidRPr="0087361C">
              <w:rPr>
                <w:sz w:val="22"/>
                <w:szCs w:val="22"/>
              </w:rPr>
              <w:t>15/04/2010</w:t>
            </w:r>
          </w:p>
        </w:tc>
        <w:tc>
          <w:tcPr>
            <w:tcW w:w="1915" w:type="pct"/>
            <w:tcBorders>
              <w:top w:val="single" w:sz="4" w:space="0" w:color="7F7F7F"/>
              <w:left w:val="single" w:sz="4" w:space="0" w:color="7F7F7F"/>
              <w:bottom w:val="single" w:sz="4" w:space="0" w:color="7F7F7F"/>
              <w:right w:val="single" w:sz="4" w:space="0" w:color="7F7F7F"/>
            </w:tcBorders>
          </w:tcPr>
          <w:p w14:paraId="027C1399"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ECG review comments.</w:t>
            </w:r>
          </w:p>
          <w:p w14:paraId="2EF162C1" w14:textId="6D0875FF"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7D664C65" w14:textId="78A3B84A"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588DA711" w14:textId="3BE1DB01"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7427884E" w14:textId="77777777" w:rsidTr="004501EF">
        <w:tc>
          <w:tcPr>
            <w:tcW w:w="419" w:type="pct"/>
            <w:tcBorders>
              <w:top w:val="single" w:sz="4" w:space="0" w:color="7F7F7F"/>
              <w:left w:val="single" w:sz="4" w:space="0" w:color="7F7F7F"/>
              <w:bottom w:val="single" w:sz="4" w:space="0" w:color="7F7F7F"/>
              <w:right w:val="single" w:sz="4" w:space="0" w:color="7F7F7F"/>
            </w:tcBorders>
          </w:tcPr>
          <w:p w14:paraId="1BBC112D" w14:textId="69EADFE3"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352F351B" w14:textId="4E77254C" w:rsidR="00C63AEC" w:rsidRPr="0087361C" w:rsidRDefault="00C63AEC" w:rsidP="00C63AEC">
            <w:pPr>
              <w:spacing w:before="0" w:line="276" w:lineRule="auto"/>
              <w:jc w:val="center"/>
              <w:rPr>
                <w:sz w:val="22"/>
                <w:szCs w:val="22"/>
              </w:rPr>
            </w:pPr>
            <w:r w:rsidRPr="0087361C">
              <w:rPr>
                <w:sz w:val="22"/>
                <w:szCs w:val="22"/>
              </w:rPr>
              <w:t>7</w:t>
            </w:r>
          </w:p>
        </w:tc>
        <w:tc>
          <w:tcPr>
            <w:tcW w:w="502" w:type="pct"/>
            <w:tcBorders>
              <w:top w:val="single" w:sz="4" w:space="0" w:color="7F7F7F"/>
              <w:left w:val="single" w:sz="4" w:space="0" w:color="7F7F7F"/>
              <w:bottom w:val="single" w:sz="4" w:space="0" w:color="7F7F7F"/>
              <w:right w:val="single" w:sz="4" w:space="0" w:color="7F7F7F"/>
            </w:tcBorders>
          </w:tcPr>
          <w:p w14:paraId="6F1519D5" w14:textId="4BDEA6BB"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73EF2CD7" w14:textId="7364093A" w:rsidR="00C63AEC" w:rsidRPr="0087361C" w:rsidRDefault="00C63AEC" w:rsidP="00C63AEC">
            <w:pPr>
              <w:spacing w:before="0" w:line="276" w:lineRule="auto"/>
              <w:jc w:val="left"/>
              <w:rPr>
                <w:sz w:val="22"/>
                <w:szCs w:val="22"/>
              </w:rPr>
            </w:pPr>
            <w:r w:rsidRPr="0087361C">
              <w:rPr>
                <w:sz w:val="22"/>
                <w:szCs w:val="22"/>
              </w:rPr>
              <w:t>01/02/2010</w:t>
            </w:r>
          </w:p>
        </w:tc>
        <w:tc>
          <w:tcPr>
            <w:tcW w:w="1915" w:type="pct"/>
            <w:tcBorders>
              <w:top w:val="single" w:sz="4" w:space="0" w:color="7F7F7F"/>
              <w:left w:val="single" w:sz="4" w:space="0" w:color="7F7F7F"/>
              <w:bottom w:val="single" w:sz="4" w:space="0" w:color="7F7F7F"/>
              <w:right w:val="single" w:sz="4" w:space="0" w:color="7F7F7F"/>
            </w:tcBorders>
          </w:tcPr>
          <w:p w14:paraId="5FC2DA9F"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review comments.</w:t>
            </w:r>
          </w:p>
          <w:p w14:paraId="39983642" w14:textId="5149FCF9"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1F664916" w14:textId="1E7AB5EC"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320E92EE" w14:textId="64A1F3ED"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5B5A47ED"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2D23848" w14:textId="65B9C9FB"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BBC3404" w14:textId="37AF30C5" w:rsidR="00C63AEC" w:rsidRPr="0087361C" w:rsidRDefault="00C63AEC" w:rsidP="00C63AEC">
            <w:pPr>
              <w:spacing w:before="0" w:line="276" w:lineRule="auto"/>
              <w:jc w:val="center"/>
              <w:rPr>
                <w:sz w:val="22"/>
                <w:szCs w:val="22"/>
              </w:rPr>
            </w:pPr>
            <w:r w:rsidRPr="0087361C">
              <w:rPr>
                <w:sz w:val="22"/>
                <w:szCs w:val="22"/>
              </w:rPr>
              <w:t>6</w:t>
            </w:r>
          </w:p>
        </w:tc>
        <w:tc>
          <w:tcPr>
            <w:tcW w:w="502" w:type="pct"/>
            <w:tcBorders>
              <w:top w:val="single" w:sz="4" w:space="0" w:color="7F7F7F"/>
              <w:left w:val="single" w:sz="4" w:space="0" w:color="7F7F7F"/>
              <w:bottom w:val="single" w:sz="4" w:space="0" w:color="7F7F7F"/>
              <w:right w:val="single" w:sz="4" w:space="0" w:color="7F7F7F"/>
            </w:tcBorders>
          </w:tcPr>
          <w:p w14:paraId="4E2443F6" w14:textId="56EED16D"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3DA30D3C" w14:textId="03618AEA" w:rsidR="00C63AEC" w:rsidRPr="0087361C" w:rsidRDefault="00C63AEC" w:rsidP="00C63AEC">
            <w:pPr>
              <w:spacing w:before="0" w:line="276" w:lineRule="auto"/>
              <w:jc w:val="left"/>
              <w:rPr>
                <w:sz w:val="22"/>
                <w:szCs w:val="22"/>
              </w:rPr>
            </w:pPr>
            <w:r w:rsidRPr="0087361C">
              <w:rPr>
                <w:sz w:val="22"/>
                <w:szCs w:val="22"/>
              </w:rPr>
              <w:t>12/01/2010</w:t>
            </w:r>
          </w:p>
        </w:tc>
        <w:tc>
          <w:tcPr>
            <w:tcW w:w="1915" w:type="pct"/>
            <w:tcBorders>
              <w:top w:val="single" w:sz="4" w:space="0" w:color="7F7F7F"/>
              <w:left w:val="single" w:sz="4" w:space="0" w:color="7F7F7F"/>
              <w:bottom w:val="single" w:sz="4" w:space="0" w:color="7F7F7F"/>
              <w:right w:val="single" w:sz="4" w:space="0" w:color="7F7F7F"/>
            </w:tcBorders>
          </w:tcPr>
          <w:p w14:paraId="501AE848"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internal QC review comments.</w:t>
            </w:r>
          </w:p>
          <w:p w14:paraId="333F7969" w14:textId="334DF19E"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252176FB" w14:textId="70DB8AEA" w:rsidR="00C63AEC" w:rsidRPr="0087361C" w:rsidRDefault="00C63AEC" w:rsidP="00C63AEC">
            <w:pPr>
              <w:spacing w:before="0" w:line="276" w:lineRule="auto"/>
              <w:jc w:val="center"/>
              <w:rPr>
                <w:sz w:val="22"/>
                <w:szCs w:val="22"/>
              </w:rPr>
            </w:pPr>
            <w:r w:rsidRPr="0087361C">
              <w:rPr>
                <w:sz w:val="22"/>
                <w:szCs w:val="22"/>
              </w:rPr>
              <w:t>R</w:t>
            </w:r>
          </w:p>
        </w:tc>
        <w:tc>
          <w:tcPr>
            <w:tcW w:w="634" w:type="pct"/>
            <w:tcBorders>
              <w:top w:val="single" w:sz="4" w:space="0" w:color="7F7F7F"/>
              <w:left w:val="single" w:sz="4" w:space="0" w:color="7F7F7F"/>
              <w:bottom w:val="single" w:sz="4" w:space="0" w:color="7F7F7F"/>
              <w:right w:val="single" w:sz="4" w:space="0" w:color="7F7F7F"/>
            </w:tcBorders>
          </w:tcPr>
          <w:p w14:paraId="0FDE39C1" w14:textId="022020E4"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5015FA" w14:paraId="151E447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8CCCEA4" w14:textId="7EC00541"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3E5B2E0" w14:textId="22E536F7" w:rsidR="00C63AEC" w:rsidRPr="0087361C" w:rsidRDefault="00C63AEC" w:rsidP="00C63AEC">
            <w:pPr>
              <w:spacing w:before="0" w:line="276" w:lineRule="auto"/>
              <w:jc w:val="center"/>
              <w:rPr>
                <w:sz w:val="22"/>
                <w:szCs w:val="22"/>
              </w:rPr>
            </w:pPr>
            <w:r w:rsidRPr="0087361C">
              <w:rPr>
                <w:sz w:val="22"/>
                <w:szCs w:val="22"/>
              </w:rPr>
              <w:t>6</w:t>
            </w:r>
          </w:p>
        </w:tc>
        <w:tc>
          <w:tcPr>
            <w:tcW w:w="502" w:type="pct"/>
            <w:tcBorders>
              <w:top w:val="single" w:sz="4" w:space="0" w:color="7F7F7F"/>
              <w:left w:val="single" w:sz="4" w:space="0" w:color="7F7F7F"/>
              <w:bottom w:val="single" w:sz="4" w:space="0" w:color="7F7F7F"/>
              <w:right w:val="single" w:sz="4" w:space="0" w:color="7F7F7F"/>
            </w:tcBorders>
          </w:tcPr>
          <w:p w14:paraId="4E0C2B51" w14:textId="4E7A5894" w:rsidR="00C63AEC" w:rsidRPr="0087361C" w:rsidRDefault="00C63AEC" w:rsidP="00C63AEC">
            <w:pPr>
              <w:spacing w:before="0" w:line="276" w:lineRule="auto"/>
              <w:jc w:val="center"/>
              <w:rPr>
                <w:sz w:val="22"/>
                <w:szCs w:val="22"/>
              </w:rPr>
            </w:pPr>
            <w:r w:rsidRPr="0087361C">
              <w:rPr>
                <w:sz w:val="22"/>
                <w:szCs w:val="22"/>
              </w:rPr>
              <w:t>01</w:t>
            </w:r>
          </w:p>
        </w:tc>
        <w:tc>
          <w:tcPr>
            <w:tcW w:w="682" w:type="pct"/>
            <w:tcBorders>
              <w:top w:val="single" w:sz="4" w:space="0" w:color="7F7F7F"/>
              <w:left w:val="single" w:sz="4" w:space="0" w:color="7F7F7F"/>
              <w:bottom w:val="single" w:sz="4" w:space="0" w:color="7F7F7F"/>
              <w:right w:val="single" w:sz="4" w:space="0" w:color="7F7F7F"/>
            </w:tcBorders>
          </w:tcPr>
          <w:p w14:paraId="4C0C9004" w14:textId="347B5B41" w:rsidR="00C63AEC" w:rsidRPr="0087361C" w:rsidRDefault="00C63AEC" w:rsidP="00C63AEC">
            <w:pPr>
              <w:spacing w:before="0" w:line="276" w:lineRule="auto"/>
              <w:jc w:val="left"/>
              <w:rPr>
                <w:sz w:val="22"/>
                <w:szCs w:val="22"/>
              </w:rPr>
            </w:pPr>
            <w:r w:rsidRPr="0087361C">
              <w:rPr>
                <w:sz w:val="22"/>
                <w:szCs w:val="22"/>
              </w:rPr>
              <w:t>11/01/2010</w:t>
            </w:r>
          </w:p>
        </w:tc>
        <w:tc>
          <w:tcPr>
            <w:tcW w:w="1915" w:type="pct"/>
            <w:tcBorders>
              <w:top w:val="single" w:sz="4" w:space="0" w:color="7F7F7F"/>
              <w:left w:val="single" w:sz="4" w:space="0" w:color="7F7F7F"/>
              <w:bottom w:val="single" w:sz="4" w:space="0" w:color="7F7F7F"/>
              <w:right w:val="single" w:sz="4" w:space="0" w:color="7F7F7F"/>
            </w:tcBorders>
          </w:tcPr>
          <w:p w14:paraId="7B688AE0"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Incorporating QTM 970 functionality for Customs Business Statistics.</w:t>
            </w:r>
          </w:p>
          <w:p w14:paraId="74A4B167"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 xml:space="preserve">Implementing the following calls: </w:t>
            </w:r>
          </w:p>
          <w:p w14:paraId="6D36AA56" w14:textId="77777777" w:rsidR="00C63AEC" w:rsidRPr="0087361C" w:rsidRDefault="00C63AEC" w:rsidP="00C63AEC">
            <w:pPr>
              <w:numPr>
                <w:ilvl w:val="0"/>
                <w:numId w:val="45"/>
              </w:numPr>
              <w:tabs>
                <w:tab w:val="left" w:pos="567"/>
                <w:tab w:val="left" w:pos="1134"/>
                <w:tab w:val="left" w:pos="1701"/>
              </w:tabs>
              <w:spacing w:before="0" w:after="120" w:line="264" w:lineRule="auto"/>
              <w:jc w:val="left"/>
              <w:rPr>
                <w:sz w:val="22"/>
                <w:szCs w:val="22"/>
              </w:rPr>
            </w:pPr>
            <w:r w:rsidRPr="0087361C">
              <w:rPr>
                <w:sz w:val="22"/>
                <w:szCs w:val="22"/>
              </w:rPr>
              <w:t xml:space="preserve">INC0909.135833 for the removal of the programmatic mode from CS/RD and the removal of IE031/IE032 attachments from CS/RD notifications; </w:t>
            </w:r>
          </w:p>
          <w:p w14:paraId="65319110" w14:textId="77777777" w:rsidR="00C63AEC" w:rsidRPr="0087361C" w:rsidRDefault="00C63AEC" w:rsidP="00C63AEC">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lastRenderedPageBreak/>
              <w:t xml:space="preserve">INC0907.132635 for the support of printable ASCII characters only in non-language sensitive fields; </w:t>
            </w:r>
          </w:p>
          <w:p w14:paraId="3996FB57" w14:textId="77777777" w:rsidR="00C63AEC" w:rsidRPr="0087361C" w:rsidRDefault="00C63AEC" w:rsidP="00C63AEC">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INC0908.133794 for the non-use of leading and trailing spaces within text fields; </w:t>
            </w:r>
          </w:p>
          <w:p w14:paraId="7034FAFD" w14:textId="77777777" w:rsidR="00C63AEC" w:rsidRPr="0087361C" w:rsidRDefault="00C63AEC" w:rsidP="00C63AEC">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INC0911.139015 for specifying that text fields shall be case sensitive; </w:t>
            </w:r>
          </w:p>
          <w:p w14:paraId="3B8DB991" w14:textId="77777777" w:rsidR="00C63AEC" w:rsidRPr="0087361C" w:rsidRDefault="00C63AEC" w:rsidP="00C63AEC">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INC0912.140662 for correcting the inconsistency between TR9181 in DDNA appendix Q2 and DDCOM section VII.5.7.</w:t>
            </w:r>
          </w:p>
          <w:p w14:paraId="18FDC372" w14:textId="4714BAAE"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internal QC review.</w:t>
            </w:r>
          </w:p>
        </w:tc>
        <w:tc>
          <w:tcPr>
            <w:tcW w:w="366" w:type="pct"/>
            <w:tcBorders>
              <w:top w:val="single" w:sz="4" w:space="0" w:color="7F7F7F"/>
              <w:left w:val="single" w:sz="4" w:space="0" w:color="7F7F7F"/>
              <w:bottom w:val="single" w:sz="4" w:space="0" w:color="7F7F7F"/>
              <w:right w:val="single" w:sz="4" w:space="0" w:color="7F7F7F"/>
            </w:tcBorders>
          </w:tcPr>
          <w:p w14:paraId="5A3FA5A8" w14:textId="014A783C" w:rsidR="00C63AEC" w:rsidRPr="0087361C" w:rsidRDefault="00C63AEC" w:rsidP="00C63AEC">
            <w:pPr>
              <w:spacing w:before="0" w:line="276" w:lineRule="auto"/>
              <w:jc w:val="center"/>
              <w:rPr>
                <w:sz w:val="22"/>
                <w:szCs w:val="22"/>
              </w:rPr>
            </w:pPr>
            <w:r w:rsidRPr="0087361C">
              <w:rPr>
                <w:sz w:val="22"/>
                <w:szCs w:val="22"/>
              </w:rPr>
              <w:lastRenderedPageBreak/>
              <w:t>I/R</w:t>
            </w:r>
          </w:p>
        </w:tc>
        <w:tc>
          <w:tcPr>
            <w:tcW w:w="634" w:type="pct"/>
            <w:tcBorders>
              <w:top w:val="single" w:sz="4" w:space="0" w:color="7F7F7F"/>
              <w:left w:val="single" w:sz="4" w:space="0" w:color="7F7F7F"/>
              <w:bottom w:val="single" w:sz="4" w:space="0" w:color="7F7F7F"/>
              <w:right w:val="single" w:sz="4" w:space="0" w:color="7F7F7F"/>
            </w:tcBorders>
          </w:tcPr>
          <w:p w14:paraId="56C3158A" w14:textId="057E54F2" w:rsidR="00C63AEC" w:rsidRPr="005015FA" w:rsidRDefault="00C63AEC" w:rsidP="005015FA">
            <w:pPr>
              <w:tabs>
                <w:tab w:val="left" w:pos="567"/>
                <w:tab w:val="left" w:pos="1134"/>
                <w:tab w:val="left" w:pos="1701"/>
              </w:tabs>
              <w:spacing w:before="0"/>
              <w:jc w:val="center"/>
              <w:rPr>
                <w:sz w:val="22"/>
                <w:szCs w:val="22"/>
              </w:rPr>
            </w:pPr>
            <w:r w:rsidRPr="005015FA">
              <w:rPr>
                <w:sz w:val="22"/>
                <w:szCs w:val="22"/>
              </w:rPr>
              <w:t xml:space="preserve">Sections: </w:t>
            </w:r>
            <w:r w:rsidRPr="0087361C">
              <w:rPr>
                <w:sz w:val="22"/>
                <w:szCs w:val="22"/>
              </w:rPr>
              <w:fldChar w:fldCharType="begin"/>
            </w:r>
            <w:r w:rsidRPr="005015FA">
              <w:rPr>
                <w:sz w:val="22"/>
                <w:szCs w:val="22"/>
              </w:rPr>
              <w:instrText xml:space="preserve"> REF _Ref46397269 \r \h  \* MERGEFORMAT </w:instrText>
            </w:r>
            <w:r w:rsidRPr="0087361C">
              <w:rPr>
                <w:sz w:val="22"/>
                <w:szCs w:val="22"/>
              </w:rPr>
            </w:r>
            <w:r w:rsidRPr="0087361C">
              <w:rPr>
                <w:sz w:val="22"/>
                <w:szCs w:val="22"/>
              </w:rPr>
              <w:fldChar w:fldCharType="separate"/>
            </w:r>
            <w:r w:rsidR="004501EF">
              <w:rPr>
                <w:sz w:val="22"/>
                <w:szCs w:val="22"/>
              </w:rPr>
              <w:t>I.1.8</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_Ref250729851 \r \h  \* MERGEFORMAT </w:instrText>
            </w:r>
            <w:r w:rsidRPr="0087361C">
              <w:rPr>
                <w:sz w:val="22"/>
                <w:szCs w:val="22"/>
              </w:rPr>
            </w:r>
            <w:r w:rsidRPr="0087361C">
              <w:rPr>
                <w:sz w:val="22"/>
                <w:szCs w:val="22"/>
              </w:rPr>
              <w:fldChar w:fldCharType="separate"/>
            </w:r>
            <w:r w:rsidR="004501EF">
              <w:rPr>
                <w:sz w:val="22"/>
                <w:szCs w:val="22"/>
              </w:rPr>
              <w:t>II.2.3</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_Ref250730189 \r \h  \* MERGEFORMAT </w:instrText>
            </w:r>
            <w:r w:rsidRPr="0087361C">
              <w:rPr>
                <w:sz w:val="22"/>
                <w:szCs w:val="22"/>
              </w:rPr>
            </w:r>
            <w:r w:rsidRPr="0087361C">
              <w:rPr>
                <w:sz w:val="22"/>
                <w:szCs w:val="22"/>
              </w:rPr>
              <w:fldChar w:fldCharType="separate"/>
            </w:r>
            <w:r w:rsidR="004501EF">
              <w:rPr>
                <w:sz w:val="22"/>
                <w:szCs w:val="22"/>
              </w:rPr>
              <w:t>II.3.1</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_Ref250730190 \r \h  \* MERGEFORMAT </w:instrText>
            </w:r>
            <w:r w:rsidRPr="0087361C">
              <w:rPr>
                <w:sz w:val="22"/>
                <w:szCs w:val="22"/>
              </w:rPr>
            </w:r>
            <w:r w:rsidRPr="0087361C">
              <w:rPr>
                <w:sz w:val="22"/>
                <w:szCs w:val="22"/>
              </w:rPr>
              <w:fldChar w:fldCharType="separate"/>
            </w:r>
            <w:r w:rsidR="004501EF">
              <w:rPr>
                <w:sz w:val="22"/>
                <w:szCs w:val="22"/>
              </w:rPr>
              <w:t>II.3.2</w:t>
            </w:r>
            <w:r w:rsidRPr="0087361C">
              <w:rPr>
                <w:sz w:val="22"/>
                <w:szCs w:val="22"/>
              </w:rPr>
              <w:fldChar w:fldCharType="end"/>
            </w:r>
            <w:r w:rsidRPr="005015FA">
              <w:rPr>
                <w:sz w:val="22"/>
                <w:szCs w:val="22"/>
              </w:rPr>
              <w:t>,</w:t>
            </w:r>
            <w:r w:rsidR="005015FA" w:rsidRPr="005015FA">
              <w:rPr>
                <w:sz w:val="22"/>
                <w:szCs w:val="22"/>
              </w:rPr>
              <w:t xml:space="preserve"> </w:t>
            </w:r>
            <w:r w:rsidR="00397E16" w:rsidRPr="005015FA">
              <w:rPr>
                <w:sz w:val="22"/>
                <w:szCs w:val="22"/>
              </w:rPr>
              <w:t>II.3.3.3,</w:t>
            </w:r>
            <w:r w:rsidR="005015FA" w:rsidRPr="005015FA">
              <w:rPr>
                <w:sz w:val="22"/>
                <w:szCs w:val="22"/>
              </w:rPr>
              <w:t xml:space="preserve"> </w:t>
            </w:r>
            <w:r w:rsidR="00397E16" w:rsidRPr="005015FA">
              <w:rPr>
                <w:sz w:val="22"/>
                <w:szCs w:val="22"/>
              </w:rPr>
              <w:t>II.3.3.4,</w:t>
            </w:r>
            <w:r w:rsidR="005015FA" w:rsidRPr="005015FA">
              <w:rPr>
                <w:sz w:val="22"/>
                <w:szCs w:val="22"/>
              </w:rPr>
              <w:t xml:space="preserve"> </w:t>
            </w:r>
            <w:r w:rsidRPr="0087361C">
              <w:rPr>
                <w:sz w:val="22"/>
                <w:szCs w:val="22"/>
              </w:rPr>
              <w:fldChar w:fldCharType="begin"/>
            </w:r>
            <w:r w:rsidRPr="005015FA">
              <w:rPr>
                <w:sz w:val="22"/>
                <w:szCs w:val="22"/>
              </w:rPr>
              <w:instrText xml:space="preserve"> REF _Ref250730237 \r \h  \* MERGEFORMAT </w:instrText>
            </w:r>
            <w:r w:rsidRPr="0087361C">
              <w:rPr>
                <w:sz w:val="22"/>
                <w:szCs w:val="22"/>
              </w:rPr>
            </w:r>
            <w:r w:rsidRPr="0087361C">
              <w:rPr>
                <w:sz w:val="22"/>
                <w:szCs w:val="22"/>
              </w:rPr>
              <w:fldChar w:fldCharType="separate"/>
            </w:r>
            <w:r w:rsidR="004501EF">
              <w:rPr>
                <w:sz w:val="22"/>
                <w:szCs w:val="22"/>
              </w:rPr>
              <w:t>II.4.1</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_Ref250730349 \r \h  \* MERGEFORMAT </w:instrText>
            </w:r>
            <w:r w:rsidRPr="0087361C">
              <w:rPr>
                <w:sz w:val="22"/>
                <w:szCs w:val="22"/>
              </w:rPr>
            </w:r>
            <w:r w:rsidRPr="0087361C">
              <w:rPr>
                <w:sz w:val="22"/>
                <w:szCs w:val="22"/>
              </w:rPr>
              <w:fldChar w:fldCharType="separate"/>
            </w:r>
            <w:r w:rsidR="004501EF">
              <w:rPr>
                <w:sz w:val="22"/>
                <w:szCs w:val="22"/>
              </w:rPr>
              <w:t>V.2.1.1.2</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_Ref250730350 \r \h  \* MERGEFORMAT </w:instrText>
            </w:r>
            <w:r w:rsidRPr="0087361C">
              <w:rPr>
                <w:sz w:val="22"/>
                <w:szCs w:val="22"/>
              </w:rPr>
            </w:r>
            <w:r w:rsidRPr="0087361C">
              <w:rPr>
                <w:sz w:val="22"/>
                <w:szCs w:val="22"/>
              </w:rPr>
              <w:fldChar w:fldCharType="separate"/>
            </w:r>
            <w:r w:rsidR="004501EF">
              <w:rPr>
                <w:sz w:val="22"/>
                <w:szCs w:val="22"/>
              </w:rPr>
              <w:t>V.2.1.2.1.2</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_Ref212551342 \r \h  \* MERGEFORMAT </w:instrText>
            </w:r>
            <w:r w:rsidRPr="0087361C">
              <w:rPr>
                <w:sz w:val="22"/>
                <w:szCs w:val="22"/>
              </w:rPr>
            </w:r>
            <w:r w:rsidRPr="0087361C">
              <w:rPr>
                <w:sz w:val="22"/>
                <w:szCs w:val="22"/>
              </w:rPr>
              <w:fldChar w:fldCharType="separate"/>
            </w:r>
            <w:r w:rsidR="004501EF">
              <w:rPr>
                <w:sz w:val="22"/>
                <w:szCs w:val="22"/>
              </w:rPr>
              <w:t>VII.6.7</w:t>
            </w:r>
            <w:r w:rsidRPr="0087361C">
              <w:rPr>
                <w:sz w:val="22"/>
                <w:szCs w:val="22"/>
              </w:rPr>
              <w:fldChar w:fldCharType="end"/>
            </w:r>
            <w:r w:rsidRPr="005015FA">
              <w:rPr>
                <w:sz w:val="22"/>
                <w:szCs w:val="22"/>
              </w:rPr>
              <w:t xml:space="preserve">, </w:t>
            </w:r>
            <w:r w:rsidRPr="0087361C">
              <w:rPr>
                <w:sz w:val="22"/>
                <w:szCs w:val="22"/>
              </w:rPr>
              <w:lastRenderedPageBreak/>
              <w:fldChar w:fldCharType="begin"/>
            </w:r>
            <w:r w:rsidRPr="005015FA">
              <w:rPr>
                <w:sz w:val="22"/>
                <w:szCs w:val="22"/>
              </w:rPr>
              <w:instrText xml:space="preserve"> REF _Ref98651292 \r \h  \* MERGEFORMAT </w:instrText>
            </w:r>
            <w:r w:rsidRPr="0087361C">
              <w:rPr>
                <w:sz w:val="22"/>
                <w:szCs w:val="22"/>
              </w:rPr>
            </w:r>
            <w:r w:rsidRPr="0087361C">
              <w:rPr>
                <w:sz w:val="22"/>
                <w:szCs w:val="22"/>
              </w:rPr>
              <w:fldChar w:fldCharType="separate"/>
            </w:r>
            <w:r w:rsidR="004501EF">
              <w:rPr>
                <w:sz w:val="22"/>
                <w:szCs w:val="22"/>
              </w:rPr>
              <w:t>VIII.2.19</w:t>
            </w:r>
            <w:r w:rsidRPr="0087361C">
              <w:rPr>
                <w:sz w:val="22"/>
                <w:szCs w:val="22"/>
              </w:rPr>
              <w:fldChar w:fldCharType="end"/>
            </w:r>
            <w:r w:rsidRPr="005015FA">
              <w:rPr>
                <w:sz w:val="22"/>
                <w:szCs w:val="22"/>
              </w:rPr>
              <w:t xml:space="preserve">, </w:t>
            </w:r>
            <w:r w:rsidRPr="0087361C">
              <w:rPr>
                <w:sz w:val="22"/>
                <w:szCs w:val="22"/>
              </w:rPr>
              <w:fldChar w:fldCharType="begin"/>
            </w:r>
            <w:r w:rsidRPr="005015FA">
              <w:rPr>
                <w:sz w:val="22"/>
                <w:szCs w:val="22"/>
              </w:rPr>
              <w:instrText xml:space="preserve"> REF _Ref250730701 \r \h  \* MERGEFORMAT </w:instrText>
            </w:r>
            <w:r w:rsidRPr="0087361C">
              <w:rPr>
                <w:sz w:val="22"/>
                <w:szCs w:val="22"/>
              </w:rPr>
            </w:r>
            <w:r w:rsidRPr="0087361C">
              <w:rPr>
                <w:sz w:val="22"/>
                <w:szCs w:val="22"/>
              </w:rPr>
              <w:fldChar w:fldCharType="separate"/>
            </w:r>
            <w:r w:rsidR="004501EF">
              <w:rPr>
                <w:sz w:val="22"/>
                <w:szCs w:val="22"/>
              </w:rPr>
              <w:t>IX.1</w:t>
            </w:r>
            <w:r w:rsidRPr="0087361C">
              <w:rPr>
                <w:sz w:val="22"/>
                <w:szCs w:val="22"/>
              </w:rPr>
              <w:fldChar w:fldCharType="end"/>
            </w:r>
          </w:p>
        </w:tc>
      </w:tr>
      <w:tr w:rsidR="00BE6092" w:rsidRPr="00110E6A" w14:paraId="302E6EDD" w14:textId="77777777" w:rsidTr="004501EF">
        <w:tc>
          <w:tcPr>
            <w:tcW w:w="419" w:type="pct"/>
            <w:tcBorders>
              <w:top w:val="single" w:sz="4" w:space="0" w:color="7F7F7F"/>
              <w:left w:val="single" w:sz="4" w:space="0" w:color="7F7F7F"/>
              <w:bottom w:val="single" w:sz="4" w:space="0" w:color="7F7F7F"/>
              <w:right w:val="single" w:sz="4" w:space="0" w:color="7F7F7F"/>
            </w:tcBorders>
          </w:tcPr>
          <w:p w14:paraId="627C9D68" w14:textId="55EBF9EE" w:rsidR="00C63AEC" w:rsidRPr="0087361C" w:rsidRDefault="00C63AEC" w:rsidP="00C63AEC">
            <w:pPr>
              <w:spacing w:before="0" w:line="276" w:lineRule="auto"/>
              <w:jc w:val="center"/>
              <w:rPr>
                <w:sz w:val="22"/>
                <w:szCs w:val="22"/>
              </w:rPr>
            </w:pPr>
            <w:r w:rsidRPr="0087361C">
              <w:rPr>
                <w:sz w:val="22"/>
                <w:szCs w:val="22"/>
              </w:rPr>
              <w:lastRenderedPageBreak/>
              <w:t>Ν/Α</w:t>
            </w:r>
          </w:p>
        </w:tc>
        <w:tc>
          <w:tcPr>
            <w:tcW w:w="481" w:type="pct"/>
            <w:tcBorders>
              <w:top w:val="single" w:sz="4" w:space="0" w:color="7F7F7F"/>
              <w:left w:val="single" w:sz="4" w:space="0" w:color="7F7F7F"/>
              <w:bottom w:val="single" w:sz="4" w:space="0" w:color="7F7F7F"/>
              <w:right w:val="single" w:sz="4" w:space="0" w:color="7F7F7F"/>
            </w:tcBorders>
          </w:tcPr>
          <w:p w14:paraId="490B8FDD" w14:textId="46A4FE1B" w:rsidR="00C63AEC" w:rsidRPr="0087361C" w:rsidRDefault="00C63AEC" w:rsidP="00C63AEC">
            <w:pPr>
              <w:spacing w:before="0" w:line="276" w:lineRule="auto"/>
              <w:jc w:val="center"/>
              <w:rPr>
                <w:sz w:val="22"/>
                <w:szCs w:val="22"/>
              </w:rPr>
            </w:pPr>
            <w:r w:rsidRPr="0087361C">
              <w:rPr>
                <w:sz w:val="22"/>
                <w:szCs w:val="22"/>
              </w:rPr>
              <w:t>6</w:t>
            </w:r>
          </w:p>
        </w:tc>
        <w:tc>
          <w:tcPr>
            <w:tcW w:w="502" w:type="pct"/>
            <w:tcBorders>
              <w:top w:val="single" w:sz="4" w:space="0" w:color="7F7F7F"/>
              <w:left w:val="single" w:sz="4" w:space="0" w:color="7F7F7F"/>
              <w:bottom w:val="single" w:sz="4" w:space="0" w:color="7F7F7F"/>
              <w:right w:val="single" w:sz="4" w:space="0" w:color="7F7F7F"/>
            </w:tcBorders>
          </w:tcPr>
          <w:p w14:paraId="5B9ADC0E" w14:textId="42B53191"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5641EA09" w14:textId="784275B2" w:rsidR="00C63AEC" w:rsidRPr="0087361C" w:rsidRDefault="00C63AEC" w:rsidP="00C63AEC">
            <w:pPr>
              <w:spacing w:before="0" w:line="276" w:lineRule="auto"/>
              <w:jc w:val="left"/>
              <w:rPr>
                <w:sz w:val="22"/>
                <w:szCs w:val="22"/>
              </w:rPr>
            </w:pPr>
            <w:r w:rsidRPr="0087361C">
              <w:rPr>
                <w:sz w:val="22"/>
                <w:szCs w:val="22"/>
              </w:rPr>
              <w:t>05/11/2009</w:t>
            </w:r>
          </w:p>
        </w:tc>
        <w:tc>
          <w:tcPr>
            <w:tcW w:w="1915" w:type="pct"/>
            <w:tcBorders>
              <w:top w:val="single" w:sz="4" w:space="0" w:color="7F7F7F"/>
              <w:left w:val="single" w:sz="4" w:space="0" w:color="7F7F7F"/>
              <w:bottom w:val="single" w:sz="4" w:space="0" w:color="7F7F7F"/>
              <w:right w:val="single" w:sz="4" w:space="0" w:color="7F7F7F"/>
            </w:tcBorders>
          </w:tcPr>
          <w:p w14:paraId="28AA1D16"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review comments.</w:t>
            </w:r>
          </w:p>
          <w:p w14:paraId="39BC32C9" w14:textId="212A9AC1"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03F528DB" w14:textId="7A7F95B5"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6F2D193F" w14:textId="0B9F386B"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164E38E9"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CD21614" w14:textId="25A2172B"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2C0E51A9" w14:textId="3C3B66C3" w:rsidR="00C63AEC" w:rsidRPr="0087361C" w:rsidRDefault="00C63AEC" w:rsidP="00C63AEC">
            <w:pPr>
              <w:spacing w:before="0" w:line="276" w:lineRule="auto"/>
              <w:jc w:val="center"/>
              <w:rPr>
                <w:sz w:val="22"/>
                <w:szCs w:val="22"/>
              </w:rPr>
            </w:pPr>
            <w:r w:rsidRPr="0087361C">
              <w:rPr>
                <w:sz w:val="22"/>
                <w:szCs w:val="22"/>
              </w:rPr>
              <w:t>5</w:t>
            </w:r>
          </w:p>
        </w:tc>
        <w:tc>
          <w:tcPr>
            <w:tcW w:w="502" w:type="pct"/>
            <w:tcBorders>
              <w:top w:val="single" w:sz="4" w:space="0" w:color="7F7F7F"/>
              <w:left w:val="single" w:sz="4" w:space="0" w:color="7F7F7F"/>
              <w:bottom w:val="single" w:sz="4" w:space="0" w:color="7F7F7F"/>
              <w:right w:val="single" w:sz="4" w:space="0" w:color="7F7F7F"/>
            </w:tcBorders>
          </w:tcPr>
          <w:p w14:paraId="3C5F804F" w14:textId="4DE20D92"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1532AF35" w14:textId="191DA338" w:rsidR="00C63AEC" w:rsidRPr="0087361C" w:rsidRDefault="00C63AEC" w:rsidP="00C63AEC">
            <w:pPr>
              <w:spacing w:before="0" w:line="276" w:lineRule="auto"/>
              <w:jc w:val="left"/>
              <w:rPr>
                <w:sz w:val="22"/>
                <w:szCs w:val="22"/>
              </w:rPr>
            </w:pPr>
            <w:r w:rsidRPr="0087361C">
              <w:rPr>
                <w:sz w:val="22"/>
                <w:szCs w:val="22"/>
              </w:rPr>
              <w:t>27/10/2009</w:t>
            </w:r>
          </w:p>
        </w:tc>
        <w:tc>
          <w:tcPr>
            <w:tcW w:w="1915" w:type="pct"/>
            <w:tcBorders>
              <w:top w:val="single" w:sz="4" w:space="0" w:color="7F7F7F"/>
              <w:left w:val="single" w:sz="4" w:space="0" w:color="7F7F7F"/>
              <w:bottom w:val="single" w:sz="4" w:space="0" w:color="7F7F7F"/>
              <w:right w:val="single" w:sz="4" w:space="0" w:color="7F7F7F"/>
            </w:tcBorders>
          </w:tcPr>
          <w:p w14:paraId="210B593D"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internal review comments.</w:t>
            </w:r>
          </w:p>
          <w:p w14:paraId="54784EE2" w14:textId="2ECD50F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26770AA5" w14:textId="0E7EDBDF"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3FE02DEA" w14:textId="6A7F61E2"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8B176A" w14:paraId="20B2EE6F"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F9BE861" w14:textId="2D81FA0D"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18C4802" w14:textId="742F85DC" w:rsidR="00C63AEC" w:rsidRPr="0087361C" w:rsidRDefault="00C63AEC" w:rsidP="00C63AEC">
            <w:pPr>
              <w:spacing w:before="0" w:line="276" w:lineRule="auto"/>
              <w:jc w:val="center"/>
              <w:rPr>
                <w:sz w:val="22"/>
                <w:szCs w:val="22"/>
              </w:rPr>
            </w:pPr>
            <w:r w:rsidRPr="0087361C">
              <w:rPr>
                <w:sz w:val="22"/>
                <w:szCs w:val="22"/>
              </w:rPr>
              <w:t>5</w:t>
            </w:r>
          </w:p>
        </w:tc>
        <w:tc>
          <w:tcPr>
            <w:tcW w:w="502" w:type="pct"/>
            <w:tcBorders>
              <w:top w:val="single" w:sz="4" w:space="0" w:color="7F7F7F"/>
              <w:left w:val="single" w:sz="4" w:space="0" w:color="7F7F7F"/>
              <w:bottom w:val="single" w:sz="4" w:space="0" w:color="7F7F7F"/>
              <w:right w:val="single" w:sz="4" w:space="0" w:color="7F7F7F"/>
            </w:tcBorders>
          </w:tcPr>
          <w:p w14:paraId="2DB360ED" w14:textId="5E2F315F" w:rsidR="00C63AEC" w:rsidRPr="0087361C" w:rsidRDefault="00C63AEC" w:rsidP="00C63AEC">
            <w:pPr>
              <w:spacing w:before="0" w:line="276" w:lineRule="auto"/>
              <w:jc w:val="center"/>
              <w:rPr>
                <w:sz w:val="22"/>
                <w:szCs w:val="22"/>
              </w:rPr>
            </w:pPr>
            <w:r w:rsidRPr="0087361C">
              <w:rPr>
                <w:sz w:val="22"/>
                <w:szCs w:val="22"/>
              </w:rPr>
              <w:t>01</w:t>
            </w:r>
          </w:p>
        </w:tc>
        <w:tc>
          <w:tcPr>
            <w:tcW w:w="682" w:type="pct"/>
            <w:tcBorders>
              <w:top w:val="single" w:sz="4" w:space="0" w:color="7F7F7F"/>
              <w:left w:val="single" w:sz="4" w:space="0" w:color="7F7F7F"/>
              <w:bottom w:val="single" w:sz="4" w:space="0" w:color="7F7F7F"/>
              <w:right w:val="single" w:sz="4" w:space="0" w:color="7F7F7F"/>
            </w:tcBorders>
          </w:tcPr>
          <w:p w14:paraId="59A948D2" w14:textId="275F6341" w:rsidR="00C63AEC" w:rsidRPr="0087361C" w:rsidRDefault="00C63AEC" w:rsidP="00C63AEC">
            <w:pPr>
              <w:spacing w:before="0" w:line="276" w:lineRule="auto"/>
              <w:jc w:val="left"/>
              <w:rPr>
                <w:sz w:val="22"/>
                <w:szCs w:val="22"/>
              </w:rPr>
            </w:pPr>
            <w:r w:rsidRPr="0087361C">
              <w:rPr>
                <w:sz w:val="22"/>
                <w:szCs w:val="22"/>
              </w:rPr>
              <w:t>26/10/2009</w:t>
            </w:r>
          </w:p>
        </w:tc>
        <w:tc>
          <w:tcPr>
            <w:tcW w:w="1915" w:type="pct"/>
            <w:tcBorders>
              <w:top w:val="single" w:sz="4" w:space="0" w:color="7F7F7F"/>
              <w:left w:val="single" w:sz="4" w:space="0" w:color="7F7F7F"/>
              <w:bottom w:val="single" w:sz="4" w:space="0" w:color="7F7F7F"/>
              <w:right w:val="single" w:sz="4" w:space="0" w:color="7F7F7F"/>
            </w:tcBorders>
          </w:tcPr>
          <w:p w14:paraId="116F74C1"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DDNA KEL v0.21.</w:t>
            </w:r>
          </w:p>
          <w:p w14:paraId="7BDED62B"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Incorporating information regarding the IE12 message that is exchanged in the scope of the NCTS/TIR-RU pilot project.</w:t>
            </w:r>
          </w:p>
          <w:p w14:paraId="4E5B94CD" w14:textId="2ECB2975"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internal review.</w:t>
            </w:r>
          </w:p>
        </w:tc>
        <w:tc>
          <w:tcPr>
            <w:tcW w:w="366" w:type="pct"/>
            <w:tcBorders>
              <w:top w:val="single" w:sz="4" w:space="0" w:color="7F7F7F"/>
              <w:left w:val="single" w:sz="4" w:space="0" w:color="7F7F7F"/>
              <w:bottom w:val="single" w:sz="4" w:space="0" w:color="7F7F7F"/>
              <w:right w:val="single" w:sz="4" w:space="0" w:color="7F7F7F"/>
            </w:tcBorders>
          </w:tcPr>
          <w:p w14:paraId="2A68679F" w14:textId="43022E78"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025C0EDD" w14:textId="4DC12537" w:rsidR="00C63AEC" w:rsidRPr="004115C3" w:rsidRDefault="00C63AEC" w:rsidP="00C63AEC">
            <w:pPr>
              <w:tabs>
                <w:tab w:val="left" w:pos="567"/>
                <w:tab w:val="left" w:pos="1134"/>
                <w:tab w:val="left" w:pos="1701"/>
              </w:tabs>
              <w:spacing w:before="0"/>
              <w:jc w:val="center"/>
              <w:rPr>
                <w:sz w:val="22"/>
                <w:szCs w:val="22"/>
                <w:lang w:val="fr-BE"/>
              </w:rPr>
            </w:pPr>
            <w:r w:rsidRPr="004115C3">
              <w:rPr>
                <w:sz w:val="22"/>
                <w:szCs w:val="22"/>
                <w:lang w:val="fr-BE"/>
              </w:rPr>
              <w:t xml:space="preserve">Sections: </w:t>
            </w:r>
            <w:r w:rsidRPr="0087361C">
              <w:rPr>
                <w:sz w:val="22"/>
                <w:szCs w:val="22"/>
              </w:rPr>
              <w:fldChar w:fldCharType="begin"/>
            </w:r>
            <w:r w:rsidRPr="004115C3">
              <w:rPr>
                <w:sz w:val="22"/>
                <w:szCs w:val="22"/>
                <w:lang w:val="fr-BE"/>
              </w:rPr>
              <w:instrText xml:space="preserve"> REF _Ref244410678 \r \h  \* MERGEFORMAT </w:instrText>
            </w:r>
            <w:r w:rsidRPr="0087361C">
              <w:rPr>
                <w:sz w:val="22"/>
                <w:szCs w:val="22"/>
              </w:rPr>
            </w:r>
            <w:r w:rsidRPr="0087361C">
              <w:rPr>
                <w:sz w:val="22"/>
                <w:szCs w:val="22"/>
              </w:rPr>
              <w:fldChar w:fldCharType="separate"/>
            </w:r>
            <w:r w:rsidR="004501EF">
              <w:rPr>
                <w:sz w:val="22"/>
                <w:szCs w:val="22"/>
                <w:lang w:val="fr-BE"/>
              </w:rPr>
              <w:t>VI.2.2</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_Ref244411536 \r \h  \* MERGEFORMAT </w:instrText>
            </w:r>
            <w:r w:rsidRPr="0087361C">
              <w:rPr>
                <w:sz w:val="22"/>
                <w:szCs w:val="22"/>
              </w:rPr>
            </w:r>
            <w:r w:rsidRPr="0087361C">
              <w:rPr>
                <w:sz w:val="22"/>
                <w:szCs w:val="22"/>
              </w:rPr>
              <w:fldChar w:fldCharType="separate"/>
            </w:r>
            <w:r w:rsidR="004501EF">
              <w:rPr>
                <w:sz w:val="22"/>
                <w:szCs w:val="22"/>
                <w:lang w:val="fr-BE"/>
              </w:rPr>
              <w:t>VII.8</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_Ref98651191 \r \h  \* MERGEFORMAT </w:instrText>
            </w:r>
            <w:r w:rsidRPr="0087361C">
              <w:rPr>
                <w:sz w:val="22"/>
                <w:szCs w:val="22"/>
              </w:rPr>
            </w:r>
            <w:r w:rsidRPr="0087361C">
              <w:rPr>
                <w:sz w:val="22"/>
                <w:szCs w:val="22"/>
              </w:rPr>
              <w:fldChar w:fldCharType="separate"/>
            </w:r>
            <w:r w:rsidR="004501EF">
              <w:rPr>
                <w:sz w:val="22"/>
                <w:szCs w:val="22"/>
                <w:lang w:val="fr-BE"/>
              </w:rPr>
              <w:t>VIII.2.17</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_Ref98651197 \r \h  \* MERGEFORMAT </w:instrText>
            </w:r>
            <w:r w:rsidRPr="0087361C">
              <w:rPr>
                <w:sz w:val="22"/>
                <w:szCs w:val="22"/>
              </w:rPr>
            </w:r>
            <w:r w:rsidRPr="0087361C">
              <w:rPr>
                <w:sz w:val="22"/>
                <w:szCs w:val="22"/>
              </w:rPr>
              <w:fldChar w:fldCharType="separate"/>
            </w:r>
            <w:r w:rsidR="004501EF">
              <w:rPr>
                <w:sz w:val="22"/>
                <w:szCs w:val="22"/>
                <w:lang w:val="fr-BE"/>
              </w:rPr>
              <w:t>VIII.2.18</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_Ref98651292 \r \h  \* MERGEFORMAT </w:instrText>
            </w:r>
            <w:r w:rsidRPr="0087361C">
              <w:rPr>
                <w:sz w:val="22"/>
                <w:szCs w:val="22"/>
              </w:rPr>
            </w:r>
            <w:r w:rsidRPr="0087361C">
              <w:rPr>
                <w:sz w:val="22"/>
                <w:szCs w:val="22"/>
              </w:rPr>
              <w:fldChar w:fldCharType="separate"/>
            </w:r>
            <w:r w:rsidR="004501EF">
              <w:rPr>
                <w:sz w:val="22"/>
                <w:szCs w:val="22"/>
                <w:lang w:val="fr-BE"/>
              </w:rPr>
              <w:t>VIII.2.19</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_Ref46397194 \r \h  \* MERGEFORMAT </w:instrText>
            </w:r>
            <w:r w:rsidRPr="0087361C">
              <w:rPr>
                <w:sz w:val="22"/>
                <w:szCs w:val="22"/>
              </w:rPr>
            </w:r>
            <w:r w:rsidRPr="0087361C">
              <w:rPr>
                <w:sz w:val="22"/>
                <w:szCs w:val="22"/>
              </w:rPr>
              <w:fldChar w:fldCharType="separate"/>
            </w:r>
            <w:r w:rsidR="004501EF">
              <w:rPr>
                <w:sz w:val="22"/>
                <w:szCs w:val="22"/>
                <w:lang w:val="fr-BE"/>
              </w:rPr>
              <w:t>VIII.2.22</w:t>
            </w:r>
            <w:r w:rsidRPr="0087361C">
              <w:rPr>
                <w:sz w:val="22"/>
                <w:szCs w:val="22"/>
              </w:rPr>
              <w:fldChar w:fldCharType="end"/>
            </w:r>
            <w:r w:rsidRPr="004115C3">
              <w:rPr>
                <w:sz w:val="22"/>
                <w:szCs w:val="22"/>
                <w:lang w:val="fr-BE"/>
              </w:rPr>
              <w:t xml:space="preserve">, </w:t>
            </w:r>
            <w:r w:rsidRPr="0087361C">
              <w:rPr>
                <w:sz w:val="22"/>
                <w:szCs w:val="22"/>
              </w:rPr>
              <w:fldChar w:fldCharType="begin"/>
            </w:r>
            <w:r w:rsidRPr="004115C3">
              <w:rPr>
                <w:sz w:val="22"/>
                <w:szCs w:val="22"/>
                <w:lang w:val="fr-BE"/>
              </w:rPr>
              <w:instrText xml:space="preserve"> REF _Ref199739017 \r \h  \* MERGEFORMAT </w:instrText>
            </w:r>
            <w:r w:rsidRPr="0087361C">
              <w:rPr>
                <w:sz w:val="22"/>
                <w:szCs w:val="22"/>
              </w:rPr>
            </w:r>
            <w:r w:rsidRPr="0087361C">
              <w:rPr>
                <w:sz w:val="22"/>
                <w:szCs w:val="22"/>
              </w:rPr>
              <w:fldChar w:fldCharType="separate"/>
            </w:r>
            <w:r w:rsidR="004501EF">
              <w:rPr>
                <w:sz w:val="22"/>
                <w:szCs w:val="22"/>
                <w:lang w:val="fr-BE"/>
              </w:rPr>
              <w:t>VIII.4.12</w:t>
            </w:r>
            <w:r w:rsidRPr="0087361C">
              <w:rPr>
                <w:sz w:val="22"/>
                <w:szCs w:val="22"/>
              </w:rPr>
              <w:fldChar w:fldCharType="end"/>
            </w:r>
          </w:p>
        </w:tc>
      </w:tr>
      <w:tr w:rsidR="00BE6092" w:rsidRPr="00110E6A" w14:paraId="51CAAAE7"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3BD590E" w14:textId="55D1C9DC"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1EE1E77C" w14:textId="5385EB71" w:rsidR="00C63AEC" w:rsidRPr="0087361C" w:rsidRDefault="00C63AEC" w:rsidP="00C63AEC">
            <w:pPr>
              <w:spacing w:before="0" w:line="276" w:lineRule="auto"/>
              <w:jc w:val="center"/>
              <w:rPr>
                <w:sz w:val="22"/>
                <w:szCs w:val="22"/>
              </w:rPr>
            </w:pPr>
            <w:r w:rsidRPr="0087361C">
              <w:rPr>
                <w:sz w:val="22"/>
                <w:szCs w:val="22"/>
              </w:rPr>
              <w:t>5</w:t>
            </w:r>
          </w:p>
        </w:tc>
        <w:tc>
          <w:tcPr>
            <w:tcW w:w="502" w:type="pct"/>
            <w:tcBorders>
              <w:top w:val="single" w:sz="4" w:space="0" w:color="7F7F7F"/>
              <w:left w:val="single" w:sz="4" w:space="0" w:color="7F7F7F"/>
              <w:bottom w:val="single" w:sz="4" w:space="0" w:color="7F7F7F"/>
              <w:right w:val="single" w:sz="4" w:space="0" w:color="7F7F7F"/>
            </w:tcBorders>
          </w:tcPr>
          <w:p w14:paraId="5B7A3552" w14:textId="53A63766"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3856B1AC" w14:textId="3759FAA1" w:rsidR="00C63AEC" w:rsidRPr="0087361C" w:rsidRDefault="00C63AEC" w:rsidP="00C63AEC">
            <w:pPr>
              <w:spacing w:before="0" w:line="276" w:lineRule="auto"/>
              <w:jc w:val="left"/>
              <w:rPr>
                <w:sz w:val="22"/>
                <w:szCs w:val="22"/>
              </w:rPr>
            </w:pPr>
            <w:r w:rsidRPr="0087361C">
              <w:rPr>
                <w:sz w:val="22"/>
                <w:szCs w:val="22"/>
              </w:rPr>
              <w:t>18/11/2008</w:t>
            </w:r>
          </w:p>
        </w:tc>
        <w:tc>
          <w:tcPr>
            <w:tcW w:w="1915" w:type="pct"/>
            <w:tcBorders>
              <w:top w:val="single" w:sz="4" w:space="0" w:color="7F7F7F"/>
              <w:left w:val="single" w:sz="4" w:space="0" w:color="7F7F7F"/>
              <w:bottom w:val="single" w:sz="4" w:space="0" w:color="7F7F7F"/>
              <w:right w:val="single" w:sz="4" w:space="0" w:color="7F7F7F"/>
            </w:tcBorders>
          </w:tcPr>
          <w:p w14:paraId="11F0BE65"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review comments.</w:t>
            </w:r>
          </w:p>
          <w:p w14:paraId="70EADD49" w14:textId="5BC4DC3E"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7D38367F" w14:textId="2A420F2A"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08FA570" w14:textId="434C938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35EE597B"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C05C22E" w14:textId="00D15573"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5CAA59D2" w14:textId="2AA82CBB" w:rsidR="00C63AEC" w:rsidRPr="0087361C" w:rsidRDefault="00C63AEC" w:rsidP="00C63AEC">
            <w:pPr>
              <w:spacing w:before="0" w:line="276" w:lineRule="auto"/>
              <w:jc w:val="center"/>
              <w:rPr>
                <w:sz w:val="22"/>
                <w:szCs w:val="22"/>
              </w:rPr>
            </w:pPr>
            <w:r w:rsidRPr="0087361C">
              <w:rPr>
                <w:sz w:val="22"/>
                <w:szCs w:val="22"/>
              </w:rPr>
              <w:t>4</w:t>
            </w:r>
          </w:p>
        </w:tc>
        <w:tc>
          <w:tcPr>
            <w:tcW w:w="502" w:type="pct"/>
            <w:tcBorders>
              <w:top w:val="single" w:sz="4" w:space="0" w:color="7F7F7F"/>
              <w:left w:val="single" w:sz="4" w:space="0" w:color="7F7F7F"/>
              <w:bottom w:val="single" w:sz="4" w:space="0" w:color="7F7F7F"/>
              <w:right w:val="single" w:sz="4" w:space="0" w:color="7F7F7F"/>
            </w:tcBorders>
          </w:tcPr>
          <w:p w14:paraId="0E44BFB5" w14:textId="10C8D243"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2CEC2A26" w14:textId="5231F8E7" w:rsidR="00C63AEC" w:rsidRPr="0087361C" w:rsidRDefault="00C63AEC" w:rsidP="00C63AEC">
            <w:pPr>
              <w:spacing w:before="0" w:line="276" w:lineRule="auto"/>
              <w:jc w:val="left"/>
              <w:rPr>
                <w:sz w:val="22"/>
                <w:szCs w:val="22"/>
              </w:rPr>
            </w:pPr>
            <w:r w:rsidRPr="0087361C">
              <w:rPr>
                <w:sz w:val="22"/>
                <w:szCs w:val="22"/>
              </w:rPr>
              <w:t>28/10/2008</w:t>
            </w:r>
          </w:p>
        </w:tc>
        <w:tc>
          <w:tcPr>
            <w:tcW w:w="1915" w:type="pct"/>
            <w:tcBorders>
              <w:top w:val="single" w:sz="4" w:space="0" w:color="7F7F7F"/>
              <w:left w:val="single" w:sz="4" w:space="0" w:color="7F7F7F"/>
              <w:bottom w:val="single" w:sz="4" w:space="0" w:color="7F7F7F"/>
              <w:right w:val="single" w:sz="4" w:space="0" w:color="7F7F7F"/>
            </w:tcBorders>
          </w:tcPr>
          <w:p w14:paraId="6226A602"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Incorporating RFA 848 functionality for the incorporation of EOS in DDCOM.</w:t>
            </w:r>
          </w:p>
          <w:p w14:paraId="7FBB90BC"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DDNA KEL v0.18.</w:t>
            </w:r>
          </w:p>
          <w:p w14:paraId="59AC7FB8"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calls INC0807.109564 and INC0809.111672.</w:t>
            </w:r>
          </w:p>
          <w:p w14:paraId="7B19C27A" w14:textId="49ACA6C3"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2646B7E2" w14:textId="7F865669"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020932CB" w14:textId="57937E7E"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 xml:space="preserve">Section </w:t>
            </w:r>
            <w:r w:rsidRPr="0087361C">
              <w:rPr>
                <w:sz w:val="22"/>
                <w:szCs w:val="22"/>
              </w:rPr>
              <w:fldChar w:fldCharType="begin"/>
            </w:r>
            <w:r w:rsidRPr="0087361C">
              <w:rPr>
                <w:sz w:val="22"/>
                <w:szCs w:val="22"/>
              </w:rPr>
              <w:instrText xml:space="preserve"> REF _Ref212612752 \r \h  \* MERGEFORMAT </w:instrText>
            </w:r>
            <w:r w:rsidRPr="0087361C">
              <w:rPr>
                <w:sz w:val="22"/>
                <w:szCs w:val="22"/>
              </w:rPr>
            </w:r>
            <w:r w:rsidRPr="0087361C">
              <w:rPr>
                <w:sz w:val="22"/>
                <w:szCs w:val="22"/>
              </w:rPr>
              <w:fldChar w:fldCharType="separate"/>
            </w:r>
            <w:r w:rsidR="004501EF">
              <w:rPr>
                <w:sz w:val="22"/>
                <w:szCs w:val="22"/>
              </w:rPr>
              <w:t>I.1.1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_Ref212615628 \r \h  \* MERGEFORMAT </w:instrText>
            </w:r>
            <w:r w:rsidRPr="0087361C">
              <w:rPr>
                <w:sz w:val="22"/>
                <w:szCs w:val="22"/>
              </w:rPr>
            </w:r>
            <w:r w:rsidRPr="0087361C">
              <w:rPr>
                <w:sz w:val="22"/>
                <w:szCs w:val="22"/>
              </w:rPr>
              <w:fldChar w:fldCharType="separate"/>
            </w:r>
            <w:r w:rsidR="004501EF">
              <w:rPr>
                <w:sz w:val="22"/>
                <w:szCs w:val="22"/>
              </w:rPr>
              <w:t>I.1.2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_Ref46395727 \r \h </w:instrText>
            </w:r>
            <w:r>
              <w:rPr>
                <w:sz w:val="22"/>
                <w:szCs w:val="22"/>
              </w:rPr>
              <w:instrText xml:space="preserve"> \* MERGEFORMAT </w:instrText>
            </w:r>
            <w:r w:rsidRPr="0087361C">
              <w:rPr>
                <w:sz w:val="22"/>
                <w:szCs w:val="22"/>
              </w:rPr>
            </w:r>
            <w:r w:rsidRPr="0087361C">
              <w:rPr>
                <w:sz w:val="22"/>
                <w:szCs w:val="22"/>
              </w:rPr>
              <w:fldChar w:fldCharType="separate"/>
            </w:r>
            <w:r w:rsidR="004501EF">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_Ref46395850 \r \h </w:instrText>
            </w:r>
            <w:r>
              <w:rPr>
                <w:sz w:val="22"/>
                <w:szCs w:val="22"/>
              </w:rPr>
              <w:instrText xml:space="preserve"> \* MERGEFORMAT </w:instrText>
            </w:r>
            <w:r w:rsidRPr="0087361C">
              <w:rPr>
                <w:sz w:val="22"/>
                <w:szCs w:val="22"/>
              </w:rPr>
            </w:r>
            <w:r w:rsidRPr="0087361C">
              <w:rPr>
                <w:sz w:val="22"/>
                <w:szCs w:val="22"/>
              </w:rPr>
              <w:fldChar w:fldCharType="separate"/>
            </w:r>
            <w:r w:rsidR="004501EF">
              <w:rPr>
                <w:sz w:val="22"/>
                <w:szCs w:val="22"/>
              </w:rPr>
              <w:t>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_Ref212550891 \r \h  \* MERGEFORMAT </w:instrText>
            </w:r>
            <w:r w:rsidRPr="0087361C">
              <w:rPr>
                <w:sz w:val="22"/>
                <w:szCs w:val="22"/>
              </w:rPr>
            </w:r>
            <w:r w:rsidRPr="0087361C">
              <w:rPr>
                <w:sz w:val="22"/>
                <w:szCs w:val="22"/>
              </w:rPr>
              <w:fldChar w:fldCharType="separate"/>
            </w:r>
            <w:r w:rsidR="004501EF">
              <w:rPr>
                <w:sz w:val="22"/>
                <w:szCs w:val="22"/>
              </w:rPr>
              <w:t>V.3.1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_Ref66826765 \r \h </w:instrText>
            </w:r>
            <w:r>
              <w:rPr>
                <w:sz w:val="22"/>
                <w:szCs w:val="22"/>
              </w:rPr>
              <w:instrText xml:space="preserve"> \* MERGEFORMAT </w:instrText>
            </w:r>
            <w:r w:rsidRPr="0087361C">
              <w:rPr>
                <w:sz w:val="22"/>
                <w:szCs w:val="22"/>
              </w:rPr>
            </w:r>
            <w:r w:rsidRPr="0087361C">
              <w:rPr>
                <w:sz w:val="22"/>
                <w:szCs w:val="22"/>
              </w:rPr>
              <w:fldChar w:fldCharType="separate"/>
            </w:r>
            <w:r w:rsidR="004501EF">
              <w:rPr>
                <w:sz w:val="22"/>
                <w:szCs w:val="22"/>
              </w:rPr>
              <w:t>V.3.4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_Ref191046500 \r \h  \* MERGEFORMAT </w:instrText>
            </w:r>
            <w:r w:rsidRPr="0087361C">
              <w:rPr>
                <w:sz w:val="22"/>
                <w:szCs w:val="22"/>
              </w:rPr>
            </w:r>
            <w:r w:rsidRPr="0087361C">
              <w:rPr>
                <w:sz w:val="22"/>
                <w:szCs w:val="22"/>
              </w:rPr>
              <w:fldChar w:fldCharType="separate"/>
            </w:r>
            <w:r w:rsidR="004501EF">
              <w:rPr>
                <w:sz w:val="22"/>
                <w:szCs w:val="22"/>
              </w:rPr>
              <w:t>VII.5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_Ref212612836 \r \h  \* MERGEFORMAT </w:instrText>
            </w:r>
            <w:r w:rsidRPr="0087361C">
              <w:rPr>
                <w:sz w:val="22"/>
                <w:szCs w:val="22"/>
              </w:rPr>
            </w:r>
            <w:r w:rsidRPr="0087361C">
              <w:rPr>
                <w:sz w:val="22"/>
                <w:szCs w:val="22"/>
              </w:rPr>
              <w:fldChar w:fldCharType="separate"/>
            </w:r>
            <w:r w:rsidR="004501EF">
              <w:rPr>
                <w:sz w:val="22"/>
                <w:szCs w:val="22"/>
              </w:rPr>
              <w:t>VII.6.1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_Ref212612856 \r \h  \* MERGEFORMAT </w:instrText>
            </w:r>
            <w:r w:rsidRPr="0087361C">
              <w:rPr>
                <w:sz w:val="22"/>
                <w:szCs w:val="22"/>
              </w:rPr>
            </w:r>
            <w:r w:rsidRPr="0087361C">
              <w:rPr>
                <w:sz w:val="22"/>
                <w:szCs w:val="22"/>
              </w:rPr>
              <w:fldChar w:fldCharType="separate"/>
            </w:r>
            <w:r w:rsidR="004501EF">
              <w:rPr>
                <w:sz w:val="22"/>
                <w:szCs w:val="22"/>
              </w:rPr>
              <w:t>VII.6.2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_Ref212551322 \r \h  \* MERGEFORMAT </w:instrText>
            </w:r>
            <w:r w:rsidRPr="0087361C">
              <w:rPr>
                <w:sz w:val="22"/>
                <w:szCs w:val="22"/>
              </w:rPr>
            </w:r>
            <w:r w:rsidRPr="0087361C">
              <w:rPr>
                <w:sz w:val="22"/>
                <w:szCs w:val="22"/>
              </w:rPr>
              <w:fldChar w:fldCharType="separate"/>
            </w:r>
            <w:r w:rsidR="004501EF">
              <w:rPr>
                <w:sz w:val="22"/>
                <w:szCs w:val="22"/>
              </w:rPr>
              <w:t>VII.6.6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4501EF">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_Ref157921434 \r \h  \* MERGEFORMAT </w:instrText>
            </w:r>
            <w:r w:rsidRPr="0087361C">
              <w:rPr>
                <w:sz w:val="22"/>
                <w:szCs w:val="22"/>
              </w:rPr>
            </w:r>
            <w:r w:rsidRPr="0087361C">
              <w:rPr>
                <w:sz w:val="22"/>
                <w:szCs w:val="22"/>
              </w:rPr>
              <w:fldChar w:fldCharType="separate"/>
            </w:r>
            <w:r w:rsidR="004501EF">
              <w:rPr>
                <w:sz w:val="22"/>
                <w:szCs w:val="22"/>
              </w:rPr>
              <w:t>VIII.2.6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4501EF">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_Ref493645755 \r \h  \* MERGEFORMAT </w:instrText>
            </w:r>
            <w:r w:rsidRPr="0087361C">
              <w:rPr>
                <w:sz w:val="22"/>
                <w:szCs w:val="22"/>
              </w:rPr>
            </w:r>
            <w:r w:rsidRPr="0087361C">
              <w:rPr>
                <w:sz w:val="22"/>
                <w:szCs w:val="22"/>
              </w:rPr>
              <w:fldChar w:fldCharType="separate"/>
            </w:r>
            <w:r w:rsidR="004501EF">
              <w:rPr>
                <w:sz w:val="22"/>
                <w:szCs w:val="22"/>
              </w:rPr>
              <w:t>VIII.4.10</w:t>
            </w:r>
            <w:r w:rsidRPr="0087361C">
              <w:rPr>
                <w:sz w:val="22"/>
                <w:szCs w:val="22"/>
              </w:rPr>
              <w:fldChar w:fldCharType="end"/>
            </w:r>
            <w:r w:rsidRPr="0087361C">
              <w:rPr>
                <w:sz w:val="22"/>
                <w:szCs w:val="22"/>
              </w:rPr>
              <w:t xml:space="preserve"> </w:t>
            </w:r>
          </w:p>
        </w:tc>
      </w:tr>
      <w:tr w:rsidR="00BE6092" w:rsidRPr="00110E6A" w14:paraId="5F8784AA" w14:textId="77777777" w:rsidTr="004501EF">
        <w:tc>
          <w:tcPr>
            <w:tcW w:w="419" w:type="pct"/>
            <w:tcBorders>
              <w:top w:val="single" w:sz="4" w:space="0" w:color="7F7F7F"/>
              <w:left w:val="single" w:sz="4" w:space="0" w:color="7F7F7F"/>
              <w:bottom w:val="single" w:sz="4" w:space="0" w:color="7F7F7F"/>
              <w:right w:val="single" w:sz="4" w:space="0" w:color="7F7F7F"/>
            </w:tcBorders>
          </w:tcPr>
          <w:p w14:paraId="1D3FF3C2" w14:textId="000630E1"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055D88A" w14:textId="0336FD08" w:rsidR="00C63AEC" w:rsidRPr="0087361C" w:rsidRDefault="00C63AEC" w:rsidP="00C63AEC">
            <w:pPr>
              <w:spacing w:before="0" w:line="276" w:lineRule="auto"/>
              <w:jc w:val="center"/>
              <w:rPr>
                <w:sz w:val="22"/>
                <w:szCs w:val="22"/>
              </w:rPr>
            </w:pPr>
            <w:r w:rsidRPr="0087361C">
              <w:rPr>
                <w:sz w:val="22"/>
                <w:szCs w:val="22"/>
              </w:rPr>
              <w:t>4</w:t>
            </w:r>
          </w:p>
        </w:tc>
        <w:tc>
          <w:tcPr>
            <w:tcW w:w="502" w:type="pct"/>
            <w:tcBorders>
              <w:top w:val="single" w:sz="4" w:space="0" w:color="7F7F7F"/>
              <w:left w:val="single" w:sz="4" w:space="0" w:color="7F7F7F"/>
              <w:bottom w:val="single" w:sz="4" w:space="0" w:color="7F7F7F"/>
              <w:right w:val="single" w:sz="4" w:space="0" w:color="7F7F7F"/>
            </w:tcBorders>
          </w:tcPr>
          <w:p w14:paraId="28610DC3" w14:textId="6F95C138"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7F88FB7C" w14:textId="347E5043" w:rsidR="00C63AEC" w:rsidRPr="0087361C" w:rsidRDefault="00C63AEC" w:rsidP="00C63AEC">
            <w:pPr>
              <w:spacing w:before="0" w:line="276" w:lineRule="auto"/>
              <w:jc w:val="left"/>
              <w:rPr>
                <w:sz w:val="22"/>
                <w:szCs w:val="22"/>
              </w:rPr>
            </w:pPr>
            <w:r w:rsidRPr="0087361C">
              <w:rPr>
                <w:sz w:val="22"/>
                <w:szCs w:val="22"/>
              </w:rPr>
              <w:t>25/06/2008</w:t>
            </w:r>
          </w:p>
        </w:tc>
        <w:tc>
          <w:tcPr>
            <w:tcW w:w="1915" w:type="pct"/>
            <w:tcBorders>
              <w:top w:val="single" w:sz="4" w:space="0" w:color="7F7F7F"/>
              <w:left w:val="single" w:sz="4" w:space="0" w:color="7F7F7F"/>
              <w:bottom w:val="single" w:sz="4" w:space="0" w:color="7F7F7F"/>
              <w:right w:val="single" w:sz="4" w:space="0" w:color="7F7F7F"/>
            </w:tcBorders>
          </w:tcPr>
          <w:p w14:paraId="6CD9DD19"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review comments.</w:t>
            </w:r>
          </w:p>
          <w:p w14:paraId="4524B9D6" w14:textId="7D040236"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2CFA0EE6" w14:textId="1DD5D4D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01A6453" w14:textId="2F5231DD"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5BCBD15C" w14:textId="77777777" w:rsidTr="004501EF">
        <w:tc>
          <w:tcPr>
            <w:tcW w:w="419" w:type="pct"/>
            <w:tcBorders>
              <w:top w:val="single" w:sz="4" w:space="0" w:color="7F7F7F"/>
              <w:left w:val="single" w:sz="4" w:space="0" w:color="7F7F7F"/>
              <w:bottom w:val="single" w:sz="4" w:space="0" w:color="7F7F7F"/>
              <w:right w:val="single" w:sz="4" w:space="0" w:color="7F7F7F"/>
            </w:tcBorders>
          </w:tcPr>
          <w:p w14:paraId="26791D32" w14:textId="448A2561" w:rsidR="00C63AEC" w:rsidRPr="0087361C" w:rsidRDefault="00C63AEC" w:rsidP="00C63AEC">
            <w:pPr>
              <w:spacing w:before="0" w:line="276" w:lineRule="auto"/>
              <w:jc w:val="center"/>
              <w:rPr>
                <w:sz w:val="22"/>
                <w:szCs w:val="22"/>
              </w:rPr>
            </w:pPr>
            <w:r w:rsidRPr="0087361C">
              <w:rPr>
                <w:sz w:val="22"/>
                <w:szCs w:val="22"/>
              </w:rPr>
              <w:lastRenderedPageBreak/>
              <w:t>Ν/Α</w:t>
            </w:r>
          </w:p>
        </w:tc>
        <w:tc>
          <w:tcPr>
            <w:tcW w:w="481" w:type="pct"/>
            <w:tcBorders>
              <w:top w:val="single" w:sz="4" w:space="0" w:color="7F7F7F"/>
              <w:left w:val="single" w:sz="4" w:space="0" w:color="7F7F7F"/>
              <w:bottom w:val="single" w:sz="4" w:space="0" w:color="7F7F7F"/>
              <w:right w:val="single" w:sz="4" w:space="0" w:color="7F7F7F"/>
            </w:tcBorders>
          </w:tcPr>
          <w:p w14:paraId="39099415" w14:textId="5F226CB7" w:rsidR="00C63AEC" w:rsidRPr="0087361C" w:rsidRDefault="00C63AEC" w:rsidP="00C63AEC">
            <w:pPr>
              <w:spacing w:before="0" w:line="276" w:lineRule="auto"/>
              <w:jc w:val="center"/>
              <w:rPr>
                <w:sz w:val="22"/>
                <w:szCs w:val="22"/>
              </w:rPr>
            </w:pPr>
            <w:r w:rsidRPr="0087361C">
              <w:rPr>
                <w:sz w:val="22"/>
                <w:szCs w:val="22"/>
              </w:rPr>
              <w:t>3</w:t>
            </w:r>
          </w:p>
        </w:tc>
        <w:tc>
          <w:tcPr>
            <w:tcW w:w="502" w:type="pct"/>
            <w:tcBorders>
              <w:top w:val="single" w:sz="4" w:space="0" w:color="7F7F7F"/>
              <w:left w:val="single" w:sz="4" w:space="0" w:color="7F7F7F"/>
              <w:bottom w:val="single" w:sz="4" w:space="0" w:color="7F7F7F"/>
              <w:right w:val="single" w:sz="4" w:space="0" w:color="7F7F7F"/>
            </w:tcBorders>
          </w:tcPr>
          <w:p w14:paraId="3F82B8AE" w14:textId="46B1A47D"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1AC355B4" w14:textId="66244B29" w:rsidR="00C63AEC" w:rsidRPr="0087361C" w:rsidRDefault="00C63AEC" w:rsidP="00C63AEC">
            <w:pPr>
              <w:spacing w:before="0" w:line="276" w:lineRule="auto"/>
              <w:jc w:val="left"/>
              <w:rPr>
                <w:sz w:val="22"/>
                <w:szCs w:val="22"/>
              </w:rPr>
            </w:pPr>
            <w:r w:rsidRPr="0087361C">
              <w:rPr>
                <w:sz w:val="22"/>
                <w:szCs w:val="22"/>
              </w:rPr>
              <w:t>09/06/2008</w:t>
            </w:r>
          </w:p>
        </w:tc>
        <w:tc>
          <w:tcPr>
            <w:tcW w:w="1915" w:type="pct"/>
            <w:tcBorders>
              <w:top w:val="single" w:sz="4" w:space="0" w:color="7F7F7F"/>
              <w:left w:val="single" w:sz="4" w:space="0" w:color="7F7F7F"/>
              <w:bottom w:val="single" w:sz="4" w:space="0" w:color="7F7F7F"/>
              <w:right w:val="single" w:sz="4" w:space="0" w:color="7F7F7F"/>
            </w:tcBorders>
          </w:tcPr>
          <w:p w14:paraId="196458B6"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Incorporating RFA 816 functionality.</w:t>
            </w:r>
          </w:p>
          <w:p w14:paraId="52BB93EF" w14:textId="39ABF86A"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012724D9" w14:textId="1565BA20"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55BD5752" w14:textId="2284E77A"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_Ref199738947 \r \h  \* MERGEFORMAT </w:instrText>
            </w:r>
            <w:r w:rsidRPr="0087361C">
              <w:rPr>
                <w:sz w:val="22"/>
                <w:szCs w:val="22"/>
              </w:rPr>
            </w:r>
            <w:r w:rsidRPr="0087361C">
              <w:rPr>
                <w:sz w:val="22"/>
                <w:szCs w:val="22"/>
              </w:rPr>
              <w:fldChar w:fldCharType="separate"/>
            </w:r>
            <w:r w:rsidR="004501EF">
              <w:rPr>
                <w:sz w:val="22"/>
                <w:szCs w:val="22"/>
              </w:rPr>
              <w:t>IV.2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4501EF">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4501EF">
              <w:rPr>
                <w:sz w:val="22"/>
                <w:szCs w:val="22"/>
              </w:rPr>
              <w:t>VIII.4.12</w:t>
            </w:r>
            <w:r w:rsidRPr="0087361C">
              <w:rPr>
                <w:sz w:val="22"/>
                <w:szCs w:val="22"/>
              </w:rPr>
              <w:fldChar w:fldCharType="end"/>
            </w:r>
          </w:p>
        </w:tc>
      </w:tr>
      <w:tr w:rsidR="00BE6092" w:rsidRPr="00110E6A" w14:paraId="2A217762"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1C89A0A" w14:textId="6D16118A"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7420688" w14:textId="28001A7D" w:rsidR="00C63AEC" w:rsidRPr="0087361C" w:rsidRDefault="00C63AEC" w:rsidP="00C63AEC">
            <w:pPr>
              <w:spacing w:before="0" w:line="276" w:lineRule="auto"/>
              <w:jc w:val="center"/>
              <w:rPr>
                <w:sz w:val="22"/>
                <w:szCs w:val="22"/>
              </w:rPr>
            </w:pPr>
            <w:r w:rsidRPr="0087361C">
              <w:rPr>
                <w:sz w:val="22"/>
                <w:szCs w:val="22"/>
              </w:rPr>
              <w:t>3</w:t>
            </w:r>
          </w:p>
        </w:tc>
        <w:tc>
          <w:tcPr>
            <w:tcW w:w="502" w:type="pct"/>
            <w:tcBorders>
              <w:top w:val="single" w:sz="4" w:space="0" w:color="7F7F7F"/>
              <w:left w:val="single" w:sz="4" w:space="0" w:color="7F7F7F"/>
              <w:bottom w:val="single" w:sz="4" w:space="0" w:color="7F7F7F"/>
              <w:right w:val="single" w:sz="4" w:space="0" w:color="7F7F7F"/>
            </w:tcBorders>
          </w:tcPr>
          <w:p w14:paraId="4B016892" w14:textId="27050767"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682E1E8B" w14:textId="1A73CD4C" w:rsidR="00C63AEC" w:rsidRPr="0087361C" w:rsidRDefault="00C63AEC" w:rsidP="00C63AEC">
            <w:pPr>
              <w:spacing w:before="0" w:line="276" w:lineRule="auto"/>
              <w:jc w:val="left"/>
              <w:rPr>
                <w:sz w:val="22"/>
                <w:szCs w:val="22"/>
              </w:rPr>
            </w:pPr>
            <w:r w:rsidRPr="0087361C">
              <w:rPr>
                <w:sz w:val="22"/>
                <w:szCs w:val="22"/>
              </w:rPr>
              <w:t>19/02/2008</w:t>
            </w:r>
          </w:p>
        </w:tc>
        <w:tc>
          <w:tcPr>
            <w:tcW w:w="1915" w:type="pct"/>
            <w:tcBorders>
              <w:top w:val="single" w:sz="4" w:space="0" w:color="7F7F7F"/>
              <w:left w:val="single" w:sz="4" w:space="0" w:color="7F7F7F"/>
              <w:bottom w:val="single" w:sz="4" w:space="0" w:color="7F7F7F"/>
              <w:right w:val="single" w:sz="4" w:space="0" w:color="7F7F7F"/>
            </w:tcBorders>
          </w:tcPr>
          <w:p w14:paraId="67979F5E"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review comments.</w:t>
            </w:r>
          </w:p>
          <w:p w14:paraId="4C569C80" w14:textId="3EC9D348"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31BECAD2" w14:textId="5FBB4DD7"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F77987A" w14:textId="2FA62565"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6652765F"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8578BD3" w14:textId="14CB495A"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618C01CF" w14:textId="06F9B3AB" w:rsidR="00C63AEC" w:rsidRPr="0087361C" w:rsidRDefault="00C63AEC" w:rsidP="00C63AEC">
            <w:pPr>
              <w:spacing w:before="0" w:line="276" w:lineRule="auto"/>
              <w:jc w:val="center"/>
              <w:rPr>
                <w:sz w:val="22"/>
                <w:szCs w:val="22"/>
              </w:rPr>
            </w:pPr>
            <w:r w:rsidRPr="0087361C">
              <w:rPr>
                <w:sz w:val="22"/>
                <w:szCs w:val="22"/>
              </w:rPr>
              <w:t>2</w:t>
            </w:r>
          </w:p>
        </w:tc>
        <w:tc>
          <w:tcPr>
            <w:tcW w:w="502" w:type="pct"/>
            <w:tcBorders>
              <w:top w:val="single" w:sz="4" w:space="0" w:color="7F7F7F"/>
              <w:left w:val="single" w:sz="4" w:space="0" w:color="7F7F7F"/>
              <w:bottom w:val="single" w:sz="4" w:space="0" w:color="7F7F7F"/>
              <w:right w:val="single" w:sz="4" w:space="0" w:color="7F7F7F"/>
            </w:tcBorders>
          </w:tcPr>
          <w:p w14:paraId="532E4E52" w14:textId="346E51E8"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3B8D4180" w14:textId="3DC3D354" w:rsidR="00C63AEC" w:rsidRPr="0087361C" w:rsidRDefault="00C63AEC" w:rsidP="00C63AEC">
            <w:pPr>
              <w:spacing w:before="0" w:line="276" w:lineRule="auto"/>
              <w:jc w:val="left"/>
              <w:rPr>
                <w:sz w:val="22"/>
                <w:szCs w:val="22"/>
              </w:rPr>
            </w:pPr>
            <w:r w:rsidRPr="0087361C">
              <w:rPr>
                <w:sz w:val="22"/>
                <w:szCs w:val="22"/>
              </w:rPr>
              <w:t>17/02/2008</w:t>
            </w:r>
          </w:p>
        </w:tc>
        <w:tc>
          <w:tcPr>
            <w:tcW w:w="1915" w:type="pct"/>
            <w:tcBorders>
              <w:top w:val="single" w:sz="4" w:space="0" w:color="7F7F7F"/>
              <w:left w:val="single" w:sz="4" w:space="0" w:color="7F7F7F"/>
              <w:bottom w:val="single" w:sz="4" w:space="0" w:color="7F7F7F"/>
              <w:right w:val="single" w:sz="4" w:space="0" w:color="7F7F7F"/>
            </w:tcBorders>
          </w:tcPr>
          <w:p w14:paraId="1C8F1F4D"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 xml:space="preserve">DDCOM update for ICS </w:t>
            </w:r>
            <w:proofErr w:type="gramStart"/>
            <w:r w:rsidRPr="0087361C">
              <w:rPr>
                <w:sz w:val="22"/>
                <w:szCs w:val="22"/>
              </w:rPr>
              <w:t>domain</w:t>
            </w:r>
            <w:proofErr w:type="gramEnd"/>
          </w:p>
          <w:p w14:paraId="35169C80" w14:textId="39B08206"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3F7E9B8A" w14:textId="4378EABC"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721CA15" w14:textId="10D1FDE0"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4BB1A4F1"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96A97B3" w14:textId="35666B1A"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6AC89EE5" w14:textId="07490042" w:rsidR="00C63AEC" w:rsidRPr="0087361C" w:rsidRDefault="00C63AEC" w:rsidP="00C63AEC">
            <w:pPr>
              <w:spacing w:before="0" w:line="276" w:lineRule="auto"/>
              <w:jc w:val="center"/>
              <w:rPr>
                <w:sz w:val="22"/>
                <w:szCs w:val="22"/>
              </w:rPr>
            </w:pPr>
            <w:r w:rsidRPr="0087361C">
              <w:rPr>
                <w:sz w:val="22"/>
                <w:szCs w:val="22"/>
              </w:rPr>
              <w:t>2</w:t>
            </w:r>
          </w:p>
        </w:tc>
        <w:tc>
          <w:tcPr>
            <w:tcW w:w="502" w:type="pct"/>
            <w:tcBorders>
              <w:top w:val="single" w:sz="4" w:space="0" w:color="7F7F7F"/>
              <w:left w:val="single" w:sz="4" w:space="0" w:color="7F7F7F"/>
              <w:bottom w:val="single" w:sz="4" w:space="0" w:color="7F7F7F"/>
              <w:right w:val="single" w:sz="4" w:space="0" w:color="7F7F7F"/>
            </w:tcBorders>
          </w:tcPr>
          <w:p w14:paraId="2D84A76F" w14:textId="169BA8B0"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CCA1AD1" w14:textId="3436A94F" w:rsidR="00C63AEC" w:rsidRPr="0087361C" w:rsidRDefault="00C63AEC" w:rsidP="00C63AEC">
            <w:pPr>
              <w:spacing w:before="0" w:line="276" w:lineRule="auto"/>
              <w:jc w:val="left"/>
              <w:rPr>
                <w:sz w:val="22"/>
                <w:szCs w:val="22"/>
              </w:rPr>
            </w:pPr>
            <w:r w:rsidRPr="0087361C">
              <w:rPr>
                <w:sz w:val="22"/>
                <w:szCs w:val="22"/>
              </w:rPr>
              <w:t>28/09/2007</w:t>
            </w:r>
          </w:p>
        </w:tc>
        <w:tc>
          <w:tcPr>
            <w:tcW w:w="1915" w:type="pct"/>
            <w:tcBorders>
              <w:top w:val="single" w:sz="4" w:space="0" w:color="7F7F7F"/>
              <w:left w:val="single" w:sz="4" w:space="0" w:color="7F7F7F"/>
              <w:bottom w:val="single" w:sz="4" w:space="0" w:color="7F7F7F"/>
              <w:right w:val="single" w:sz="4" w:space="0" w:color="7F7F7F"/>
            </w:tcBorders>
          </w:tcPr>
          <w:p w14:paraId="3009FC5D"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 ECG Review comments.</w:t>
            </w:r>
          </w:p>
          <w:p w14:paraId="40737022" w14:textId="0A234C43"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27A1A8A3" w14:textId="07315CF7"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7FCF3859" w14:textId="0BC8332B"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69057196"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C31444D" w14:textId="499A4317"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95D19F7" w14:textId="6CA33111" w:rsidR="00C63AEC" w:rsidRPr="0087361C" w:rsidRDefault="00C63AEC" w:rsidP="00C63AEC">
            <w:pPr>
              <w:spacing w:before="0" w:line="276" w:lineRule="auto"/>
              <w:jc w:val="center"/>
              <w:rPr>
                <w:sz w:val="22"/>
                <w:szCs w:val="22"/>
              </w:rPr>
            </w:pPr>
            <w:r w:rsidRPr="0087361C">
              <w:rPr>
                <w:sz w:val="22"/>
                <w:szCs w:val="22"/>
              </w:rPr>
              <w:t>1</w:t>
            </w:r>
          </w:p>
        </w:tc>
        <w:tc>
          <w:tcPr>
            <w:tcW w:w="502" w:type="pct"/>
            <w:tcBorders>
              <w:top w:val="single" w:sz="4" w:space="0" w:color="7F7F7F"/>
              <w:left w:val="single" w:sz="4" w:space="0" w:color="7F7F7F"/>
              <w:bottom w:val="single" w:sz="4" w:space="0" w:color="7F7F7F"/>
              <w:right w:val="single" w:sz="4" w:space="0" w:color="7F7F7F"/>
            </w:tcBorders>
          </w:tcPr>
          <w:p w14:paraId="13B9ED2D" w14:textId="4B9E3DCE"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1FC34C60" w14:textId="029A77B2" w:rsidR="00C63AEC" w:rsidRPr="0087361C" w:rsidRDefault="00C63AEC" w:rsidP="00C63AEC">
            <w:pPr>
              <w:spacing w:before="0" w:line="276" w:lineRule="auto"/>
              <w:jc w:val="left"/>
              <w:rPr>
                <w:sz w:val="22"/>
                <w:szCs w:val="22"/>
              </w:rPr>
            </w:pPr>
            <w:r w:rsidRPr="0087361C">
              <w:rPr>
                <w:sz w:val="22"/>
                <w:szCs w:val="22"/>
              </w:rPr>
              <w:t>11/05/2007</w:t>
            </w:r>
          </w:p>
        </w:tc>
        <w:tc>
          <w:tcPr>
            <w:tcW w:w="1915" w:type="pct"/>
            <w:tcBorders>
              <w:top w:val="single" w:sz="4" w:space="0" w:color="7F7F7F"/>
              <w:left w:val="single" w:sz="4" w:space="0" w:color="7F7F7F"/>
              <w:bottom w:val="single" w:sz="4" w:space="0" w:color="7F7F7F"/>
              <w:right w:val="single" w:sz="4" w:space="0" w:color="7F7F7F"/>
            </w:tcBorders>
          </w:tcPr>
          <w:p w14:paraId="7AEE97C4"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verification comments.</w:t>
            </w:r>
          </w:p>
          <w:p w14:paraId="2255D3B2" w14:textId="2E412B93"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51A71ED1" w14:textId="15316A11"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135618E3" w14:textId="23BEC27A"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7084B7A0"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9E57861" w14:textId="07C630DB"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79BF8352" w14:textId="10B5DF95" w:rsidR="00C63AEC" w:rsidRPr="0087361C" w:rsidRDefault="00C63AEC" w:rsidP="00C63AEC">
            <w:pPr>
              <w:spacing w:before="0" w:line="276" w:lineRule="auto"/>
              <w:jc w:val="center"/>
              <w:rPr>
                <w:sz w:val="22"/>
                <w:szCs w:val="22"/>
              </w:rPr>
            </w:pPr>
            <w:r w:rsidRPr="0087361C">
              <w:rPr>
                <w:sz w:val="22"/>
                <w:szCs w:val="22"/>
              </w:rPr>
              <w:t>1</w:t>
            </w:r>
          </w:p>
        </w:tc>
        <w:tc>
          <w:tcPr>
            <w:tcW w:w="502" w:type="pct"/>
            <w:tcBorders>
              <w:top w:val="single" w:sz="4" w:space="0" w:color="7F7F7F"/>
              <w:left w:val="single" w:sz="4" w:space="0" w:color="7F7F7F"/>
              <w:bottom w:val="single" w:sz="4" w:space="0" w:color="7F7F7F"/>
              <w:right w:val="single" w:sz="4" w:space="0" w:color="7F7F7F"/>
            </w:tcBorders>
          </w:tcPr>
          <w:p w14:paraId="431DECE8" w14:textId="2C4EFF24"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72850742" w14:textId="5199A1C3" w:rsidR="00C63AEC" w:rsidRPr="0087361C" w:rsidRDefault="00C63AEC" w:rsidP="00C63AEC">
            <w:pPr>
              <w:spacing w:before="0" w:line="276" w:lineRule="auto"/>
              <w:jc w:val="left"/>
              <w:rPr>
                <w:sz w:val="22"/>
                <w:szCs w:val="22"/>
              </w:rPr>
            </w:pPr>
            <w:r w:rsidRPr="0087361C">
              <w:rPr>
                <w:sz w:val="22"/>
                <w:szCs w:val="22"/>
              </w:rPr>
              <w:t>09/05/2007</w:t>
            </w:r>
          </w:p>
        </w:tc>
        <w:tc>
          <w:tcPr>
            <w:tcW w:w="1915" w:type="pct"/>
            <w:tcBorders>
              <w:top w:val="single" w:sz="4" w:space="0" w:color="7F7F7F"/>
              <w:left w:val="single" w:sz="4" w:space="0" w:color="7F7F7F"/>
              <w:bottom w:val="single" w:sz="4" w:space="0" w:color="7F7F7F"/>
              <w:right w:val="single" w:sz="4" w:space="0" w:color="7F7F7F"/>
            </w:tcBorders>
          </w:tcPr>
          <w:p w14:paraId="0DDF8D5C"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QA review comments.</w:t>
            </w:r>
          </w:p>
          <w:p w14:paraId="7474563A" w14:textId="543EBBE4"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2E1CD499" w14:textId="05BAFFE2"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2314D038" w14:textId="71F743B6"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41AF2CAD" w14:textId="77777777" w:rsidTr="004501EF">
        <w:tc>
          <w:tcPr>
            <w:tcW w:w="419" w:type="pct"/>
            <w:tcBorders>
              <w:top w:val="single" w:sz="4" w:space="0" w:color="7F7F7F"/>
              <w:left w:val="single" w:sz="4" w:space="0" w:color="7F7F7F"/>
              <w:bottom w:val="single" w:sz="4" w:space="0" w:color="7F7F7F"/>
              <w:right w:val="single" w:sz="4" w:space="0" w:color="7F7F7F"/>
            </w:tcBorders>
          </w:tcPr>
          <w:p w14:paraId="4AC458D5" w14:textId="76CEBE0B"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48353E3" w14:textId="6D9EE1C4" w:rsidR="00C63AEC" w:rsidRPr="0087361C" w:rsidRDefault="00C63AEC" w:rsidP="00C63AEC">
            <w:pPr>
              <w:spacing w:before="0" w:line="276" w:lineRule="auto"/>
              <w:jc w:val="center"/>
              <w:rPr>
                <w:sz w:val="22"/>
                <w:szCs w:val="22"/>
              </w:rPr>
            </w:pPr>
            <w:r w:rsidRPr="0087361C">
              <w:rPr>
                <w:sz w:val="22"/>
                <w:szCs w:val="22"/>
              </w:rPr>
              <w:t>0</w:t>
            </w:r>
          </w:p>
        </w:tc>
        <w:tc>
          <w:tcPr>
            <w:tcW w:w="502" w:type="pct"/>
            <w:tcBorders>
              <w:top w:val="single" w:sz="4" w:space="0" w:color="7F7F7F"/>
              <w:left w:val="single" w:sz="4" w:space="0" w:color="7F7F7F"/>
              <w:bottom w:val="single" w:sz="4" w:space="0" w:color="7F7F7F"/>
              <w:right w:val="single" w:sz="4" w:space="0" w:color="7F7F7F"/>
            </w:tcBorders>
          </w:tcPr>
          <w:p w14:paraId="3D35D8CC" w14:textId="0348064E" w:rsidR="00C63AEC" w:rsidRPr="0087361C" w:rsidRDefault="00C63AEC" w:rsidP="00C63AEC">
            <w:pPr>
              <w:spacing w:before="0" w:line="276" w:lineRule="auto"/>
              <w:jc w:val="center"/>
              <w:rPr>
                <w:sz w:val="22"/>
                <w:szCs w:val="22"/>
              </w:rPr>
            </w:pPr>
            <w:r w:rsidRPr="0087361C">
              <w:rPr>
                <w:sz w:val="22"/>
                <w:szCs w:val="22"/>
              </w:rPr>
              <w:t>20</w:t>
            </w:r>
          </w:p>
        </w:tc>
        <w:tc>
          <w:tcPr>
            <w:tcW w:w="682" w:type="pct"/>
            <w:tcBorders>
              <w:top w:val="single" w:sz="4" w:space="0" w:color="7F7F7F"/>
              <w:left w:val="single" w:sz="4" w:space="0" w:color="7F7F7F"/>
              <w:bottom w:val="single" w:sz="4" w:space="0" w:color="7F7F7F"/>
              <w:right w:val="single" w:sz="4" w:space="0" w:color="7F7F7F"/>
            </w:tcBorders>
          </w:tcPr>
          <w:p w14:paraId="3B683C6B" w14:textId="738FACA4" w:rsidR="00C63AEC" w:rsidRPr="0087361C" w:rsidRDefault="00C63AEC" w:rsidP="00C63AEC">
            <w:pPr>
              <w:spacing w:before="0" w:line="276" w:lineRule="auto"/>
              <w:jc w:val="left"/>
              <w:rPr>
                <w:sz w:val="22"/>
                <w:szCs w:val="22"/>
              </w:rPr>
            </w:pPr>
            <w:r w:rsidRPr="0087361C">
              <w:rPr>
                <w:sz w:val="22"/>
                <w:szCs w:val="22"/>
              </w:rPr>
              <w:t>23/03/2007</w:t>
            </w:r>
          </w:p>
        </w:tc>
        <w:tc>
          <w:tcPr>
            <w:tcW w:w="1915" w:type="pct"/>
            <w:tcBorders>
              <w:top w:val="single" w:sz="4" w:space="0" w:color="7F7F7F"/>
              <w:left w:val="single" w:sz="4" w:space="0" w:color="7F7F7F"/>
              <w:bottom w:val="single" w:sz="4" w:space="0" w:color="7F7F7F"/>
              <w:right w:val="single" w:sz="4" w:space="0" w:color="7F7F7F"/>
            </w:tcBorders>
          </w:tcPr>
          <w:p w14:paraId="69DF0A15"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internal review comments.</w:t>
            </w:r>
          </w:p>
          <w:p w14:paraId="28E2B767" w14:textId="2C92C73C"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1CA2BECA" w14:textId="15F20917"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2A7E1317" w14:textId="015364FE"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r w:rsidR="00BE6092" w:rsidRPr="00110E6A" w14:paraId="0E06E1F6" w14:textId="77777777" w:rsidTr="004501EF">
        <w:tc>
          <w:tcPr>
            <w:tcW w:w="419" w:type="pct"/>
            <w:tcBorders>
              <w:top w:val="single" w:sz="4" w:space="0" w:color="7F7F7F"/>
              <w:left w:val="single" w:sz="4" w:space="0" w:color="7F7F7F"/>
              <w:bottom w:val="single" w:sz="4" w:space="0" w:color="7F7F7F"/>
              <w:right w:val="single" w:sz="4" w:space="0" w:color="7F7F7F"/>
            </w:tcBorders>
          </w:tcPr>
          <w:p w14:paraId="306CCEF8" w14:textId="48CC3077"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151D4C32" w14:textId="7D26999A" w:rsidR="00C63AEC" w:rsidRPr="0087361C" w:rsidRDefault="00C63AEC" w:rsidP="00C63AEC">
            <w:pPr>
              <w:spacing w:before="0" w:line="276" w:lineRule="auto"/>
              <w:jc w:val="center"/>
              <w:rPr>
                <w:sz w:val="22"/>
                <w:szCs w:val="22"/>
              </w:rPr>
            </w:pPr>
            <w:r w:rsidRPr="0087361C">
              <w:rPr>
                <w:sz w:val="22"/>
                <w:szCs w:val="22"/>
              </w:rPr>
              <w:t>0</w:t>
            </w:r>
          </w:p>
        </w:tc>
        <w:tc>
          <w:tcPr>
            <w:tcW w:w="502" w:type="pct"/>
            <w:tcBorders>
              <w:top w:val="single" w:sz="4" w:space="0" w:color="7F7F7F"/>
              <w:left w:val="single" w:sz="4" w:space="0" w:color="7F7F7F"/>
              <w:bottom w:val="single" w:sz="4" w:space="0" w:color="7F7F7F"/>
              <w:right w:val="single" w:sz="4" w:space="0" w:color="7F7F7F"/>
            </w:tcBorders>
          </w:tcPr>
          <w:p w14:paraId="2000E7CB" w14:textId="4CDF9CC9"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5FDE41F1" w14:textId="50A74B65" w:rsidR="00C63AEC" w:rsidRPr="0087361C" w:rsidRDefault="00C63AEC" w:rsidP="00C63AEC">
            <w:pPr>
              <w:spacing w:before="0" w:line="276" w:lineRule="auto"/>
              <w:jc w:val="left"/>
              <w:rPr>
                <w:sz w:val="22"/>
                <w:szCs w:val="22"/>
              </w:rPr>
            </w:pPr>
            <w:r w:rsidRPr="0087361C">
              <w:rPr>
                <w:sz w:val="22"/>
                <w:szCs w:val="22"/>
              </w:rPr>
              <w:t>05/03/2007</w:t>
            </w:r>
          </w:p>
        </w:tc>
        <w:tc>
          <w:tcPr>
            <w:tcW w:w="1915" w:type="pct"/>
            <w:tcBorders>
              <w:top w:val="single" w:sz="4" w:space="0" w:color="7F7F7F"/>
              <w:left w:val="single" w:sz="4" w:space="0" w:color="7F7F7F"/>
              <w:bottom w:val="single" w:sz="4" w:space="0" w:color="7F7F7F"/>
              <w:right w:val="single" w:sz="4" w:space="0" w:color="7F7F7F"/>
            </w:tcBorders>
          </w:tcPr>
          <w:p w14:paraId="6C94948A" w14:textId="3D044652"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Restructure of DDNTA into DDNA with separate volumes for Common and specific Customs Domains.</w:t>
            </w:r>
          </w:p>
        </w:tc>
        <w:tc>
          <w:tcPr>
            <w:tcW w:w="366" w:type="pct"/>
            <w:tcBorders>
              <w:top w:val="single" w:sz="4" w:space="0" w:color="7F7F7F"/>
              <w:left w:val="single" w:sz="4" w:space="0" w:color="7F7F7F"/>
              <w:bottom w:val="single" w:sz="4" w:space="0" w:color="7F7F7F"/>
              <w:right w:val="single" w:sz="4" w:space="0" w:color="7F7F7F"/>
            </w:tcBorders>
          </w:tcPr>
          <w:p w14:paraId="1B1351BE" w14:textId="680A8F74" w:rsidR="00C63AEC" w:rsidRPr="0087361C" w:rsidRDefault="00C63AEC" w:rsidP="00C63AEC">
            <w:pPr>
              <w:spacing w:before="0" w:line="276" w:lineRule="auto"/>
              <w:jc w:val="center"/>
              <w:rPr>
                <w:sz w:val="22"/>
                <w:szCs w:val="22"/>
              </w:rPr>
            </w:pPr>
            <w:r w:rsidRPr="0087361C">
              <w:rPr>
                <w:sz w:val="22"/>
                <w:szCs w:val="22"/>
              </w:rPr>
              <w:t>I</w:t>
            </w:r>
          </w:p>
        </w:tc>
        <w:tc>
          <w:tcPr>
            <w:tcW w:w="634" w:type="pct"/>
            <w:tcBorders>
              <w:top w:val="single" w:sz="4" w:space="0" w:color="7F7F7F"/>
              <w:left w:val="single" w:sz="4" w:space="0" w:color="7F7F7F"/>
              <w:bottom w:val="single" w:sz="4" w:space="0" w:color="7F7F7F"/>
              <w:right w:val="single" w:sz="4" w:space="0" w:color="7F7F7F"/>
            </w:tcBorders>
          </w:tcPr>
          <w:p w14:paraId="4F33B72C" w14:textId="782E42E8"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All</w:t>
            </w:r>
          </w:p>
        </w:tc>
      </w:tr>
      <w:tr w:rsidR="00BE6092" w:rsidRPr="00110E6A" w14:paraId="1A146465" w14:textId="77777777" w:rsidTr="004501EF">
        <w:tc>
          <w:tcPr>
            <w:tcW w:w="419" w:type="pct"/>
            <w:tcBorders>
              <w:top w:val="single" w:sz="4" w:space="0" w:color="7F7F7F"/>
              <w:left w:val="single" w:sz="4" w:space="0" w:color="7F7F7F"/>
              <w:bottom w:val="single" w:sz="4" w:space="0" w:color="7F7F7F"/>
              <w:right w:val="single" w:sz="4" w:space="0" w:color="7F7F7F"/>
            </w:tcBorders>
          </w:tcPr>
          <w:p w14:paraId="01151F51" w14:textId="7009EEEE"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037EC95F" w14:textId="398EB4E5" w:rsidR="00C63AEC" w:rsidRPr="0087361C" w:rsidRDefault="00C63AEC" w:rsidP="00C63AEC">
            <w:pPr>
              <w:spacing w:before="0" w:line="276" w:lineRule="auto"/>
              <w:jc w:val="center"/>
              <w:rPr>
                <w:sz w:val="22"/>
                <w:szCs w:val="22"/>
              </w:rPr>
            </w:pPr>
            <w:r w:rsidRPr="0087361C">
              <w:rPr>
                <w:sz w:val="22"/>
                <w:szCs w:val="22"/>
              </w:rPr>
              <w:t>DDNTA 8</w:t>
            </w:r>
          </w:p>
        </w:tc>
        <w:tc>
          <w:tcPr>
            <w:tcW w:w="502" w:type="pct"/>
            <w:tcBorders>
              <w:top w:val="single" w:sz="4" w:space="0" w:color="7F7F7F"/>
              <w:left w:val="single" w:sz="4" w:space="0" w:color="7F7F7F"/>
              <w:bottom w:val="single" w:sz="4" w:space="0" w:color="7F7F7F"/>
              <w:right w:val="single" w:sz="4" w:space="0" w:color="7F7F7F"/>
            </w:tcBorders>
          </w:tcPr>
          <w:p w14:paraId="31FFFC2F" w14:textId="32BE81EB" w:rsidR="00C63AEC" w:rsidRPr="0087361C" w:rsidRDefault="00C63AEC" w:rsidP="00C63AEC">
            <w:pPr>
              <w:spacing w:before="0" w:line="276" w:lineRule="auto"/>
              <w:jc w:val="center"/>
              <w:rPr>
                <w:sz w:val="22"/>
                <w:szCs w:val="22"/>
              </w:rPr>
            </w:pPr>
            <w:r w:rsidRPr="0087361C">
              <w:rPr>
                <w:sz w:val="22"/>
                <w:szCs w:val="22"/>
              </w:rPr>
              <w:t>10</w:t>
            </w:r>
          </w:p>
        </w:tc>
        <w:tc>
          <w:tcPr>
            <w:tcW w:w="682" w:type="pct"/>
            <w:tcBorders>
              <w:top w:val="single" w:sz="4" w:space="0" w:color="7F7F7F"/>
              <w:left w:val="single" w:sz="4" w:space="0" w:color="7F7F7F"/>
              <w:bottom w:val="single" w:sz="4" w:space="0" w:color="7F7F7F"/>
              <w:right w:val="single" w:sz="4" w:space="0" w:color="7F7F7F"/>
            </w:tcBorders>
          </w:tcPr>
          <w:p w14:paraId="25032A9E" w14:textId="3977290B" w:rsidR="00C63AEC" w:rsidRPr="0087361C" w:rsidRDefault="00C63AEC" w:rsidP="00C63AEC">
            <w:pPr>
              <w:spacing w:before="0" w:line="276" w:lineRule="auto"/>
              <w:jc w:val="left"/>
              <w:rPr>
                <w:sz w:val="22"/>
                <w:szCs w:val="22"/>
              </w:rPr>
            </w:pPr>
            <w:r w:rsidRPr="0087361C">
              <w:rPr>
                <w:sz w:val="22"/>
                <w:szCs w:val="22"/>
              </w:rPr>
              <w:t>15/04/2005</w:t>
            </w:r>
          </w:p>
        </w:tc>
        <w:tc>
          <w:tcPr>
            <w:tcW w:w="1915" w:type="pct"/>
            <w:tcBorders>
              <w:top w:val="single" w:sz="4" w:space="0" w:color="7F7F7F"/>
              <w:left w:val="single" w:sz="4" w:space="0" w:color="7F7F7F"/>
              <w:bottom w:val="single" w:sz="4" w:space="0" w:color="7F7F7F"/>
              <w:right w:val="single" w:sz="4" w:space="0" w:color="7F7F7F"/>
            </w:tcBorders>
          </w:tcPr>
          <w:p w14:paraId="2B6E68CF" w14:textId="77777777" w:rsidR="00C63AEC" w:rsidRPr="0087361C" w:rsidRDefault="00C63AEC" w:rsidP="00C63AEC">
            <w:pPr>
              <w:tabs>
                <w:tab w:val="left" w:pos="567"/>
                <w:tab w:val="left" w:pos="1134"/>
                <w:tab w:val="left" w:pos="1701"/>
              </w:tabs>
              <w:spacing w:before="0"/>
              <w:rPr>
                <w:sz w:val="22"/>
                <w:szCs w:val="22"/>
              </w:rPr>
            </w:pPr>
            <w:r w:rsidRPr="0087361C">
              <w:rPr>
                <w:sz w:val="22"/>
                <w:szCs w:val="22"/>
              </w:rPr>
              <w:t>Implementing QA verification comments.</w:t>
            </w:r>
          </w:p>
          <w:p w14:paraId="0586BE60" w14:textId="45B7908F"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1D422D96" w14:textId="2E31A31B" w:rsidR="00C63AEC" w:rsidRPr="0087361C" w:rsidRDefault="00C63AEC" w:rsidP="00C63AEC">
            <w:pPr>
              <w:spacing w:before="0" w:line="276" w:lineRule="auto"/>
              <w:jc w:val="center"/>
              <w:rPr>
                <w:sz w:val="22"/>
                <w:szCs w:val="22"/>
              </w:rPr>
            </w:pPr>
            <w:r w:rsidRPr="0087361C">
              <w:rPr>
                <w:sz w:val="22"/>
                <w:szCs w:val="22"/>
              </w:rPr>
              <w:t>I/R</w:t>
            </w:r>
          </w:p>
        </w:tc>
        <w:tc>
          <w:tcPr>
            <w:tcW w:w="634" w:type="pct"/>
            <w:tcBorders>
              <w:top w:val="single" w:sz="4" w:space="0" w:color="7F7F7F"/>
              <w:left w:val="single" w:sz="4" w:space="0" w:color="7F7F7F"/>
              <w:bottom w:val="single" w:sz="4" w:space="0" w:color="7F7F7F"/>
              <w:right w:val="single" w:sz="4" w:space="0" w:color="7F7F7F"/>
            </w:tcBorders>
          </w:tcPr>
          <w:p w14:paraId="0EDB9CA0" w14:textId="414AFE87"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 xml:space="preserve">ECS &amp; NCTS Appendices </w:t>
            </w:r>
          </w:p>
        </w:tc>
      </w:tr>
      <w:tr w:rsidR="00BE6092" w:rsidRPr="00110E6A" w14:paraId="4308BA7C" w14:textId="77777777" w:rsidTr="004501EF">
        <w:tc>
          <w:tcPr>
            <w:tcW w:w="419" w:type="pct"/>
            <w:tcBorders>
              <w:top w:val="single" w:sz="4" w:space="0" w:color="7F7F7F"/>
              <w:left w:val="single" w:sz="4" w:space="0" w:color="7F7F7F"/>
              <w:bottom w:val="single" w:sz="4" w:space="0" w:color="7F7F7F"/>
              <w:right w:val="single" w:sz="4" w:space="0" w:color="7F7F7F"/>
            </w:tcBorders>
          </w:tcPr>
          <w:p w14:paraId="7C9800A6" w14:textId="2F5CB988" w:rsidR="00C63AEC" w:rsidRPr="0087361C" w:rsidRDefault="00C63AEC" w:rsidP="00C63AEC">
            <w:pPr>
              <w:spacing w:before="0" w:line="276" w:lineRule="auto"/>
              <w:jc w:val="center"/>
              <w:rPr>
                <w:sz w:val="22"/>
                <w:szCs w:val="22"/>
              </w:rPr>
            </w:pPr>
            <w:r w:rsidRPr="0087361C">
              <w:rPr>
                <w:sz w:val="22"/>
                <w:szCs w:val="22"/>
              </w:rPr>
              <w:t>Ν/Α</w:t>
            </w:r>
          </w:p>
        </w:tc>
        <w:tc>
          <w:tcPr>
            <w:tcW w:w="481" w:type="pct"/>
            <w:tcBorders>
              <w:top w:val="single" w:sz="4" w:space="0" w:color="7F7F7F"/>
              <w:left w:val="single" w:sz="4" w:space="0" w:color="7F7F7F"/>
              <w:bottom w:val="single" w:sz="4" w:space="0" w:color="7F7F7F"/>
              <w:right w:val="single" w:sz="4" w:space="0" w:color="7F7F7F"/>
            </w:tcBorders>
          </w:tcPr>
          <w:p w14:paraId="404DDFAC" w14:textId="518AEE36" w:rsidR="00C63AEC" w:rsidRPr="0087361C" w:rsidRDefault="00C63AEC" w:rsidP="00C63AEC">
            <w:pPr>
              <w:spacing w:before="0" w:line="276" w:lineRule="auto"/>
              <w:jc w:val="center"/>
              <w:rPr>
                <w:sz w:val="22"/>
                <w:szCs w:val="22"/>
              </w:rPr>
            </w:pPr>
            <w:r w:rsidRPr="0087361C">
              <w:rPr>
                <w:sz w:val="22"/>
                <w:szCs w:val="22"/>
              </w:rPr>
              <w:t>DDNTA 8</w:t>
            </w:r>
          </w:p>
        </w:tc>
        <w:tc>
          <w:tcPr>
            <w:tcW w:w="502" w:type="pct"/>
            <w:tcBorders>
              <w:top w:val="single" w:sz="4" w:space="0" w:color="7F7F7F"/>
              <w:left w:val="single" w:sz="4" w:space="0" w:color="7F7F7F"/>
              <w:bottom w:val="single" w:sz="4" w:space="0" w:color="7F7F7F"/>
              <w:right w:val="single" w:sz="4" w:space="0" w:color="7F7F7F"/>
            </w:tcBorders>
          </w:tcPr>
          <w:p w14:paraId="068AA640" w14:textId="59E15F4A" w:rsidR="00C63AEC" w:rsidRPr="0087361C" w:rsidRDefault="00C63AEC" w:rsidP="00C63AEC">
            <w:pPr>
              <w:spacing w:before="0" w:line="276" w:lineRule="auto"/>
              <w:jc w:val="center"/>
              <w:rPr>
                <w:sz w:val="22"/>
                <w:szCs w:val="22"/>
              </w:rPr>
            </w:pPr>
            <w:r w:rsidRPr="0087361C">
              <w:rPr>
                <w:sz w:val="22"/>
                <w:szCs w:val="22"/>
              </w:rPr>
              <w:t>00</w:t>
            </w:r>
          </w:p>
        </w:tc>
        <w:tc>
          <w:tcPr>
            <w:tcW w:w="682" w:type="pct"/>
            <w:tcBorders>
              <w:top w:val="single" w:sz="4" w:space="0" w:color="7F7F7F"/>
              <w:left w:val="single" w:sz="4" w:space="0" w:color="7F7F7F"/>
              <w:bottom w:val="single" w:sz="4" w:space="0" w:color="7F7F7F"/>
              <w:right w:val="single" w:sz="4" w:space="0" w:color="7F7F7F"/>
            </w:tcBorders>
          </w:tcPr>
          <w:p w14:paraId="0FBB832A" w14:textId="7861DE69" w:rsidR="00C63AEC" w:rsidRPr="0087361C" w:rsidRDefault="00C63AEC" w:rsidP="00C63AEC">
            <w:pPr>
              <w:spacing w:before="0" w:line="276" w:lineRule="auto"/>
              <w:jc w:val="left"/>
              <w:rPr>
                <w:sz w:val="22"/>
                <w:szCs w:val="22"/>
              </w:rPr>
            </w:pPr>
            <w:r w:rsidRPr="0087361C">
              <w:rPr>
                <w:sz w:val="22"/>
                <w:szCs w:val="22"/>
              </w:rPr>
              <w:t>23/03/2005</w:t>
            </w:r>
          </w:p>
        </w:tc>
        <w:tc>
          <w:tcPr>
            <w:tcW w:w="1915" w:type="pct"/>
            <w:tcBorders>
              <w:top w:val="single" w:sz="4" w:space="0" w:color="7F7F7F"/>
              <w:left w:val="single" w:sz="4" w:space="0" w:color="7F7F7F"/>
              <w:bottom w:val="single" w:sz="4" w:space="0" w:color="7F7F7F"/>
              <w:right w:val="single" w:sz="4" w:space="0" w:color="7F7F7F"/>
            </w:tcBorders>
          </w:tcPr>
          <w:p w14:paraId="5D9E5D1A" w14:textId="77777777" w:rsidR="00C63AEC" w:rsidRPr="0087361C" w:rsidRDefault="00C63AEC" w:rsidP="00C63AEC">
            <w:pPr>
              <w:tabs>
                <w:tab w:val="left" w:pos="567"/>
                <w:tab w:val="left" w:pos="1134"/>
                <w:tab w:val="left" w:pos="1701"/>
              </w:tabs>
              <w:spacing w:before="0"/>
              <w:rPr>
                <w:sz w:val="22"/>
                <w:szCs w:val="22"/>
              </w:rPr>
            </w:pPr>
            <w:r w:rsidRPr="0087361C">
              <w:rPr>
                <w:sz w:val="22"/>
                <w:szCs w:val="22"/>
              </w:rPr>
              <w:t>Implementing QA review comments.</w:t>
            </w:r>
          </w:p>
          <w:p w14:paraId="1F668B22" w14:textId="77777777" w:rsidR="00C63AEC" w:rsidRPr="0087361C" w:rsidRDefault="00C63AEC" w:rsidP="00C63AEC">
            <w:pPr>
              <w:tabs>
                <w:tab w:val="left" w:pos="567"/>
                <w:tab w:val="left" w:pos="1134"/>
                <w:tab w:val="left" w:pos="1701"/>
              </w:tabs>
              <w:spacing w:before="0"/>
              <w:jc w:val="left"/>
              <w:rPr>
                <w:sz w:val="22"/>
                <w:szCs w:val="22"/>
              </w:rPr>
            </w:pPr>
            <w:r w:rsidRPr="0087361C">
              <w:rPr>
                <w:sz w:val="22"/>
                <w:szCs w:val="22"/>
              </w:rPr>
              <w:t>Implementing TC’s comments based on TCE-MTM02-L1SA8-v0.20-EN (TCP-ECS Workshop, Athens, March 9</w:t>
            </w:r>
            <w:r w:rsidRPr="0087361C">
              <w:rPr>
                <w:sz w:val="22"/>
                <w:szCs w:val="22"/>
                <w:vertAlign w:val="superscript"/>
              </w:rPr>
              <w:t>th</w:t>
            </w:r>
            <w:proofErr w:type="gramStart"/>
            <w:r w:rsidRPr="0087361C">
              <w:rPr>
                <w:sz w:val="22"/>
                <w:szCs w:val="22"/>
              </w:rPr>
              <w:t xml:space="preserve"> 2005</w:t>
            </w:r>
            <w:proofErr w:type="gramEnd"/>
            <w:r w:rsidRPr="0087361C">
              <w:rPr>
                <w:sz w:val="22"/>
                <w:szCs w:val="22"/>
              </w:rPr>
              <w:t>).</w:t>
            </w:r>
          </w:p>
          <w:p w14:paraId="27A390A4" w14:textId="3BF46547" w:rsidR="00C63AEC" w:rsidRPr="0087361C" w:rsidRDefault="00C63AEC" w:rsidP="00C63AEC">
            <w:pPr>
              <w:tabs>
                <w:tab w:val="left" w:pos="567"/>
                <w:tab w:val="left" w:pos="1134"/>
                <w:tab w:val="left" w:pos="1701"/>
              </w:tabs>
              <w:spacing w:before="0"/>
              <w:rPr>
                <w:sz w:val="22"/>
                <w:szCs w:val="22"/>
              </w:rPr>
            </w:pPr>
            <w:r w:rsidRPr="0087361C">
              <w:rPr>
                <w:sz w:val="22"/>
                <w:szCs w:val="22"/>
              </w:rPr>
              <w:t>Submitted for Acceptance to Taxation and Customs Union DG.</w:t>
            </w:r>
          </w:p>
        </w:tc>
        <w:tc>
          <w:tcPr>
            <w:tcW w:w="366" w:type="pct"/>
            <w:tcBorders>
              <w:top w:val="single" w:sz="4" w:space="0" w:color="7F7F7F"/>
              <w:left w:val="single" w:sz="4" w:space="0" w:color="7F7F7F"/>
              <w:bottom w:val="single" w:sz="4" w:space="0" w:color="7F7F7F"/>
              <w:right w:val="single" w:sz="4" w:space="0" w:color="7F7F7F"/>
            </w:tcBorders>
          </w:tcPr>
          <w:p w14:paraId="48F0A7C3" w14:textId="29DE2B0A" w:rsidR="00C63AEC" w:rsidRPr="0087361C" w:rsidRDefault="00C63AEC" w:rsidP="00C63AEC">
            <w:pPr>
              <w:spacing w:before="0" w:line="276" w:lineRule="auto"/>
              <w:jc w:val="center"/>
              <w:rPr>
                <w:sz w:val="22"/>
                <w:szCs w:val="22"/>
              </w:rPr>
            </w:pPr>
            <w:r w:rsidRPr="0087361C">
              <w:rPr>
                <w:sz w:val="22"/>
                <w:szCs w:val="22"/>
              </w:rPr>
              <w:t>I, R</w:t>
            </w:r>
          </w:p>
        </w:tc>
        <w:tc>
          <w:tcPr>
            <w:tcW w:w="634" w:type="pct"/>
            <w:tcBorders>
              <w:top w:val="single" w:sz="4" w:space="0" w:color="7F7F7F"/>
              <w:left w:val="single" w:sz="4" w:space="0" w:color="7F7F7F"/>
              <w:bottom w:val="single" w:sz="4" w:space="0" w:color="7F7F7F"/>
              <w:right w:val="single" w:sz="4" w:space="0" w:color="7F7F7F"/>
            </w:tcBorders>
          </w:tcPr>
          <w:p w14:paraId="5360C8EB" w14:textId="4B25D4BB" w:rsidR="00C63AEC" w:rsidRPr="0087361C" w:rsidRDefault="00C63AEC" w:rsidP="00C63AEC">
            <w:pPr>
              <w:tabs>
                <w:tab w:val="left" w:pos="567"/>
                <w:tab w:val="left" w:pos="1134"/>
                <w:tab w:val="left" w:pos="1701"/>
              </w:tabs>
              <w:spacing w:before="0"/>
              <w:jc w:val="center"/>
              <w:rPr>
                <w:sz w:val="22"/>
                <w:szCs w:val="22"/>
              </w:rPr>
            </w:pPr>
            <w:r w:rsidRPr="0087361C">
              <w:rPr>
                <w:sz w:val="22"/>
                <w:szCs w:val="22"/>
              </w:rPr>
              <w:t>As Required</w:t>
            </w:r>
          </w:p>
        </w:tc>
      </w:tr>
    </w:tbl>
    <w:p w14:paraId="70BAD1D5" w14:textId="77777777" w:rsidR="00923729" w:rsidRPr="00421B50" w:rsidRDefault="00923729" w:rsidP="00923729">
      <w:pPr>
        <w:spacing w:before="0" w:after="120" w:line="264" w:lineRule="auto"/>
        <w:rPr>
          <w:sz w:val="20"/>
          <w:szCs w:val="24"/>
          <w:lang w:eastAsia="en-GB"/>
        </w:rPr>
      </w:pPr>
      <w:r w:rsidRPr="00421B50">
        <w:rPr>
          <w:sz w:val="20"/>
          <w:szCs w:val="24"/>
          <w:lang w:eastAsia="en-GB"/>
        </w:rPr>
        <w:t xml:space="preserve"> Action: I=Insert R=Replace</w:t>
      </w:r>
    </w:p>
    <w:p w14:paraId="7C970F65" w14:textId="77777777" w:rsidR="00923729" w:rsidRPr="00421B50" w:rsidRDefault="00923729" w:rsidP="00923729">
      <w:pPr>
        <w:spacing w:before="0" w:after="120" w:line="264" w:lineRule="auto"/>
        <w:rPr>
          <w:rFonts w:eastAsia="Calibri"/>
          <w:sz w:val="22"/>
          <w:szCs w:val="24"/>
          <w:lang w:eastAsia="en-GB"/>
        </w:rPr>
      </w:pPr>
    </w:p>
    <w:p w14:paraId="4A369B37" w14:textId="77777777" w:rsidR="00923729" w:rsidRPr="00421B50" w:rsidRDefault="00923729" w:rsidP="00923729">
      <w:pPr>
        <w:spacing w:before="0" w:after="120" w:line="264" w:lineRule="auto"/>
        <w:rPr>
          <w:rFonts w:eastAsia="Calibri"/>
          <w:sz w:val="22"/>
          <w:szCs w:val="24"/>
          <w:lang w:eastAsia="en-GB"/>
        </w:rPr>
      </w:pPr>
    </w:p>
    <w:p w14:paraId="2BED5AD5" w14:textId="77777777" w:rsidR="00923729" w:rsidRPr="00421B50" w:rsidRDefault="00923729" w:rsidP="00923729">
      <w:pPr>
        <w:spacing w:before="0" w:after="120"/>
        <w:jc w:val="center"/>
        <w:rPr>
          <w:rFonts w:ascii="Times New Roman Bold" w:eastAsia="Calibri" w:hAnsi="Times New Roman Bold"/>
          <w:b/>
          <w:sz w:val="32"/>
          <w:szCs w:val="24"/>
          <w:lang w:eastAsia="en-GB"/>
        </w:rPr>
      </w:pPr>
      <w:r w:rsidRPr="00421B50">
        <w:rPr>
          <w:rFonts w:ascii="Times New Roman Bold" w:eastAsia="Calibri" w:hAnsi="Times New Roman Bold"/>
          <w:b/>
          <w:sz w:val="32"/>
          <w:szCs w:val="24"/>
          <w:lang w:eastAsia="en-GB"/>
        </w:rPr>
        <w:t>Configuration management: document location</w:t>
      </w:r>
    </w:p>
    <w:p w14:paraId="31882D43" w14:textId="25447BBA" w:rsidR="00923729" w:rsidRPr="00421B50" w:rsidRDefault="00506E02" w:rsidP="00A079D8">
      <w:pPr>
        <w:spacing w:before="0" w:line="276" w:lineRule="auto"/>
        <w:rPr>
          <w:sz w:val="22"/>
          <w:szCs w:val="24"/>
          <w:lang w:eastAsia="en-GB"/>
        </w:rPr>
      </w:pPr>
      <w:sdt>
        <w:sdtPr>
          <w:rPr>
            <w:rFonts w:eastAsia="Calibri"/>
            <w:sz w:val="22"/>
            <w:szCs w:val="22"/>
            <w:lang w:eastAsia="en-GB"/>
          </w:rPr>
          <w:id w:val="835106746"/>
          <w:placeholder>
            <w:docPart w:val="2210DBC88F4C43AFA871E2ECB40021D2"/>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923729" w:rsidRPr="00421B50">
            <w:rPr>
              <w:rFonts w:eastAsia="Calibri"/>
              <w:sz w:val="22"/>
              <w:szCs w:val="22"/>
              <w:lang w:eastAsia="en-GB"/>
            </w:rPr>
            <w:t>The latest accepted version of this controlled document is stored on:</w:t>
          </w:r>
        </w:sdtContent>
      </w:sdt>
      <w:r w:rsidR="000635ED" w:rsidRPr="00421B50">
        <w:rPr>
          <w:rFonts w:eastAsia="Calibri"/>
          <w:sz w:val="22"/>
          <w:szCs w:val="22"/>
          <w:lang w:eastAsia="en-GB"/>
        </w:rPr>
        <w:t xml:space="preserve"> </w:t>
      </w:r>
      <w:hyperlink r:id="rId16" w:history="1">
        <w:r w:rsidR="00256227" w:rsidRPr="00421B50">
          <w:rPr>
            <w:rStyle w:val="Hyperlink"/>
            <w:rFonts w:eastAsia="Calibri"/>
            <w:sz w:val="22"/>
            <w:szCs w:val="24"/>
            <w:lang w:eastAsia="en-GB"/>
          </w:rPr>
          <w:t>CIRCABC</w:t>
        </w:r>
      </w:hyperlink>
    </w:p>
    <w:p w14:paraId="47576DC3" w14:textId="0E3E786E" w:rsidR="00D12AAC" w:rsidRPr="00421B50" w:rsidRDefault="00D12AAC" w:rsidP="00923729">
      <w:pPr>
        <w:spacing w:before="0"/>
        <w:jc w:val="left"/>
        <w:rPr>
          <w:i/>
          <w:sz w:val="22"/>
          <w:szCs w:val="24"/>
          <w:lang w:eastAsia="en-GB"/>
        </w:rPr>
      </w:pPr>
      <w:r w:rsidRPr="00421B50">
        <w:rPr>
          <w:i/>
          <w:sz w:val="20"/>
          <w:szCs w:val="24"/>
          <w:lang w:eastAsia="en-GB"/>
        </w:rPr>
        <w:t>Library &gt; 01_Common_NCTS_ECS_ICS &gt; 04_TECHNICAL_SPECS &gt; 02_DDCOM</w:t>
      </w:r>
      <w:r w:rsidRPr="00421B50">
        <w:rPr>
          <w:i/>
          <w:sz w:val="22"/>
          <w:szCs w:val="24"/>
          <w:lang w:eastAsia="en-GB"/>
        </w:rPr>
        <w:t xml:space="preserve"> </w:t>
      </w:r>
    </w:p>
    <w:p w14:paraId="569F9EB4" w14:textId="561CC6DA" w:rsidR="006F17B3" w:rsidRPr="00421B50" w:rsidRDefault="006F17B3">
      <w:pPr>
        <w:spacing w:before="0"/>
        <w:jc w:val="left"/>
        <w:rPr>
          <w:rFonts w:ascii="Arial" w:hAnsi="Arial"/>
          <w:b/>
          <w:sz w:val="28"/>
        </w:rPr>
      </w:pPr>
      <w:r w:rsidRPr="00421B50">
        <w:rPr>
          <w:caps/>
        </w:rPr>
        <w:br w:type="page"/>
      </w:r>
    </w:p>
    <w:bookmarkEnd w:id="3"/>
    <w:bookmarkEnd w:id="2"/>
    <w:bookmarkEnd w:id="1"/>
    <w:bookmarkEnd w:id="0"/>
    <w:p w14:paraId="24EE6A28" w14:textId="77777777" w:rsidR="00B10382" w:rsidRPr="00421B50" w:rsidRDefault="002746D4" w:rsidP="002525C3">
      <w:pPr>
        <w:pStyle w:val="Heading0"/>
        <w:rPr>
          <w:rFonts w:ascii="Times New Roman" w:hAnsi="Times New Roman"/>
        </w:rPr>
      </w:pPr>
      <w:r w:rsidRPr="00421B50">
        <w:rPr>
          <w:rFonts w:ascii="Times New Roman" w:hAnsi="Times New Roman"/>
          <w:caps w:val="0"/>
        </w:rPr>
        <w:lastRenderedPageBreak/>
        <w:t>Table of Contents</w:t>
      </w:r>
    </w:p>
    <w:p w14:paraId="6A697AAF" w14:textId="74F749C2" w:rsidR="004501EF" w:rsidRDefault="005F54AB">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r w:rsidRPr="00421B50">
        <w:rPr>
          <w:bCs/>
        </w:rPr>
        <w:fldChar w:fldCharType="begin"/>
      </w:r>
      <w:r w:rsidR="006935DC" w:rsidRPr="00421B50">
        <w:instrText xml:space="preserve"> TOC \o "2-3" \h \z \t "Heading 1,1,Headingx 1,1,n,1,Style1-t,1" </w:instrText>
      </w:r>
      <w:r w:rsidRPr="00421B50">
        <w:rPr>
          <w:bCs/>
        </w:rPr>
        <w:fldChar w:fldCharType="separate"/>
      </w:r>
      <w:hyperlink w:anchor="_Toc185900656" w:history="1">
        <w:r w:rsidR="004501EF" w:rsidRPr="00A36D2F">
          <w:rPr>
            <w:rStyle w:val="Hyperlink"/>
            <w:noProof/>
          </w:rPr>
          <w:t>I.1</w:t>
        </w:r>
        <w:r w:rsidR="004501EF">
          <w:rPr>
            <w:rFonts w:asciiTheme="minorHAnsi" w:eastAsiaTheme="minorEastAsia" w:hAnsiTheme="minorHAnsi" w:cstheme="minorBidi"/>
            <w:smallCaps w:val="0"/>
            <w:noProof/>
            <w:kern w:val="2"/>
            <w:sz w:val="22"/>
            <w:szCs w:val="22"/>
            <w:lang w:eastAsia="en-GB"/>
            <w14:ligatures w14:val="standardContextual"/>
          </w:rPr>
          <w:tab/>
        </w:r>
        <w:r w:rsidR="004501EF" w:rsidRPr="00A36D2F">
          <w:rPr>
            <w:rStyle w:val="Hyperlink"/>
            <w:noProof/>
          </w:rPr>
          <w:t>Document Overview</w:t>
        </w:r>
        <w:r w:rsidR="004501EF">
          <w:rPr>
            <w:noProof/>
            <w:webHidden/>
          </w:rPr>
          <w:tab/>
        </w:r>
        <w:r w:rsidR="004501EF">
          <w:rPr>
            <w:noProof/>
            <w:webHidden/>
          </w:rPr>
          <w:fldChar w:fldCharType="begin"/>
        </w:r>
        <w:r w:rsidR="004501EF">
          <w:rPr>
            <w:noProof/>
            <w:webHidden/>
          </w:rPr>
          <w:instrText xml:space="preserve"> PAGEREF _Toc185900656 \h </w:instrText>
        </w:r>
        <w:r w:rsidR="004501EF">
          <w:rPr>
            <w:noProof/>
            <w:webHidden/>
          </w:rPr>
        </w:r>
        <w:r w:rsidR="004501EF">
          <w:rPr>
            <w:noProof/>
            <w:webHidden/>
          </w:rPr>
          <w:fldChar w:fldCharType="separate"/>
        </w:r>
        <w:r w:rsidR="004501EF">
          <w:rPr>
            <w:noProof/>
            <w:webHidden/>
          </w:rPr>
          <w:t>20</w:t>
        </w:r>
        <w:r w:rsidR="004501EF">
          <w:rPr>
            <w:noProof/>
            <w:webHidden/>
          </w:rPr>
          <w:fldChar w:fldCharType="end"/>
        </w:r>
      </w:hyperlink>
    </w:p>
    <w:p w14:paraId="6B948BC6" w14:textId="292DDC32"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57" w:history="1">
        <w:r w:rsidRPr="00A36D2F">
          <w:rPr>
            <w:rStyle w:val="Hyperlink"/>
            <w:noProof/>
          </w:rPr>
          <w:t>I.1.1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Purpose of DDNA</w:t>
        </w:r>
        <w:r>
          <w:rPr>
            <w:noProof/>
            <w:webHidden/>
          </w:rPr>
          <w:tab/>
        </w:r>
        <w:r>
          <w:rPr>
            <w:noProof/>
            <w:webHidden/>
          </w:rPr>
          <w:fldChar w:fldCharType="begin"/>
        </w:r>
        <w:r>
          <w:rPr>
            <w:noProof/>
            <w:webHidden/>
          </w:rPr>
          <w:instrText xml:space="preserve"> PAGEREF _Toc185900657 \h </w:instrText>
        </w:r>
        <w:r>
          <w:rPr>
            <w:noProof/>
            <w:webHidden/>
          </w:rPr>
        </w:r>
        <w:r>
          <w:rPr>
            <w:noProof/>
            <w:webHidden/>
          </w:rPr>
          <w:fldChar w:fldCharType="separate"/>
        </w:r>
        <w:r>
          <w:rPr>
            <w:noProof/>
            <w:webHidden/>
          </w:rPr>
          <w:t>20</w:t>
        </w:r>
        <w:r>
          <w:rPr>
            <w:noProof/>
            <w:webHidden/>
          </w:rPr>
          <w:fldChar w:fldCharType="end"/>
        </w:r>
      </w:hyperlink>
    </w:p>
    <w:p w14:paraId="3CC322F7" w14:textId="3A2B92D5"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58" w:history="1">
        <w:r w:rsidRPr="00A36D2F">
          <w:rPr>
            <w:rStyle w:val="Hyperlink"/>
            <w:noProof/>
          </w:rPr>
          <w:t>I.1.2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DDNA Structure</w:t>
        </w:r>
        <w:r>
          <w:rPr>
            <w:noProof/>
            <w:webHidden/>
          </w:rPr>
          <w:tab/>
        </w:r>
        <w:r>
          <w:rPr>
            <w:noProof/>
            <w:webHidden/>
          </w:rPr>
          <w:fldChar w:fldCharType="begin"/>
        </w:r>
        <w:r>
          <w:rPr>
            <w:noProof/>
            <w:webHidden/>
          </w:rPr>
          <w:instrText xml:space="preserve"> PAGEREF _Toc185900658 \h </w:instrText>
        </w:r>
        <w:r>
          <w:rPr>
            <w:noProof/>
            <w:webHidden/>
          </w:rPr>
        </w:r>
        <w:r>
          <w:rPr>
            <w:noProof/>
            <w:webHidden/>
          </w:rPr>
          <w:fldChar w:fldCharType="separate"/>
        </w:r>
        <w:r>
          <w:rPr>
            <w:noProof/>
            <w:webHidden/>
          </w:rPr>
          <w:t>21</w:t>
        </w:r>
        <w:r>
          <w:rPr>
            <w:noProof/>
            <w:webHidden/>
          </w:rPr>
          <w:fldChar w:fldCharType="end"/>
        </w:r>
      </w:hyperlink>
    </w:p>
    <w:p w14:paraId="25213746" w14:textId="44590FBA"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59" w:history="1">
        <w:r w:rsidRPr="00A36D2F">
          <w:rPr>
            <w:rStyle w:val="Hyperlink"/>
            <w:noProof/>
          </w:rPr>
          <w:t>I.1.3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Purpose of the DDCOM volume</w:t>
        </w:r>
        <w:r>
          <w:rPr>
            <w:noProof/>
            <w:webHidden/>
          </w:rPr>
          <w:tab/>
        </w:r>
        <w:r>
          <w:rPr>
            <w:noProof/>
            <w:webHidden/>
          </w:rPr>
          <w:fldChar w:fldCharType="begin"/>
        </w:r>
        <w:r>
          <w:rPr>
            <w:noProof/>
            <w:webHidden/>
          </w:rPr>
          <w:instrText xml:space="preserve"> PAGEREF _Toc185900659 \h </w:instrText>
        </w:r>
        <w:r>
          <w:rPr>
            <w:noProof/>
            <w:webHidden/>
          </w:rPr>
        </w:r>
        <w:r>
          <w:rPr>
            <w:noProof/>
            <w:webHidden/>
          </w:rPr>
          <w:fldChar w:fldCharType="separate"/>
        </w:r>
        <w:r>
          <w:rPr>
            <w:noProof/>
            <w:webHidden/>
          </w:rPr>
          <w:t>21</w:t>
        </w:r>
        <w:r>
          <w:rPr>
            <w:noProof/>
            <w:webHidden/>
          </w:rPr>
          <w:fldChar w:fldCharType="end"/>
        </w:r>
      </w:hyperlink>
    </w:p>
    <w:p w14:paraId="06522E3B" w14:textId="2ED9BABB"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0" w:history="1">
        <w:r w:rsidRPr="00A36D2F">
          <w:rPr>
            <w:rStyle w:val="Hyperlink"/>
            <w:noProof/>
          </w:rPr>
          <w:t>I.1.4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Scope of DDCOM volume</w:t>
        </w:r>
        <w:r>
          <w:rPr>
            <w:noProof/>
            <w:webHidden/>
          </w:rPr>
          <w:tab/>
        </w:r>
        <w:r>
          <w:rPr>
            <w:noProof/>
            <w:webHidden/>
          </w:rPr>
          <w:fldChar w:fldCharType="begin"/>
        </w:r>
        <w:r>
          <w:rPr>
            <w:noProof/>
            <w:webHidden/>
          </w:rPr>
          <w:instrText xml:space="preserve"> PAGEREF _Toc185900660 \h </w:instrText>
        </w:r>
        <w:r>
          <w:rPr>
            <w:noProof/>
            <w:webHidden/>
          </w:rPr>
        </w:r>
        <w:r>
          <w:rPr>
            <w:noProof/>
            <w:webHidden/>
          </w:rPr>
          <w:fldChar w:fldCharType="separate"/>
        </w:r>
        <w:r>
          <w:rPr>
            <w:noProof/>
            <w:webHidden/>
          </w:rPr>
          <w:t>21</w:t>
        </w:r>
        <w:r>
          <w:rPr>
            <w:noProof/>
            <w:webHidden/>
          </w:rPr>
          <w:fldChar w:fldCharType="end"/>
        </w:r>
      </w:hyperlink>
    </w:p>
    <w:p w14:paraId="19C450F2" w14:textId="19F25665"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1" w:history="1">
        <w:r w:rsidRPr="00A36D2F">
          <w:rPr>
            <w:rStyle w:val="Hyperlink"/>
            <w:noProof/>
          </w:rPr>
          <w:t>I.1.5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Intended audience</w:t>
        </w:r>
        <w:r>
          <w:rPr>
            <w:noProof/>
            <w:webHidden/>
          </w:rPr>
          <w:tab/>
        </w:r>
        <w:r>
          <w:rPr>
            <w:noProof/>
            <w:webHidden/>
          </w:rPr>
          <w:fldChar w:fldCharType="begin"/>
        </w:r>
        <w:r>
          <w:rPr>
            <w:noProof/>
            <w:webHidden/>
          </w:rPr>
          <w:instrText xml:space="preserve"> PAGEREF _Toc185900661 \h </w:instrText>
        </w:r>
        <w:r>
          <w:rPr>
            <w:noProof/>
            <w:webHidden/>
          </w:rPr>
        </w:r>
        <w:r>
          <w:rPr>
            <w:noProof/>
            <w:webHidden/>
          </w:rPr>
          <w:fldChar w:fldCharType="separate"/>
        </w:r>
        <w:r>
          <w:rPr>
            <w:noProof/>
            <w:webHidden/>
          </w:rPr>
          <w:t>22</w:t>
        </w:r>
        <w:r>
          <w:rPr>
            <w:noProof/>
            <w:webHidden/>
          </w:rPr>
          <w:fldChar w:fldCharType="end"/>
        </w:r>
      </w:hyperlink>
    </w:p>
    <w:p w14:paraId="1B6220A5" w14:textId="7933A75A"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2" w:history="1">
        <w:r w:rsidRPr="00A36D2F">
          <w:rPr>
            <w:rStyle w:val="Hyperlink"/>
            <w:noProof/>
          </w:rPr>
          <w:t>I.1.6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Structure of DDCOM Volume</w:t>
        </w:r>
        <w:r>
          <w:rPr>
            <w:noProof/>
            <w:webHidden/>
          </w:rPr>
          <w:tab/>
        </w:r>
        <w:r>
          <w:rPr>
            <w:noProof/>
            <w:webHidden/>
          </w:rPr>
          <w:fldChar w:fldCharType="begin"/>
        </w:r>
        <w:r>
          <w:rPr>
            <w:noProof/>
            <w:webHidden/>
          </w:rPr>
          <w:instrText xml:space="preserve"> PAGEREF _Toc185900662 \h </w:instrText>
        </w:r>
        <w:r>
          <w:rPr>
            <w:noProof/>
            <w:webHidden/>
          </w:rPr>
        </w:r>
        <w:r>
          <w:rPr>
            <w:noProof/>
            <w:webHidden/>
          </w:rPr>
          <w:fldChar w:fldCharType="separate"/>
        </w:r>
        <w:r>
          <w:rPr>
            <w:noProof/>
            <w:webHidden/>
          </w:rPr>
          <w:t>22</w:t>
        </w:r>
        <w:r>
          <w:rPr>
            <w:noProof/>
            <w:webHidden/>
          </w:rPr>
          <w:fldChar w:fldCharType="end"/>
        </w:r>
      </w:hyperlink>
    </w:p>
    <w:p w14:paraId="1E8B0D6B" w14:textId="2931DBF2"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3" w:history="1">
        <w:r w:rsidRPr="00A36D2F">
          <w:rPr>
            <w:rStyle w:val="Hyperlink"/>
            <w:noProof/>
          </w:rPr>
          <w:t>I.1.7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Document service information</w:t>
        </w:r>
        <w:r>
          <w:rPr>
            <w:noProof/>
            <w:webHidden/>
          </w:rPr>
          <w:tab/>
        </w:r>
        <w:r>
          <w:rPr>
            <w:noProof/>
            <w:webHidden/>
          </w:rPr>
          <w:fldChar w:fldCharType="begin"/>
        </w:r>
        <w:r>
          <w:rPr>
            <w:noProof/>
            <w:webHidden/>
          </w:rPr>
          <w:instrText xml:space="preserve"> PAGEREF _Toc185900663 \h </w:instrText>
        </w:r>
        <w:r>
          <w:rPr>
            <w:noProof/>
            <w:webHidden/>
          </w:rPr>
        </w:r>
        <w:r>
          <w:rPr>
            <w:noProof/>
            <w:webHidden/>
          </w:rPr>
          <w:fldChar w:fldCharType="separate"/>
        </w:r>
        <w:r>
          <w:rPr>
            <w:noProof/>
            <w:webHidden/>
          </w:rPr>
          <w:t>25</w:t>
        </w:r>
        <w:r>
          <w:rPr>
            <w:noProof/>
            <w:webHidden/>
          </w:rPr>
          <w:fldChar w:fldCharType="end"/>
        </w:r>
      </w:hyperlink>
    </w:p>
    <w:p w14:paraId="578E938B" w14:textId="5FD1A8EE"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4" w:history="1">
        <w:r w:rsidRPr="00A36D2F">
          <w:rPr>
            <w:rStyle w:val="Hyperlink"/>
            <w:noProof/>
          </w:rPr>
          <w:t>I.1.8</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Change history</w:t>
        </w:r>
        <w:r>
          <w:rPr>
            <w:noProof/>
            <w:webHidden/>
          </w:rPr>
          <w:tab/>
        </w:r>
        <w:r>
          <w:rPr>
            <w:noProof/>
            <w:webHidden/>
          </w:rPr>
          <w:fldChar w:fldCharType="begin"/>
        </w:r>
        <w:r>
          <w:rPr>
            <w:noProof/>
            <w:webHidden/>
          </w:rPr>
          <w:instrText xml:space="preserve"> PAGEREF _Toc185900664 \h </w:instrText>
        </w:r>
        <w:r>
          <w:rPr>
            <w:noProof/>
            <w:webHidden/>
          </w:rPr>
        </w:r>
        <w:r>
          <w:rPr>
            <w:noProof/>
            <w:webHidden/>
          </w:rPr>
          <w:fldChar w:fldCharType="separate"/>
        </w:r>
        <w:r>
          <w:rPr>
            <w:noProof/>
            <w:webHidden/>
          </w:rPr>
          <w:t>25</w:t>
        </w:r>
        <w:r>
          <w:rPr>
            <w:noProof/>
            <w:webHidden/>
          </w:rPr>
          <w:fldChar w:fldCharType="end"/>
        </w:r>
      </w:hyperlink>
    </w:p>
    <w:p w14:paraId="13BF14E3" w14:textId="41B811D1"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65" w:history="1">
        <w:r w:rsidRPr="00A36D2F">
          <w:rPr>
            <w:rStyle w:val="Hyperlink"/>
            <w:noProof/>
          </w:rPr>
          <w:t>I.2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Definitions</w:t>
        </w:r>
        <w:r>
          <w:rPr>
            <w:noProof/>
            <w:webHidden/>
          </w:rPr>
          <w:tab/>
        </w:r>
        <w:r>
          <w:rPr>
            <w:noProof/>
            <w:webHidden/>
          </w:rPr>
          <w:fldChar w:fldCharType="begin"/>
        </w:r>
        <w:r>
          <w:rPr>
            <w:noProof/>
            <w:webHidden/>
          </w:rPr>
          <w:instrText xml:space="preserve"> PAGEREF _Toc185900665 \h </w:instrText>
        </w:r>
        <w:r>
          <w:rPr>
            <w:noProof/>
            <w:webHidden/>
          </w:rPr>
        </w:r>
        <w:r>
          <w:rPr>
            <w:noProof/>
            <w:webHidden/>
          </w:rPr>
          <w:fldChar w:fldCharType="separate"/>
        </w:r>
        <w:r>
          <w:rPr>
            <w:noProof/>
            <w:webHidden/>
          </w:rPr>
          <w:t>37</w:t>
        </w:r>
        <w:r>
          <w:rPr>
            <w:noProof/>
            <w:webHidden/>
          </w:rPr>
          <w:fldChar w:fldCharType="end"/>
        </w:r>
      </w:hyperlink>
    </w:p>
    <w:p w14:paraId="249116B1" w14:textId="20EE6724"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6" w:history="1">
        <w:r w:rsidRPr="00A36D2F">
          <w:rPr>
            <w:rStyle w:val="Hyperlink"/>
            <w:noProof/>
          </w:rPr>
          <w:t>I.2.1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Definitions</w:t>
        </w:r>
        <w:r>
          <w:rPr>
            <w:noProof/>
            <w:webHidden/>
          </w:rPr>
          <w:tab/>
        </w:r>
        <w:r>
          <w:rPr>
            <w:noProof/>
            <w:webHidden/>
          </w:rPr>
          <w:fldChar w:fldCharType="begin"/>
        </w:r>
        <w:r>
          <w:rPr>
            <w:noProof/>
            <w:webHidden/>
          </w:rPr>
          <w:instrText xml:space="preserve"> PAGEREF _Toc185900666 \h </w:instrText>
        </w:r>
        <w:r>
          <w:rPr>
            <w:noProof/>
            <w:webHidden/>
          </w:rPr>
        </w:r>
        <w:r>
          <w:rPr>
            <w:noProof/>
            <w:webHidden/>
          </w:rPr>
          <w:fldChar w:fldCharType="separate"/>
        </w:r>
        <w:r>
          <w:rPr>
            <w:noProof/>
            <w:webHidden/>
          </w:rPr>
          <w:t>37</w:t>
        </w:r>
        <w:r>
          <w:rPr>
            <w:noProof/>
            <w:webHidden/>
          </w:rPr>
          <w:fldChar w:fldCharType="end"/>
        </w:r>
      </w:hyperlink>
    </w:p>
    <w:p w14:paraId="6D20500D" w14:textId="766B9E46"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7" w:history="1">
        <w:r w:rsidRPr="00A36D2F">
          <w:rPr>
            <w:rStyle w:val="Hyperlink"/>
            <w:noProof/>
          </w:rPr>
          <w:t>I.2.2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Terminology</w:t>
        </w:r>
        <w:r>
          <w:rPr>
            <w:noProof/>
            <w:webHidden/>
          </w:rPr>
          <w:tab/>
        </w:r>
        <w:r>
          <w:rPr>
            <w:noProof/>
            <w:webHidden/>
          </w:rPr>
          <w:fldChar w:fldCharType="begin"/>
        </w:r>
        <w:r>
          <w:rPr>
            <w:noProof/>
            <w:webHidden/>
          </w:rPr>
          <w:instrText xml:space="preserve"> PAGEREF _Toc185900667 \h </w:instrText>
        </w:r>
        <w:r>
          <w:rPr>
            <w:noProof/>
            <w:webHidden/>
          </w:rPr>
        </w:r>
        <w:r>
          <w:rPr>
            <w:noProof/>
            <w:webHidden/>
          </w:rPr>
          <w:fldChar w:fldCharType="separate"/>
        </w:r>
        <w:r>
          <w:rPr>
            <w:noProof/>
            <w:webHidden/>
          </w:rPr>
          <w:t>37</w:t>
        </w:r>
        <w:r>
          <w:rPr>
            <w:noProof/>
            <w:webHidden/>
          </w:rPr>
          <w:fldChar w:fldCharType="end"/>
        </w:r>
      </w:hyperlink>
    </w:p>
    <w:p w14:paraId="0BABF511" w14:textId="4DAA1FB8"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68" w:history="1">
        <w:r w:rsidRPr="00A36D2F">
          <w:rPr>
            <w:rStyle w:val="Hyperlink"/>
            <w:noProof/>
          </w:rPr>
          <w:t>I.2.3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Acronyms and Abbreviations</w:t>
        </w:r>
        <w:r>
          <w:rPr>
            <w:noProof/>
            <w:webHidden/>
          </w:rPr>
          <w:tab/>
        </w:r>
        <w:r>
          <w:rPr>
            <w:noProof/>
            <w:webHidden/>
          </w:rPr>
          <w:fldChar w:fldCharType="begin"/>
        </w:r>
        <w:r>
          <w:rPr>
            <w:noProof/>
            <w:webHidden/>
          </w:rPr>
          <w:instrText xml:space="preserve"> PAGEREF _Toc185900668 \h </w:instrText>
        </w:r>
        <w:r>
          <w:rPr>
            <w:noProof/>
            <w:webHidden/>
          </w:rPr>
        </w:r>
        <w:r>
          <w:rPr>
            <w:noProof/>
            <w:webHidden/>
          </w:rPr>
          <w:fldChar w:fldCharType="separate"/>
        </w:r>
        <w:r>
          <w:rPr>
            <w:noProof/>
            <w:webHidden/>
          </w:rPr>
          <w:t>42</w:t>
        </w:r>
        <w:r>
          <w:rPr>
            <w:noProof/>
            <w:webHidden/>
          </w:rPr>
          <w:fldChar w:fldCharType="end"/>
        </w:r>
      </w:hyperlink>
    </w:p>
    <w:p w14:paraId="5EE547D8" w14:textId="3C61ADE2"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69" w:history="1">
        <w:r w:rsidRPr="00A36D2F">
          <w:rPr>
            <w:rStyle w:val="Hyperlink"/>
            <w:noProof/>
          </w:rPr>
          <w:t>I.3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Applicable and reference documents</w:t>
        </w:r>
        <w:r>
          <w:rPr>
            <w:noProof/>
            <w:webHidden/>
          </w:rPr>
          <w:tab/>
        </w:r>
        <w:r>
          <w:rPr>
            <w:noProof/>
            <w:webHidden/>
          </w:rPr>
          <w:fldChar w:fldCharType="begin"/>
        </w:r>
        <w:r>
          <w:rPr>
            <w:noProof/>
            <w:webHidden/>
          </w:rPr>
          <w:instrText xml:space="preserve"> PAGEREF _Toc185900669 \h </w:instrText>
        </w:r>
        <w:r>
          <w:rPr>
            <w:noProof/>
            <w:webHidden/>
          </w:rPr>
        </w:r>
        <w:r>
          <w:rPr>
            <w:noProof/>
            <w:webHidden/>
          </w:rPr>
          <w:fldChar w:fldCharType="separate"/>
        </w:r>
        <w:r>
          <w:rPr>
            <w:noProof/>
            <w:webHidden/>
          </w:rPr>
          <w:t>46</w:t>
        </w:r>
        <w:r>
          <w:rPr>
            <w:noProof/>
            <w:webHidden/>
          </w:rPr>
          <w:fldChar w:fldCharType="end"/>
        </w:r>
      </w:hyperlink>
    </w:p>
    <w:p w14:paraId="1D020BED" w14:textId="0864C603"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0" w:history="1">
        <w:r w:rsidRPr="00A36D2F">
          <w:rPr>
            <w:rStyle w:val="Hyperlink"/>
            <w:noProof/>
          </w:rPr>
          <w:t>I.3.1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Applicable documents and standards</w:t>
        </w:r>
        <w:r>
          <w:rPr>
            <w:noProof/>
            <w:webHidden/>
          </w:rPr>
          <w:tab/>
        </w:r>
        <w:r>
          <w:rPr>
            <w:noProof/>
            <w:webHidden/>
          </w:rPr>
          <w:fldChar w:fldCharType="begin"/>
        </w:r>
        <w:r>
          <w:rPr>
            <w:noProof/>
            <w:webHidden/>
          </w:rPr>
          <w:instrText xml:space="preserve"> PAGEREF _Toc185900670 \h </w:instrText>
        </w:r>
        <w:r>
          <w:rPr>
            <w:noProof/>
            <w:webHidden/>
          </w:rPr>
        </w:r>
        <w:r>
          <w:rPr>
            <w:noProof/>
            <w:webHidden/>
          </w:rPr>
          <w:fldChar w:fldCharType="separate"/>
        </w:r>
        <w:r>
          <w:rPr>
            <w:noProof/>
            <w:webHidden/>
          </w:rPr>
          <w:t>46</w:t>
        </w:r>
        <w:r>
          <w:rPr>
            <w:noProof/>
            <w:webHidden/>
          </w:rPr>
          <w:fldChar w:fldCharType="end"/>
        </w:r>
      </w:hyperlink>
    </w:p>
    <w:p w14:paraId="7290507F" w14:textId="105C7548"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1" w:history="1">
        <w:r w:rsidRPr="00A36D2F">
          <w:rPr>
            <w:rStyle w:val="Hyperlink"/>
            <w:noProof/>
          </w:rPr>
          <w:t>I.3.2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Reference documents</w:t>
        </w:r>
        <w:r>
          <w:rPr>
            <w:noProof/>
            <w:webHidden/>
          </w:rPr>
          <w:tab/>
        </w:r>
        <w:r>
          <w:rPr>
            <w:noProof/>
            <w:webHidden/>
          </w:rPr>
          <w:fldChar w:fldCharType="begin"/>
        </w:r>
        <w:r>
          <w:rPr>
            <w:noProof/>
            <w:webHidden/>
          </w:rPr>
          <w:instrText xml:space="preserve"> PAGEREF _Toc185900671 \h </w:instrText>
        </w:r>
        <w:r>
          <w:rPr>
            <w:noProof/>
            <w:webHidden/>
          </w:rPr>
        </w:r>
        <w:r>
          <w:rPr>
            <w:noProof/>
            <w:webHidden/>
          </w:rPr>
          <w:fldChar w:fldCharType="separate"/>
        </w:r>
        <w:r>
          <w:rPr>
            <w:noProof/>
            <w:webHidden/>
          </w:rPr>
          <w:t>51</w:t>
        </w:r>
        <w:r>
          <w:rPr>
            <w:noProof/>
            <w:webHidden/>
          </w:rPr>
          <w:fldChar w:fldCharType="end"/>
        </w:r>
      </w:hyperlink>
    </w:p>
    <w:p w14:paraId="256D0A54" w14:textId="179812D9"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72" w:history="1">
        <w:r w:rsidRPr="00A36D2F">
          <w:rPr>
            <w:rStyle w:val="Hyperlink"/>
            <w:noProof/>
          </w:rPr>
          <w:t>I.4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Symbolism and Conventions Used</w:t>
        </w:r>
        <w:r>
          <w:rPr>
            <w:noProof/>
            <w:webHidden/>
          </w:rPr>
          <w:tab/>
        </w:r>
        <w:r>
          <w:rPr>
            <w:noProof/>
            <w:webHidden/>
          </w:rPr>
          <w:fldChar w:fldCharType="begin"/>
        </w:r>
        <w:r>
          <w:rPr>
            <w:noProof/>
            <w:webHidden/>
          </w:rPr>
          <w:instrText xml:space="preserve"> PAGEREF _Toc185900672 \h </w:instrText>
        </w:r>
        <w:r>
          <w:rPr>
            <w:noProof/>
            <w:webHidden/>
          </w:rPr>
        </w:r>
        <w:r>
          <w:rPr>
            <w:noProof/>
            <w:webHidden/>
          </w:rPr>
          <w:fldChar w:fldCharType="separate"/>
        </w:r>
        <w:r>
          <w:rPr>
            <w:noProof/>
            <w:webHidden/>
          </w:rPr>
          <w:t>54</w:t>
        </w:r>
        <w:r>
          <w:rPr>
            <w:noProof/>
            <w:webHidden/>
          </w:rPr>
          <w:fldChar w:fldCharType="end"/>
        </w:r>
      </w:hyperlink>
    </w:p>
    <w:p w14:paraId="63320B76" w14:textId="2508BCB0"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3" w:history="1">
        <w:r w:rsidRPr="00A36D2F">
          <w:rPr>
            <w:rStyle w:val="Hyperlink"/>
            <w:noProof/>
          </w:rPr>
          <w:t>I.4.1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Time Sequence Diagrams</w:t>
        </w:r>
        <w:r>
          <w:rPr>
            <w:noProof/>
            <w:webHidden/>
          </w:rPr>
          <w:tab/>
        </w:r>
        <w:r>
          <w:rPr>
            <w:noProof/>
            <w:webHidden/>
          </w:rPr>
          <w:fldChar w:fldCharType="begin"/>
        </w:r>
        <w:r>
          <w:rPr>
            <w:noProof/>
            <w:webHidden/>
          </w:rPr>
          <w:instrText xml:space="preserve"> PAGEREF _Toc185900673 \h </w:instrText>
        </w:r>
        <w:r>
          <w:rPr>
            <w:noProof/>
            <w:webHidden/>
          </w:rPr>
        </w:r>
        <w:r>
          <w:rPr>
            <w:noProof/>
            <w:webHidden/>
          </w:rPr>
          <w:fldChar w:fldCharType="separate"/>
        </w:r>
        <w:r>
          <w:rPr>
            <w:noProof/>
            <w:webHidden/>
          </w:rPr>
          <w:t>55</w:t>
        </w:r>
        <w:r>
          <w:rPr>
            <w:noProof/>
            <w:webHidden/>
          </w:rPr>
          <w:fldChar w:fldCharType="end"/>
        </w:r>
      </w:hyperlink>
    </w:p>
    <w:p w14:paraId="11EE8AA2" w14:textId="5F6285DB"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4" w:history="1">
        <w:r w:rsidRPr="00A36D2F">
          <w:rPr>
            <w:rStyle w:val="Hyperlink"/>
            <w:noProof/>
          </w:rPr>
          <w:t>I.4.2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State Transition Diagrams</w:t>
        </w:r>
        <w:r>
          <w:rPr>
            <w:noProof/>
            <w:webHidden/>
          </w:rPr>
          <w:tab/>
        </w:r>
        <w:r>
          <w:rPr>
            <w:noProof/>
            <w:webHidden/>
          </w:rPr>
          <w:fldChar w:fldCharType="begin"/>
        </w:r>
        <w:r>
          <w:rPr>
            <w:noProof/>
            <w:webHidden/>
          </w:rPr>
          <w:instrText xml:space="preserve"> PAGEREF _Toc185900674 \h </w:instrText>
        </w:r>
        <w:r>
          <w:rPr>
            <w:noProof/>
            <w:webHidden/>
          </w:rPr>
        </w:r>
        <w:r>
          <w:rPr>
            <w:noProof/>
            <w:webHidden/>
          </w:rPr>
          <w:fldChar w:fldCharType="separate"/>
        </w:r>
        <w:r>
          <w:rPr>
            <w:noProof/>
            <w:webHidden/>
          </w:rPr>
          <w:t>57</w:t>
        </w:r>
        <w:r>
          <w:rPr>
            <w:noProof/>
            <w:webHidden/>
          </w:rPr>
          <w:fldChar w:fldCharType="end"/>
        </w:r>
      </w:hyperlink>
    </w:p>
    <w:p w14:paraId="07491763" w14:textId="77BF21AB" w:rsidR="004501EF" w:rsidRDefault="004501EF">
      <w:pPr>
        <w:pStyle w:val="TOC3"/>
        <w:tabs>
          <w:tab w:val="left" w:pos="120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5" w:history="1">
        <w:r w:rsidRPr="00A36D2F">
          <w:rPr>
            <w:rStyle w:val="Hyperlink"/>
            <w:noProof/>
          </w:rPr>
          <w:t>I.4.3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Data Dictionary</w:t>
        </w:r>
        <w:r>
          <w:rPr>
            <w:noProof/>
            <w:webHidden/>
          </w:rPr>
          <w:tab/>
        </w:r>
        <w:r>
          <w:rPr>
            <w:noProof/>
            <w:webHidden/>
          </w:rPr>
          <w:fldChar w:fldCharType="begin"/>
        </w:r>
        <w:r>
          <w:rPr>
            <w:noProof/>
            <w:webHidden/>
          </w:rPr>
          <w:instrText xml:space="preserve"> PAGEREF _Toc185900675 \h </w:instrText>
        </w:r>
        <w:r>
          <w:rPr>
            <w:noProof/>
            <w:webHidden/>
          </w:rPr>
        </w:r>
        <w:r>
          <w:rPr>
            <w:noProof/>
            <w:webHidden/>
          </w:rPr>
          <w:fldChar w:fldCharType="separate"/>
        </w:r>
        <w:r>
          <w:rPr>
            <w:noProof/>
            <w:webHidden/>
          </w:rPr>
          <w:t>58</w:t>
        </w:r>
        <w:r>
          <w:rPr>
            <w:noProof/>
            <w:webHidden/>
          </w:rPr>
          <w:fldChar w:fldCharType="end"/>
        </w:r>
      </w:hyperlink>
    </w:p>
    <w:p w14:paraId="1A12DCBA" w14:textId="289E1274"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76" w:history="1">
        <w:r w:rsidRPr="00A36D2F">
          <w:rPr>
            <w:rStyle w:val="Hyperlink"/>
            <w:noProof/>
          </w:rPr>
          <w:t>II.1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Messages involved</w:t>
        </w:r>
        <w:r>
          <w:rPr>
            <w:noProof/>
            <w:webHidden/>
          </w:rPr>
          <w:tab/>
        </w:r>
        <w:r>
          <w:rPr>
            <w:noProof/>
            <w:webHidden/>
          </w:rPr>
          <w:fldChar w:fldCharType="begin"/>
        </w:r>
        <w:r>
          <w:rPr>
            <w:noProof/>
            <w:webHidden/>
          </w:rPr>
          <w:instrText xml:space="preserve"> PAGEREF _Toc185900676 \h </w:instrText>
        </w:r>
        <w:r>
          <w:rPr>
            <w:noProof/>
            <w:webHidden/>
          </w:rPr>
        </w:r>
        <w:r>
          <w:rPr>
            <w:noProof/>
            <w:webHidden/>
          </w:rPr>
          <w:fldChar w:fldCharType="separate"/>
        </w:r>
        <w:r>
          <w:rPr>
            <w:noProof/>
            <w:webHidden/>
          </w:rPr>
          <w:t>59</w:t>
        </w:r>
        <w:r>
          <w:rPr>
            <w:noProof/>
            <w:webHidden/>
          </w:rPr>
          <w:fldChar w:fldCharType="end"/>
        </w:r>
      </w:hyperlink>
    </w:p>
    <w:p w14:paraId="60AA820B" w14:textId="456954F9"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7" w:history="1">
        <w:r w:rsidRPr="00A36D2F">
          <w:rPr>
            <w:rStyle w:val="Hyperlink"/>
            <w:noProof/>
          </w:rPr>
          <w:t>II.1.1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Messages involved in Customs Applications</w:t>
        </w:r>
        <w:r>
          <w:rPr>
            <w:noProof/>
            <w:webHidden/>
          </w:rPr>
          <w:tab/>
        </w:r>
        <w:r>
          <w:rPr>
            <w:noProof/>
            <w:webHidden/>
          </w:rPr>
          <w:fldChar w:fldCharType="begin"/>
        </w:r>
        <w:r>
          <w:rPr>
            <w:noProof/>
            <w:webHidden/>
          </w:rPr>
          <w:instrText xml:space="preserve"> PAGEREF _Toc185900677 \h </w:instrText>
        </w:r>
        <w:r>
          <w:rPr>
            <w:noProof/>
            <w:webHidden/>
          </w:rPr>
        </w:r>
        <w:r>
          <w:rPr>
            <w:noProof/>
            <w:webHidden/>
          </w:rPr>
          <w:fldChar w:fldCharType="separate"/>
        </w:r>
        <w:r>
          <w:rPr>
            <w:noProof/>
            <w:webHidden/>
          </w:rPr>
          <w:t>59</w:t>
        </w:r>
        <w:r>
          <w:rPr>
            <w:noProof/>
            <w:webHidden/>
          </w:rPr>
          <w:fldChar w:fldCharType="end"/>
        </w:r>
      </w:hyperlink>
    </w:p>
    <w:p w14:paraId="084BBBDD" w14:textId="24D482B3"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78" w:history="1">
        <w:r w:rsidRPr="00A36D2F">
          <w:rPr>
            <w:rStyle w:val="Hyperlink"/>
            <w:noProof/>
          </w:rPr>
          <w:t>II.2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The different sections of the CS/MIS2 tool</w:t>
        </w:r>
        <w:r>
          <w:rPr>
            <w:noProof/>
            <w:webHidden/>
          </w:rPr>
          <w:tab/>
        </w:r>
        <w:r>
          <w:rPr>
            <w:noProof/>
            <w:webHidden/>
          </w:rPr>
          <w:fldChar w:fldCharType="begin"/>
        </w:r>
        <w:r>
          <w:rPr>
            <w:noProof/>
            <w:webHidden/>
          </w:rPr>
          <w:instrText xml:space="preserve"> PAGEREF _Toc185900678 \h </w:instrText>
        </w:r>
        <w:r>
          <w:rPr>
            <w:noProof/>
            <w:webHidden/>
          </w:rPr>
        </w:r>
        <w:r>
          <w:rPr>
            <w:noProof/>
            <w:webHidden/>
          </w:rPr>
          <w:fldChar w:fldCharType="separate"/>
        </w:r>
        <w:r>
          <w:rPr>
            <w:noProof/>
            <w:webHidden/>
          </w:rPr>
          <w:t>60</w:t>
        </w:r>
        <w:r>
          <w:rPr>
            <w:noProof/>
            <w:webHidden/>
          </w:rPr>
          <w:fldChar w:fldCharType="end"/>
        </w:r>
      </w:hyperlink>
    </w:p>
    <w:p w14:paraId="5C72B4EC" w14:textId="73A6C1C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79" w:history="1">
        <w:r w:rsidRPr="00A36D2F">
          <w:rPr>
            <w:rStyle w:val="Hyperlink"/>
            <w:noProof/>
          </w:rPr>
          <w:t>II.2.1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CCN/CSI technical statistics</w:t>
        </w:r>
        <w:r>
          <w:rPr>
            <w:noProof/>
            <w:webHidden/>
          </w:rPr>
          <w:tab/>
        </w:r>
        <w:r>
          <w:rPr>
            <w:noProof/>
            <w:webHidden/>
          </w:rPr>
          <w:fldChar w:fldCharType="begin"/>
        </w:r>
        <w:r>
          <w:rPr>
            <w:noProof/>
            <w:webHidden/>
          </w:rPr>
          <w:instrText xml:space="preserve"> PAGEREF _Toc185900679 \h </w:instrText>
        </w:r>
        <w:r>
          <w:rPr>
            <w:noProof/>
            <w:webHidden/>
          </w:rPr>
        </w:r>
        <w:r>
          <w:rPr>
            <w:noProof/>
            <w:webHidden/>
          </w:rPr>
          <w:fldChar w:fldCharType="separate"/>
        </w:r>
        <w:r>
          <w:rPr>
            <w:noProof/>
            <w:webHidden/>
          </w:rPr>
          <w:t>61</w:t>
        </w:r>
        <w:r>
          <w:rPr>
            <w:noProof/>
            <w:webHidden/>
          </w:rPr>
          <w:fldChar w:fldCharType="end"/>
        </w:r>
      </w:hyperlink>
    </w:p>
    <w:p w14:paraId="37939EF2" w14:textId="452DE26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0" w:history="1">
        <w:r w:rsidRPr="00A36D2F">
          <w:rPr>
            <w:rStyle w:val="Hyperlink"/>
            <w:noProof/>
          </w:rPr>
          <w:t>II.2.2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Movement Monitoring</w:t>
        </w:r>
        <w:r>
          <w:rPr>
            <w:noProof/>
            <w:webHidden/>
          </w:rPr>
          <w:tab/>
        </w:r>
        <w:r>
          <w:rPr>
            <w:noProof/>
            <w:webHidden/>
          </w:rPr>
          <w:fldChar w:fldCharType="begin"/>
        </w:r>
        <w:r>
          <w:rPr>
            <w:noProof/>
            <w:webHidden/>
          </w:rPr>
          <w:instrText xml:space="preserve"> PAGEREF _Toc185900680 \h </w:instrText>
        </w:r>
        <w:r>
          <w:rPr>
            <w:noProof/>
            <w:webHidden/>
          </w:rPr>
        </w:r>
        <w:r>
          <w:rPr>
            <w:noProof/>
            <w:webHidden/>
          </w:rPr>
          <w:fldChar w:fldCharType="separate"/>
        </w:r>
        <w:r>
          <w:rPr>
            <w:noProof/>
            <w:webHidden/>
          </w:rPr>
          <w:t>62</w:t>
        </w:r>
        <w:r>
          <w:rPr>
            <w:noProof/>
            <w:webHidden/>
          </w:rPr>
          <w:fldChar w:fldCharType="end"/>
        </w:r>
      </w:hyperlink>
    </w:p>
    <w:p w14:paraId="35458241" w14:textId="761058A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1" w:history="1">
        <w:r w:rsidRPr="00A36D2F">
          <w:rPr>
            <w:rStyle w:val="Hyperlink"/>
            <w:noProof/>
          </w:rPr>
          <w:t>II.2.3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Business statistics</w:t>
        </w:r>
        <w:r>
          <w:rPr>
            <w:noProof/>
            <w:webHidden/>
          </w:rPr>
          <w:tab/>
        </w:r>
        <w:r>
          <w:rPr>
            <w:noProof/>
            <w:webHidden/>
          </w:rPr>
          <w:fldChar w:fldCharType="begin"/>
        </w:r>
        <w:r>
          <w:rPr>
            <w:noProof/>
            <w:webHidden/>
          </w:rPr>
          <w:instrText xml:space="preserve"> PAGEREF _Toc185900681 \h </w:instrText>
        </w:r>
        <w:r>
          <w:rPr>
            <w:noProof/>
            <w:webHidden/>
          </w:rPr>
        </w:r>
        <w:r>
          <w:rPr>
            <w:noProof/>
            <w:webHidden/>
          </w:rPr>
          <w:fldChar w:fldCharType="separate"/>
        </w:r>
        <w:r>
          <w:rPr>
            <w:noProof/>
            <w:webHidden/>
          </w:rPr>
          <w:t>63</w:t>
        </w:r>
        <w:r>
          <w:rPr>
            <w:noProof/>
            <w:webHidden/>
          </w:rPr>
          <w:fldChar w:fldCharType="end"/>
        </w:r>
      </w:hyperlink>
    </w:p>
    <w:p w14:paraId="46A2D75F" w14:textId="46B5B89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2" w:history="1">
        <w:r w:rsidRPr="00A36D2F">
          <w:rPr>
            <w:rStyle w:val="Hyperlink"/>
            <w:noProof/>
          </w:rPr>
          <w:t>II.2.4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Availability monitoring &amp; alerting</w:t>
        </w:r>
        <w:r>
          <w:rPr>
            <w:noProof/>
            <w:webHidden/>
          </w:rPr>
          <w:tab/>
        </w:r>
        <w:r>
          <w:rPr>
            <w:noProof/>
            <w:webHidden/>
          </w:rPr>
          <w:fldChar w:fldCharType="begin"/>
        </w:r>
        <w:r>
          <w:rPr>
            <w:noProof/>
            <w:webHidden/>
          </w:rPr>
          <w:instrText xml:space="preserve"> PAGEREF _Toc185900682 \h </w:instrText>
        </w:r>
        <w:r>
          <w:rPr>
            <w:noProof/>
            <w:webHidden/>
          </w:rPr>
        </w:r>
        <w:r>
          <w:rPr>
            <w:noProof/>
            <w:webHidden/>
          </w:rPr>
          <w:fldChar w:fldCharType="separate"/>
        </w:r>
        <w:r>
          <w:rPr>
            <w:noProof/>
            <w:webHidden/>
          </w:rPr>
          <w:t>64</w:t>
        </w:r>
        <w:r>
          <w:rPr>
            <w:noProof/>
            <w:webHidden/>
          </w:rPr>
          <w:fldChar w:fldCharType="end"/>
        </w:r>
      </w:hyperlink>
    </w:p>
    <w:p w14:paraId="702D3698" w14:textId="604CC9DD"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3" w:history="1">
        <w:r w:rsidRPr="00A36D2F">
          <w:rPr>
            <w:rStyle w:val="Hyperlink"/>
            <w:noProof/>
          </w:rPr>
          <w:t>II.2.5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Duplication of the error messages</w:t>
        </w:r>
        <w:r>
          <w:rPr>
            <w:noProof/>
            <w:webHidden/>
          </w:rPr>
          <w:tab/>
        </w:r>
        <w:r>
          <w:rPr>
            <w:noProof/>
            <w:webHidden/>
          </w:rPr>
          <w:fldChar w:fldCharType="begin"/>
        </w:r>
        <w:r>
          <w:rPr>
            <w:noProof/>
            <w:webHidden/>
          </w:rPr>
          <w:instrText xml:space="preserve"> PAGEREF _Toc185900683 \h </w:instrText>
        </w:r>
        <w:r>
          <w:rPr>
            <w:noProof/>
            <w:webHidden/>
          </w:rPr>
        </w:r>
        <w:r>
          <w:rPr>
            <w:noProof/>
            <w:webHidden/>
          </w:rPr>
          <w:fldChar w:fldCharType="separate"/>
        </w:r>
        <w:r>
          <w:rPr>
            <w:noProof/>
            <w:webHidden/>
          </w:rPr>
          <w:t>65</w:t>
        </w:r>
        <w:r>
          <w:rPr>
            <w:noProof/>
            <w:webHidden/>
          </w:rPr>
          <w:fldChar w:fldCharType="end"/>
        </w:r>
      </w:hyperlink>
    </w:p>
    <w:p w14:paraId="11945251" w14:textId="4256104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4" w:history="1">
        <w:r w:rsidRPr="00A36D2F">
          <w:rPr>
            <w:rStyle w:val="Hyperlink"/>
            <w:noProof/>
          </w:rPr>
          <w:t>II.2.6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Information for the identification of Recipient NA operational mode during the Transitional Period of NCTS-P5 and AES-P1, and Transitional Period of NCTS-P6</w:t>
        </w:r>
        <w:r>
          <w:rPr>
            <w:noProof/>
            <w:webHidden/>
          </w:rPr>
          <w:tab/>
        </w:r>
        <w:r>
          <w:rPr>
            <w:noProof/>
            <w:webHidden/>
          </w:rPr>
          <w:fldChar w:fldCharType="begin"/>
        </w:r>
        <w:r>
          <w:rPr>
            <w:noProof/>
            <w:webHidden/>
          </w:rPr>
          <w:instrText xml:space="preserve"> PAGEREF _Toc185900684 \h </w:instrText>
        </w:r>
        <w:r>
          <w:rPr>
            <w:noProof/>
            <w:webHidden/>
          </w:rPr>
        </w:r>
        <w:r>
          <w:rPr>
            <w:noProof/>
            <w:webHidden/>
          </w:rPr>
          <w:fldChar w:fldCharType="separate"/>
        </w:r>
        <w:r>
          <w:rPr>
            <w:noProof/>
            <w:webHidden/>
          </w:rPr>
          <w:t>67</w:t>
        </w:r>
        <w:r>
          <w:rPr>
            <w:noProof/>
            <w:webHidden/>
          </w:rPr>
          <w:fldChar w:fldCharType="end"/>
        </w:r>
      </w:hyperlink>
    </w:p>
    <w:p w14:paraId="0226B2E3" w14:textId="29E0DF70"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85" w:history="1">
        <w:r w:rsidRPr="00A36D2F">
          <w:rPr>
            <w:rStyle w:val="Hyperlink"/>
            <w:noProof/>
          </w:rPr>
          <w:t>II.3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Message exchanges with CS/MIS2 via Web interface</w:t>
        </w:r>
        <w:r>
          <w:rPr>
            <w:noProof/>
            <w:webHidden/>
          </w:rPr>
          <w:tab/>
        </w:r>
        <w:r>
          <w:rPr>
            <w:noProof/>
            <w:webHidden/>
          </w:rPr>
          <w:fldChar w:fldCharType="begin"/>
        </w:r>
        <w:r>
          <w:rPr>
            <w:noProof/>
            <w:webHidden/>
          </w:rPr>
          <w:instrText xml:space="preserve"> PAGEREF _Toc185900685 \h </w:instrText>
        </w:r>
        <w:r>
          <w:rPr>
            <w:noProof/>
            <w:webHidden/>
          </w:rPr>
        </w:r>
        <w:r>
          <w:rPr>
            <w:noProof/>
            <w:webHidden/>
          </w:rPr>
          <w:fldChar w:fldCharType="separate"/>
        </w:r>
        <w:r>
          <w:rPr>
            <w:noProof/>
            <w:webHidden/>
          </w:rPr>
          <w:t>69</w:t>
        </w:r>
        <w:r>
          <w:rPr>
            <w:noProof/>
            <w:webHidden/>
          </w:rPr>
          <w:fldChar w:fldCharType="end"/>
        </w:r>
      </w:hyperlink>
    </w:p>
    <w:p w14:paraId="21A9708E" w14:textId="39FAA6C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6" w:history="1">
        <w:r w:rsidRPr="00A36D2F">
          <w:rPr>
            <w:rStyle w:val="Hyperlink"/>
            <w:noProof/>
          </w:rPr>
          <w:t>II.3.1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IEs for Availability</w:t>
        </w:r>
        <w:r>
          <w:rPr>
            <w:noProof/>
            <w:webHidden/>
          </w:rPr>
          <w:tab/>
        </w:r>
        <w:r>
          <w:rPr>
            <w:noProof/>
            <w:webHidden/>
          </w:rPr>
          <w:fldChar w:fldCharType="begin"/>
        </w:r>
        <w:r>
          <w:rPr>
            <w:noProof/>
            <w:webHidden/>
          </w:rPr>
          <w:instrText xml:space="preserve"> PAGEREF _Toc185900686 \h </w:instrText>
        </w:r>
        <w:r>
          <w:rPr>
            <w:noProof/>
            <w:webHidden/>
          </w:rPr>
        </w:r>
        <w:r>
          <w:rPr>
            <w:noProof/>
            <w:webHidden/>
          </w:rPr>
          <w:fldChar w:fldCharType="separate"/>
        </w:r>
        <w:r>
          <w:rPr>
            <w:noProof/>
            <w:webHidden/>
          </w:rPr>
          <w:t>69</w:t>
        </w:r>
        <w:r>
          <w:rPr>
            <w:noProof/>
            <w:webHidden/>
          </w:rPr>
          <w:fldChar w:fldCharType="end"/>
        </w:r>
      </w:hyperlink>
    </w:p>
    <w:p w14:paraId="7C4FB301" w14:textId="7E71A67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7" w:history="1">
        <w:r w:rsidRPr="00A36D2F">
          <w:rPr>
            <w:rStyle w:val="Hyperlink"/>
            <w:noProof/>
          </w:rPr>
          <w:t>II.3.2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IEs for statistics</w:t>
        </w:r>
        <w:r>
          <w:rPr>
            <w:noProof/>
            <w:webHidden/>
          </w:rPr>
          <w:tab/>
        </w:r>
        <w:r>
          <w:rPr>
            <w:noProof/>
            <w:webHidden/>
          </w:rPr>
          <w:fldChar w:fldCharType="begin"/>
        </w:r>
        <w:r>
          <w:rPr>
            <w:noProof/>
            <w:webHidden/>
          </w:rPr>
          <w:instrText xml:space="preserve"> PAGEREF _Toc185900687 \h </w:instrText>
        </w:r>
        <w:r>
          <w:rPr>
            <w:noProof/>
            <w:webHidden/>
          </w:rPr>
        </w:r>
        <w:r>
          <w:rPr>
            <w:noProof/>
            <w:webHidden/>
          </w:rPr>
          <w:fldChar w:fldCharType="separate"/>
        </w:r>
        <w:r>
          <w:rPr>
            <w:noProof/>
            <w:webHidden/>
          </w:rPr>
          <w:t>69</w:t>
        </w:r>
        <w:r>
          <w:rPr>
            <w:noProof/>
            <w:webHidden/>
          </w:rPr>
          <w:fldChar w:fldCharType="end"/>
        </w:r>
      </w:hyperlink>
    </w:p>
    <w:p w14:paraId="18931FC8" w14:textId="0B51943F"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88" w:history="1">
        <w:r w:rsidRPr="00A36D2F">
          <w:rPr>
            <w:rStyle w:val="Hyperlink"/>
            <w:noProof/>
          </w:rPr>
          <w:t>II.4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Message exchanges with CS/MIS2 via CCN/CSI</w:t>
        </w:r>
        <w:r>
          <w:rPr>
            <w:noProof/>
            <w:webHidden/>
          </w:rPr>
          <w:tab/>
        </w:r>
        <w:r>
          <w:rPr>
            <w:noProof/>
            <w:webHidden/>
          </w:rPr>
          <w:fldChar w:fldCharType="begin"/>
        </w:r>
        <w:r>
          <w:rPr>
            <w:noProof/>
            <w:webHidden/>
          </w:rPr>
          <w:instrText xml:space="preserve"> PAGEREF _Toc185900688 \h </w:instrText>
        </w:r>
        <w:r>
          <w:rPr>
            <w:noProof/>
            <w:webHidden/>
          </w:rPr>
        </w:r>
        <w:r>
          <w:rPr>
            <w:noProof/>
            <w:webHidden/>
          </w:rPr>
          <w:fldChar w:fldCharType="separate"/>
        </w:r>
        <w:r>
          <w:rPr>
            <w:noProof/>
            <w:webHidden/>
          </w:rPr>
          <w:t>70</w:t>
        </w:r>
        <w:r>
          <w:rPr>
            <w:noProof/>
            <w:webHidden/>
          </w:rPr>
          <w:fldChar w:fldCharType="end"/>
        </w:r>
      </w:hyperlink>
    </w:p>
    <w:p w14:paraId="5F36FD38" w14:textId="422949D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89" w:history="1">
        <w:r w:rsidRPr="00A36D2F">
          <w:rPr>
            <w:rStyle w:val="Hyperlink"/>
            <w:noProof/>
          </w:rPr>
          <w:t>II.4.1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Sending IE411 data to CS/MIS2</w:t>
        </w:r>
        <w:r>
          <w:rPr>
            <w:noProof/>
            <w:webHidden/>
          </w:rPr>
          <w:tab/>
        </w:r>
        <w:r>
          <w:rPr>
            <w:noProof/>
            <w:webHidden/>
          </w:rPr>
          <w:fldChar w:fldCharType="begin"/>
        </w:r>
        <w:r>
          <w:rPr>
            <w:noProof/>
            <w:webHidden/>
          </w:rPr>
          <w:instrText xml:space="preserve"> PAGEREF _Toc185900689 \h </w:instrText>
        </w:r>
        <w:r>
          <w:rPr>
            <w:noProof/>
            <w:webHidden/>
          </w:rPr>
        </w:r>
        <w:r>
          <w:rPr>
            <w:noProof/>
            <w:webHidden/>
          </w:rPr>
          <w:fldChar w:fldCharType="separate"/>
        </w:r>
        <w:r>
          <w:rPr>
            <w:noProof/>
            <w:webHidden/>
          </w:rPr>
          <w:t>70</w:t>
        </w:r>
        <w:r>
          <w:rPr>
            <w:noProof/>
            <w:webHidden/>
          </w:rPr>
          <w:fldChar w:fldCharType="end"/>
        </w:r>
      </w:hyperlink>
    </w:p>
    <w:p w14:paraId="5B9D24B5" w14:textId="070B3C76"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0" w:history="1">
        <w:r w:rsidRPr="00A36D2F">
          <w:rPr>
            <w:rStyle w:val="Hyperlink"/>
            <w:noProof/>
          </w:rPr>
          <w:t>II.4.2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Sending the Technical Statistics</w:t>
        </w:r>
        <w:r>
          <w:rPr>
            <w:noProof/>
            <w:webHidden/>
          </w:rPr>
          <w:tab/>
        </w:r>
        <w:r>
          <w:rPr>
            <w:noProof/>
            <w:webHidden/>
          </w:rPr>
          <w:fldChar w:fldCharType="begin"/>
        </w:r>
        <w:r>
          <w:rPr>
            <w:noProof/>
            <w:webHidden/>
          </w:rPr>
          <w:instrText xml:space="preserve"> PAGEREF _Toc185900690 \h </w:instrText>
        </w:r>
        <w:r>
          <w:rPr>
            <w:noProof/>
            <w:webHidden/>
          </w:rPr>
        </w:r>
        <w:r>
          <w:rPr>
            <w:noProof/>
            <w:webHidden/>
          </w:rPr>
          <w:fldChar w:fldCharType="separate"/>
        </w:r>
        <w:r>
          <w:rPr>
            <w:noProof/>
            <w:webHidden/>
          </w:rPr>
          <w:t>71</w:t>
        </w:r>
        <w:r>
          <w:rPr>
            <w:noProof/>
            <w:webHidden/>
          </w:rPr>
          <w:fldChar w:fldCharType="end"/>
        </w:r>
      </w:hyperlink>
    </w:p>
    <w:p w14:paraId="36962C04" w14:textId="37F36EE9"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1" w:history="1">
        <w:r w:rsidRPr="00A36D2F">
          <w:rPr>
            <w:rStyle w:val="Hyperlink"/>
            <w:noProof/>
          </w:rPr>
          <w:t>II.4.3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Sending the CCN audit files</w:t>
        </w:r>
        <w:r>
          <w:rPr>
            <w:noProof/>
            <w:webHidden/>
          </w:rPr>
          <w:tab/>
        </w:r>
        <w:r>
          <w:rPr>
            <w:noProof/>
            <w:webHidden/>
          </w:rPr>
          <w:fldChar w:fldCharType="begin"/>
        </w:r>
        <w:r>
          <w:rPr>
            <w:noProof/>
            <w:webHidden/>
          </w:rPr>
          <w:instrText xml:space="preserve"> PAGEREF _Toc185900691 \h </w:instrText>
        </w:r>
        <w:r>
          <w:rPr>
            <w:noProof/>
            <w:webHidden/>
          </w:rPr>
        </w:r>
        <w:r>
          <w:rPr>
            <w:noProof/>
            <w:webHidden/>
          </w:rPr>
          <w:fldChar w:fldCharType="separate"/>
        </w:r>
        <w:r>
          <w:rPr>
            <w:noProof/>
            <w:webHidden/>
          </w:rPr>
          <w:t>71</w:t>
        </w:r>
        <w:r>
          <w:rPr>
            <w:noProof/>
            <w:webHidden/>
          </w:rPr>
          <w:fldChar w:fldCharType="end"/>
        </w:r>
      </w:hyperlink>
    </w:p>
    <w:p w14:paraId="3A235D63" w14:textId="13AF41E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2" w:history="1">
        <w:r w:rsidRPr="00A36D2F">
          <w:rPr>
            <w:rStyle w:val="Hyperlink"/>
            <w:noProof/>
          </w:rPr>
          <w:t>II.4.4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Duplicating the Error Messages</w:t>
        </w:r>
        <w:r>
          <w:rPr>
            <w:noProof/>
            <w:webHidden/>
          </w:rPr>
          <w:tab/>
        </w:r>
        <w:r>
          <w:rPr>
            <w:noProof/>
            <w:webHidden/>
          </w:rPr>
          <w:fldChar w:fldCharType="begin"/>
        </w:r>
        <w:r>
          <w:rPr>
            <w:noProof/>
            <w:webHidden/>
          </w:rPr>
          <w:instrText xml:space="preserve"> PAGEREF _Toc185900692 \h </w:instrText>
        </w:r>
        <w:r>
          <w:rPr>
            <w:noProof/>
            <w:webHidden/>
          </w:rPr>
        </w:r>
        <w:r>
          <w:rPr>
            <w:noProof/>
            <w:webHidden/>
          </w:rPr>
          <w:fldChar w:fldCharType="separate"/>
        </w:r>
        <w:r>
          <w:rPr>
            <w:noProof/>
            <w:webHidden/>
          </w:rPr>
          <w:t>72</w:t>
        </w:r>
        <w:r>
          <w:rPr>
            <w:noProof/>
            <w:webHidden/>
          </w:rPr>
          <w:fldChar w:fldCharType="end"/>
        </w:r>
      </w:hyperlink>
    </w:p>
    <w:p w14:paraId="79C260D3" w14:textId="0071323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3" w:history="1">
        <w:r w:rsidRPr="00A36D2F">
          <w:rPr>
            <w:rStyle w:val="Hyperlink"/>
            <w:noProof/>
          </w:rPr>
          <w:t>II.4.5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Exchanging the proactive monitoring messages</w:t>
        </w:r>
        <w:r>
          <w:rPr>
            <w:noProof/>
            <w:webHidden/>
          </w:rPr>
          <w:tab/>
        </w:r>
        <w:r>
          <w:rPr>
            <w:noProof/>
            <w:webHidden/>
          </w:rPr>
          <w:fldChar w:fldCharType="begin"/>
        </w:r>
        <w:r>
          <w:rPr>
            <w:noProof/>
            <w:webHidden/>
          </w:rPr>
          <w:instrText xml:space="preserve"> PAGEREF _Toc185900693 \h </w:instrText>
        </w:r>
        <w:r>
          <w:rPr>
            <w:noProof/>
            <w:webHidden/>
          </w:rPr>
        </w:r>
        <w:r>
          <w:rPr>
            <w:noProof/>
            <w:webHidden/>
          </w:rPr>
          <w:fldChar w:fldCharType="separate"/>
        </w:r>
        <w:r>
          <w:rPr>
            <w:noProof/>
            <w:webHidden/>
          </w:rPr>
          <w:t>72</w:t>
        </w:r>
        <w:r>
          <w:rPr>
            <w:noProof/>
            <w:webHidden/>
          </w:rPr>
          <w:fldChar w:fldCharType="end"/>
        </w:r>
      </w:hyperlink>
    </w:p>
    <w:p w14:paraId="310971E5" w14:textId="7E282710"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4" w:history="1">
        <w:r w:rsidRPr="00A36D2F">
          <w:rPr>
            <w:rStyle w:val="Hyperlink"/>
            <w:noProof/>
          </w:rPr>
          <w:t>II.4.6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Sending the IE078 and IE578 for linked MRNs</w:t>
        </w:r>
        <w:r>
          <w:rPr>
            <w:noProof/>
            <w:webHidden/>
          </w:rPr>
          <w:tab/>
        </w:r>
        <w:r>
          <w:rPr>
            <w:noProof/>
            <w:webHidden/>
          </w:rPr>
          <w:fldChar w:fldCharType="begin"/>
        </w:r>
        <w:r>
          <w:rPr>
            <w:noProof/>
            <w:webHidden/>
          </w:rPr>
          <w:instrText xml:space="preserve"> PAGEREF _Toc185900694 \h </w:instrText>
        </w:r>
        <w:r>
          <w:rPr>
            <w:noProof/>
            <w:webHidden/>
          </w:rPr>
        </w:r>
        <w:r>
          <w:rPr>
            <w:noProof/>
            <w:webHidden/>
          </w:rPr>
          <w:fldChar w:fldCharType="separate"/>
        </w:r>
        <w:r>
          <w:rPr>
            <w:noProof/>
            <w:webHidden/>
          </w:rPr>
          <w:t>74</w:t>
        </w:r>
        <w:r>
          <w:rPr>
            <w:noProof/>
            <w:webHidden/>
          </w:rPr>
          <w:fldChar w:fldCharType="end"/>
        </w:r>
      </w:hyperlink>
    </w:p>
    <w:p w14:paraId="52631FC1" w14:textId="5DE9020B"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95" w:history="1">
        <w:r w:rsidRPr="00A36D2F">
          <w:rPr>
            <w:rStyle w:val="Hyperlink"/>
            <w:noProof/>
          </w:rPr>
          <w:t>III.1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_Toc185900695 \h </w:instrText>
        </w:r>
        <w:r>
          <w:rPr>
            <w:noProof/>
            <w:webHidden/>
          </w:rPr>
        </w:r>
        <w:r>
          <w:rPr>
            <w:noProof/>
            <w:webHidden/>
          </w:rPr>
          <w:fldChar w:fldCharType="separate"/>
        </w:r>
        <w:r>
          <w:rPr>
            <w:noProof/>
            <w:webHidden/>
          </w:rPr>
          <w:t>76</w:t>
        </w:r>
        <w:r>
          <w:rPr>
            <w:noProof/>
            <w:webHidden/>
          </w:rPr>
          <w:fldChar w:fldCharType="end"/>
        </w:r>
      </w:hyperlink>
    </w:p>
    <w:p w14:paraId="3FC6067B" w14:textId="1C7AA1AC"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696" w:history="1">
        <w:r w:rsidRPr="00A36D2F">
          <w:rPr>
            <w:rStyle w:val="Hyperlink"/>
            <w:noProof/>
          </w:rPr>
          <w:t>IV.1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Data dictionary</w:t>
        </w:r>
        <w:r>
          <w:rPr>
            <w:noProof/>
            <w:webHidden/>
          </w:rPr>
          <w:tab/>
        </w:r>
        <w:r>
          <w:rPr>
            <w:noProof/>
            <w:webHidden/>
          </w:rPr>
          <w:fldChar w:fldCharType="begin"/>
        </w:r>
        <w:r>
          <w:rPr>
            <w:noProof/>
            <w:webHidden/>
          </w:rPr>
          <w:instrText xml:space="preserve"> PAGEREF _Toc185900696 \h </w:instrText>
        </w:r>
        <w:r>
          <w:rPr>
            <w:noProof/>
            <w:webHidden/>
          </w:rPr>
        </w:r>
        <w:r>
          <w:rPr>
            <w:noProof/>
            <w:webHidden/>
          </w:rPr>
          <w:fldChar w:fldCharType="separate"/>
        </w:r>
        <w:r>
          <w:rPr>
            <w:noProof/>
            <w:webHidden/>
          </w:rPr>
          <w:t>78</w:t>
        </w:r>
        <w:r>
          <w:rPr>
            <w:noProof/>
            <w:webHidden/>
          </w:rPr>
          <w:fldChar w:fldCharType="end"/>
        </w:r>
      </w:hyperlink>
    </w:p>
    <w:p w14:paraId="2AF36E95" w14:textId="05AAC52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7" w:history="1">
        <w:r w:rsidRPr="00A36D2F">
          <w:rPr>
            <w:rStyle w:val="Hyperlink"/>
            <w:noProof/>
          </w:rPr>
          <w:t>IV.1.1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Data Items</w:t>
        </w:r>
        <w:r>
          <w:rPr>
            <w:noProof/>
            <w:webHidden/>
          </w:rPr>
          <w:tab/>
        </w:r>
        <w:r>
          <w:rPr>
            <w:noProof/>
            <w:webHidden/>
          </w:rPr>
          <w:fldChar w:fldCharType="begin"/>
        </w:r>
        <w:r>
          <w:rPr>
            <w:noProof/>
            <w:webHidden/>
          </w:rPr>
          <w:instrText xml:space="preserve"> PAGEREF _Toc185900697 \h </w:instrText>
        </w:r>
        <w:r>
          <w:rPr>
            <w:noProof/>
            <w:webHidden/>
          </w:rPr>
        </w:r>
        <w:r>
          <w:rPr>
            <w:noProof/>
            <w:webHidden/>
          </w:rPr>
          <w:fldChar w:fldCharType="separate"/>
        </w:r>
        <w:r>
          <w:rPr>
            <w:noProof/>
            <w:webHidden/>
          </w:rPr>
          <w:t>78</w:t>
        </w:r>
        <w:r>
          <w:rPr>
            <w:noProof/>
            <w:webHidden/>
          </w:rPr>
          <w:fldChar w:fldCharType="end"/>
        </w:r>
      </w:hyperlink>
    </w:p>
    <w:p w14:paraId="57E6120F" w14:textId="71EEFDC1"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8" w:history="1">
        <w:r w:rsidRPr="00A36D2F">
          <w:rPr>
            <w:rStyle w:val="Hyperlink"/>
            <w:noProof/>
          </w:rPr>
          <w:t>IV.1.2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Data Groups</w:t>
        </w:r>
        <w:r>
          <w:rPr>
            <w:noProof/>
            <w:webHidden/>
          </w:rPr>
          <w:tab/>
        </w:r>
        <w:r>
          <w:rPr>
            <w:noProof/>
            <w:webHidden/>
          </w:rPr>
          <w:fldChar w:fldCharType="begin"/>
        </w:r>
        <w:r>
          <w:rPr>
            <w:noProof/>
            <w:webHidden/>
          </w:rPr>
          <w:instrText xml:space="preserve"> PAGEREF _Toc185900698 \h </w:instrText>
        </w:r>
        <w:r>
          <w:rPr>
            <w:noProof/>
            <w:webHidden/>
          </w:rPr>
        </w:r>
        <w:r>
          <w:rPr>
            <w:noProof/>
            <w:webHidden/>
          </w:rPr>
          <w:fldChar w:fldCharType="separate"/>
        </w:r>
        <w:r>
          <w:rPr>
            <w:noProof/>
            <w:webHidden/>
          </w:rPr>
          <w:t>78</w:t>
        </w:r>
        <w:r>
          <w:rPr>
            <w:noProof/>
            <w:webHidden/>
          </w:rPr>
          <w:fldChar w:fldCharType="end"/>
        </w:r>
      </w:hyperlink>
    </w:p>
    <w:p w14:paraId="304FB1AD" w14:textId="22DE3D79"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699" w:history="1">
        <w:r w:rsidRPr="00A36D2F">
          <w:rPr>
            <w:rStyle w:val="Hyperlink"/>
            <w:noProof/>
          </w:rPr>
          <w:t>IV.1.3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Code lists</w:t>
        </w:r>
        <w:r>
          <w:rPr>
            <w:noProof/>
            <w:webHidden/>
          </w:rPr>
          <w:tab/>
        </w:r>
        <w:r>
          <w:rPr>
            <w:noProof/>
            <w:webHidden/>
          </w:rPr>
          <w:fldChar w:fldCharType="begin"/>
        </w:r>
        <w:r>
          <w:rPr>
            <w:noProof/>
            <w:webHidden/>
          </w:rPr>
          <w:instrText xml:space="preserve"> PAGEREF _Toc185900699 \h </w:instrText>
        </w:r>
        <w:r>
          <w:rPr>
            <w:noProof/>
            <w:webHidden/>
          </w:rPr>
        </w:r>
        <w:r>
          <w:rPr>
            <w:noProof/>
            <w:webHidden/>
          </w:rPr>
          <w:fldChar w:fldCharType="separate"/>
        </w:r>
        <w:r>
          <w:rPr>
            <w:noProof/>
            <w:webHidden/>
          </w:rPr>
          <w:t>79</w:t>
        </w:r>
        <w:r>
          <w:rPr>
            <w:noProof/>
            <w:webHidden/>
          </w:rPr>
          <w:fldChar w:fldCharType="end"/>
        </w:r>
      </w:hyperlink>
    </w:p>
    <w:p w14:paraId="7C6006B9" w14:textId="7426DB22"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0" w:history="1">
        <w:r w:rsidRPr="00A36D2F">
          <w:rPr>
            <w:rStyle w:val="Hyperlink"/>
            <w:noProof/>
          </w:rPr>
          <w:t>IV.2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Technical message structure for NCTS-P4, ECS-P2 and ICS-P1</w:t>
        </w:r>
        <w:r>
          <w:rPr>
            <w:noProof/>
            <w:webHidden/>
          </w:rPr>
          <w:tab/>
        </w:r>
        <w:r>
          <w:rPr>
            <w:noProof/>
            <w:webHidden/>
          </w:rPr>
          <w:fldChar w:fldCharType="begin"/>
        </w:r>
        <w:r>
          <w:rPr>
            <w:noProof/>
            <w:webHidden/>
          </w:rPr>
          <w:instrText xml:space="preserve"> PAGEREF _Toc185900700 \h </w:instrText>
        </w:r>
        <w:r>
          <w:rPr>
            <w:noProof/>
            <w:webHidden/>
          </w:rPr>
        </w:r>
        <w:r>
          <w:rPr>
            <w:noProof/>
            <w:webHidden/>
          </w:rPr>
          <w:fldChar w:fldCharType="separate"/>
        </w:r>
        <w:r>
          <w:rPr>
            <w:noProof/>
            <w:webHidden/>
          </w:rPr>
          <w:t>79</w:t>
        </w:r>
        <w:r>
          <w:rPr>
            <w:noProof/>
            <w:webHidden/>
          </w:rPr>
          <w:fldChar w:fldCharType="end"/>
        </w:r>
      </w:hyperlink>
    </w:p>
    <w:p w14:paraId="0AEECEFC" w14:textId="3FF7A2BB"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1" w:history="1">
        <w:r w:rsidRPr="00A36D2F">
          <w:rPr>
            <w:rStyle w:val="Hyperlink"/>
            <w:noProof/>
          </w:rPr>
          <w:t>IV.3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Technical Message Structure for AES-P1, NCTS-P5 and NCTS-P6</w:t>
        </w:r>
        <w:r>
          <w:rPr>
            <w:noProof/>
            <w:webHidden/>
          </w:rPr>
          <w:tab/>
        </w:r>
        <w:r>
          <w:rPr>
            <w:noProof/>
            <w:webHidden/>
          </w:rPr>
          <w:fldChar w:fldCharType="begin"/>
        </w:r>
        <w:r>
          <w:rPr>
            <w:noProof/>
            <w:webHidden/>
          </w:rPr>
          <w:instrText xml:space="preserve"> PAGEREF _Toc185900701 \h </w:instrText>
        </w:r>
        <w:r>
          <w:rPr>
            <w:noProof/>
            <w:webHidden/>
          </w:rPr>
        </w:r>
        <w:r>
          <w:rPr>
            <w:noProof/>
            <w:webHidden/>
          </w:rPr>
          <w:fldChar w:fldCharType="separate"/>
        </w:r>
        <w:r>
          <w:rPr>
            <w:noProof/>
            <w:webHidden/>
          </w:rPr>
          <w:t>81</w:t>
        </w:r>
        <w:r>
          <w:rPr>
            <w:noProof/>
            <w:webHidden/>
          </w:rPr>
          <w:fldChar w:fldCharType="end"/>
        </w:r>
      </w:hyperlink>
    </w:p>
    <w:p w14:paraId="0687630E" w14:textId="6D1B61CD"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02" w:history="1">
        <w:r w:rsidRPr="00A36D2F">
          <w:rPr>
            <w:rStyle w:val="Hyperlink"/>
            <w:noProof/>
          </w:rPr>
          <w:t>IV.3.1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Semantic Validation for AES-P1, NCTS-P5 and NCTS-P6</w:t>
        </w:r>
        <w:r>
          <w:rPr>
            <w:noProof/>
            <w:webHidden/>
          </w:rPr>
          <w:tab/>
        </w:r>
        <w:r>
          <w:rPr>
            <w:noProof/>
            <w:webHidden/>
          </w:rPr>
          <w:fldChar w:fldCharType="begin"/>
        </w:r>
        <w:r>
          <w:rPr>
            <w:noProof/>
            <w:webHidden/>
          </w:rPr>
          <w:instrText xml:space="preserve"> PAGEREF _Toc185900702 \h </w:instrText>
        </w:r>
        <w:r>
          <w:rPr>
            <w:noProof/>
            <w:webHidden/>
          </w:rPr>
        </w:r>
        <w:r>
          <w:rPr>
            <w:noProof/>
            <w:webHidden/>
          </w:rPr>
          <w:fldChar w:fldCharType="separate"/>
        </w:r>
        <w:r>
          <w:rPr>
            <w:noProof/>
            <w:webHidden/>
          </w:rPr>
          <w:t>83</w:t>
        </w:r>
        <w:r>
          <w:rPr>
            <w:noProof/>
            <w:webHidden/>
          </w:rPr>
          <w:fldChar w:fldCharType="end"/>
        </w:r>
      </w:hyperlink>
    </w:p>
    <w:p w14:paraId="12EFCAD5" w14:textId="65CC4BC2"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3" w:history="1">
        <w:r w:rsidRPr="00A36D2F">
          <w:rPr>
            <w:rStyle w:val="Hyperlink"/>
            <w:noProof/>
          </w:rPr>
          <w:t>IV.4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Numbering Convention for Rules &amp; Conditions (R/C/T/TRT/BRT/S/G) for AES-P1, NCTS-P5 and NCTS-P6</w:t>
        </w:r>
        <w:r>
          <w:rPr>
            <w:noProof/>
            <w:webHidden/>
          </w:rPr>
          <w:tab/>
        </w:r>
        <w:r>
          <w:rPr>
            <w:noProof/>
            <w:webHidden/>
          </w:rPr>
          <w:fldChar w:fldCharType="begin"/>
        </w:r>
        <w:r>
          <w:rPr>
            <w:noProof/>
            <w:webHidden/>
          </w:rPr>
          <w:instrText xml:space="preserve"> PAGEREF _Toc185900703 \h </w:instrText>
        </w:r>
        <w:r>
          <w:rPr>
            <w:noProof/>
            <w:webHidden/>
          </w:rPr>
        </w:r>
        <w:r>
          <w:rPr>
            <w:noProof/>
            <w:webHidden/>
          </w:rPr>
          <w:fldChar w:fldCharType="separate"/>
        </w:r>
        <w:r>
          <w:rPr>
            <w:noProof/>
            <w:webHidden/>
          </w:rPr>
          <w:t>86</w:t>
        </w:r>
        <w:r>
          <w:rPr>
            <w:noProof/>
            <w:webHidden/>
          </w:rPr>
          <w:fldChar w:fldCharType="end"/>
        </w:r>
      </w:hyperlink>
    </w:p>
    <w:p w14:paraId="14451071" w14:textId="239A5565"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4" w:history="1">
        <w:r w:rsidRPr="00A36D2F">
          <w:rPr>
            <w:rStyle w:val="Hyperlink"/>
            <w:noProof/>
          </w:rPr>
          <w:t>IV.5</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Rules/T/TRT/BRT, Conditions and Guidelines definition and syntax for AES-P1, NCTS-P5 and NCTS-P6</w:t>
        </w:r>
        <w:r>
          <w:rPr>
            <w:noProof/>
            <w:webHidden/>
          </w:rPr>
          <w:tab/>
        </w:r>
        <w:r>
          <w:rPr>
            <w:noProof/>
            <w:webHidden/>
          </w:rPr>
          <w:fldChar w:fldCharType="begin"/>
        </w:r>
        <w:r>
          <w:rPr>
            <w:noProof/>
            <w:webHidden/>
          </w:rPr>
          <w:instrText xml:space="preserve"> PAGEREF _Toc185900704 \h </w:instrText>
        </w:r>
        <w:r>
          <w:rPr>
            <w:noProof/>
            <w:webHidden/>
          </w:rPr>
        </w:r>
        <w:r>
          <w:rPr>
            <w:noProof/>
            <w:webHidden/>
          </w:rPr>
          <w:fldChar w:fldCharType="separate"/>
        </w:r>
        <w:r>
          <w:rPr>
            <w:noProof/>
            <w:webHidden/>
          </w:rPr>
          <w:t>89</w:t>
        </w:r>
        <w:r>
          <w:rPr>
            <w:noProof/>
            <w:webHidden/>
          </w:rPr>
          <w:fldChar w:fldCharType="end"/>
        </w:r>
      </w:hyperlink>
    </w:p>
    <w:p w14:paraId="38948855" w14:textId="3D51EE2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05" w:history="1">
        <w:r w:rsidRPr="00A36D2F">
          <w:rPr>
            <w:rStyle w:val="Hyperlink"/>
            <w:noProof/>
          </w:rPr>
          <w:t>IV.5.1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Definition of Rule, T, TRT, BRT or Condition</w:t>
        </w:r>
        <w:r>
          <w:rPr>
            <w:noProof/>
            <w:webHidden/>
          </w:rPr>
          <w:tab/>
        </w:r>
        <w:r>
          <w:rPr>
            <w:noProof/>
            <w:webHidden/>
          </w:rPr>
          <w:fldChar w:fldCharType="begin"/>
        </w:r>
        <w:r>
          <w:rPr>
            <w:noProof/>
            <w:webHidden/>
          </w:rPr>
          <w:instrText xml:space="preserve"> PAGEREF _Toc185900705 \h </w:instrText>
        </w:r>
        <w:r>
          <w:rPr>
            <w:noProof/>
            <w:webHidden/>
          </w:rPr>
        </w:r>
        <w:r>
          <w:rPr>
            <w:noProof/>
            <w:webHidden/>
          </w:rPr>
          <w:fldChar w:fldCharType="separate"/>
        </w:r>
        <w:r>
          <w:rPr>
            <w:noProof/>
            <w:webHidden/>
          </w:rPr>
          <w:t>89</w:t>
        </w:r>
        <w:r>
          <w:rPr>
            <w:noProof/>
            <w:webHidden/>
          </w:rPr>
          <w:fldChar w:fldCharType="end"/>
        </w:r>
      </w:hyperlink>
    </w:p>
    <w:p w14:paraId="353EF115" w14:textId="2236EA06"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6" w:history="1">
        <w:r w:rsidRPr="00A36D2F">
          <w:rPr>
            <w:rStyle w:val="Hyperlink"/>
            <w:noProof/>
          </w:rPr>
          <w:t>IV.6</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Logic of Rules/T/TRT/BRT and Conditions validation sequence for AES-P1, NCTS-P5 and NCTS-P6</w:t>
        </w:r>
        <w:r>
          <w:rPr>
            <w:noProof/>
            <w:webHidden/>
          </w:rPr>
          <w:tab/>
        </w:r>
        <w:r>
          <w:rPr>
            <w:noProof/>
            <w:webHidden/>
          </w:rPr>
          <w:fldChar w:fldCharType="begin"/>
        </w:r>
        <w:r>
          <w:rPr>
            <w:noProof/>
            <w:webHidden/>
          </w:rPr>
          <w:instrText xml:space="preserve"> PAGEREF _Toc185900706 \h </w:instrText>
        </w:r>
        <w:r>
          <w:rPr>
            <w:noProof/>
            <w:webHidden/>
          </w:rPr>
        </w:r>
        <w:r>
          <w:rPr>
            <w:noProof/>
            <w:webHidden/>
          </w:rPr>
          <w:fldChar w:fldCharType="separate"/>
        </w:r>
        <w:r>
          <w:rPr>
            <w:noProof/>
            <w:webHidden/>
          </w:rPr>
          <w:t>96</w:t>
        </w:r>
        <w:r>
          <w:rPr>
            <w:noProof/>
            <w:webHidden/>
          </w:rPr>
          <w:fldChar w:fldCharType="end"/>
        </w:r>
      </w:hyperlink>
    </w:p>
    <w:p w14:paraId="4AB3820D" w14:textId="28CC162C"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7" w:history="1">
        <w:r w:rsidRPr="00A36D2F">
          <w:rPr>
            <w:rStyle w:val="Hyperlink"/>
            <w:noProof/>
          </w:rPr>
          <w:t>IV.7</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DDNA consistency for NCTS-P4, ECS-P2 and ICS-P1</w:t>
        </w:r>
        <w:r>
          <w:rPr>
            <w:noProof/>
            <w:webHidden/>
          </w:rPr>
          <w:tab/>
        </w:r>
        <w:r>
          <w:rPr>
            <w:noProof/>
            <w:webHidden/>
          </w:rPr>
          <w:fldChar w:fldCharType="begin"/>
        </w:r>
        <w:r>
          <w:rPr>
            <w:noProof/>
            <w:webHidden/>
          </w:rPr>
          <w:instrText xml:space="preserve"> PAGEREF _Toc185900707 \h </w:instrText>
        </w:r>
        <w:r>
          <w:rPr>
            <w:noProof/>
            <w:webHidden/>
          </w:rPr>
        </w:r>
        <w:r>
          <w:rPr>
            <w:noProof/>
            <w:webHidden/>
          </w:rPr>
          <w:fldChar w:fldCharType="separate"/>
        </w:r>
        <w:r>
          <w:rPr>
            <w:noProof/>
            <w:webHidden/>
          </w:rPr>
          <w:t>98</w:t>
        </w:r>
        <w:r>
          <w:rPr>
            <w:noProof/>
            <w:webHidden/>
          </w:rPr>
          <w:fldChar w:fldCharType="end"/>
        </w:r>
      </w:hyperlink>
    </w:p>
    <w:p w14:paraId="63911B3D" w14:textId="3D27C13E"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8" w:history="1">
        <w:r w:rsidRPr="00A36D2F">
          <w:rPr>
            <w:rStyle w:val="Hyperlink"/>
            <w:noProof/>
          </w:rPr>
          <w:t>IV.8</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DDNA consistency for AES-P1, NCTS-P5 and NCTS-P6</w:t>
        </w:r>
        <w:r>
          <w:rPr>
            <w:noProof/>
            <w:webHidden/>
          </w:rPr>
          <w:tab/>
        </w:r>
        <w:r>
          <w:rPr>
            <w:noProof/>
            <w:webHidden/>
          </w:rPr>
          <w:fldChar w:fldCharType="begin"/>
        </w:r>
        <w:r>
          <w:rPr>
            <w:noProof/>
            <w:webHidden/>
          </w:rPr>
          <w:instrText xml:space="preserve"> PAGEREF _Toc185900708 \h </w:instrText>
        </w:r>
        <w:r>
          <w:rPr>
            <w:noProof/>
            <w:webHidden/>
          </w:rPr>
        </w:r>
        <w:r>
          <w:rPr>
            <w:noProof/>
            <w:webHidden/>
          </w:rPr>
          <w:fldChar w:fldCharType="separate"/>
        </w:r>
        <w:r>
          <w:rPr>
            <w:noProof/>
            <w:webHidden/>
          </w:rPr>
          <w:t>98</w:t>
        </w:r>
        <w:r>
          <w:rPr>
            <w:noProof/>
            <w:webHidden/>
          </w:rPr>
          <w:fldChar w:fldCharType="end"/>
        </w:r>
      </w:hyperlink>
    </w:p>
    <w:p w14:paraId="50CEF04A" w14:textId="7FE7E054"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09" w:history="1">
        <w:r w:rsidRPr="00A36D2F">
          <w:rPr>
            <w:rStyle w:val="Hyperlink"/>
            <w:noProof/>
          </w:rPr>
          <w:t>V.1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Approach</w:t>
        </w:r>
        <w:r>
          <w:rPr>
            <w:noProof/>
            <w:webHidden/>
          </w:rPr>
          <w:tab/>
        </w:r>
        <w:r>
          <w:rPr>
            <w:noProof/>
            <w:webHidden/>
          </w:rPr>
          <w:fldChar w:fldCharType="begin"/>
        </w:r>
        <w:r>
          <w:rPr>
            <w:noProof/>
            <w:webHidden/>
          </w:rPr>
          <w:instrText xml:space="preserve"> PAGEREF _Toc185900709 \h </w:instrText>
        </w:r>
        <w:r>
          <w:rPr>
            <w:noProof/>
            <w:webHidden/>
          </w:rPr>
        </w:r>
        <w:r>
          <w:rPr>
            <w:noProof/>
            <w:webHidden/>
          </w:rPr>
          <w:fldChar w:fldCharType="separate"/>
        </w:r>
        <w:r>
          <w:rPr>
            <w:noProof/>
            <w:webHidden/>
          </w:rPr>
          <w:t>99</w:t>
        </w:r>
        <w:r>
          <w:rPr>
            <w:noProof/>
            <w:webHidden/>
          </w:rPr>
          <w:fldChar w:fldCharType="end"/>
        </w:r>
      </w:hyperlink>
    </w:p>
    <w:p w14:paraId="2DE52DC3" w14:textId="70DEB88C"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10" w:history="1">
        <w:r w:rsidRPr="00A36D2F">
          <w:rPr>
            <w:rStyle w:val="Hyperlink"/>
            <w:noProof/>
          </w:rPr>
          <w:t>V.2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Character Sets and Data Item conventions</w:t>
        </w:r>
        <w:r>
          <w:rPr>
            <w:noProof/>
            <w:webHidden/>
          </w:rPr>
          <w:tab/>
        </w:r>
        <w:r>
          <w:rPr>
            <w:noProof/>
            <w:webHidden/>
          </w:rPr>
          <w:fldChar w:fldCharType="begin"/>
        </w:r>
        <w:r>
          <w:rPr>
            <w:noProof/>
            <w:webHidden/>
          </w:rPr>
          <w:instrText xml:space="preserve"> PAGEREF _Toc185900710 \h </w:instrText>
        </w:r>
        <w:r>
          <w:rPr>
            <w:noProof/>
            <w:webHidden/>
          </w:rPr>
        </w:r>
        <w:r>
          <w:rPr>
            <w:noProof/>
            <w:webHidden/>
          </w:rPr>
          <w:fldChar w:fldCharType="separate"/>
        </w:r>
        <w:r>
          <w:rPr>
            <w:noProof/>
            <w:webHidden/>
          </w:rPr>
          <w:t>100</w:t>
        </w:r>
        <w:r>
          <w:rPr>
            <w:noProof/>
            <w:webHidden/>
          </w:rPr>
          <w:fldChar w:fldCharType="end"/>
        </w:r>
      </w:hyperlink>
    </w:p>
    <w:p w14:paraId="4C195460" w14:textId="1F1E5AB0"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1" w:history="1">
        <w:r w:rsidRPr="00A36D2F">
          <w:rPr>
            <w:rStyle w:val="Hyperlink"/>
            <w:noProof/>
          </w:rPr>
          <w:t>V.2.1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Common Domain exchanges</w:t>
        </w:r>
        <w:r>
          <w:rPr>
            <w:noProof/>
            <w:webHidden/>
          </w:rPr>
          <w:tab/>
        </w:r>
        <w:r>
          <w:rPr>
            <w:noProof/>
            <w:webHidden/>
          </w:rPr>
          <w:fldChar w:fldCharType="begin"/>
        </w:r>
        <w:r>
          <w:rPr>
            <w:noProof/>
            <w:webHidden/>
          </w:rPr>
          <w:instrText xml:space="preserve"> PAGEREF _Toc185900711 \h </w:instrText>
        </w:r>
        <w:r>
          <w:rPr>
            <w:noProof/>
            <w:webHidden/>
          </w:rPr>
        </w:r>
        <w:r>
          <w:rPr>
            <w:noProof/>
            <w:webHidden/>
          </w:rPr>
          <w:fldChar w:fldCharType="separate"/>
        </w:r>
        <w:r>
          <w:rPr>
            <w:noProof/>
            <w:webHidden/>
          </w:rPr>
          <w:t>100</w:t>
        </w:r>
        <w:r>
          <w:rPr>
            <w:noProof/>
            <w:webHidden/>
          </w:rPr>
          <w:fldChar w:fldCharType="end"/>
        </w:r>
      </w:hyperlink>
    </w:p>
    <w:p w14:paraId="02C6CC1B" w14:textId="2218F1F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2" w:history="1">
        <w:r w:rsidRPr="00A36D2F">
          <w:rPr>
            <w:rStyle w:val="Hyperlink"/>
            <w:noProof/>
          </w:rPr>
          <w:t>V.2.2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National and External Domain exchanges</w:t>
        </w:r>
        <w:r>
          <w:rPr>
            <w:noProof/>
            <w:webHidden/>
          </w:rPr>
          <w:tab/>
        </w:r>
        <w:r>
          <w:rPr>
            <w:noProof/>
            <w:webHidden/>
          </w:rPr>
          <w:fldChar w:fldCharType="begin"/>
        </w:r>
        <w:r>
          <w:rPr>
            <w:noProof/>
            <w:webHidden/>
          </w:rPr>
          <w:instrText xml:space="preserve"> PAGEREF _Toc185900712 \h </w:instrText>
        </w:r>
        <w:r>
          <w:rPr>
            <w:noProof/>
            <w:webHidden/>
          </w:rPr>
        </w:r>
        <w:r>
          <w:rPr>
            <w:noProof/>
            <w:webHidden/>
          </w:rPr>
          <w:fldChar w:fldCharType="separate"/>
        </w:r>
        <w:r>
          <w:rPr>
            <w:noProof/>
            <w:webHidden/>
          </w:rPr>
          <w:t>109</w:t>
        </w:r>
        <w:r>
          <w:rPr>
            <w:noProof/>
            <w:webHidden/>
          </w:rPr>
          <w:fldChar w:fldCharType="end"/>
        </w:r>
      </w:hyperlink>
    </w:p>
    <w:p w14:paraId="1F90EA7F" w14:textId="4FCDAC9E"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13" w:history="1">
        <w:r w:rsidRPr="00A36D2F">
          <w:rPr>
            <w:rStyle w:val="Hyperlink"/>
            <w:noProof/>
          </w:rPr>
          <w:t>V.3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Exception Handling</w:t>
        </w:r>
        <w:r>
          <w:rPr>
            <w:noProof/>
            <w:webHidden/>
          </w:rPr>
          <w:tab/>
        </w:r>
        <w:r>
          <w:rPr>
            <w:noProof/>
            <w:webHidden/>
          </w:rPr>
          <w:fldChar w:fldCharType="begin"/>
        </w:r>
        <w:r>
          <w:rPr>
            <w:noProof/>
            <w:webHidden/>
          </w:rPr>
          <w:instrText xml:space="preserve"> PAGEREF _Toc185900713 \h </w:instrText>
        </w:r>
        <w:r>
          <w:rPr>
            <w:noProof/>
            <w:webHidden/>
          </w:rPr>
        </w:r>
        <w:r>
          <w:rPr>
            <w:noProof/>
            <w:webHidden/>
          </w:rPr>
          <w:fldChar w:fldCharType="separate"/>
        </w:r>
        <w:r>
          <w:rPr>
            <w:noProof/>
            <w:webHidden/>
          </w:rPr>
          <w:t>111</w:t>
        </w:r>
        <w:r>
          <w:rPr>
            <w:noProof/>
            <w:webHidden/>
          </w:rPr>
          <w:fldChar w:fldCharType="end"/>
        </w:r>
      </w:hyperlink>
    </w:p>
    <w:p w14:paraId="1580D6F2" w14:textId="0891D198"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4" w:history="1">
        <w:r w:rsidRPr="00A36D2F">
          <w:rPr>
            <w:rStyle w:val="Hyperlink"/>
            <w:noProof/>
          </w:rPr>
          <w:t>V.3.1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_Toc185900714 \h </w:instrText>
        </w:r>
        <w:r>
          <w:rPr>
            <w:noProof/>
            <w:webHidden/>
          </w:rPr>
        </w:r>
        <w:r>
          <w:rPr>
            <w:noProof/>
            <w:webHidden/>
          </w:rPr>
          <w:fldChar w:fldCharType="separate"/>
        </w:r>
        <w:r>
          <w:rPr>
            <w:noProof/>
            <w:webHidden/>
          </w:rPr>
          <w:t>111</w:t>
        </w:r>
        <w:r>
          <w:rPr>
            <w:noProof/>
            <w:webHidden/>
          </w:rPr>
          <w:fldChar w:fldCharType="end"/>
        </w:r>
      </w:hyperlink>
    </w:p>
    <w:p w14:paraId="0AC2AD00" w14:textId="717928A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5" w:history="1">
        <w:r w:rsidRPr="00A36D2F">
          <w:rPr>
            <w:rStyle w:val="Hyperlink"/>
            <w:noProof/>
          </w:rPr>
          <w:t>V.3.2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Technical error (EDIFACT)</w:t>
        </w:r>
        <w:r>
          <w:rPr>
            <w:noProof/>
            <w:webHidden/>
          </w:rPr>
          <w:tab/>
        </w:r>
        <w:r>
          <w:rPr>
            <w:noProof/>
            <w:webHidden/>
          </w:rPr>
          <w:fldChar w:fldCharType="begin"/>
        </w:r>
        <w:r>
          <w:rPr>
            <w:noProof/>
            <w:webHidden/>
          </w:rPr>
          <w:instrText xml:space="preserve"> PAGEREF _Toc185900715 \h </w:instrText>
        </w:r>
        <w:r>
          <w:rPr>
            <w:noProof/>
            <w:webHidden/>
          </w:rPr>
        </w:r>
        <w:r>
          <w:rPr>
            <w:noProof/>
            <w:webHidden/>
          </w:rPr>
          <w:fldChar w:fldCharType="separate"/>
        </w:r>
        <w:r>
          <w:rPr>
            <w:noProof/>
            <w:webHidden/>
          </w:rPr>
          <w:t>114</w:t>
        </w:r>
        <w:r>
          <w:rPr>
            <w:noProof/>
            <w:webHidden/>
          </w:rPr>
          <w:fldChar w:fldCharType="end"/>
        </w:r>
      </w:hyperlink>
    </w:p>
    <w:p w14:paraId="69739D7B" w14:textId="5FD272C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6" w:history="1">
        <w:r w:rsidRPr="00A36D2F">
          <w:rPr>
            <w:rStyle w:val="Hyperlink"/>
            <w:noProof/>
          </w:rPr>
          <w:t>V.3.3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Technical error (XML)</w:t>
        </w:r>
        <w:r>
          <w:rPr>
            <w:noProof/>
            <w:webHidden/>
          </w:rPr>
          <w:tab/>
        </w:r>
        <w:r>
          <w:rPr>
            <w:noProof/>
            <w:webHidden/>
          </w:rPr>
          <w:fldChar w:fldCharType="begin"/>
        </w:r>
        <w:r>
          <w:rPr>
            <w:noProof/>
            <w:webHidden/>
          </w:rPr>
          <w:instrText xml:space="preserve"> PAGEREF _Toc185900716 \h </w:instrText>
        </w:r>
        <w:r>
          <w:rPr>
            <w:noProof/>
            <w:webHidden/>
          </w:rPr>
        </w:r>
        <w:r>
          <w:rPr>
            <w:noProof/>
            <w:webHidden/>
          </w:rPr>
          <w:fldChar w:fldCharType="separate"/>
        </w:r>
        <w:r>
          <w:rPr>
            <w:noProof/>
            <w:webHidden/>
          </w:rPr>
          <w:t>115</w:t>
        </w:r>
        <w:r>
          <w:rPr>
            <w:noProof/>
            <w:webHidden/>
          </w:rPr>
          <w:fldChar w:fldCharType="end"/>
        </w:r>
      </w:hyperlink>
    </w:p>
    <w:p w14:paraId="136D78A3" w14:textId="568030C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7" w:history="1">
        <w:r w:rsidRPr="00A36D2F">
          <w:rPr>
            <w:rStyle w:val="Hyperlink"/>
            <w:noProof/>
            <w:lang w:val="es-ES"/>
          </w:rPr>
          <w:t>V.3.4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lang w:val="es-ES"/>
          </w:rPr>
          <w:t>Functional error - IE906 (CD906A/CD906B)</w:t>
        </w:r>
        <w:r>
          <w:rPr>
            <w:noProof/>
            <w:webHidden/>
          </w:rPr>
          <w:tab/>
        </w:r>
        <w:r>
          <w:rPr>
            <w:noProof/>
            <w:webHidden/>
          </w:rPr>
          <w:fldChar w:fldCharType="begin"/>
        </w:r>
        <w:r>
          <w:rPr>
            <w:noProof/>
            <w:webHidden/>
          </w:rPr>
          <w:instrText xml:space="preserve"> PAGEREF _Toc185900717 \h </w:instrText>
        </w:r>
        <w:r>
          <w:rPr>
            <w:noProof/>
            <w:webHidden/>
          </w:rPr>
        </w:r>
        <w:r>
          <w:rPr>
            <w:noProof/>
            <w:webHidden/>
          </w:rPr>
          <w:fldChar w:fldCharType="separate"/>
        </w:r>
        <w:r>
          <w:rPr>
            <w:noProof/>
            <w:webHidden/>
          </w:rPr>
          <w:t>116</w:t>
        </w:r>
        <w:r>
          <w:rPr>
            <w:noProof/>
            <w:webHidden/>
          </w:rPr>
          <w:fldChar w:fldCharType="end"/>
        </w:r>
      </w:hyperlink>
    </w:p>
    <w:p w14:paraId="69B9CFD7" w14:textId="02800640"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8" w:history="1">
        <w:r w:rsidRPr="00A36D2F">
          <w:rPr>
            <w:rStyle w:val="Hyperlink"/>
            <w:noProof/>
          </w:rPr>
          <w:t>V.3.5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Functional error - IE906 (CD906C and CD906D)</w:t>
        </w:r>
        <w:r>
          <w:rPr>
            <w:noProof/>
            <w:webHidden/>
          </w:rPr>
          <w:tab/>
        </w:r>
        <w:r>
          <w:rPr>
            <w:noProof/>
            <w:webHidden/>
          </w:rPr>
          <w:fldChar w:fldCharType="begin"/>
        </w:r>
        <w:r>
          <w:rPr>
            <w:noProof/>
            <w:webHidden/>
          </w:rPr>
          <w:instrText xml:space="preserve"> PAGEREF _Toc185900718 \h </w:instrText>
        </w:r>
        <w:r>
          <w:rPr>
            <w:noProof/>
            <w:webHidden/>
          </w:rPr>
        </w:r>
        <w:r>
          <w:rPr>
            <w:noProof/>
            <w:webHidden/>
          </w:rPr>
          <w:fldChar w:fldCharType="separate"/>
        </w:r>
        <w:r>
          <w:rPr>
            <w:noProof/>
            <w:webHidden/>
          </w:rPr>
          <w:t>121</w:t>
        </w:r>
        <w:r>
          <w:rPr>
            <w:noProof/>
            <w:webHidden/>
          </w:rPr>
          <w:fldChar w:fldCharType="end"/>
        </w:r>
      </w:hyperlink>
    </w:p>
    <w:p w14:paraId="18676803" w14:textId="30B585C0"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19" w:history="1">
        <w:r w:rsidRPr="00A36D2F">
          <w:rPr>
            <w:rStyle w:val="Hyperlink"/>
            <w:noProof/>
          </w:rPr>
          <w:t>V.3.6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Functional error – IE056 (CD056D)</w:t>
        </w:r>
        <w:r>
          <w:rPr>
            <w:noProof/>
            <w:webHidden/>
          </w:rPr>
          <w:tab/>
        </w:r>
        <w:r>
          <w:rPr>
            <w:noProof/>
            <w:webHidden/>
          </w:rPr>
          <w:fldChar w:fldCharType="begin"/>
        </w:r>
        <w:r>
          <w:rPr>
            <w:noProof/>
            <w:webHidden/>
          </w:rPr>
          <w:instrText xml:space="preserve"> PAGEREF _Toc185900719 \h </w:instrText>
        </w:r>
        <w:r>
          <w:rPr>
            <w:noProof/>
            <w:webHidden/>
          </w:rPr>
        </w:r>
        <w:r>
          <w:rPr>
            <w:noProof/>
            <w:webHidden/>
          </w:rPr>
          <w:fldChar w:fldCharType="separate"/>
        </w:r>
        <w:r>
          <w:rPr>
            <w:noProof/>
            <w:webHidden/>
          </w:rPr>
          <w:t>127</w:t>
        </w:r>
        <w:r>
          <w:rPr>
            <w:noProof/>
            <w:webHidden/>
          </w:rPr>
          <w:fldChar w:fldCharType="end"/>
        </w:r>
      </w:hyperlink>
    </w:p>
    <w:p w14:paraId="520E0D10" w14:textId="739C3D1D"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20" w:history="1">
        <w:r w:rsidRPr="00A36D2F">
          <w:rPr>
            <w:rStyle w:val="Hyperlink"/>
            <w:noProof/>
          </w:rPr>
          <w:t>V.4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Scenarios for Exception Handling during Transitional Period</w:t>
        </w:r>
        <w:r>
          <w:rPr>
            <w:noProof/>
            <w:webHidden/>
          </w:rPr>
          <w:tab/>
        </w:r>
        <w:r>
          <w:rPr>
            <w:noProof/>
            <w:webHidden/>
          </w:rPr>
          <w:fldChar w:fldCharType="begin"/>
        </w:r>
        <w:r>
          <w:rPr>
            <w:noProof/>
            <w:webHidden/>
          </w:rPr>
          <w:instrText xml:space="preserve"> PAGEREF _Toc185900720 \h </w:instrText>
        </w:r>
        <w:r>
          <w:rPr>
            <w:noProof/>
            <w:webHidden/>
          </w:rPr>
        </w:r>
        <w:r>
          <w:rPr>
            <w:noProof/>
            <w:webHidden/>
          </w:rPr>
          <w:fldChar w:fldCharType="separate"/>
        </w:r>
        <w:r>
          <w:rPr>
            <w:noProof/>
            <w:webHidden/>
          </w:rPr>
          <w:t>128</w:t>
        </w:r>
        <w:r>
          <w:rPr>
            <w:noProof/>
            <w:webHidden/>
          </w:rPr>
          <w:fldChar w:fldCharType="end"/>
        </w:r>
      </w:hyperlink>
    </w:p>
    <w:p w14:paraId="0017EDB7" w14:textId="69667F5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1" w:history="1">
        <w:r w:rsidRPr="00A36D2F">
          <w:rPr>
            <w:rStyle w:val="Hyperlink"/>
            <w:noProof/>
          </w:rPr>
          <w:t>V.4.1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_Toc185900721 \h </w:instrText>
        </w:r>
        <w:r>
          <w:rPr>
            <w:noProof/>
            <w:webHidden/>
          </w:rPr>
        </w:r>
        <w:r>
          <w:rPr>
            <w:noProof/>
            <w:webHidden/>
          </w:rPr>
          <w:fldChar w:fldCharType="separate"/>
        </w:r>
        <w:r>
          <w:rPr>
            <w:noProof/>
            <w:webHidden/>
          </w:rPr>
          <w:t>128</w:t>
        </w:r>
        <w:r>
          <w:rPr>
            <w:noProof/>
            <w:webHidden/>
          </w:rPr>
          <w:fldChar w:fldCharType="end"/>
        </w:r>
      </w:hyperlink>
    </w:p>
    <w:p w14:paraId="31074339" w14:textId="75A2EE3D"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2" w:history="1">
        <w:r w:rsidRPr="00A36D2F">
          <w:rPr>
            <w:rStyle w:val="Hyperlink"/>
            <w:noProof/>
          </w:rPr>
          <w:t>V.4.2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Exception handling between “Legacy” NAs</w:t>
        </w:r>
        <w:r>
          <w:rPr>
            <w:noProof/>
            <w:webHidden/>
          </w:rPr>
          <w:tab/>
        </w:r>
        <w:r>
          <w:rPr>
            <w:noProof/>
            <w:webHidden/>
          </w:rPr>
          <w:fldChar w:fldCharType="begin"/>
        </w:r>
        <w:r>
          <w:rPr>
            <w:noProof/>
            <w:webHidden/>
          </w:rPr>
          <w:instrText xml:space="preserve"> PAGEREF _Toc185900722 \h </w:instrText>
        </w:r>
        <w:r>
          <w:rPr>
            <w:noProof/>
            <w:webHidden/>
          </w:rPr>
        </w:r>
        <w:r>
          <w:rPr>
            <w:noProof/>
            <w:webHidden/>
          </w:rPr>
          <w:fldChar w:fldCharType="separate"/>
        </w:r>
        <w:r>
          <w:rPr>
            <w:noProof/>
            <w:webHidden/>
          </w:rPr>
          <w:t>129</w:t>
        </w:r>
        <w:r>
          <w:rPr>
            <w:noProof/>
            <w:webHidden/>
          </w:rPr>
          <w:fldChar w:fldCharType="end"/>
        </w:r>
      </w:hyperlink>
    </w:p>
    <w:p w14:paraId="7EAAAEF5" w14:textId="6A93BD23"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3" w:history="1">
        <w:r w:rsidRPr="00A36D2F">
          <w:rPr>
            <w:rStyle w:val="Hyperlink"/>
            <w:noProof/>
          </w:rPr>
          <w:t>V.4.3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Exception handling between ‘Legacy’ and ‘To-Be’ NA</w:t>
        </w:r>
        <w:r>
          <w:rPr>
            <w:noProof/>
            <w:webHidden/>
          </w:rPr>
          <w:tab/>
        </w:r>
        <w:r>
          <w:rPr>
            <w:noProof/>
            <w:webHidden/>
          </w:rPr>
          <w:fldChar w:fldCharType="begin"/>
        </w:r>
        <w:r>
          <w:rPr>
            <w:noProof/>
            <w:webHidden/>
          </w:rPr>
          <w:instrText xml:space="preserve"> PAGEREF _Toc185900723 \h </w:instrText>
        </w:r>
        <w:r>
          <w:rPr>
            <w:noProof/>
            <w:webHidden/>
          </w:rPr>
        </w:r>
        <w:r>
          <w:rPr>
            <w:noProof/>
            <w:webHidden/>
          </w:rPr>
          <w:fldChar w:fldCharType="separate"/>
        </w:r>
        <w:r>
          <w:rPr>
            <w:noProof/>
            <w:webHidden/>
          </w:rPr>
          <w:t>129</w:t>
        </w:r>
        <w:r>
          <w:rPr>
            <w:noProof/>
            <w:webHidden/>
          </w:rPr>
          <w:fldChar w:fldCharType="end"/>
        </w:r>
      </w:hyperlink>
    </w:p>
    <w:p w14:paraId="7506DEE4" w14:textId="1F425FF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4" w:history="1">
        <w:r w:rsidRPr="00A36D2F">
          <w:rPr>
            <w:rStyle w:val="Hyperlink"/>
            <w:noProof/>
          </w:rPr>
          <w:t>V.4.4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Scenarios where the “To-Be” receives/send an error</w:t>
        </w:r>
        <w:r>
          <w:rPr>
            <w:noProof/>
            <w:webHidden/>
          </w:rPr>
          <w:tab/>
        </w:r>
        <w:r>
          <w:rPr>
            <w:noProof/>
            <w:webHidden/>
          </w:rPr>
          <w:fldChar w:fldCharType="begin"/>
        </w:r>
        <w:r>
          <w:rPr>
            <w:noProof/>
            <w:webHidden/>
          </w:rPr>
          <w:instrText xml:space="preserve"> PAGEREF _Toc185900724 \h </w:instrText>
        </w:r>
        <w:r>
          <w:rPr>
            <w:noProof/>
            <w:webHidden/>
          </w:rPr>
        </w:r>
        <w:r>
          <w:rPr>
            <w:noProof/>
            <w:webHidden/>
          </w:rPr>
          <w:fldChar w:fldCharType="separate"/>
        </w:r>
        <w:r>
          <w:rPr>
            <w:noProof/>
            <w:webHidden/>
          </w:rPr>
          <w:t>136</w:t>
        </w:r>
        <w:r>
          <w:rPr>
            <w:noProof/>
            <w:webHidden/>
          </w:rPr>
          <w:fldChar w:fldCharType="end"/>
        </w:r>
      </w:hyperlink>
    </w:p>
    <w:p w14:paraId="23A1D4A1" w14:textId="02319BBD"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5" w:history="1">
        <w:r w:rsidRPr="00A36D2F">
          <w:rPr>
            <w:rStyle w:val="Hyperlink"/>
            <w:noProof/>
          </w:rPr>
          <w:t>V.4.5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Exception handling between ‘To-Be’ NAs</w:t>
        </w:r>
        <w:r>
          <w:rPr>
            <w:noProof/>
            <w:webHidden/>
          </w:rPr>
          <w:tab/>
        </w:r>
        <w:r>
          <w:rPr>
            <w:noProof/>
            <w:webHidden/>
          </w:rPr>
          <w:fldChar w:fldCharType="begin"/>
        </w:r>
        <w:r>
          <w:rPr>
            <w:noProof/>
            <w:webHidden/>
          </w:rPr>
          <w:instrText xml:space="preserve"> PAGEREF _Toc185900725 \h </w:instrText>
        </w:r>
        <w:r>
          <w:rPr>
            <w:noProof/>
            <w:webHidden/>
          </w:rPr>
        </w:r>
        <w:r>
          <w:rPr>
            <w:noProof/>
            <w:webHidden/>
          </w:rPr>
          <w:fldChar w:fldCharType="separate"/>
        </w:r>
        <w:r>
          <w:rPr>
            <w:noProof/>
            <w:webHidden/>
          </w:rPr>
          <w:t>146</w:t>
        </w:r>
        <w:r>
          <w:rPr>
            <w:noProof/>
            <w:webHidden/>
          </w:rPr>
          <w:fldChar w:fldCharType="end"/>
        </w:r>
      </w:hyperlink>
    </w:p>
    <w:p w14:paraId="1266EB73" w14:textId="5827947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6" w:history="1">
        <w:r w:rsidRPr="00A36D2F">
          <w:rPr>
            <w:rStyle w:val="Hyperlink"/>
            <w:noProof/>
          </w:rPr>
          <w:t>V.4.6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Exception handling after the Transitional Period of “To Be” for NCTS-P5 and AES-P1</w:t>
        </w:r>
        <w:r>
          <w:rPr>
            <w:noProof/>
            <w:webHidden/>
          </w:rPr>
          <w:tab/>
        </w:r>
        <w:r>
          <w:rPr>
            <w:noProof/>
            <w:webHidden/>
          </w:rPr>
          <w:fldChar w:fldCharType="begin"/>
        </w:r>
        <w:r>
          <w:rPr>
            <w:noProof/>
            <w:webHidden/>
          </w:rPr>
          <w:instrText xml:space="preserve"> PAGEREF _Toc185900726 \h </w:instrText>
        </w:r>
        <w:r>
          <w:rPr>
            <w:noProof/>
            <w:webHidden/>
          </w:rPr>
        </w:r>
        <w:r>
          <w:rPr>
            <w:noProof/>
            <w:webHidden/>
          </w:rPr>
          <w:fldChar w:fldCharType="separate"/>
        </w:r>
        <w:r>
          <w:rPr>
            <w:noProof/>
            <w:webHidden/>
          </w:rPr>
          <w:t>146</w:t>
        </w:r>
        <w:r>
          <w:rPr>
            <w:noProof/>
            <w:webHidden/>
          </w:rPr>
          <w:fldChar w:fldCharType="end"/>
        </w:r>
      </w:hyperlink>
    </w:p>
    <w:p w14:paraId="11634EC8" w14:textId="284233EF"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27" w:history="1">
        <w:r w:rsidRPr="00A36D2F">
          <w:rPr>
            <w:rStyle w:val="Hyperlink"/>
            <w:noProof/>
          </w:rPr>
          <w:t>V.5</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Scenarios for Exception Handling during Transitional Period of NCTS-P6</w:t>
        </w:r>
        <w:r>
          <w:rPr>
            <w:noProof/>
            <w:webHidden/>
          </w:rPr>
          <w:tab/>
        </w:r>
        <w:r>
          <w:rPr>
            <w:noProof/>
            <w:webHidden/>
          </w:rPr>
          <w:fldChar w:fldCharType="begin"/>
        </w:r>
        <w:r>
          <w:rPr>
            <w:noProof/>
            <w:webHidden/>
          </w:rPr>
          <w:instrText xml:space="preserve"> PAGEREF _Toc185900727 \h </w:instrText>
        </w:r>
        <w:r>
          <w:rPr>
            <w:noProof/>
            <w:webHidden/>
          </w:rPr>
        </w:r>
        <w:r>
          <w:rPr>
            <w:noProof/>
            <w:webHidden/>
          </w:rPr>
          <w:fldChar w:fldCharType="separate"/>
        </w:r>
        <w:r>
          <w:rPr>
            <w:noProof/>
            <w:webHidden/>
          </w:rPr>
          <w:t>147</w:t>
        </w:r>
        <w:r>
          <w:rPr>
            <w:noProof/>
            <w:webHidden/>
          </w:rPr>
          <w:fldChar w:fldCharType="end"/>
        </w:r>
      </w:hyperlink>
    </w:p>
    <w:p w14:paraId="29D20462" w14:textId="3E4F786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8" w:history="1">
        <w:r w:rsidRPr="00A36D2F">
          <w:rPr>
            <w:rStyle w:val="Hyperlink"/>
            <w:noProof/>
          </w:rPr>
          <w:t>V.5.1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_Toc185900728 \h </w:instrText>
        </w:r>
        <w:r>
          <w:rPr>
            <w:noProof/>
            <w:webHidden/>
          </w:rPr>
        </w:r>
        <w:r>
          <w:rPr>
            <w:noProof/>
            <w:webHidden/>
          </w:rPr>
          <w:fldChar w:fldCharType="separate"/>
        </w:r>
        <w:r>
          <w:rPr>
            <w:noProof/>
            <w:webHidden/>
          </w:rPr>
          <w:t>147</w:t>
        </w:r>
        <w:r>
          <w:rPr>
            <w:noProof/>
            <w:webHidden/>
          </w:rPr>
          <w:fldChar w:fldCharType="end"/>
        </w:r>
      </w:hyperlink>
    </w:p>
    <w:p w14:paraId="78FEE024" w14:textId="3C02760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29" w:history="1">
        <w:r w:rsidRPr="00A36D2F">
          <w:rPr>
            <w:rStyle w:val="Hyperlink"/>
            <w:noProof/>
          </w:rPr>
          <w:t>V.5.2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Exception handling between NCTS-P5 and NCTS-P6 NAs</w:t>
        </w:r>
        <w:r>
          <w:rPr>
            <w:noProof/>
            <w:webHidden/>
          </w:rPr>
          <w:tab/>
        </w:r>
        <w:r>
          <w:rPr>
            <w:noProof/>
            <w:webHidden/>
          </w:rPr>
          <w:fldChar w:fldCharType="begin"/>
        </w:r>
        <w:r>
          <w:rPr>
            <w:noProof/>
            <w:webHidden/>
          </w:rPr>
          <w:instrText xml:space="preserve"> PAGEREF _Toc185900729 \h </w:instrText>
        </w:r>
        <w:r>
          <w:rPr>
            <w:noProof/>
            <w:webHidden/>
          </w:rPr>
        </w:r>
        <w:r>
          <w:rPr>
            <w:noProof/>
            <w:webHidden/>
          </w:rPr>
          <w:fldChar w:fldCharType="separate"/>
        </w:r>
        <w:r>
          <w:rPr>
            <w:noProof/>
            <w:webHidden/>
          </w:rPr>
          <w:t>147</w:t>
        </w:r>
        <w:r>
          <w:rPr>
            <w:noProof/>
            <w:webHidden/>
          </w:rPr>
          <w:fldChar w:fldCharType="end"/>
        </w:r>
      </w:hyperlink>
    </w:p>
    <w:p w14:paraId="64E9BC4A" w14:textId="40314E00"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30" w:history="1">
        <w:r w:rsidRPr="00A36D2F">
          <w:rPr>
            <w:rStyle w:val="Hyperlink"/>
            <w:noProof/>
          </w:rPr>
          <w:t>V.6</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Scenarios for Exception handling between NCTS-P6 NAs (Opt-In) and ieCA/TED</w:t>
        </w:r>
        <w:r>
          <w:rPr>
            <w:noProof/>
            <w:webHidden/>
          </w:rPr>
          <w:tab/>
        </w:r>
        <w:r>
          <w:rPr>
            <w:noProof/>
            <w:webHidden/>
          </w:rPr>
          <w:fldChar w:fldCharType="begin"/>
        </w:r>
        <w:r>
          <w:rPr>
            <w:noProof/>
            <w:webHidden/>
          </w:rPr>
          <w:instrText xml:space="preserve"> PAGEREF _Toc185900730 \h </w:instrText>
        </w:r>
        <w:r>
          <w:rPr>
            <w:noProof/>
            <w:webHidden/>
          </w:rPr>
        </w:r>
        <w:r>
          <w:rPr>
            <w:noProof/>
            <w:webHidden/>
          </w:rPr>
          <w:fldChar w:fldCharType="separate"/>
        </w:r>
        <w:r>
          <w:rPr>
            <w:noProof/>
            <w:webHidden/>
          </w:rPr>
          <w:t>149</w:t>
        </w:r>
        <w:r>
          <w:rPr>
            <w:noProof/>
            <w:webHidden/>
          </w:rPr>
          <w:fldChar w:fldCharType="end"/>
        </w:r>
      </w:hyperlink>
    </w:p>
    <w:p w14:paraId="75E93C6B" w14:textId="2CFA1A0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1" w:history="1">
        <w:r w:rsidRPr="00A36D2F">
          <w:rPr>
            <w:rStyle w:val="Hyperlink"/>
            <w:noProof/>
          </w:rPr>
          <w:t>V.6.1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 xml:space="preserve">NCTS-P6 </w:t>
        </w:r>
        <w:r w:rsidRPr="00A36D2F">
          <w:rPr>
            <w:rStyle w:val="Hyperlink"/>
            <w:noProof/>
            <w:lang w:val="en-US"/>
          </w:rPr>
          <w:t>NTA</w:t>
        </w:r>
        <w:r w:rsidRPr="00A36D2F">
          <w:rPr>
            <w:rStyle w:val="Hyperlink"/>
            <w:noProof/>
          </w:rPr>
          <w:t xml:space="preserve"> Receives Error Message From ieCA/TED –</w:t>
        </w:r>
        <w:r w:rsidRPr="00A36D2F">
          <w:rPr>
            <w:rStyle w:val="Hyperlink"/>
            <w:noProof/>
            <w:lang w:val="en-US"/>
          </w:rPr>
          <w:t xml:space="preserve"> Validation Errors by ieCA/TED in Input message</w:t>
        </w:r>
        <w:r>
          <w:rPr>
            <w:noProof/>
            <w:webHidden/>
          </w:rPr>
          <w:tab/>
        </w:r>
        <w:r>
          <w:rPr>
            <w:noProof/>
            <w:webHidden/>
          </w:rPr>
          <w:fldChar w:fldCharType="begin"/>
        </w:r>
        <w:r>
          <w:rPr>
            <w:noProof/>
            <w:webHidden/>
          </w:rPr>
          <w:instrText xml:space="preserve"> PAGEREF _Toc185900731 \h </w:instrText>
        </w:r>
        <w:r>
          <w:rPr>
            <w:noProof/>
            <w:webHidden/>
          </w:rPr>
        </w:r>
        <w:r>
          <w:rPr>
            <w:noProof/>
            <w:webHidden/>
          </w:rPr>
          <w:fldChar w:fldCharType="separate"/>
        </w:r>
        <w:r>
          <w:rPr>
            <w:noProof/>
            <w:webHidden/>
          </w:rPr>
          <w:t>149</w:t>
        </w:r>
        <w:r>
          <w:rPr>
            <w:noProof/>
            <w:webHidden/>
          </w:rPr>
          <w:fldChar w:fldCharType="end"/>
        </w:r>
      </w:hyperlink>
    </w:p>
    <w:p w14:paraId="0FBFD766" w14:textId="646A9A9E"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2" w:history="1">
        <w:r w:rsidRPr="00A36D2F">
          <w:rPr>
            <w:rStyle w:val="Hyperlink"/>
            <w:noProof/>
            <w:lang w:val="en-US"/>
          </w:rPr>
          <w:t>V.6.2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lang w:val="en-US"/>
          </w:rPr>
          <w:t>NCTS-P6 NTA</w:t>
        </w:r>
        <w:r w:rsidRPr="00A36D2F">
          <w:rPr>
            <w:rStyle w:val="Hyperlink"/>
            <w:noProof/>
          </w:rPr>
          <w:t xml:space="preserve"> Receives Error Message From ieCA/TED –</w:t>
        </w:r>
        <w:r w:rsidRPr="00A36D2F">
          <w:rPr>
            <w:rStyle w:val="Hyperlink"/>
            <w:noProof/>
            <w:lang w:val="en-US"/>
          </w:rPr>
          <w:t xml:space="preserve"> ENS Data validation Error/Unsuccessful Filing</w:t>
        </w:r>
        <w:r>
          <w:rPr>
            <w:noProof/>
            <w:webHidden/>
          </w:rPr>
          <w:tab/>
        </w:r>
        <w:r>
          <w:rPr>
            <w:noProof/>
            <w:webHidden/>
          </w:rPr>
          <w:fldChar w:fldCharType="begin"/>
        </w:r>
        <w:r>
          <w:rPr>
            <w:noProof/>
            <w:webHidden/>
          </w:rPr>
          <w:instrText xml:space="preserve"> PAGEREF _Toc185900732 \h </w:instrText>
        </w:r>
        <w:r>
          <w:rPr>
            <w:noProof/>
            <w:webHidden/>
          </w:rPr>
        </w:r>
        <w:r>
          <w:rPr>
            <w:noProof/>
            <w:webHidden/>
          </w:rPr>
          <w:fldChar w:fldCharType="separate"/>
        </w:r>
        <w:r>
          <w:rPr>
            <w:noProof/>
            <w:webHidden/>
          </w:rPr>
          <w:t>150</w:t>
        </w:r>
        <w:r>
          <w:rPr>
            <w:noProof/>
            <w:webHidden/>
          </w:rPr>
          <w:fldChar w:fldCharType="end"/>
        </w:r>
      </w:hyperlink>
    </w:p>
    <w:p w14:paraId="4DB727B7" w14:textId="450DD37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3" w:history="1">
        <w:r w:rsidRPr="00A36D2F">
          <w:rPr>
            <w:rStyle w:val="Hyperlink"/>
            <w:noProof/>
          </w:rPr>
          <w:t>V.6.3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lang w:val="en-US"/>
          </w:rPr>
          <w:t>NCTS-P6 NTA</w:t>
        </w:r>
        <w:r w:rsidRPr="00A36D2F">
          <w:rPr>
            <w:rStyle w:val="Hyperlink"/>
            <w:noProof/>
          </w:rPr>
          <w:t xml:space="preserve"> Receives Rejection Message From ieCA/TED due to ICS2-CR message transformation failure</w:t>
        </w:r>
        <w:r>
          <w:rPr>
            <w:noProof/>
            <w:webHidden/>
          </w:rPr>
          <w:tab/>
        </w:r>
        <w:r>
          <w:rPr>
            <w:noProof/>
            <w:webHidden/>
          </w:rPr>
          <w:fldChar w:fldCharType="begin"/>
        </w:r>
        <w:r>
          <w:rPr>
            <w:noProof/>
            <w:webHidden/>
          </w:rPr>
          <w:instrText xml:space="preserve"> PAGEREF _Toc185900733 \h </w:instrText>
        </w:r>
        <w:r>
          <w:rPr>
            <w:noProof/>
            <w:webHidden/>
          </w:rPr>
        </w:r>
        <w:r>
          <w:rPr>
            <w:noProof/>
            <w:webHidden/>
          </w:rPr>
          <w:fldChar w:fldCharType="separate"/>
        </w:r>
        <w:r>
          <w:rPr>
            <w:noProof/>
            <w:webHidden/>
          </w:rPr>
          <w:t>152</w:t>
        </w:r>
        <w:r>
          <w:rPr>
            <w:noProof/>
            <w:webHidden/>
          </w:rPr>
          <w:fldChar w:fldCharType="end"/>
        </w:r>
      </w:hyperlink>
    </w:p>
    <w:p w14:paraId="067B7226" w14:textId="17B41D94"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34" w:history="1">
        <w:r w:rsidRPr="00A36D2F">
          <w:rPr>
            <w:rStyle w:val="Hyperlink"/>
            <w:noProof/>
          </w:rPr>
          <w:t>V.7</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Constraints</w:t>
        </w:r>
        <w:r>
          <w:rPr>
            <w:noProof/>
            <w:webHidden/>
          </w:rPr>
          <w:tab/>
        </w:r>
        <w:r>
          <w:rPr>
            <w:noProof/>
            <w:webHidden/>
          </w:rPr>
          <w:fldChar w:fldCharType="begin"/>
        </w:r>
        <w:r>
          <w:rPr>
            <w:noProof/>
            <w:webHidden/>
          </w:rPr>
          <w:instrText xml:space="preserve"> PAGEREF _Toc185900734 \h </w:instrText>
        </w:r>
        <w:r>
          <w:rPr>
            <w:noProof/>
            <w:webHidden/>
          </w:rPr>
        </w:r>
        <w:r>
          <w:rPr>
            <w:noProof/>
            <w:webHidden/>
          </w:rPr>
          <w:fldChar w:fldCharType="separate"/>
        </w:r>
        <w:r>
          <w:rPr>
            <w:noProof/>
            <w:webHidden/>
          </w:rPr>
          <w:t>153</w:t>
        </w:r>
        <w:r>
          <w:rPr>
            <w:noProof/>
            <w:webHidden/>
          </w:rPr>
          <w:fldChar w:fldCharType="end"/>
        </w:r>
      </w:hyperlink>
    </w:p>
    <w:p w14:paraId="48D6C70A" w14:textId="0CD5FEE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5" w:history="1">
        <w:r w:rsidRPr="00A36D2F">
          <w:rPr>
            <w:rStyle w:val="Hyperlink"/>
            <w:noProof/>
          </w:rPr>
          <w:t>V.7.1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_Toc185900735 \h </w:instrText>
        </w:r>
        <w:r>
          <w:rPr>
            <w:noProof/>
            <w:webHidden/>
          </w:rPr>
        </w:r>
        <w:r>
          <w:rPr>
            <w:noProof/>
            <w:webHidden/>
          </w:rPr>
          <w:fldChar w:fldCharType="separate"/>
        </w:r>
        <w:r>
          <w:rPr>
            <w:noProof/>
            <w:webHidden/>
          </w:rPr>
          <w:t>153</w:t>
        </w:r>
        <w:r>
          <w:rPr>
            <w:noProof/>
            <w:webHidden/>
          </w:rPr>
          <w:fldChar w:fldCharType="end"/>
        </w:r>
      </w:hyperlink>
    </w:p>
    <w:p w14:paraId="729E9D0D" w14:textId="6E6584A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6" w:history="1">
        <w:r w:rsidRPr="00A36D2F">
          <w:rPr>
            <w:rStyle w:val="Hyperlink"/>
            <w:noProof/>
          </w:rPr>
          <w:t>V.7.2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Performance Constraints</w:t>
        </w:r>
        <w:r>
          <w:rPr>
            <w:noProof/>
            <w:webHidden/>
          </w:rPr>
          <w:tab/>
        </w:r>
        <w:r>
          <w:rPr>
            <w:noProof/>
            <w:webHidden/>
          </w:rPr>
          <w:fldChar w:fldCharType="begin"/>
        </w:r>
        <w:r>
          <w:rPr>
            <w:noProof/>
            <w:webHidden/>
          </w:rPr>
          <w:instrText xml:space="preserve"> PAGEREF _Toc185900736 \h </w:instrText>
        </w:r>
        <w:r>
          <w:rPr>
            <w:noProof/>
            <w:webHidden/>
          </w:rPr>
        </w:r>
        <w:r>
          <w:rPr>
            <w:noProof/>
            <w:webHidden/>
          </w:rPr>
          <w:fldChar w:fldCharType="separate"/>
        </w:r>
        <w:r>
          <w:rPr>
            <w:noProof/>
            <w:webHidden/>
          </w:rPr>
          <w:t>153</w:t>
        </w:r>
        <w:r>
          <w:rPr>
            <w:noProof/>
            <w:webHidden/>
          </w:rPr>
          <w:fldChar w:fldCharType="end"/>
        </w:r>
      </w:hyperlink>
    </w:p>
    <w:p w14:paraId="49FBF46F" w14:textId="386FDE9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7" w:history="1">
        <w:r w:rsidRPr="00A36D2F">
          <w:rPr>
            <w:rStyle w:val="Hyperlink"/>
            <w:noProof/>
          </w:rPr>
          <w:t>V.7.3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Timing constraints</w:t>
        </w:r>
        <w:r>
          <w:rPr>
            <w:noProof/>
            <w:webHidden/>
          </w:rPr>
          <w:tab/>
        </w:r>
        <w:r>
          <w:rPr>
            <w:noProof/>
            <w:webHidden/>
          </w:rPr>
          <w:fldChar w:fldCharType="begin"/>
        </w:r>
        <w:r>
          <w:rPr>
            <w:noProof/>
            <w:webHidden/>
          </w:rPr>
          <w:instrText xml:space="preserve"> PAGEREF _Toc185900737 \h </w:instrText>
        </w:r>
        <w:r>
          <w:rPr>
            <w:noProof/>
            <w:webHidden/>
          </w:rPr>
        </w:r>
        <w:r>
          <w:rPr>
            <w:noProof/>
            <w:webHidden/>
          </w:rPr>
          <w:fldChar w:fldCharType="separate"/>
        </w:r>
        <w:r>
          <w:rPr>
            <w:noProof/>
            <w:webHidden/>
          </w:rPr>
          <w:t>153</w:t>
        </w:r>
        <w:r>
          <w:rPr>
            <w:noProof/>
            <w:webHidden/>
          </w:rPr>
          <w:fldChar w:fldCharType="end"/>
        </w:r>
      </w:hyperlink>
    </w:p>
    <w:p w14:paraId="61DD11C6" w14:textId="45C4A9FB"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8" w:history="1">
        <w:r w:rsidRPr="00A36D2F">
          <w:rPr>
            <w:rStyle w:val="Hyperlink"/>
            <w:noProof/>
          </w:rPr>
          <w:t>V.7.4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Availability Constraints</w:t>
        </w:r>
        <w:r>
          <w:rPr>
            <w:noProof/>
            <w:webHidden/>
          </w:rPr>
          <w:tab/>
        </w:r>
        <w:r>
          <w:rPr>
            <w:noProof/>
            <w:webHidden/>
          </w:rPr>
          <w:fldChar w:fldCharType="begin"/>
        </w:r>
        <w:r>
          <w:rPr>
            <w:noProof/>
            <w:webHidden/>
          </w:rPr>
          <w:instrText xml:space="preserve"> PAGEREF _Toc185900738 \h </w:instrText>
        </w:r>
        <w:r>
          <w:rPr>
            <w:noProof/>
            <w:webHidden/>
          </w:rPr>
        </w:r>
        <w:r>
          <w:rPr>
            <w:noProof/>
            <w:webHidden/>
          </w:rPr>
          <w:fldChar w:fldCharType="separate"/>
        </w:r>
        <w:r>
          <w:rPr>
            <w:noProof/>
            <w:webHidden/>
          </w:rPr>
          <w:t>153</w:t>
        </w:r>
        <w:r>
          <w:rPr>
            <w:noProof/>
            <w:webHidden/>
          </w:rPr>
          <w:fldChar w:fldCharType="end"/>
        </w:r>
      </w:hyperlink>
    </w:p>
    <w:p w14:paraId="78FFD5C2" w14:textId="5ACD7B9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39" w:history="1">
        <w:r w:rsidRPr="00A36D2F">
          <w:rPr>
            <w:rStyle w:val="Hyperlink"/>
            <w:noProof/>
          </w:rPr>
          <w:t>V.7.5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Size constraints</w:t>
        </w:r>
        <w:r>
          <w:rPr>
            <w:noProof/>
            <w:webHidden/>
          </w:rPr>
          <w:tab/>
        </w:r>
        <w:r>
          <w:rPr>
            <w:noProof/>
            <w:webHidden/>
          </w:rPr>
          <w:fldChar w:fldCharType="begin"/>
        </w:r>
        <w:r>
          <w:rPr>
            <w:noProof/>
            <w:webHidden/>
          </w:rPr>
          <w:instrText xml:space="preserve"> PAGEREF _Toc185900739 \h </w:instrText>
        </w:r>
        <w:r>
          <w:rPr>
            <w:noProof/>
            <w:webHidden/>
          </w:rPr>
        </w:r>
        <w:r>
          <w:rPr>
            <w:noProof/>
            <w:webHidden/>
          </w:rPr>
          <w:fldChar w:fldCharType="separate"/>
        </w:r>
        <w:r>
          <w:rPr>
            <w:noProof/>
            <w:webHidden/>
          </w:rPr>
          <w:t>154</w:t>
        </w:r>
        <w:r>
          <w:rPr>
            <w:noProof/>
            <w:webHidden/>
          </w:rPr>
          <w:fldChar w:fldCharType="end"/>
        </w:r>
      </w:hyperlink>
    </w:p>
    <w:p w14:paraId="09B864D9" w14:textId="7B0D6E69"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40" w:history="1">
        <w:r w:rsidRPr="00A36D2F">
          <w:rPr>
            <w:rStyle w:val="Hyperlink"/>
            <w:i/>
            <w:noProof/>
          </w:rPr>
          <w:t>V.8</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MRN and GRN structure</w:t>
        </w:r>
        <w:r>
          <w:rPr>
            <w:noProof/>
            <w:webHidden/>
          </w:rPr>
          <w:tab/>
        </w:r>
        <w:r>
          <w:rPr>
            <w:noProof/>
            <w:webHidden/>
          </w:rPr>
          <w:fldChar w:fldCharType="begin"/>
        </w:r>
        <w:r>
          <w:rPr>
            <w:noProof/>
            <w:webHidden/>
          </w:rPr>
          <w:instrText xml:space="preserve"> PAGEREF _Toc185900740 \h </w:instrText>
        </w:r>
        <w:r>
          <w:rPr>
            <w:noProof/>
            <w:webHidden/>
          </w:rPr>
        </w:r>
        <w:r>
          <w:rPr>
            <w:noProof/>
            <w:webHidden/>
          </w:rPr>
          <w:fldChar w:fldCharType="separate"/>
        </w:r>
        <w:r>
          <w:rPr>
            <w:noProof/>
            <w:webHidden/>
          </w:rPr>
          <w:t>154</w:t>
        </w:r>
        <w:r>
          <w:rPr>
            <w:noProof/>
            <w:webHidden/>
          </w:rPr>
          <w:fldChar w:fldCharType="end"/>
        </w:r>
      </w:hyperlink>
    </w:p>
    <w:p w14:paraId="02018591" w14:textId="4C9E931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41" w:history="1">
        <w:r w:rsidRPr="00A36D2F">
          <w:rPr>
            <w:rStyle w:val="Hyperlink"/>
            <w:noProof/>
          </w:rPr>
          <w:t>V.8.1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Structure of the Master Reference Number (MRN) for NCTS-P4, ECS-P2 and ICS-P1</w:t>
        </w:r>
        <w:r>
          <w:rPr>
            <w:noProof/>
            <w:webHidden/>
          </w:rPr>
          <w:tab/>
        </w:r>
        <w:r>
          <w:rPr>
            <w:noProof/>
            <w:webHidden/>
          </w:rPr>
          <w:fldChar w:fldCharType="begin"/>
        </w:r>
        <w:r>
          <w:rPr>
            <w:noProof/>
            <w:webHidden/>
          </w:rPr>
          <w:instrText xml:space="preserve"> PAGEREF _Toc185900741 \h </w:instrText>
        </w:r>
        <w:r>
          <w:rPr>
            <w:noProof/>
            <w:webHidden/>
          </w:rPr>
        </w:r>
        <w:r>
          <w:rPr>
            <w:noProof/>
            <w:webHidden/>
          </w:rPr>
          <w:fldChar w:fldCharType="separate"/>
        </w:r>
        <w:r>
          <w:rPr>
            <w:noProof/>
            <w:webHidden/>
          </w:rPr>
          <w:t>154</w:t>
        </w:r>
        <w:r>
          <w:rPr>
            <w:noProof/>
            <w:webHidden/>
          </w:rPr>
          <w:fldChar w:fldCharType="end"/>
        </w:r>
      </w:hyperlink>
    </w:p>
    <w:p w14:paraId="0F6DD004" w14:textId="4FB1EAAB"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42" w:history="1">
        <w:r w:rsidRPr="00A36D2F">
          <w:rPr>
            <w:rStyle w:val="Hyperlink"/>
            <w:noProof/>
          </w:rPr>
          <w:t>V.8.2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Structure of the Master Reference Number (MRN) for AES-P1, NCTS-P5 and NCTS-P6</w:t>
        </w:r>
        <w:r>
          <w:rPr>
            <w:noProof/>
            <w:webHidden/>
          </w:rPr>
          <w:tab/>
        </w:r>
        <w:r>
          <w:rPr>
            <w:noProof/>
            <w:webHidden/>
          </w:rPr>
          <w:fldChar w:fldCharType="begin"/>
        </w:r>
        <w:r>
          <w:rPr>
            <w:noProof/>
            <w:webHidden/>
          </w:rPr>
          <w:instrText xml:space="preserve"> PAGEREF _Toc185900742 \h </w:instrText>
        </w:r>
        <w:r>
          <w:rPr>
            <w:noProof/>
            <w:webHidden/>
          </w:rPr>
        </w:r>
        <w:r>
          <w:rPr>
            <w:noProof/>
            <w:webHidden/>
          </w:rPr>
          <w:fldChar w:fldCharType="separate"/>
        </w:r>
        <w:r>
          <w:rPr>
            <w:noProof/>
            <w:webHidden/>
          </w:rPr>
          <w:t>157</w:t>
        </w:r>
        <w:r>
          <w:rPr>
            <w:noProof/>
            <w:webHidden/>
          </w:rPr>
          <w:fldChar w:fldCharType="end"/>
        </w:r>
      </w:hyperlink>
    </w:p>
    <w:p w14:paraId="02D1CFBF" w14:textId="6487E20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43" w:history="1">
        <w:r w:rsidRPr="00A36D2F">
          <w:rPr>
            <w:rStyle w:val="Hyperlink"/>
            <w:noProof/>
          </w:rPr>
          <w:t>V.8.3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Structure of the Guarantee Reference Number (GRN)</w:t>
        </w:r>
        <w:r>
          <w:rPr>
            <w:noProof/>
            <w:webHidden/>
          </w:rPr>
          <w:tab/>
        </w:r>
        <w:r>
          <w:rPr>
            <w:noProof/>
            <w:webHidden/>
          </w:rPr>
          <w:fldChar w:fldCharType="begin"/>
        </w:r>
        <w:r>
          <w:rPr>
            <w:noProof/>
            <w:webHidden/>
          </w:rPr>
          <w:instrText xml:space="preserve"> PAGEREF _Toc185900743 \h </w:instrText>
        </w:r>
        <w:r>
          <w:rPr>
            <w:noProof/>
            <w:webHidden/>
          </w:rPr>
        </w:r>
        <w:r>
          <w:rPr>
            <w:noProof/>
            <w:webHidden/>
          </w:rPr>
          <w:fldChar w:fldCharType="separate"/>
        </w:r>
        <w:r>
          <w:rPr>
            <w:noProof/>
            <w:webHidden/>
          </w:rPr>
          <w:t>161</w:t>
        </w:r>
        <w:r>
          <w:rPr>
            <w:noProof/>
            <w:webHidden/>
          </w:rPr>
          <w:fldChar w:fldCharType="end"/>
        </w:r>
      </w:hyperlink>
    </w:p>
    <w:p w14:paraId="461B95E6" w14:textId="4E91ED29"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44" w:history="1">
        <w:r w:rsidRPr="00A36D2F">
          <w:rPr>
            <w:rStyle w:val="Hyperlink"/>
            <w:noProof/>
          </w:rPr>
          <w:t>V.8.4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Structure of the Entry Summary Declaration Master Reference Number (ENS MRN)</w:t>
        </w:r>
        <w:r>
          <w:rPr>
            <w:noProof/>
            <w:webHidden/>
          </w:rPr>
          <w:tab/>
        </w:r>
        <w:r>
          <w:rPr>
            <w:noProof/>
            <w:webHidden/>
          </w:rPr>
          <w:fldChar w:fldCharType="begin"/>
        </w:r>
        <w:r>
          <w:rPr>
            <w:noProof/>
            <w:webHidden/>
          </w:rPr>
          <w:instrText xml:space="preserve"> PAGEREF _Toc185900744 \h </w:instrText>
        </w:r>
        <w:r>
          <w:rPr>
            <w:noProof/>
            <w:webHidden/>
          </w:rPr>
        </w:r>
        <w:r>
          <w:rPr>
            <w:noProof/>
            <w:webHidden/>
          </w:rPr>
          <w:fldChar w:fldCharType="separate"/>
        </w:r>
        <w:r>
          <w:rPr>
            <w:noProof/>
            <w:webHidden/>
          </w:rPr>
          <w:t>163</w:t>
        </w:r>
        <w:r>
          <w:rPr>
            <w:noProof/>
            <w:webHidden/>
          </w:rPr>
          <w:fldChar w:fldCharType="end"/>
        </w:r>
      </w:hyperlink>
    </w:p>
    <w:p w14:paraId="2B526549" w14:textId="763AA562"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45" w:history="1">
        <w:r w:rsidRPr="00A36D2F">
          <w:rPr>
            <w:rStyle w:val="Hyperlink"/>
            <w:noProof/>
          </w:rPr>
          <w:t>V.9</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GNSS (Global Navigation Satellite System)</w:t>
        </w:r>
        <w:r>
          <w:rPr>
            <w:noProof/>
            <w:webHidden/>
          </w:rPr>
          <w:tab/>
        </w:r>
        <w:r>
          <w:rPr>
            <w:noProof/>
            <w:webHidden/>
          </w:rPr>
          <w:fldChar w:fldCharType="begin"/>
        </w:r>
        <w:r>
          <w:rPr>
            <w:noProof/>
            <w:webHidden/>
          </w:rPr>
          <w:instrText xml:space="preserve"> PAGEREF _Toc185900745 \h </w:instrText>
        </w:r>
        <w:r>
          <w:rPr>
            <w:noProof/>
            <w:webHidden/>
          </w:rPr>
        </w:r>
        <w:r>
          <w:rPr>
            <w:noProof/>
            <w:webHidden/>
          </w:rPr>
          <w:fldChar w:fldCharType="separate"/>
        </w:r>
        <w:r>
          <w:rPr>
            <w:noProof/>
            <w:webHidden/>
          </w:rPr>
          <w:t>164</w:t>
        </w:r>
        <w:r>
          <w:rPr>
            <w:noProof/>
            <w:webHidden/>
          </w:rPr>
          <w:fldChar w:fldCharType="end"/>
        </w:r>
      </w:hyperlink>
    </w:p>
    <w:p w14:paraId="13046C00" w14:textId="5C7F3945"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46" w:history="1">
        <w:r w:rsidRPr="00A36D2F">
          <w:rPr>
            <w:rStyle w:val="Hyperlink"/>
            <w:noProof/>
          </w:rPr>
          <w:t>V.10</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Trader Identification Number Structure</w:t>
        </w:r>
        <w:r>
          <w:rPr>
            <w:noProof/>
            <w:webHidden/>
          </w:rPr>
          <w:tab/>
        </w:r>
        <w:r>
          <w:rPr>
            <w:noProof/>
            <w:webHidden/>
          </w:rPr>
          <w:fldChar w:fldCharType="begin"/>
        </w:r>
        <w:r>
          <w:rPr>
            <w:noProof/>
            <w:webHidden/>
          </w:rPr>
          <w:instrText xml:space="preserve"> PAGEREF _Toc185900746 \h </w:instrText>
        </w:r>
        <w:r>
          <w:rPr>
            <w:noProof/>
            <w:webHidden/>
          </w:rPr>
        </w:r>
        <w:r>
          <w:rPr>
            <w:noProof/>
            <w:webHidden/>
          </w:rPr>
          <w:fldChar w:fldCharType="separate"/>
        </w:r>
        <w:r>
          <w:rPr>
            <w:noProof/>
            <w:webHidden/>
          </w:rPr>
          <w:t>165</w:t>
        </w:r>
        <w:r>
          <w:rPr>
            <w:noProof/>
            <w:webHidden/>
          </w:rPr>
          <w:fldChar w:fldCharType="end"/>
        </w:r>
      </w:hyperlink>
    </w:p>
    <w:p w14:paraId="2BB0049B" w14:textId="162AF63B"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47" w:history="1">
        <w:r w:rsidRPr="00A36D2F">
          <w:rPr>
            <w:rStyle w:val="Hyperlink"/>
            <w:noProof/>
          </w:rPr>
          <w:t>VI.1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_Toc185900747 \h </w:instrText>
        </w:r>
        <w:r>
          <w:rPr>
            <w:noProof/>
            <w:webHidden/>
          </w:rPr>
        </w:r>
        <w:r>
          <w:rPr>
            <w:noProof/>
            <w:webHidden/>
          </w:rPr>
          <w:fldChar w:fldCharType="separate"/>
        </w:r>
        <w:r>
          <w:rPr>
            <w:noProof/>
            <w:webHidden/>
          </w:rPr>
          <w:t>167</w:t>
        </w:r>
        <w:r>
          <w:rPr>
            <w:noProof/>
            <w:webHidden/>
          </w:rPr>
          <w:fldChar w:fldCharType="end"/>
        </w:r>
      </w:hyperlink>
    </w:p>
    <w:p w14:paraId="1AAD8886" w14:textId="4FB74499"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48" w:history="1">
        <w:r w:rsidRPr="00A36D2F">
          <w:rPr>
            <w:rStyle w:val="Hyperlink"/>
            <w:noProof/>
          </w:rPr>
          <w:t>VI.2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EDIFACT conventions for Customs</w:t>
        </w:r>
        <w:r>
          <w:rPr>
            <w:noProof/>
            <w:webHidden/>
          </w:rPr>
          <w:tab/>
        </w:r>
        <w:r>
          <w:rPr>
            <w:noProof/>
            <w:webHidden/>
          </w:rPr>
          <w:fldChar w:fldCharType="begin"/>
        </w:r>
        <w:r>
          <w:rPr>
            <w:noProof/>
            <w:webHidden/>
          </w:rPr>
          <w:instrText xml:space="preserve"> PAGEREF _Toc185900748 \h </w:instrText>
        </w:r>
        <w:r>
          <w:rPr>
            <w:noProof/>
            <w:webHidden/>
          </w:rPr>
        </w:r>
        <w:r>
          <w:rPr>
            <w:noProof/>
            <w:webHidden/>
          </w:rPr>
          <w:fldChar w:fldCharType="separate"/>
        </w:r>
        <w:r>
          <w:rPr>
            <w:noProof/>
            <w:webHidden/>
          </w:rPr>
          <w:t>168</w:t>
        </w:r>
        <w:r>
          <w:rPr>
            <w:noProof/>
            <w:webHidden/>
          </w:rPr>
          <w:fldChar w:fldCharType="end"/>
        </w:r>
      </w:hyperlink>
    </w:p>
    <w:p w14:paraId="0E5B4AD5" w14:textId="468D3686"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49" w:history="1">
        <w:r w:rsidRPr="00A36D2F">
          <w:rPr>
            <w:rStyle w:val="Hyperlink"/>
            <w:noProof/>
          </w:rPr>
          <w:t>VI.2.1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EDIFACT choices</w:t>
        </w:r>
        <w:r>
          <w:rPr>
            <w:noProof/>
            <w:webHidden/>
          </w:rPr>
          <w:tab/>
        </w:r>
        <w:r>
          <w:rPr>
            <w:noProof/>
            <w:webHidden/>
          </w:rPr>
          <w:fldChar w:fldCharType="begin"/>
        </w:r>
        <w:r>
          <w:rPr>
            <w:noProof/>
            <w:webHidden/>
          </w:rPr>
          <w:instrText xml:space="preserve"> PAGEREF _Toc185900749 \h </w:instrText>
        </w:r>
        <w:r>
          <w:rPr>
            <w:noProof/>
            <w:webHidden/>
          </w:rPr>
        </w:r>
        <w:r>
          <w:rPr>
            <w:noProof/>
            <w:webHidden/>
          </w:rPr>
          <w:fldChar w:fldCharType="separate"/>
        </w:r>
        <w:r>
          <w:rPr>
            <w:noProof/>
            <w:webHidden/>
          </w:rPr>
          <w:t>168</w:t>
        </w:r>
        <w:r>
          <w:rPr>
            <w:noProof/>
            <w:webHidden/>
          </w:rPr>
          <w:fldChar w:fldCharType="end"/>
        </w:r>
      </w:hyperlink>
    </w:p>
    <w:p w14:paraId="5F529229" w14:textId="3D90A28E"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50" w:history="1">
        <w:r w:rsidRPr="00A36D2F">
          <w:rPr>
            <w:rStyle w:val="Hyperlink"/>
            <w:noProof/>
          </w:rPr>
          <w:t>VI.2.2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Common Message Header Structure</w:t>
        </w:r>
        <w:r>
          <w:rPr>
            <w:noProof/>
            <w:webHidden/>
          </w:rPr>
          <w:tab/>
        </w:r>
        <w:r>
          <w:rPr>
            <w:noProof/>
            <w:webHidden/>
          </w:rPr>
          <w:fldChar w:fldCharType="begin"/>
        </w:r>
        <w:r>
          <w:rPr>
            <w:noProof/>
            <w:webHidden/>
          </w:rPr>
          <w:instrText xml:space="preserve"> PAGEREF _Toc185900750 \h </w:instrText>
        </w:r>
        <w:r>
          <w:rPr>
            <w:noProof/>
            <w:webHidden/>
          </w:rPr>
        </w:r>
        <w:r>
          <w:rPr>
            <w:noProof/>
            <w:webHidden/>
          </w:rPr>
          <w:fldChar w:fldCharType="separate"/>
        </w:r>
        <w:r>
          <w:rPr>
            <w:noProof/>
            <w:webHidden/>
          </w:rPr>
          <w:t>169</w:t>
        </w:r>
        <w:r>
          <w:rPr>
            <w:noProof/>
            <w:webHidden/>
          </w:rPr>
          <w:fldChar w:fldCharType="end"/>
        </w:r>
      </w:hyperlink>
    </w:p>
    <w:p w14:paraId="7DBE255A" w14:textId="74985AB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51" w:history="1">
        <w:r w:rsidRPr="00A36D2F">
          <w:rPr>
            <w:rStyle w:val="Hyperlink"/>
            <w:noProof/>
          </w:rPr>
          <w:t>VI.2.3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UNH segment</w:t>
        </w:r>
        <w:r>
          <w:rPr>
            <w:noProof/>
            <w:webHidden/>
          </w:rPr>
          <w:tab/>
        </w:r>
        <w:r>
          <w:rPr>
            <w:noProof/>
            <w:webHidden/>
          </w:rPr>
          <w:fldChar w:fldCharType="begin"/>
        </w:r>
        <w:r>
          <w:rPr>
            <w:noProof/>
            <w:webHidden/>
          </w:rPr>
          <w:instrText xml:space="preserve"> PAGEREF _Toc185900751 \h </w:instrText>
        </w:r>
        <w:r>
          <w:rPr>
            <w:noProof/>
            <w:webHidden/>
          </w:rPr>
        </w:r>
        <w:r>
          <w:rPr>
            <w:noProof/>
            <w:webHidden/>
          </w:rPr>
          <w:fldChar w:fldCharType="separate"/>
        </w:r>
        <w:r>
          <w:rPr>
            <w:noProof/>
            <w:webHidden/>
          </w:rPr>
          <w:t>170</w:t>
        </w:r>
        <w:r>
          <w:rPr>
            <w:noProof/>
            <w:webHidden/>
          </w:rPr>
          <w:fldChar w:fldCharType="end"/>
        </w:r>
      </w:hyperlink>
    </w:p>
    <w:p w14:paraId="02ABF492" w14:textId="22D4AEE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52" w:history="1">
        <w:r w:rsidRPr="00A36D2F">
          <w:rPr>
            <w:rStyle w:val="Hyperlink"/>
            <w:noProof/>
          </w:rPr>
          <w:t>VI.2.4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Segment conventions</w:t>
        </w:r>
        <w:r>
          <w:rPr>
            <w:noProof/>
            <w:webHidden/>
          </w:rPr>
          <w:tab/>
        </w:r>
        <w:r>
          <w:rPr>
            <w:noProof/>
            <w:webHidden/>
          </w:rPr>
          <w:fldChar w:fldCharType="begin"/>
        </w:r>
        <w:r>
          <w:rPr>
            <w:noProof/>
            <w:webHidden/>
          </w:rPr>
          <w:instrText xml:space="preserve"> PAGEREF _Toc185900752 \h </w:instrText>
        </w:r>
        <w:r>
          <w:rPr>
            <w:noProof/>
            <w:webHidden/>
          </w:rPr>
        </w:r>
        <w:r>
          <w:rPr>
            <w:noProof/>
            <w:webHidden/>
          </w:rPr>
          <w:fldChar w:fldCharType="separate"/>
        </w:r>
        <w:r>
          <w:rPr>
            <w:noProof/>
            <w:webHidden/>
          </w:rPr>
          <w:t>170</w:t>
        </w:r>
        <w:r>
          <w:rPr>
            <w:noProof/>
            <w:webHidden/>
          </w:rPr>
          <w:fldChar w:fldCharType="end"/>
        </w:r>
      </w:hyperlink>
    </w:p>
    <w:p w14:paraId="19D236B8" w14:textId="15FBDE28"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53" w:history="1">
        <w:r w:rsidRPr="00A36D2F">
          <w:rPr>
            <w:rStyle w:val="Hyperlink"/>
            <w:noProof/>
          </w:rPr>
          <w:t>VI.2.5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Amendments to UNSMs</w:t>
        </w:r>
        <w:r>
          <w:rPr>
            <w:noProof/>
            <w:webHidden/>
          </w:rPr>
          <w:tab/>
        </w:r>
        <w:r>
          <w:rPr>
            <w:noProof/>
            <w:webHidden/>
          </w:rPr>
          <w:fldChar w:fldCharType="begin"/>
        </w:r>
        <w:r>
          <w:rPr>
            <w:noProof/>
            <w:webHidden/>
          </w:rPr>
          <w:instrText xml:space="preserve"> PAGEREF _Toc185900753 \h </w:instrText>
        </w:r>
        <w:r>
          <w:rPr>
            <w:noProof/>
            <w:webHidden/>
          </w:rPr>
        </w:r>
        <w:r>
          <w:rPr>
            <w:noProof/>
            <w:webHidden/>
          </w:rPr>
          <w:fldChar w:fldCharType="separate"/>
        </w:r>
        <w:r>
          <w:rPr>
            <w:noProof/>
            <w:webHidden/>
          </w:rPr>
          <w:t>171</w:t>
        </w:r>
        <w:r>
          <w:rPr>
            <w:noProof/>
            <w:webHidden/>
          </w:rPr>
          <w:fldChar w:fldCharType="end"/>
        </w:r>
      </w:hyperlink>
    </w:p>
    <w:p w14:paraId="3089F4BB" w14:textId="28CDAD51"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54" w:history="1">
        <w:r w:rsidRPr="00A36D2F">
          <w:rPr>
            <w:rStyle w:val="Hyperlink"/>
            <w:noProof/>
          </w:rPr>
          <w:t>VI.3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Mapping of Information Exchanges</w:t>
        </w:r>
        <w:r>
          <w:rPr>
            <w:noProof/>
            <w:webHidden/>
          </w:rPr>
          <w:tab/>
        </w:r>
        <w:r>
          <w:rPr>
            <w:noProof/>
            <w:webHidden/>
          </w:rPr>
          <w:fldChar w:fldCharType="begin"/>
        </w:r>
        <w:r>
          <w:rPr>
            <w:noProof/>
            <w:webHidden/>
          </w:rPr>
          <w:instrText xml:space="preserve"> PAGEREF _Toc185900754 \h </w:instrText>
        </w:r>
        <w:r>
          <w:rPr>
            <w:noProof/>
            <w:webHidden/>
          </w:rPr>
        </w:r>
        <w:r>
          <w:rPr>
            <w:noProof/>
            <w:webHidden/>
          </w:rPr>
          <w:fldChar w:fldCharType="separate"/>
        </w:r>
        <w:r>
          <w:rPr>
            <w:noProof/>
            <w:webHidden/>
          </w:rPr>
          <w:t>172</w:t>
        </w:r>
        <w:r>
          <w:rPr>
            <w:noProof/>
            <w:webHidden/>
          </w:rPr>
          <w:fldChar w:fldCharType="end"/>
        </w:r>
      </w:hyperlink>
    </w:p>
    <w:p w14:paraId="377E8A24" w14:textId="676A171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55" w:history="1">
        <w:r w:rsidRPr="00A36D2F">
          <w:rPr>
            <w:rStyle w:val="Hyperlink"/>
            <w:noProof/>
          </w:rPr>
          <w:t>VI.3.1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Mapping overview</w:t>
        </w:r>
        <w:r>
          <w:rPr>
            <w:noProof/>
            <w:webHidden/>
          </w:rPr>
          <w:tab/>
        </w:r>
        <w:r>
          <w:rPr>
            <w:noProof/>
            <w:webHidden/>
          </w:rPr>
          <w:fldChar w:fldCharType="begin"/>
        </w:r>
        <w:r>
          <w:rPr>
            <w:noProof/>
            <w:webHidden/>
          </w:rPr>
          <w:instrText xml:space="preserve"> PAGEREF _Toc185900755 \h </w:instrText>
        </w:r>
        <w:r>
          <w:rPr>
            <w:noProof/>
            <w:webHidden/>
          </w:rPr>
        </w:r>
        <w:r>
          <w:rPr>
            <w:noProof/>
            <w:webHidden/>
          </w:rPr>
          <w:fldChar w:fldCharType="separate"/>
        </w:r>
        <w:r>
          <w:rPr>
            <w:noProof/>
            <w:webHidden/>
          </w:rPr>
          <w:t>172</w:t>
        </w:r>
        <w:r>
          <w:rPr>
            <w:noProof/>
            <w:webHidden/>
          </w:rPr>
          <w:fldChar w:fldCharType="end"/>
        </w:r>
      </w:hyperlink>
    </w:p>
    <w:p w14:paraId="0C86699D" w14:textId="37DABDE4"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56" w:history="1">
        <w:r w:rsidRPr="00A36D2F">
          <w:rPr>
            <w:rStyle w:val="Hyperlink"/>
            <w:noProof/>
          </w:rPr>
          <w:t>VI.4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Message Hierarchies</w:t>
        </w:r>
        <w:r>
          <w:rPr>
            <w:noProof/>
            <w:webHidden/>
          </w:rPr>
          <w:tab/>
        </w:r>
        <w:r>
          <w:rPr>
            <w:noProof/>
            <w:webHidden/>
          </w:rPr>
          <w:fldChar w:fldCharType="begin"/>
        </w:r>
        <w:r>
          <w:rPr>
            <w:noProof/>
            <w:webHidden/>
          </w:rPr>
          <w:instrText xml:space="preserve"> PAGEREF _Toc185900756 \h </w:instrText>
        </w:r>
        <w:r>
          <w:rPr>
            <w:noProof/>
            <w:webHidden/>
          </w:rPr>
        </w:r>
        <w:r>
          <w:rPr>
            <w:noProof/>
            <w:webHidden/>
          </w:rPr>
          <w:fldChar w:fldCharType="separate"/>
        </w:r>
        <w:r>
          <w:rPr>
            <w:noProof/>
            <w:webHidden/>
          </w:rPr>
          <w:t>172</w:t>
        </w:r>
        <w:r>
          <w:rPr>
            <w:noProof/>
            <w:webHidden/>
          </w:rPr>
          <w:fldChar w:fldCharType="end"/>
        </w:r>
      </w:hyperlink>
    </w:p>
    <w:p w14:paraId="1B8E5A0B" w14:textId="6513ACF6"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57" w:history="1">
        <w:r w:rsidRPr="00A36D2F">
          <w:rPr>
            <w:rStyle w:val="Hyperlink"/>
            <w:noProof/>
          </w:rPr>
          <w:t>VI.5</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Correlation tables</w:t>
        </w:r>
        <w:r>
          <w:rPr>
            <w:noProof/>
            <w:webHidden/>
          </w:rPr>
          <w:tab/>
        </w:r>
        <w:r>
          <w:rPr>
            <w:noProof/>
            <w:webHidden/>
          </w:rPr>
          <w:fldChar w:fldCharType="begin"/>
        </w:r>
        <w:r>
          <w:rPr>
            <w:noProof/>
            <w:webHidden/>
          </w:rPr>
          <w:instrText xml:space="preserve"> PAGEREF _Toc185900757 \h </w:instrText>
        </w:r>
        <w:r>
          <w:rPr>
            <w:noProof/>
            <w:webHidden/>
          </w:rPr>
        </w:r>
        <w:r>
          <w:rPr>
            <w:noProof/>
            <w:webHidden/>
          </w:rPr>
          <w:fldChar w:fldCharType="separate"/>
        </w:r>
        <w:r>
          <w:rPr>
            <w:noProof/>
            <w:webHidden/>
          </w:rPr>
          <w:t>172</w:t>
        </w:r>
        <w:r>
          <w:rPr>
            <w:noProof/>
            <w:webHidden/>
          </w:rPr>
          <w:fldChar w:fldCharType="end"/>
        </w:r>
      </w:hyperlink>
    </w:p>
    <w:p w14:paraId="3F211FB4" w14:textId="1F7C2A9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58" w:history="1">
        <w:r w:rsidRPr="00A36D2F">
          <w:rPr>
            <w:rStyle w:val="Hyperlink"/>
            <w:noProof/>
          </w:rPr>
          <w:t>VI.5.1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EDIFACT Mapping</w:t>
        </w:r>
        <w:r>
          <w:rPr>
            <w:noProof/>
            <w:webHidden/>
          </w:rPr>
          <w:tab/>
        </w:r>
        <w:r>
          <w:rPr>
            <w:noProof/>
            <w:webHidden/>
          </w:rPr>
          <w:fldChar w:fldCharType="begin"/>
        </w:r>
        <w:r>
          <w:rPr>
            <w:noProof/>
            <w:webHidden/>
          </w:rPr>
          <w:instrText xml:space="preserve"> PAGEREF _Toc185900758 \h </w:instrText>
        </w:r>
        <w:r>
          <w:rPr>
            <w:noProof/>
            <w:webHidden/>
          </w:rPr>
        </w:r>
        <w:r>
          <w:rPr>
            <w:noProof/>
            <w:webHidden/>
          </w:rPr>
          <w:fldChar w:fldCharType="separate"/>
        </w:r>
        <w:r>
          <w:rPr>
            <w:noProof/>
            <w:webHidden/>
          </w:rPr>
          <w:t>172</w:t>
        </w:r>
        <w:r>
          <w:rPr>
            <w:noProof/>
            <w:webHidden/>
          </w:rPr>
          <w:fldChar w:fldCharType="end"/>
        </w:r>
      </w:hyperlink>
    </w:p>
    <w:p w14:paraId="74CA0FB5" w14:textId="3752DA1E"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59" w:history="1">
        <w:r w:rsidRPr="00A36D2F">
          <w:rPr>
            <w:rStyle w:val="Hyperlink"/>
            <w:noProof/>
          </w:rPr>
          <w:t>VI.6</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Functional error message in EDIFACT</w:t>
        </w:r>
        <w:r>
          <w:rPr>
            <w:noProof/>
            <w:webHidden/>
          </w:rPr>
          <w:tab/>
        </w:r>
        <w:r>
          <w:rPr>
            <w:noProof/>
            <w:webHidden/>
          </w:rPr>
          <w:fldChar w:fldCharType="begin"/>
        </w:r>
        <w:r>
          <w:rPr>
            <w:noProof/>
            <w:webHidden/>
          </w:rPr>
          <w:instrText xml:space="preserve"> PAGEREF _Toc185900759 \h </w:instrText>
        </w:r>
        <w:r>
          <w:rPr>
            <w:noProof/>
            <w:webHidden/>
          </w:rPr>
        </w:r>
        <w:r>
          <w:rPr>
            <w:noProof/>
            <w:webHidden/>
          </w:rPr>
          <w:fldChar w:fldCharType="separate"/>
        </w:r>
        <w:r>
          <w:rPr>
            <w:noProof/>
            <w:webHidden/>
          </w:rPr>
          <w:t>175</w:t>
        </w:r>
        <w:r>
          <w:rPr>
            <w:noProof/>
            <w:webHidden/>
          </w:rPr>
          <w:fldChar w:fldCharType="end"/>
        </w:r>
      </w:hyperlink>
    </w:p>
    <w:p w14:paraId="06C9925C" w14:textId="47A9CA0E"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60" w:history="1">
        <w:r w:rsidRPr="00A36D2F">
          <w:rPr>
            <w:rStyle w:val="Hyperlink"/>
            <w:noProof/>
          </w:rPr>
          <w:t>VI.6.1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Functional error CUSRES Hierarchy</w:t>
        </w:r>
        <w:r>
          <w:rPr>
            <w:noProof/>
            <w:webHidden/>
          </w:rPr>
          <w:tab/>
        </w:r>
        <w:r>
          <w:rPr>
            <w:noProof/>
            <w:webHidden/>
          </w:rPr>
          <w:fldChar w:fldCharType="begin"/>
        </w:r>
        <w:r>
          <w:rPr>
            <w:noProof/>
            <w:webHidden/>
          </w:rPr>
          <w:instrText xml:space="preserve"> PAGEREF _Toc185900760 \h </w:instrText>
        </w:r>
        <w:r>
          <w:rPr>
            <w:noProof/>
            <w:webHidden/>
          </w:rPr>
        </w:r>
        <w:r>
          <w:rPr>
            <w:noProof/>
            <w:webHidden/>
          </w:rPr>
          <w:fldChar w:fldCharType="separate"/>
        </w:r>
        <w:r>
          <w:rPr>
            <w:noProof/>
            <w:webHidden/>
          </w:rPr>
          <w:t>175</w:t>
        </w:r>
        <w:r>
          <w:rPr>
            <w:noProof/>
            <w:webHidden/>
          </w:rPr>
          <w:fldChar w:fldCharType="end"/>
        </w:r>
      </w:hyperlink>
    </w:p>
    <w:p w14:paraId="7E0093C8" w14:textId="1D46751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61" w:history="1">
        <w:r w:rsidRPr="00A36D2F">
          <w:rPr>
            <w:rStyle w:val="Hyperlink"/>
            <w:noProof/>
          </w:rPr>
          <w:t>VI.6.2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EDIFACT Mapping of Functional error message</w:t>
        </w:r>
        <w:r>
          <w:rPr>
            <w:noProof/>
            <w:webHidden/>
          </w:rPr>
          <w:tab/>
        </w:r>
        <w:r>
          <w:rPr>
            <w:noProof/>
            <w:webHidden/>
          </w:rPr>
          <w:fldChar w:fldCharType="begin"/>
        </w:r>
        <w:r>
          <w:rPr>
            <w:noProof/>
            <w:webHidden/>
          </w:rPr>
          <w:instrText xml:space="preserve"> PAGEREF _Toc185900761 \h </w:instrText>
        </w:r>
        <w:r>
          <w:rPr>
            <w:noProof/>
            <w:webHidden/>
          </w:rPr>
        </w:r>
        <w:r>
          <w:rPr>
            <w:noProof/>
            <w:webHidden/>
          </w:rPr>
          <w:fldChar w:fldCharType="separate"/>
        </w:r>
        <w:r>
          <w:rPr>
            <w:noProof/>
            <w:webHidden/>
          </w:rPr>
          <w:t>175</w:t>
        </w:r>
        <w:r>
          <w:rPr>
            <w:noProof/>
            <w:webHidden/>
          </w:rPr>
          <w:fldChar w:fldCharType="end"/>
        </w:r>
      </w:hyperlink>
    </w:p>
    <w:p w14:paraId="773260FB" w14:textId="78FD9594"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62" w:history="1">
        <w:r w:rsidRPr="00A36D2F">
          <w:rPr>
            <w:rStyle w:val="Hyperlink"/>
            <w:noProof/>
          </w:rPr>
          <w:t>VI.7</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EDIFACT CONTRL Message</w:t>
        </w:r>
        <w:r>
          <w:rPr>
            <w:noProof/>
            <w:webHidden/>
          </w:rPr>
          <w:tab/>
        </w:r>
        <w:r>
          <w:rPr>
            <w:noProof/>
            <w:webHidden/>
          </w:rPr>
          <w:fldChar w:fldCharType="begin"/>
        </w:r>
        <w:r>
          <w:rPr>
            <w:noProof/>
            <w:webHidden/>
          </w:rPr>
          <w:instrText xml:space="preserve"> PAGEREF _Toc185900762 \h </w:instrText>
        </w:r>
        <w:r>
          <w:rPr>
            <w:noProof/>
            <w:webHidden/>
          </w:rPr>
        </w:r>
        <w:r>
          <w:rPr>
            <w:noProof/>
            <w:webHidden/>
          </w:rPr>
          <w:fldChar w:fldCharType="separate"/>
        </w:r>
        <w:r>
          <w:rPr>
            <w:noProof/>
            <w:webHidden/>
          </w:rPr>
          <w:t>176</w:t>
        </w:r>
        <w:r>
          <w:rPr>
            <w:noProof/>
            <w:webHidden/>
          </w:rPr>
          <w:fldChar w:fldCharType="end"/>
        </w:r>
      </w:hyperlink>
    </w:p>
    <w:p w14:paraId="62BF6ACD" w14:textId="6C6C3CA0"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63" w:history="1">
        <w:r w:rsidRPr="00A36D2F">
          <w:rPr>
            <w:rStyle w:val="Hyperlink"/>
            <w:noProof/>
          </w:rPr>
          <w:t>VII.1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_Toc185900763 \h </w:instrText>
        </w:r>
        <w:r>
          <w:rPr>
            <w:noProof/>
            <w:webHidden/>
          </w:rPr>
        </w:r>
        <w:r>
          <w:rPr>
            <w:noProof/>
            <w:webHidden/>
          </w:rPr>
          <w:fldChar w:fldCharType="separate"/>
        </w:r>
        <w:r>
          <w:rPr>
            <w:noProof/>
            <w:webHidden/>
          </w:rPr>
          <w:t>178</w:t>
        </w:r>
        <w:r>
          <w:rPr>
            <w:noProof/>
            <w:webHidden/>
          </w:rPr>
          <w:fldChar w:fldCharType="end"/>
        </w:r>
      </w:hyperlink>
    </w:p>
    <w:p w14:paraId="647130C8" w14:textId="4F638829"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64" w:history="1">
        <w:r w:rsidRPr="00A36D2F">
          <w:rPr>
            <w:rStyle w:val="Hyperlink"/>
            <w:noProof/>
          </w:rPr>
          <w:t>VII.1.1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XML</w:t>
        </w:r>
        <w:r>
          <w:rPr>
            <w:noProof/>
            <w:webHidden/>
          </w:rPr>
          <w:tab/>
        </w:r>
        <w:r>
          <w:rPr>
            <w:noProof/>
            <w:webHidden/>
          </w:rPr>
          <w:fldChar w:fldCharType="begin"/>
        </w:r>
        <w:r>
          <w:rPr>
            <w:noProof/>
            <w:webHidden/>
          </w:rPr>
          <w:instrText xml:space="preserve"> PAGEREF _Toc185900764 \h </w:instrText>
        </w:r>
        <w:r>
          <w:rPr>
            <w:noProof/>
            <w:webHidden/>
          </w:rPr>
        </w:r>
        <w:r>
          <w:rPr>
            <w:noProof/>
            <w:webHidden/>
          </w:rPr>
          <w:fldChar w:fldCharType="separate"/>
        </w:r>
        <w:r>
          <w:rPr>
            <w:noProof/>
            <w:webHidden/>
          </w:rPr>
          <w:t>178</w:t>
        </w:r>
        <w:r>
          <w:rPr>
            <w:noProof/>
            <w:webHidden/>
          </w:rPr>
          <w:fldChar w:fldCharType="end"/>
        </w:r>
      </w:hyperlink>
    </w:p>
    <w:p w14:paraId="65696197" w14:textId="025D92C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65" w:history="1">
        <w:r w:rsidRPr="00A36D2F">
          <w:rPr>
            <w:rStyle w:val="Hyperlink"/>
            <w:noProof/>
          </w:rPr>
          <w:t>VII.1.2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Character set support</w:t>
        </w:r>
        <w:r>
          <w:rPr>
            <w:noProof/>
            <w:webHidden/>
          </w:rPr>
          <w:tab/>
        </w:r>
        <w:r>
          <w:rPr>
            <w:noProof/>
            <w:webHidden/>
          </w:rPr>
          <w:fldChar w:fldCharType="begin"/>
        </w:r>
        <w:r>
          <w:rPr>
            <w:noProof/>
            <w:webHidden/>
          </w:rPr>
          <w:instrText xml:space="preserve"> PAGEREF _Toc185900765 \h </w:instrText>
        </w:r>
        <w:r>
          <w:rPr>
            <w:noProof/>
            <w:webHidden/>
          </w:rPr>
        </w:r>
        <w:r>
          <w:rPr>
            <w:noProof/>
            <w:webHidden/>
          </w:rPr>
          <w:fldChar w:fldCharType="separate"/>
        </w:r>
        <w:r>
          <w:rPr>
            <w:noProof/>
            <w:webHidden/>
          </w:rPr>
          <w:t>178</w:t>
        </w:r>
        <w:r>
          <w:rPr>
            <w:noProof/>
            <w:webHidden/>
          </w:rPr>
          <w:fldChar w:fldCharType="end"/>
        </w:r>
      </w:hyperlink>
    </w:p>
    <w:p w14:paraId="16D1BE24" w14:textId="09A85B2B"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66" w:history="1">
        <w:r w:rsidRPr="00A36D2F">
          <w:rPr>
            <w:rStyle w:val="Hyperlink"/>
            <w:noProof/>
          </w:rPr>
          <w:t>VII.2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XML mapping of Information Exchanges</w:t>
        </w:r>
        <w:r>
          <w:rPr>
            <w:noProof/>
            <w:webHidden/>
          </w:rPr>
          <w:tab/>
        </w:r>
        <w:r>
          <w:rPr>
            <w:noProof/>
            <w:webHidden/>
          </w:rPr>
          <w:fldChar w:fldCharType="begin"/>
        </w:r>
        <w:r>
          <w:rPr>
            <w:noProof/>
            <w:webHidden/>
          </w:rPr>
          <w:instrText xml:space="preserve"> PAGEREF _Toc185900766 \h </w:instrText>
        </w:r>
        <w:r>
          <w:rPr>
            <w:noProof/>
            <w:webHidden/>
          </w:rPr>
        </w:r>
        <w:r>
          <w:rPr>
            <w:noProof/>
            <w:webHidden/>
          </w:rPr>
          <w:fldChar w:fldCharType="separate"/>
        </w:r>
        <w:r>
          <w:rPr>
            <w:noProof/>
            <w:webHidden/>
          </w:rPr>
          <w:t>178</w:t>
        </w:r>
        <w:r>
          <w:rPr>
            <w:noProof/>
            <w:webHidden/>
          </w:rPr>
          <w:fldChar w:fldCharType="end"/>
        </w:r>
      </w:hyperlink>
    </w:p>
    <w:p w14:paraId="07782E38" w14:textId="3C90F646"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67" w:history="1">
        <w:r w:rsidRPr="00A36D2F">
          <w:rPr>
            <w:rStyle w:val="Hyperlink"/>
            <w:noProof/>
          </w:rPr>
          <w:t>VII.3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XML mapping of Information Exchanges for AES-P1, NCTS-P5 and NCTS-P6</w:t>
        </w:r>
        <w:r>
          <w:rPr>
            <w:noProof/>
            <w:webHidden/>
          </w:rPr>
          <w:tab/>
        </w:r>
        <w:r>
          <w:rPr>
            <w:noProof/>
            <w:webHidden/>
          </w:rPr>
          <w:fldChar w:fldCharType="begin"/>
        </w:r>
        <w:r>
          <w:rPr>
            <w:noProof/>
            <w:webHidden/>
          </w:rPr>
          <w:instrText xml:space="preserve"> PAGEREF _Toc185900767 \h </w:instrText>
        </w:r>
        <w:r>
          <w:rPr>
            <w:noProof/>
            <w:webHidden/>
          </w:rPr>
        </w:r>
        <w:r>
          <w:rPr>
            <w:noProof/>
            <w:webHidden/>
          </w:rPr>
          <w:fldChar w:fldCharType="separate"/>
        </w:r>
        <w:r>
          <w:rPr>
            <w:noProof/>
            <w:webHidden/>
          </w:rPr>
          <w:t>179</w:t>
        </w:r>
        <w:r>
          <w:rPr>
            <w:noProof/>
            <w:webHidden/>
          </w:rPr>
          <w:fldChar w:fldCharType="end"/>
        </w:r>
      </w:hyperlink>
    </w:p>
    <w:p w14:paraId="2891C43B" w14:textId="48082BD4"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68" w:history="1">
        <w:r w:rsidRPr="00A36D2F">
          <w:rPr>
            <w:rStyle w:val="Hyperlink"/>
            <w:noProof/>
          </w:rPr>
          <w:t>VII.4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Document Type Definition</w:t>
        </w:r>
        <w:r>
          <w:rPr>
            <w:noProof/>
            <w:webHidden/>
          </w:rPr>
          <w:tab/>
        </w:r>
        <w:r>
          <w:rPr>
            <w:noProof/>
            <w:webHidden/>
          </w:rPr>
          <w:fldChar w:fldCharType="begin"/>
        </w:r>
        <w:r>
          <w:rPr>
            <w:noProof/>
            <w:webHidden/>
          </w:rPr>
          <w:instrText xml:space="preserve"> PAGEREF _Toc185900768 \h </w:instrText>
        </w:r>
        <w:r>
          <w:rPr>
            <w:noProof/>
            <w:webHidden/>
          </w:rPr>
        </w:r>
        <w:r>
          <w:rPr>
            <w:noProof/>
            <w:webHidden/>
          </w:rPr>
          <w:fldChar w:fldCharType="separate"/>
        </w:r>
        <w:r>
          <w:rPr>
            <w:noProof/>
            <w:webHidden/>
          </w:rPr>
          <w:t>179</w:t>
        </w:r>
        <w:r>
          <w:rPr>
            <w:noProof/>
            <w:webHidden/>
          </w:rPr>
          <w:fldChar w:fldCharType="end"/>
        </w:r>
      </w:hyperlink>
    </w:p>
    <w:p w14:paraId="7B21D383" w14:textId="63383DC2"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69" w:history="1">
        <w:r w:rsidRPr="00A36D2F">
          <w:rPr>
            <w:rStyle w:val="Hyperlink"/>
            <w:noProof/>
          </w:rPr>
          <w:t>VII.5</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XML error (CONTRL) message</w:t>
        </w:r>
        <w:r>
          <w:rPr>
            <w:noProof/>
            <w:webHidden/>
          </w:rPr>
          <w:tab/>
        </w:r>
        <w:r>
          <w:rPr>
            <w:noProof/>
            <w:webHidden/>
          </w:rPr>
          <w:fldChar w:fldCharType="begin"/>
        </w:r>
        <w:r>
          <w:rPr>
            <w:noProof/>
            <w:webHidden/>
          </w:rPr>
          <w:instrText xml:space="preserve"> PAGEREF _Toc185900769 \h </w:instrText>
        </w:r>
        <w:r>
          <w:rPr>
            <w:noProof/>
            <w:webHidden/>
          </w:rPr>
        </w:r>
        <w:r>
          <w:rPr>
            <w:noProof/>
            <w:webHidden/>
          </w:rPr>
          <w:fldChar w:fldCharType="separate"/>
        </w:r>
        <w:r>
          <w:rPr>
            <w:noProof/>
            <w:webHidden/>
          </w:rPr>
          <w:t>179</w:t>
        </w:r>
        <w:r>
          <w:rPr>
            <w:noProof/>
            <w:webHidden/>
          </w:rPr>
          <w:fldChar w:fldCharType="end"/>
        </w:r>
      </w:hyperlink>
    </w:p>
    <w:p w14:paraId="5BBC3EC0" w14:textId="2EFCA5A2"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70" w:history="1">
        <w:r w:rsidRPr="00A36D2F">
          <w:rPr>
            <w:rStyle w:val="Hyperlink"/>
            <w:noProof/>
          </w:rPr>
          <w:t>VII.6</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Message Header for ICS-P1</w:t>
        </w:r>
        <w:r>
          <w:rPr>
            <w:noProof/>
            <w:webHidden/>
          </w:rPr>
          <w:tab/>
        </w:r>
        <w:r>
          <w:rPr>
            <w:noProof/>
            <w:webHidden/>
          </w:rPr>
          <w:fldChar w:fldCharType="begin"/>
        </w:r>
        <w:r>
          <w:rPr>
            <w:noProof/>
            <w:webHidden/>
          </w:rPr>
          <w:instrText xml:space="preserve"> PAGEREF _Toc185900770 \h </w:instrText>
        </w:r>
        <w:r>
          <w:rPr>
            <w:noProof/>
            <w:webHidden/>
          </w:rPr>
        </w:r>
        <w:r>
          <w:rPr>
            <w:noProof/>
            <w:webHidden/>
          </w:rPr>
          <w:fldChar w:fldCharType="separate"/>
        </w:r>
        <w:r>
          <w:rPr>
            <w:noProof/>
            <w:webHidden/>
          </w:rPr>
          <w:t>181</w:t>
        </w:r>
        <w:r>
          <w:rPr>
            <w:noProof/>
            <w:webHidden/>
          </w:rPr>
          <w:fldChar w:fldCharType="end"/>
        </w:r>
      </w:hyperlink>
    </w:p>
    <w:p w14:paraId="5FC036D2" w14:textId="003AB40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1" w:history="1">
        <w:r w:rsidRPr="00A36D2F">
          <w:rPr>
            <w:rStyle w:val="Hyperlink"/>
            <w:noProof/>
          </w:rPr>
          <w:t>VII.6.1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Sender and Message Recipient</w:t>
        </w:r>
        <w:r>
          <w:rPr>
            <w:noProof/>
            <w:webHidden/>
          </w:rPr>
          <w:tab/>
        </w:r>
        <w:r>
          <w:rPr>
            <w:noProof/>
            <w:webHidden/>
          </w:rPr>
          <w:fldChar w:fldCharType="begin"/>
        </w:r>
        <w:r>
          <w:rPr>
            <w:noProof/>
            <w:webHidden/>
          </w:rPr>
          <w:instrText xml:space="preserve"> PAGEREF _Toc185900771 \h </w:instrText>
        </w:r>
        <w:r>
          <w:rPr>
            <w:noProof/>
            <w:webHidden/>
          </w:rPr>
        </w:r>
        <w:r>
          <w:rPr>
            <w:noProof/>
            <w:webHidden/>
          </w:rPr>
          <w:fldChar w:fldCharType="separate"/>
        </w:r>
        <w:r>
          <w:rPr>
            <w:noProof/>
            <w:webHidden/>
          </w:rPr>
          <w:t>181</w:t>
        </w:r>
        <w:r>
          <w:rPr>
            <w:noProof/>
            <w:webHidden/>
          </w:rPr>
          <w:fldChar w:fldCharType="end"/>
        </w:r>
      </w:hyperlink>
    </w:p>
    <w:p w14:paraId="6C0405C8" w14:textId="017F9DE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2" w:history="1">
        <w:r w:rsidRPr="00A36D2F">
          <w:rPr>
            <w:rStyle w:val="Hyperlink"/>
            <w:noProof/>
          </w:rPr>
          <w:t>VII.6.2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Type</w:t>
        </w:r>
        <w:r>
          <w:rPr>
            <w:noProof/>
            <w:webHidden/>
          </w:rPr>
          <w:tab/>
        </w:r>
        <w:r>
          <w:rPr>
            <w:noProof/>
            <w:webHidden/>
          </w:rPr>
          <w:fldChar w:fldCharType="begin"/>
        </w:r>
        <w:r>
          <w:rPr>
            <w:noProof/>
            <w:webHidden/>
          </w:rPr>
          <w:instrText xml:space="preserve"> PAGEREF _Toc185900772 \h </w:instrText>
        </w:r>
        <w:r>
          <w:rPr>
            <w:noProof/>
            <w:webHidden/>
          </w:rPr>
        </w:r>
        <w:r>
          <w:rPr>
            <w:noProof/>
            <w:webHidden/>
          </w:rPr>
          <w:fldChar w:fldCharType="separate"/>
        </w:r>
        <w:r>
          <w:rPr>
            <w:noProof/>
            <w:webHidden/>
          </w:rPr>
          <w:t>181</w:t>
        </w:r>
        <w:r>
          <w:rPr>
            <w:noProof/>
            <w:webHidden/>
          </w:rPr>
          <w:fldChar w:fldCharType="end"/>
        </w:r>
      </w:hyperlink>
    </w:p>
    <w:p w14:paraId="715EAE48" w14:textId="5BE10DD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3" w:history="1">
        <w:r w:rsidRPr="00A36D2F">
          <w:rPr>
            <w:rStyle w:val="Hyperlink"/>
            <w:noProof/>
          </w:rPr>
          <w:t>VII.6.3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Date &amp; Time of preparation</w:t>
        </w:r>
        <w:r>
          <w:rPr>
            <w:noProof/>
            <w:webHidden/>
          </w:rPr>
          <w:tab/>
        </w:r>
        <w:r>
          <w:rPr>
            <w:noProof/>
            <w:webHidden/>
          </w:rPr>
          <w:fldChar w:fldCharType="begin"/>
        </w:r>
        <w:r>
          <w:rPr>
            <w:noProof/>
            <w:webHidden/>
          </w:rPr>
          <w:instrText xml:space="preserve"> PAGEREF _Toc185900773 \h </w:instrText>
        </w:r>
        <w:r>
          <w:rPr>
            <w:noProof/>
            <w:webHidden/>
          </w:rPr>
        </w:r>
        <w:r>
          <w:rPr>
            <w:noProof/>
            <w:webHidden/>
          </w:rPr>
          <w:fldChar w:fldCharType="separate"/>
        </w:r>
        <w:r>
          <w:rPr>
            <w:noProof/>
            <w:webHidden/>
          </w:rPr>
          <w:t>182</w:t>
        </w:r>
        <w:r>
          <w:rPr>
            <w:noProof/>
            <w:webHidden/>
          </w:rPr>
          <w:fldChar w:fldCharType="end"/>
        </w:r>
      </w:hyperlink>
    </w:p>
    <w:p w14:paraId="5850FE42" w14:textId="4BA401A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4" w:history="1">
        <w:r w:rsidRPr="00A36D2F">
          <w:rPr>
            <w:rStyle w:val="Hyperlink"/>
            <w:noProof/>
          </w:rPr>
          <w:t>VII.6.4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Test Indicator</w:t>
        </w:r>
        <w:r>
          <w:rPr>
            <w:noProof/>
            <w:webHidden/>
          </w:rPr>
          <w:tab/>
        </w:r>
        <w:r>
          <w:rPr>
            <w:noProof/>
            <w:webHidden/>
          </w:rPr>
          <w:fldChar w:fldCharType="begin"/>
        </w:r>
        <w:r>
          <w:rPr>
            <w:noProof/>
            <w:webHidden/>
          </w:rPr>
          <w:instrText xml:space="preserve"> PAGEREF _Toc185900774 \h </w:instrText>
        </w:r>
        <w:r>
          <w:rPr>
            <w:noProof/>
            <w:webHidden/>
          </w:rPr>
        </w:r>
        <w:r>
          <w:rPr>
            <w:noProof/>
            <w:webHidden/>
          </w:rPr>
          <w:fldChar w:fldCharType="separate"/>
        </w:r>
        <w:r>
          <w:rPr>
            <w:noProof/>
            <w:webHidden/>
          </w:rPr>
          <w:t>182</w:t>
        </w:r>
        <w:r>
          <w:rPr>
            <w:noProof/>
            <w:webHidden/>
          </w:rPr>
          <w:fldChar w:fldCharType="end"/>
        </w:r>
      </w:hyperlink>
    </w:p>
    <w:p w14:paraId="36371ECA" w14:textId="7AF0AA68"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5" w:history="1">
        <w:r w:rsidRPr="00A36D2F">
          <w:rPr>
            <w:rStyle w:val="Hyperlink"/>
            <w:noProof/>
          </w:rPr>
          <w:t>VII.6.5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Identification</w:t>
        </w:r>
        <w:r>
          <w:rPr>
            <w:noProof/>
            <w:webHidden/>
          </w:rPr>
          <w:tab/>
        </w:r>
        <w:r>
          <w:rPr>
            <w:noProof/>
            <w:webHidden/>
          </w:rPr>
          <w:fldChar w:fldCharType="begin"/>
        </w:r>
        <w:r>
          <w:rPr>
            <w:noProof/>
            <w:webHidden/>
          </w:rPr>
          <w:instrText xml:space="preserve"> PAGEREF _Toc185900775 \h </w:instrText>
        </w:r>
        <w:r>
          <w:rPr>
            <w:noProof/>
            <w:webHidden/>
          </w:rPr>
        </w:r>
        <w:r>
          <w:rPr>
            <w:noProof/>
            <w:webHidden/>
          </w:rPr>
          <w:fldChar w:fldCharType="separate"/>
        </w:r>
        <w:r>
          <w:rPr>
            <w:noProof/>
            <w:webHidden/>
          </w:rPr>
          <w:t>182</w:t>
        </w:r>
        <w:r>
          <w:rPr>
            <w:noProof/>
            <w:webHidden/>
          </w:rPr>
          <w:fldChar w:fldCharType="end"/>
        </w:r>
      </w:hyperlink>
    </w:p>
    <w:p w14:paraId="7BA50C09" w14:textId="55F852D6"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6" w:history="1">
        <w:r w:rsidRPr="00A36D2F">
          <w:rPr>
            <w:rStyle w:val="Hyperlink"/>
            <w:noProof/>
          </w:rPr>
          <w:t>VII.6.6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Original Message Identification</w:t>
        </w:r>
        <w:r>
          <w:rPr>
            <w:noProof/>
            <w:webHidden/>
          </w:rPr>
          <w:tab/>
        </w:r>
        <w:r>
          <w:rPr>
            <w:noProof/>
            <w:webHidden/>
          </w:rPr>
          <w:fldChar w:fldCharType="begin"/>
        </w:r>
        <w:r>
          <w:rPr>
            <w:noProof/>
            <w:webHidden/>
          </w:rPr>
          <w:instrText xml:space="preserve"> PAGEREF _Toc185900776 \h </w:instrText>
        </w:r>
        <w:r>
          <w:rPr>
            <w:noProof/>
            <w:webHidden/>
          </w:rPr>
        </w:r>
        <w:r>
          <w:rPr>
            <w:noProof/>
            <w:webHidden/>
          </w:rPr>
          <w:fldChar w:fldCharType="separate"/>
        </w:r>
        <w:r>
          <w:rPr>
            <w:noProof/>
            <w:webHidden/>
          </w:rPr>
          <w:t>182</w:t>
        </w:r>
        <w:r>
          <w:rPr>
            <w:noProof/>
            <w:webHidden/>
          </w:rPr>
          <w:fldChar w:fldCharType="end"/>
        </w:r>
      </w:hyperlink>
    </w:p>
    <w:p w14:paraId="05CBC19D" w14:textId="1358CD2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7" w:history="1">
        <w:r w:rsidRPr="00A36D2F">
          <w:rPr>
            <w:rStyle w:val="Hyperlink"/>
            <w:noProof/>
          </w:rPr>
          <w:t>VII.6.7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Correlation Identifier</w:t>
        </w:r>
        <w:r>
          <w:rPr>
            <w:noProof/>
            <w:webHidden/>
          </w:rPr>
          <w:tab/>
        </w:r>
        <w:r>
          <w:rPr>
            <w:noProof/>
            <w:webHidden/>
          </w:rPr>
          <w:fldChar w:fldCharType="begin"/>
        </w:r>
        <w:r>
          <w:rPr>
            <w:noProof/>
            <w:webHidden/>
          </w:rPr>
          <w:instrText xml:space="preserve"> PAGEREF _Toc185900777 \h </w:instrText>
        </w:r>
        <w:r>
          <w:rPr>
            <w:noProof/>
            <w:webHidden/>
          </w:rPr>
        </w:r>
        <w:r>
          <w:rPr>
            <w:noProof/>
            <w:webHidden/>
          </w:rPr>
          <w:fldChar w:fldCharType="separate"/>
        </w:r>
        <w:r>
          <w:rPr>
            <w:noProof/>
            <w:webHidden/>
          </w:rPr>
          <w:t>182</w:t>
        </w:r>
        <w:r>
          <w:rPr>
            <w:noProof/>
            <w:webHidden/>
          </w:rPr>
          <w:fldChar w:fldCharType="end"/>
        </w:r>
      </w:hyperlink>
    </w:p>
    <w:p w14:paraId="74CF5FC0" w14:textId="4889A0F9"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78" w:history="1">
        <w:r w:rsidRPr="00A36D2F">
          <w:rPr>
            <w:rStyle w:val="Hyperlink"/>
            <w:noProof/>
          </w:rPr>
          <w:t>VII.7</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Message Header for AES-P1, NCTS-P5 and NCTS-P6</w:t>
        </w:r>
        <w:r>
          <w:rPr>
            <w:noProof/>
            <w:webHidden/>
          </w:rPr>
          <w:tab/>
        </w:r>
        <w:r>
          <w:rPr>
            <w:noProof/>
            <w:webHidden/>
          </w:rPr>
          <w:fldChar w:fldCharType="begin"/>
        </w:r>
        <w:r>
          <w:rPr>
            <w:noProof/>
            <w:webHidden/>
          </w:rPr>
          <w:instrText xml:space="preserve"> PAGEREF _Toc185900778 \h </w:instrText>
        </w:r>
        <w:r>
          <w:rPr>
            <w:noProof/>
            <w:webHidden/>
          </w:rPr>
        </w:r>
        <w:r>
          <w:rPr>
            <w:noProof/>
            <w:webHidden/>
          </w:rPr>
          <w:fldChar w:fldCharType="separate"/>
        </w:r>
        <w:r>
          <w:rPr>
            <w:noProof/>
            <w:webHidden/>
          </w:rPr>
          <w:t>183</w:t>
        </w:r>
        <w:r>
          <w:rPr>
            <w:noProof/>
            <w:webHidden/>
          </w:rPr>
          <w:fldChar w:fldCharType="end"/>
        </w:r>
      </w:hyperlink>
    </w:p>
    <w:p w14:paraId="52994009" w14:textId="434E14A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79" w:history="1">
        <w:r w:rsidRPr="00A36D2F">
          <w:rPr>
            <w:rStyle w:val="Hyperlink"/>
            <w:noProof/>
          </w:rPr>
          <w:t>VII.7.1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Sender and Message Recipient</w:t>
        </w:r>
        <w:r>
          <w:rPr>
            <w:noProof/>
            <w:webHidden/>
          </w:rPr>
          <w:tab/>
        </w:r>
        <w:r>
          <w:rPr>
            <w:noProof/>
            <w:webHidden/>
          </w:rPr>
          <w:fldChar w:fldCharType="begin"/>
        </w:r>
        <w:r>
          <w:rPr>
            <w:noProof/>
            <w:webHidden/>
          </w:rPr>
          <w:instrText xml:space="preserve"> PAGEREF _Toc185900779 \h </w:instrText>
        </w:r>
        <w:r>
          <w:rPr>
            <w:noProof/>
            <w:webHidden/>
          </w:rPr>
        </w:r>
        <w:r>
          <w:rPr>
            <w:noProof/>
            <w:webHidden/>
          </w:rPr>
          <w:fldChar w:fldCharType="separate"/>
        </w:r>
        <w:r>
          <w:rPr>
            <w:noProof/>
            <w:webHidden/>
          </w:rPr>
          <w:t>183</w:t>
        </w:r>
        <w:r>
          <w:rPr>
            <w:noProof/>
            <w:webHidden/>
          </w:rPr>
          <w:fldChar w:fldCharType="end"/>
        </w:r>
      </w:hyperlink>
    </w:p>
    <w:p w14:paraId="5C3A79B3" w14:textId="109E8AC1"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0" w:history="1">
        <w:r w:rsidRPr="00A36D2F">
          <w:rPr>
            <w:rStyle w:val="Hyperlink"/>
            <w:noProof/>
          </w:rPr>
          <w:t>VII.7.2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Type</w:t>
        </w:r>
        <w:r>
          <w:rPr>
            <w:noProof/>
            <w:webHidden/>
          </w:rPr>
          <w:tab/>
        </w:r>
        <w:r>
          <w:rPr>
            <w:noProof/>
            <w:webHidden/>
          </w:rPr>
          <w:fldChar w:fldCharType="begin"/>
        </w:r>
        <w:r>
          <w:rPr>
            <w:noProof/>
            <w:webHidden/>
          </w:rPr>
          <w:instrText xml:space="preserve"> PAGEREF _Toc185900780 \h </w:instrText>
        </w:r>
        <w:r>
          <w:rPr>
            <w:noProof/>
            <w:webHidden/>
          </w:rPr>
        </w:r>
        <w:r>
          <w:rPr>
            <w:noProof/>
            <w:webHidden/>
          </w:rPr>
          <w:fldChar w:fldCharType="separate"/>
        </w:r>
        <w:r>
          <w:rPr>
            <w:noProof/>
            <w:webHidden/>
          </w:rPr>
          <w:t>183</w:t>
        </w:r>
        <w:r>
          <w:rPr>
            <w:noProof/>
            <w:webHidden/>
          </w:rPr>
          <w:fldChar w:fldCharType="end"/>
        </w:r>
      </w:hyperlink>
    </w:p>
    <w:p w14:paraId="4A5BBF76" w14:textId="369EFAA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1" w:history="1">
        <w:r w:rsidRPr="00A36D2F">
          <w:rPr>
            <w:rStyle w:val="Hyperlink"/>
            <w:noProof/>
          </w:rPr>
          <w:t>VII.7.3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Timestamp</w:t>
        </w:r>
        <w:r>
          <w:rPr>
            <w:noProof/>
            <w:webHidden/>
          </w:rPr>
          <w:tab/>
        </w:r>
        <w:r>
          <w:rPr>
            <w:noProof/>
            <w:webHidden/>
          </w:rPr>
          <w:fldChar w:fldCharType="begin"/>
        </w:r>
        <w:r>
          <w:rPr>
            <w:noProof/>
            <w:webHidden/>
          </w:rPr>
          <w:instrText xml:space="preserve"> PAGEREF _Toc185900781 \h </w:instrText>
        </w:r>
        <w:r>
          <w:rPr>
            <w:noProof/>
            <w:webHidden/>
          </w:rPr>
        </w:r>
        <w:r>
          <w:rPr>
            <w:noProof/>
            <w:webHidden/>
          </w:rPr>
          <w:fldChar w:fldCharType="separate"/>
        </w:r>
        <w:r>
          <w:rPr>
            <w:noProof/>
            <w:webHidden/>
          </w:rPr>
          <w:t>184</w:t>
        </w:r>
        <w:r>
          <w:rPr>
            <w:noProof/>
            <w:webHidden/>
          </w:rPr>
          <w:fldChar w:fldCharType="end"/>
        </w:r>
      </w:hyperlink>
    </w:p>
    <w:p w14:paraId="3CCD003D" w14:textId="4CFF721E"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2" w:history="1">
        <w:r w:rsidRPr="00A36D2F">
          <w:rPr>
            <w:rStyle w:val="Hyperlink"/>
            <w:noProof/>
          </w:rPr>
          <w:t>VII.7.4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Identification</w:t>
        </w:r>
        <w:r>
          <w:rPr>
            <w:noProof/>
            <w:webHidden/>
          </w:rPr>
          <w:tab/>
        </w:r>
        <w:r>
          <w:rPr>
            <w:noProof/>
            <w:webHidden/>
          </w:rPr>
          <w:fldChar w:fldCharType="begin"/>
        </w:r>
        <w:r>
          <w:rPr>
            <w:noProof/>
            <w:webHidden/>
          </w:rPr>
          <w:instrText xml:space="preserve"> PAGEREF _Toc185900782 \h </w:instrText>
        </w:r>
        <w:r>
          <w:rPr>
            <w:noProof/>
            <w:webHidden/>
          </w:rPr>
        </w:r>
        <w:r>
          <w:rPr>
            <w:noProof/>
            <w:webHidden/>
          </w:rPr>
          <w:fldChar w:fldCharType="separate"/>
        </w:r>
        <w:r>
          <w:rPr>
            <w:noProof/>
            <w:webHidden/>
          </w:rPr>
          <w:t>184</w:t>
        </w:r>
        <w:r>
          <w:rPr>
            <w:noProof/>
            <w:webHidden/>
          </w:rPr>
          <w:fldChar w:fldCharType="end"/>
        </w:r>
      </w:hyperlink>
    </w:p>
    <w:p w14:paraId="1F8EECFE" w14:textId="7E15B8BD"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3" w:history="1">
        <w:r w:rsidRPr="00A36D2F">
          <w:rPr>
            <w:rStyle w:val="Hyperlink"/>
            <w:noProof/>
          </w:rPr>
          <w:t>VII.7.5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Correlation Identifier</w:t>
        </w:r>
        <w:r>
          <w:rPr>
            <w:noProof/>
            <w:webHidden/>
          </w:rPr>
          <w:tab/>
        </w:r>
        <w:r>
          <w:rPr>
            <w:noProof/>
            <w:webHidden/>
          </w:rPr>
          <w:fldChar w:fldCharType="begin"/>
        </w:r>
        <w:r>
          <w:rPr>
            <w:noProof/>
            <w:webHidden/>
          </w:rPr>
          <w:instrText xml:space="preserve"> PAGEREF _Toc185900783 \h </w:instrText>
        </w:r>
        <w:r>
          <w:rPr>
            <w:noProof/>
            <w:webHidden/>
          </w:rPr>
        </w:r>
        <w:r>
          <w:rPr>
            <w:noProof/>
            <w:webHidden/>
          </w:rPr>
          <w:fldChar w:fldCharType="separate"/>
        </w:r>
        <w:r>
          <w:rPr>
            <w:noProof/>
            <w:webHidden/>
          </w:rPr>
          <w:t>184</w:t>
        </w:r>
        <w:r>
          <w:rPr>
            <w:noProof/>
            <w:webHidden/>
          </w:rPr>
          <w:fldChar w:fldCharType="end"/>
        </w:r>
      </w:hyperlink>
    </w:p>
    <w:p w14:paraId="49269507" w14:textId="6B5CE66E"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84" w:history="1">
        <w:r w:rsidRPr="00A36D2F">
          <w:rPr>
            <w:rStyle w:val="Hyperlink"/>
            <w:noProof/>
          </w:rPr>
          <w:t>VII.8</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XSD Principles for NCTS-P4, ECS-P2 and ICS-P1</w:t>
        </w:r>
        <w:r>
          <w:rPr>
            <w:noProof/>
            <w:webHidden/>
          </w:rPr>
          <w:tab/>
        </w:r>
        <w:r>
          <w:rPr>
            <w:noProof/>
            <w:webHidden/>
          </w:rPr>
          <w:fldChar w:fldCharType="begin"/>
        </w:r>
        <w:r>
          <w:rPr>
            <w:noProof/>
            <w:webHidden/>
          </w:rPr>
          <w:instrText xml:space="preserve"> PAGEREF _Toc185900784 \h </w:instrText>
        </w:r>
        <w:r>
          <w:rPr>
            <w:noProof/>
            <w:webHidden/>
          </w:rPr>
        </w:r>
        <w:r>
          <w:rPr>
            <w:noProof/>
            <w:webHidden/>
          </w:rPr>
          <w:fldChar w:fldCharType="separate"/>
        </w:r>
        <w:r>
          <w:rPr>
            <w:noProof/>
            <w:webHidden/>
          </w:rPr>
          <w:t>185</w:t>
        </w:r>
        <w:r>
          <w:rPr>
            <w:noProof/>
            <w:webHidden/>
          </w:rPr>
          <w:fldChar w:fldCharType="end"/>
        </w:r>
      </w:hyperlink>
    </w:p>
    <w:p w14:paraId="683015B1" w14:textId="6B4B8EF8"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5" w:history="1">
        <w:r w:rsidRPr="00A36D2F">
          <w:rPr>
            <w:rStyle w:val="Hyperlink"/>
            <w:noProof/>
          </w:rPr>
          <w:t>VII.8.1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XSD Conventions</w:t>
        </w:r>
        <w:r>
          <w:rPr>
            <w:noProof/>
            <w:webHidden/>
          </w:rPr>
          <w:tab/>
        </w:r>
        <w:r>
          <w:rPr>
            <w:noProof/>
            <w:webHidden/>
          </w:rPr>
          <w:fldChar w:fldCharType="begin"/>
        </w:r>
        <w:r>
          <w:rPr>
            <w:noProof/>
            <w:webHidden/>
          </w:rPr>
          <w:instrText xml:space="preserve"> PAGEREF _Toc185900785 \h </w:instrText>
        </w:r>
        <w:r>
          <w:rPr>
            <w:noProof/>
            <w:webHidden/>
          </w:rPr>
        </w:r>
        <w:r>
          <w:rPr>
            <w:noProof/>
            <w:webHidden/>
          </w:rPr>
          <w:fldChar w:fldCharType="separate"/>
        </w:r>
        <w:r>
          <w:rPr>
            <w:noProof/>
            <w:webHidden/>
          </w:rPr>
          <w:t>185</w:t>
        </w:r>
        <w:r>
          <w:rPr>
            <w:noProof/>
            <w:webHidden/>
          </w:rPr>
          <w:fldChar w:fldCharType="end"/>
        </w:r>
      </w:hyperlink>
    </w:p>
    <w:p w14:paraId="17BD1393" w14:textId="15CC619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6" w:history="1">
        <w:r w:rsidRPr="00A36D2F">
          <w:rPr>
            <w:rStyle w:val="Hyperlink"/>
            <w:noProof/>
          </w:rPr>
          <w:t>VII.8.2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XSDs’ File Structure</w:t>
        </w:r>
        <w:r>
          <w:rPr>
            <w:noProof/>
            <w:webHidden/>
          </w:rPr>
          <w:tab/>
        </w:r>
        <w:r>
          <w:rPr>
            <w:noProof/>
            <w:webHidden/>
          </w:rPr>
          <w:fldChar w:fldCharType="begin"/>
        </w:r>
        <w:r>
          <w:rPr>
            <w:noProof/>
            <w:webHidden/>
          </w:rPr>
          <w:instrText xml:space="preserve"> PAGEREF _Toc185900786 \h </w:instrText>
        </w:r>
        <w:r>
          <w:rPr>
            <w:noProof/>
            <w:webHidden/>
          </w:rPr>
        </w:r>
        <w:r>
          <w:rPr>
            <w:noProof/>
            <w:webHidden/>
          </w:rPr>
          <w:fldChar w:fldCharType="separate"/>
        </w:r>
        <w:r>
          <w:rPr>
            <w:noProof/>
            <w:webHidden/>
          </w:rPr>
          <w:t>186</w:t>
        </w:r>
        <w:r>
          <w:rPr>
            <w:noProof/>
            <w:webHidden/>
          </w:rPr>
          <w:fldChar w:fldCharType="end"/>
        </w:r>
      </w:hyperlink>
    </w:p>
    <w:p w14:paraId="4BA4B3EF" w14:textId="542506D5"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7" w:history="1">
        <w:r w:rsidRPr="00A36D2F">
          <w:rPr>
            <w:rStyle w:val="Hyperlink"/>
            <w:noProof/>
          </w:rPr>
          <w:t>VII.8.3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XSDs Binding</w:t>
        </w:r>
        <w:r>
          <w:rPr>
            <w:noProof/>
            <w:webHidden/>
          </w:rPr>
          <w:tab/>
        </w:r>
        <w:r>
          <w:rPr>
            <w:noProof/>
            <w:webHidden/>
          </w:rPr>
          <w:fldChar w:fldCharType="begin"/>
        </w:r>
        <w:r>
          <w:rPr>
            <w:noProof/>
            <w:webHidden/>
          </w:rPr>
          <w:instrText xml:space="preserve"> PAGEREF _Toc185900787 \h </w:instrText>
        </w:r>
        <w:r>
          <w:rPr>
            <w:noProof/>
            <w:webHidden/>
          </w:rPr>
        </w:r>
        <w:r>
          <w:rPr>
            <w:noProof/>
            <w:webHidden/>
          </w:rPr>
          <w:fldChar w:fldCharType="separate"/>
        </w:r>
        <w:r>
          <w:rPr>
            <w:noProof/>
            <w:webHidden/>
          </w:rPr>
          <w:t>188</w:t>
        </w:r>
        <w:r>
          <w:rPr>
            <w:noProof/>
            <w:webHidden/>
          </w:rPr>
          <w:fldChar w:fldCharType="end"/>
        </w:r>
      </w:hyperlink>
    </w:p>
    <w:p w14:paraId="0897C73F" w14:textId="16AB9020"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88" w:history="1">
        <w:r w:rsidRPr="00A36D2F">
          <w:rPr>
            <w:rStyle w:val="Hyperlink"/>
            <w:noProof/>
          </w:rPr>
          <w:t>VII.8.4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Internal Structure of XSD Files</w:t>
        </w:r>
        <w:r>
          <w:rPr>
            <w:noProof/>
            <w:webHidden/>
          </w:rPr>
          <w:tab/>
        </w:r>
        <w:r>
          <w:rPr>
            <w:noProof/>
            <w:webHidden/>
          </w:rPr>
          <w:fldChar w:fldCharType="begin"/>
        </w:r>
        <w:r>
          <w:rPr>
            <w:noProof/>
            <w:webHidden/>
          </w:rPr>
          <w:instrText xml:space="preserve"> PAGEREF _Toc185900788 \h </w:instrText>
        </w:r>
        <w:r>
          <w:rPr>
            <w:noProof/>
            <w:webHidden/>
          </w:rPr>
        </w:r>
        <w:r>
          <w:rPr>
            <w:noProof/>
            <w:webHidden/>
          </w:rPr>
          <w:fldChar w:fldCharType="separate"/>
        </w:r>
        <w:r>
          <w:rPr>
            <w:noProof/>
            <w:webHidden/>
          </w:rPr>
          <w:t>188</w:t>
        </w:r>
        <w:r>
          <w:rPr>
            <w:noProof/>
            <w:webHidden/>
          </w:rPr>
          <w:fldChar w:fldCharType="end"/>
        </w:r>
      </w:hyperlink>
    </w:p>
    <w:p w14:paraId="41C3732F" w14:textId="27016A93"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89" w:history="1">
        <w:r w:rsidRPr="00A36D2F">
          <w:rPr>
            <w:rStyle w:val="Hyperlink"/>
            <w:noProof/>
          </w:rPr>
          <w:t>VII.9</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XSD Principles for AES-P1, NCTS-P5 and NCTS-P6</w:t>
        </w:r>
        <w:r>
          <w:rPr>
            <w:noProof/>
            <w:webHidden/>
          </w:rPr>
          <w:tab/>
        </w:r>
        <w:r>
          <w:rPr>
            <w:noProof/>
            <w:webHidden/>
          </w:rPr>
          <w:fldChar w:fldCharType="begin"/>
        </w:r>
        <w:r>
          <w:rPr>
            <w:noProof/>
            <w:webHidden/>
          </w:rPr>
          <w:instrText xml:space="preserve"> PAGEREF _Toc185900789 \h </w:instrText>
        </w:r>
        <w:r>
          <w:rPr>
            <w:noProof/>
            <w:webHidden/>
          </w:rPr>
        </w:r>
        <w:r>
          <w:rPr>
            <w:noProof/>
            <w:webHidden/>
          </w:rPr>
          <w:fldChar w:fldCharType="separate"/>
        </w:r>
        <w:r>
          <w:rPr>
            <w:noProof/>
            <w:webHidden/>
          </w:rPr>
          <w:t>195</w:t>
        </w:r>
        <w:r>
          <w:rPr>
            <w:noProof/>
            <w:webHidden/>
          </w:rPr>
          <w:fldChar w:fldCharType="end"/>
        </w:r>
      </w:hyperlink>
    </w:p>
    <w:p w14:paraId="0226ADDE" w14:textId="3B2E14E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0" w:history="1">
        <w:r w:rsidRPr="00A36D2F">
          <w:rPr>
            <w:rStyle w:val="Hyperlink"/>
            <w:noProof/>
          </w:rPr>
          <w:t>VII.9.1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XSD Conventions</w:t>
        </w:r>
        <w:r>
          <w:rPr>
            <w:noProof/>
            <w:webHidden/>
          </w:rPr>
          <w:tab/>
        </w:r>
        <w:r>
          <w:rPr>
            <w:noProof/>
            <w:webHidden/>
          </w:rPr>
          <w:fldChar w:fldCharType="begin"/>
        </w:r>
        <w:r>
          <w:rPr>
            <w:noProof/>
            <w:webHidden/>
          </w:rPr>
          <w:instrText xml:space="preserve"> PAGEREF _Toc185900790 \h </w:instrText>
        </w:r>
        <w:r>
          <w:rPr>
            <w:noProof/>
            <w:webHidden/>
          </w:rPr>
        </w:r>
        <w:r>
          <w:rPr>
            <w:noProof/>
            <w:webHidden/>
          </w:rPr>
          <w:fldChar w:fldCharType="separate"/>
        </w:r>
        <w:r>
          <w:rPr>
            <w:noProof/>
            <w:webHidden/>
          </w:rPr>
          <w:t>195</w:t>
        </w:r>
        <w:r>
          <w:rPr>
            <w:noProof/>
            <w:webHidden/>
          </w:rPr>
          <w:fldChar w:fldCharType="end"/>
        </w:r>
      </w:hyperlink>
    </w:p>
    <w:p w14:paraId="20E8BE52" w14:textId="37EE5C4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1" w:history="1">
        <w:r w:rsidRPr="00A36D2F">
          <w:rPr>
            <w:rStyle w:val="Hyperlink"/>
            <w:noProof/>
          </w:rPr>
          <w:t>VII.9.2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XSDs’ File Structure</w:t>
        </w:r>
        <w:r>
          <w:rPr>
            <w:noProof/>
            <w:webHidden/>
          </w:rPr>
          <w:tab/>
        </w:r>
        <w:r>
          <w:rPr>
            <w:noProof/>
            <w:webHidden/>
          </w:rPr>
          <w:fldChar w:fldCharType="begin"/>
        </w:r>
        <w:r>
          <w:rPr>
            <w:noProof/>
            <w:webHidden/>
          </w:rPr>
          <w:instrText xml:space="preserve"> PAGEREF _Toc185900791 \h </w:instrText>
        </w:r>
        <w:r>
          <w:rPr>
            <w:noProof/>
            <w:webHidden/>
          </w:rPr>
        </w:r>
        <w:r>
          <w:rPr>
            <w:noProof/>
            <w:webHidden/>
          </w:rPr>
          <w:fldChar w:fldCharType="separate"/>
        </w:r>
        <w:r>
          <w:rPr>
            <w:noProof/>
            <w:webHidden/>
          </w:rPr>
          <w:t>196</w:t>
        </w:r>
        <w:r>
          <w:rPr>
            <w:noProof/>
            <w:webHidden/>
          </w:rPr>
          <w:fldChar w:fldCharType="end"/>
        </w:r>
      </w:hyperlink>
    </w:p>
    <w:p w14:paraId="1BDA0AC3" w14:textId="73AE1334"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2" w:history="1">
        <w:r w:rsidRPr="00A36D2F">
          <w:rPr>
            <w:rStyle w:val="Hyperlink"/>
            <w:noProof/>
          </w:rPr>
          <w:t>VII.9.3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XSDs Binding</w:t>
        </w:r>
        <w:r>
          <w:rPr>
            <w:noProof/>
            <w:webHidden/>
          </w:rPr>
          <w:tab/>
        </w:r>
        <w:r>
          <w:rPr>
            <w:noProof/>
            <w:webHidden/>
          </w:rPr>
          <w:fldChar w:fldCharType="begin"/>
        </w:r>
        <w:r>
          <w:rPr>
            <w:noProof/>
            <w:webHidden/>
          </w:rPr>
          <w:instrText xml:space="preserve"> PAGEREF _Toc185900792 \h </w:instrText>
        </w:r>
        <w:r>
          <w:rPr>
            <w:noProof/>
            <w:webHidden/>
          </w:rPr>
        </w:r>
        <w:r>
          <w:rPr>
            <w:noProof/>
            <w:webHidden/>
          </w:rPr>
          <w:fldChar w:fldCharType="separate"/>
        </w:r>
        <w:r>
          <w:rPr>
            <w:noProof/>
            <w:webHidden/>
          </w:rPr>
          <w:t>198</w:t>
        </w:r>
        <w:r>
          <w:rPr>
            <w:noProof/>
            <w:webHidden/>
          </w:rPr>
          <w:fldChar w:fldCharType="end"/>
        </w:r>
      </w:hyperlink>
    </w:p>
    <w:p w14:paraId="16DBA373" w14:textId="2B7E9100"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3" w:history="1">
        <w:r w:rsidRPr="00A36D2F">
          <w:rPr>
            <w:rStyle w:val="Hyperlink"/>
            <w:noProof/>
          </w:rPr>
          <w:t>VII.9.4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Internal Structure of XSD Files</w:t>
        </w:r>
        <w:r>
          <w:rPr>
            <w:noProof/>
            <w:webHidden/>
          </w:rPr>
          <w:tab/>
        </w:r>
        <w:r>
          <w:rPr>
            <w:noProof/>
            <w:webHidden/>
          </w:rPr>
          <w:fldChar w:fldCharType="begin"/>
        </w:r>
        <w:r>
          <w:rPr>
            <w:noProof/>
            <w:webHidden/>
          </w:rPr>
          <w:instrText xml:space="preserve"> PAGEREF _Toc185900793 \h </w:instrText>
        </w:r>
        <w:r>
          <w:rPr>
            <w:noProof/>
            <w:webHidden/>
          </w:rPr>
        </w:r>
        <w:r>
          <w:rPr>
            <w:noProof/>
            <w:webHidden/>
          </w:rPr>
          <w:fldChar w:fldCharType="separate"/>
        </w:r>
        <w:r>
          <w:rPr>
            <w:noProof/>
            <w:webHidden/>
          </w:rPr>
          <w:t>198</w:t>
        </w:r>
        <w:r>
          <w:rPr>
            <w:noProof/>
            <w:webHidden/>
          </w:rPr>
          <w:fldChar w:fldCharType="end"/>
        </w:r>
      </w:hyperlink>
    </w:p>
    <w:p w14:paraId="031A26A2" w14:textId="4791462F"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94" w:history="1">
        <w:r w:rsidRPr="00A36D2F">
          <w:rPr>
            <w:rStyle w:val="Hyperlink"/>
            <w:noProof/>
          </w:rPr>
          <w:t>VIII.1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_Toc185900794 \h </w:instrText>
        </w:r>
        <w:r>
          <w:rPr>
            <w:noProof/>
            <w:webHidden/>
          </w:rPr>
        </w:r>
        <w:r>
          <w:rPr>
            <w:noProof/>
            <w:webHidden/>
          </w:rPr>
          <w:fldChar w:fldCharType="separate"/>
        </w:r>
        <w:r>
          <w:rPr>
            <w:noProof/>
            <w:webHidden/>
          </w:rPr>
          <w:t>203</w:t>
        </w:r>
        <w:r>
          <w:rPr>
            <w:noProof/>
            <w:webHidden/>
          </w:rPr>
          <w:fldChar w:fldCharType="end"/>
        </w:r>
      </w:hyperlink>
    </w:p>
    <w:p w14:paraId="1D48BCA4" w14:textId="68860923"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5" w:history="1">
        <w:r w:rsidRPr="00A36D2F">
          <w:rPr>
            <w:rStyle w:val="Hyperlink"/>
            <w:noProof/>
          </w:rPr>
          <w:t>VIII.1.1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Summary</w:t>
        </w:r>
        <w:r>
          <w:rPr>
            <w:noProof/>
            <w:webHidden/>
          </w:rPr>
          <w:tab/>
        </w:r>
        <w:r>
          <w:rPr>
            <w:noProof/>
            <w:webHidden/>
          </w:rPr>
          <w:fldChar w:fldCharType="begin"/>
        </w:r>
        <w:r>
          <w:rPr>
            <w:noProof/>
            <w:webHidden/>
          </w:rPr>
          <w:instrText xml:space="preserve"> PAGEREF _Toc185900795 \h </w:instrText>
        </w:r>
        <w:r>
          <w:rPr>
            <w:noProof/>
            <w:webHidden/>
          </w:rPr>
        </w:r>
        <w:r>
          <w:rPr>
            <w:noProof/>
            <w:webHidden/>
          </w:rPr>
          <w:fldChar w:fldCharType="separate"/>
        </w:r>
        <w:r>
          <w:rPr>
            <w:noProof/>
            <w:webHidden/>
          </w:rPr>
          <w:t>203</w:t>
        </w:r>
        <w:r>
          <w:rPr>
            <w:noProof/>
            <w:webHidden/>
          </w:rPr>
          <w:fldChar w:fldCharType="end"/>
        </w:r>
      </w:hyperlink>
    </w:p>
    <w:p w14:paraId="0A79A45E" w14:textId="4719150F"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6" w:history="1">
        <w:r w:rsidRPr="00A36D2F">
          <w:rPr>
            <w:rStyle w:val="Hyperlink"/>
            <w:noProof/>
          </w:rPr>
          <w:t>VIII.1.2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Architectural Assumptions</w:t>
        </w:r>
        <w:r>
          <w:rPr>
            <w:noProof/>
            <w:webHidden/>
          </w:rPr>
          <w:tab/>
        </w:r>
        <w:r>
          <w:rPr>
            <w:noProof/>
            <w:webHidden/>
          </w:rPr>
          <w:fldChar w:fldCharType="begin"/>
        </w:r>
        <w:r>
          <w:rPr>
            <w:noProof/>
            <w:webHidden/>
          </w:rPr>
          <w:instrText xml:space="preserve"> PAGEREF _Toc185900796 \h </w:instrText>
        </w:r>
        <w:r>
          <w:rPr>
            <w:noProof/>
            <w:webHidden/>
          </w:rPr>
        </w:r>
        <w:r>
          <w:rPr>
            <w:noProof/>
            <w:webHidden/>
          </w:rPr>
          <w:fldChar w:fldCharType="separate"/>
        </w:r>
        <w:r>
          <w:rPr>
            <w:noProof/>
            <w:webHidden/>
          </w:rPr>
          <w:t>203</w:t>
        </w:r>
        <w:r>
          <w:rPr>
            <w:noProof/>
            <w:webHidden/>
          </w:rPr>
          <w:fldChar w:fldCharType="end"/>
        </w:r>
      </w:hyperlink>
    </w:p>
    <w:p w14:paraId="77A36AE2" w14:textId="537071CE"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7" w:history="1">
        <w:r w:rsidRPr="00A36D2F">
          <w:rPr>
            <w:rStyle w:val="Hyperlink"/>
            <w:noProof/>
          </w:rPr>
          <w:t>VIII.1.3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References to CCN/CSI</w:t>
        </w:r>
        <w:r>
          <w:rPr>
            <w:noProof/>
            <w:webHidden/>
          </w:rPr>
          <w:tab/>
        </w:r>
        <w:r>
          <w:rPr>
            <w:noProof/>
            <w:webHidden/>
          </w:rPr>
          <w:fldChar w:fldCharType="begin"/>
        </w:r>
        <w:r>
          <w:rPr>
            <w:noProof/>
            <w:webHidden/>
          </w:rPr>
          <w:instrText xml:space="preserve"> PAGEREF _Toc185900797 \h </w:instrText>
        </w:r>
        <w:r>
          <w:rPr>
            <w:noProof/>
            <w:webHidden/>
          </w:rPr>
        </w:r>
        <w:r>
          <w:rPr>
            <w:noProof/>
            <w:webHidden/>
          </w:rPr>
          <w:fldChar w:fldCharType="separate"/>
        </w:r>
        <w:r>
          <w:rPr>
            <w:noProof/>
            <w:webHidden/>
          </w:rPr>
          <w:t>205</w:t>
        </w:r>
        <w:r>
          <w:rPr>
            <w:noProof/>
            <w:webHidden/>
          </w:rPr>
          <w:fldChar w:fldCharType="end"/>
        </w:r>
      </w:hyperlink>
    </w:p>
    <w:p w14:paraId="53485DE8" w14:textId="6A4D57CC"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798" w:history="1">
        <w:r w:rsidRPr="00A36D2F">
          <w:rPr>
            <w:rStyle w:val="Hyperlink"/>
            <w:noProof/>
          </w:rPr>
          <w:t>VIII.2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The CCN communication reminder</w:t>
        </w:r>
        <w:r>
          <w:rPr>
            <w:noProof/>
            <w:webHidden/>
          </w:rPr>
          <w:tab/>
        </w:r>
        <w:r>
          <w:rPr>
            <w:noProof/>
            <w:webHidden/>
          </w:rPr>
          <w:fldChar w:fldCharType="begin"/>
        </w:r>
        <w:r>
          <w:rPr>
            <w:noProof/>
            <w:webHidden/>
          </w:rPr>
          <w:instrText xml:space="preserve"> PAGEREF _Toc185900798 \h </w:instrText>
        </w:r>
        <w:r>
          <w:rPr>
            <w:noProof/>
            <w:webHidden/>
          </w:rPr>
        </w:r>
        <w:r>
          <w:rPr>
            <w:noProof/>
            <w:webHidden/>
          </w:rPr>
          <w:fldChar w:fldCharType="separate"/>
        </w:r>
        <w:r>
          <w:rPr>
            <w:noProof/>
            <w:webHidden/>
          </w:rPr>
          <w:t>206</w:t>
        </w:r>
        <w:r>
          <w:rPr>
            <w:noProof/>
            <w:webHidden/>
          </w:rPr>
          <w:fldChar w:fldCharType="end"/>
        </w:r>
      </w:hyperlink>
    </w:p>
    <w:p w14:paraId="1A476639" w14:textId="75D76519"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799" w:history="1">
        <w:r w:rsidRPr="00A36D2F">
          <w:rPr>
            <w:rStyle w:val="Hyperlink"/>
            <w:noProof/>
          </w:rPr>
          <w:t>VIII.2.1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The message descriptor</w:t>
        </w:r>
        <w:r>
          <w:rPr>
            <w:noProof/>
            <w:webHidden/>
          </w:rPr>
          <w:tab/>
        </w:r>
        <w:r>
          <w:rPr>
            <w:noProof/>
            <w:webHidden/>
          </w:rPr>
          <w:fldChar w:fldCharType="begin"/>
        </w:r>
        <w:r>
          <w:rPr>
            <w:noProof/>
            <w:webHidden/>
          </w:rPr>
          <w:instrText xml:space="preserve"> PAGEREF _Toc185900799 \h </w:instrText>
        </w:r>
        <w:r>
          <w:rPr>
            <w:noProof/>
            <w:webHidden/>
          </w:rPr>
        </w:r>
        <w:r>
          <w:rPr>
            <w:noProof/>
            <w:webHidden/>
          </w:rPr>
          <w:fldChar w:fldCharType="separate"/>
        </w:r>
        <w:r>
          <w:rPr>
            <w:noProof/>
            <w:webHidden/>
          </w:rPr>
          <w:t>207</w:t>
        </w:r>
        <w:r>
          <w:rPr>
            <w:noProof/>
            <w:webHidden/>
          </w:rPr>
          <w:fldChar w:fldCharType="end"/>
        </w:r>
      </w:hyperlink>
    </w:p>
    <w:p w14:paraId="4029637C" w14:textId="37E1F41E"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0" w:history="1">
        <w:r w:rsidRPr="00A36D2F">
          <w:rPr>
            <w:rStyle w:val="Hyperlink"/>
            <w:noProof/>
          </w:rPr>
          <w:t>VIII.2.2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The data descriptor</w:t>
        </w:r>
        <w:r>
          <w:rPr>
            <w:noProof/>
            <w:webHidden/>
          </w:rPr>
          <w:tab/>
        </w:r>
        <w:r>
          <w:rPr>
            <w:noProof/>
            <w:webHidden/>
          </w:rPr>
          <w:fldChar w:fldCharType="begin"/>
        </w:r>
        <w:r>
          <w:rPr>
            <w:noProof/>
            <w:webHidden/>
          </w:rPr>
          <w:instrText xml:space="preserve"> PAGEREF _Toc185900800 \h </w:instrText>
        </w:r>
        <w:r>
          <w:rPr>
            <w:noProof/>
            <w:webHidden/>
          </w:rPr>
        </w:r>
        <w:r>
          <w:rPr>
            <w:noProof/>
            <w:webHidden/>
          </w:rPr>
          <w:fldChar w:fldCharType="separate"/>
        </w:r>
        <w:r>
          <w:rPr>
            <w:noProof/>
            <w:webHidden/>
          </w:rPr>
          <w:t>211</w:t>
        </w:r>
        <w:r>
          <w:rPr>
            <w:noProof/>
            <w:webHidden/>
          </w:rPr>
          <w:fldChar w:fldCharType="end"/>
        </w:r>
      </w:hyperlink>
    </w:p>
    <w:p w14:paraId="0EDA7087" w14:textId="2A5D968D"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1" w:history="1">
        <w:r w:rsidRPr="00A36D2F">
          <w:rPr>
            <w:rStyle w:val="Hyperlink"/>
            <w:noProof/>
          </w:rPr>
          <w:t>VIII.2.3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Allocation of a CSIDD</w:t>
        </w:r>
        <w:r>
          <w:rPr>
            <w:noProof/>
            <w:webHidden/>
          </w:rPr>
          <w:tab/>
        </w:r>
        <w:r>
          <w:rPr>
            <w:noProof/>
            <w:webHidden/>
          </w:rPr>
          <w:fldChar w:fldCharType="begin"/>
        </w:r>
        <w:r>
          <w:rPr>
            <w:noProof/>
            <w:webHidden/>
          </w:rPr>
          <w:instrText xml:space="preserve"> PAGEREF _Toc185900801 \h </w:instrText>
        </w:r>
        <w:r>
          <w:rPr>
            <w:noProof/>
            <w:webHidden/>
          </w:rPr>
        </w:r>
        <w:r>
          <w:rPr>
            <w:noProof/>
            <w:webHidden/>
          </w:rPr>
          <w:fldChar w:fldCharType="separate"/>
        </w:r>
        <w:r>
          <w:rPr>
            <w:noProof/>
            <w:webHidden/>
          </w:rPr>
          <w:t>212</w:t>
        </w:r>
        <w:r>
          <w:rPr>
            <w:noProof/>
            <w:webHidden/>
          </w:rPr>
          <w:fldChar w:fldCharType="end"/>
        </w:r>
      </w:hyperlink>
    </w:p>
    <w:p w14:paraId="6D1BB4C5" w14:textId="63F19ECB"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2" w:history="1">
        <w:r w:rsidRPr="00A36D2F">
          <w:rPr>
            <w:rStyle w:val="Hyperlink"/>
            <w:noProof/>
          </w:rPr>
          <w:t>VIII.2.4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Inserting the application data into the CSIDD structure</w:t>
        </w:r>
        <w:r>
          <w:rPr>
            <w:noProof/>
            <w:webHidden/>
          </w:rPr>
          <w:tab/>
        </w:r>
        <w:r>
          <w:rPr>
            <w:noProof/>
            <w:webHidden/>
          </w:rPr>
          <w:fldChar w:fldCharType="begin"/>
        </w:r>
        <w:r>
          <w:rPr>
            <w:noProof/>
            <w:webHidden/>
          </w:rPr>
          <w:instrText xml:space="preserve"> PAGEREF _Toc185900802 \h </w:instrText>
        </w:r>
        <w:r>
          <w:rPr>
            <w:noProof/>
            <w:webHidden/>
          </w:rPr>
        </w:r>
        <w:r>
          <w:rPr>
            <w:noProof/>
            <w:webHidden/>
          </w:rPr>
          <w:fldChar w:fldCharType="separate"/>
        </w:r>
        <w:r>
          <w:rPr>
            <w:noProof/>
            <w:webHidden/>
          </w:rPr>
          <w:t>212</w:t>
        </w:r>
        <w:r>
          <w:rPr>
            <w:noProof/>
            <w:webHidden/>
          </w:rPr>
          <w:fldChar w:fldCharType="end"/>
        </w:r>
      </w:hyperlink>
    </w:p>
    <w:p w14:paraId="5AF2DF94" w14:textId="7E12B469"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3" w:history="1">
        <w:r w:rsidRPr="00A36D2F">
          <w:rPr>
            <w:rStyle w:val="Hyperlink"/>
            <w:noProof/>
          </w:rPr>
          <w:t>VIII.2.5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Encoding the CSIDD</w:t>
        </w:r>
        <w:r>
          <w:rPr>
            <w:noProof/>
            <w:webHidden/>
          </w:rPr>
          <w:tab/>
        </w:r>
        <w:r>
          <w:rPr>
            <w:noProof/>
            <w:webHidden/>
          </w:rPr>
          <w:fldChar w:fldCharType="begin"/>
        </w:r>
        <w:r>
          <w:rPr>
            <w:noProof/>
            <w:webHidden/>
          </w:rPr>
          <w:instrText xml:space="preserve"> PAGEREF _Toc185900803 \h </w:instrText>
        </w:r>
        <w:r>
          <w:rPr>
            <w:noProof/>
            <w:webHidden/>
          </w:rPr>
        </w:r>
        <w:r>
          <w:rPr>
            <w:noProof/>
            <w:webHidden/>
          </w:rPr>
          <w:fldChar w:fldCharType="separate"/>
        </w:r>
        <w:r>
          <w:rPr>
            <w:noProof/>
            <w:webHidden/>
          </w:rPr>
          <w:t>213</w:t>
        </w:r>
        <w:r>
          <w:rPr>
            <w:noProof/>
            <w:webHidden/>
          </w:rPr>
          <w:fldChar w:fldCharType="end"/>
        </w:r>
      </w:hyperlink>
    </w:p>
    <w:p w14:paraId="32780DE7" w14:textId="0302DE75"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4" w:history="1">
        <w:r w:rsidRPr="00A36D2F">
          <w:rPr>
            <w:rStyle w:val="Hyperlink"/>
            <w:noProof/>
          </w:rPr>
          <w:t>VIII.2.6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The quality of service</w:t>
        </w:r>
        <w:r>
          <w:rPr>
            <w:noProof/>
            <w:webHidden/>
          </w:rPr>
          <w:tab/>
        </w:r>
        <w:r>
          <w:rPr>
            <w:noProof/>
            <w:webHidden/>
          </w:rPr>
          <w:fldChar w:fldCharType="begin"/>
        </w:r>
        <w:r>
          <w:rPr>
            <w:noProof/>
            <w:webHidden/>
          </w:rPr>
          <w:instrText xml:space="preserve"> PAGEREF _Toc185900804 \h </w:instrText>
        </w:r>
        <w:r>
          <w:rPr>
            <w:noProof/>
            <w:webHidden/>
          </w:rPr>
        </w:r>
        <w:r>
          <w:rPr>
            <w:noProof/>
            <w:webHidden/>
          </w:rPr>
          <w:fldChar w:fldCharType="separate"/>
        </w:r>
        <w:r>
          <w:rPr>
            <w:noProof/>
            <w:webHidden/>
          </w:rPr>
          <w:t>214</w:t>
        </w:r>
        <w:r>
          <w:rPr>
            <w:noProof/>
            <w:webHidden/>
          </w:rPr>
          <w:fldChar w:fldCharType="end"/>
        </w:r>
      </w:hyperlink>
    </w:p>
    <w:p w14:paraId="42BA284A" w14:textId="0BAC1D6E"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5" w:history="1">
        <w:r w:rsidRPr="00A36D2F">
          <w:rPr>
            <w:rStyle w:val="Hyperlink"/>
            <w:noProof/>
          </w:rPr>
          <w:t>VIII.2.7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Illustration of the use of the QOS parameters</w:t>
        </w:r>
        <w:r>
          <w:rPr>
            <w:noProof/>
            <w:webHidden/>
          </w:rPr>
          <w:tab/>
        </w:r>
        <w:r>
          <w:rPr>
            <w:noProof/>
            <w:webHidden/>
          </w:rPr>
          <w:fldChar w:fldCharType="begin"/>
        </w:r>
        <w:r>
          <w:rPr>
            <w:noProof/>
            <w:webHidden/>
          </w:rPr>
          <w:instrText xml:space="preserve"> PAGEREF _Toc185900805 \h </w:instrText>
        </w:r>
        <w:r>
          <w:rPr>
            <w:noProof/>
            <w:webHidden/>
          </w:rPr>
        </w:r>
        <w:r>
          <w:rPr>
            <w:noProof/>
            <w:webHidden/>
          </w:rPr>
          <w:fldChar w:fldCharType="separate"/>
        </w:r>
        <w:r>
          <w:rPr>
            <w:noProof/>
            <w:webHidden/>
          </w:rPr>
          <w:t>217</w:t>
        </w:r>
        <w:r>
          <w:rPr>
            <w:noProof/>
            <w:webHidden/>
          </w:rPr>
          <w:fldChar w:fldCharType="end"/>
        </w:r>
      </w:hyperlink>
    </w:p>
    <w:p w14:paraId="7AA882C2" w14:textId="3EE4C957"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6" w:history="1">
        <w:r w:rsidRPr="00A36D2F">
          <w:rPr>
            <w:rStyle w:val="Hyperlink"/>
            <w:noProof/>
          </w:rPr>
          <w:t>VIII.2.8</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Connecting the application to the CCN Gateway</w:t>
        </w:r>
        <w:r>
          <w:rPr>
            <w:noProof/>
            <w:webHidden/>
          </w:rPr>
          <w:tab/>
        </w:r>
        <w:r>
          <w:rPr>
            <w:noProof/>
            <w:webHidden/>
          </w:rPr>
          <w:fldChar w:fldCharType="begin"/>
        </w:r>
        <w:r>
          <w:rPr>
            <w:noProof/>
            <w:webHidden/>
          </w:rPr>
          <w:instrText xml:space="preserve"> PAGEREF _Toc185900806 \h </w:instrText>
        </w:r>
        <w:r>
          <w:rPr>
            <w:noProof/>
            <w:webHidden/>
          </w:rPr>
        </w:r>
        <w:r>
          <w:rPr>
            <w:noProof/>
            <w:webHidden/>
          </w:rPr>
          <w:fldChar w:fldCharType="separate"/>
        </w:r>
        <w:r>
          <w:rPr>
            <w:noProof/>
            <w:webHidden/>
          </w:rPr>
          <w:t>220</w:t>
        </w:r>
        <w:r>
          <w:rPr>
            <w:noProof/>
            <w:webHidden/>
          </w:rPr>
          <w:fldChar w:fldCharType="end"/>
        </w:r>
      </w:hyperlink>
    </w:p>
    <w:p w14:paraId="2DAD518D" w14:textId="118D91FE"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7" w:history="1">
        <w:r w:rsidRPr="00A36D2F">
          <w:rPr>
            <w:rStyle w:val="Hyperlink"/>
            <w:noProof/>
          </w:rPr>
          <w:t>VIII.2.9</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Creating a security context for an application</w:t>
        </w:r>
        <w:r>
          <w:rPr>
            <w:noProof/>
            <w:webHidden/>
          </w:rPr>
          <w:tab/>
        </w:r>
        <w:r>
          <w:rPr>
            <w:noProof/>
            <w:webHidden/>
          </w:rPr>
          <w:fldChar w:fldCharType="begin"/>
        </w:r>
        <w:r>
          <w:rPr>
            <w:noProof/>
            <w:webHidden/>
          </w:rPr>
          <w:instrText xml:space="preserve"> PAGEREF _Toc185900807 \h </w:instrText>
        </w:r>
        <w:r>
          <w:rPr>
            <w:noProof/>
            <w:webHidden/>
          </w:rPr>
        </w:r>
        <w:r>
          <w:rPr>
            <w:noProof/>
            <w:webHidden/>
          </w:rPr>
          <w:fldChar w:fldCharType="separate"/>
        </w:r>
        <w:r>
          <w:rPr>
            <w:noProof/>
            <w:webHidden/>
          </w:rPr>
          <w:t>220</w:t>
        </w:r>
        <w:r>
          <w:rPr>
            <w:noProof/>
            <w:webHidden/>
          </w:rPr>
          <w:fldChar w:fldCharType="end"/>
        </w:r>
      </w:hyperlink>
    </w:p>
    <w:p w14:paraId="6D1E5879" w14:textId="20503EC9"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8" w:history="1">
        <w:r w:rsidRPr="00A36D2F">
          <w:rPr>
            <w:rStyle w:val="Hyperlink"/>
            <w:noProof/>
          </w:rPr>
          <w:t>VIII.2.10</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Connecting to the queue manager</w:t>
        </w:r>
        <w:r>
          <w:rPr>
            <w:noProof/>
            <w:webHidden/>
          </w:rPr>
          <w:tab/>
        </w:r>
        <w:r>
          <w:rPr>
            <w:noProof/>
            <w:webHidden/>
          </w:rPr>
          <w:fldChar w:fldCharType="begin"/>
        </w:r>
        <w:r>
          <w:rPr>
            <w:noProof/>
            <w:webHidden/>
          </w:rPr>
          <w:instrText xml:space="preserve"> PAGEREF _Toc185900808 \h </w:instrText>
        </w:r>
        <w:r>
          <w:rPr>
            <w:noProof/>
            <w:webHidden/>
          </w:rPr>
        </w:r>
        <w:r>
          <w:rPr>
            <w:noProof/>
            <w:webHidden/>
          </w:rPr>
          <w:fldChar w:fldCharType="separate"/>
        </w:r>
        <w:r>
          <w:rPr>
            <w:noProof/>
            <w:webHidden/>
          </w:rPr>
          <w:t>221</w:t>
        </w:r>
        <w:r>
          <w:rPr>
            <w:noProof/>
            <w:webHidden/>
          </w:rPr>
          <w:fldChar w:fldCharType="end"/>
        </w:r>
      </w:hyperlink>
    </w:p>
    <w:p w14:paraId="40351A62" w14:textId="07FC9D7F"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09" w:history="1">
        <w:r w:rsidRPr="00A36D2F">
          <w:rPr>
            <w:rStyle w:val="Hyperlink"/>
            <w:noProof/>
          </w:rPr>
          <w:t>VIII.2.11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Opening a queue</w:t>
        </w:r>
        <w:r>
          <w:rPr>
            <w:noProof/>
            <w:webHidden/>
          </w:rPr>
          <w:tab/>
        </w:r>
        <w:r>
          <w:rPr>
            <w:noProof/>
            <w:webHidden/>
          </w:rPr>
          <w:fldChar w:fldCharType="begin"/>
        </w:r>
        <w:r>
          <w:rPr>
            <w:noProof/>
            <w:webHidden/>
          </w:rPr>
          <w:instrText xml:space="preserve"> PAGEREF _Toc185900809 \h </w:instrText>
        </w:r>
        <w:r>
          <w:rPr>
            <w:noProof/>
            <w:webHidden/>
          </w:rPr>
        </w:r>
        <w:r>
          <w:rPr>
            <w:noProof/>
            <w:webHidden/>
          </w:rPr>
          <w:fldChar w:fldCharType="separate"/>
        </w:r>
        <w:r>
          <w:rPr>
            <w:noProof/>
            <w:webHidden/>
          </w:rPr>
          <w:t>222</w:t>
        </w:r>
        <w:r>
          <w:rPr>
            <w:noProof/>
            <w:webHidden/>
          </w:rPr>
          <w:fldChar w:fldCharType="end"/>
        </w:r>
      </w:hyperlink>
    </w:p>
    <w:p w14:paraId="50420854" w14:textId="75D1CCF2"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0" w:history="1">
        <w:r w:rsidRPr="00A36D2F">
          <w:rPr>
            <w:rStyle w:val="Hyperlink"/>
            <w:noProof/>
          </w:rPr>
          <w:t>VIII.2.12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CSI verbs allowed for queue accesses</w:t>
        </w:r>
        <w:r>
          <w:rPr>
            <w:noProof/>
            <w:webHidden/>
          </w:rPr>
          <w:tab/>
        </w:r>
        <w:r>
          <w:rPr>
            <w:noProof/>
            <w:webHidden/>
          </w:rPr>
          <w:fldChar w:fldCharType="begin"/>
        </w:r>
        <w:r>
          <w:rPr>
            <w:noProof/>
            <w:webHidden/>
          </w:rPr>
          <w:instrText xml:space="preserve"> PAGEREF _Toc185900810 \h </w:instrText>
        </w:r>
        <w:r>
          <w:rPr>
            <w:noProof/>
            <w:webHidden/>
          </w:rPr>
        </w:r>
        <w:r>
          <w:rPr>
            <w:noProof/>
            <w:webHidden/>
          </w:rPr>
          <w:fldChar w:fldCharType="separate"/>
        </w:r>
        <w:r>
          <w:rPr>
            <w:noProof/>
            <w:webHidden/>
          </w:rPr>
          <w:t>223</w:t>
        </w:r>
        <w:r>
          <w:rPr>
            <w:noProof/>
            <w:webHidden/>
          </w:rPr>
          <w:fldChar w:fldCharType="end"/>
        </w:r>
      </w:hyperlink>
    </w:p>
    <w:p w14:paraId="1046597B" w14:textId="49C92262"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1" w:history="1">
        <w:r w:rsidRPr="00A36D2F">
          <w:rPr>
            <w:rStyle w:val="Hyperlink"/>
            <w:noProof/>
          </w:rPr>
          <w:t>VIII.2.13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Putting a message into a queue: HL_mq_put()</w:t>
        </w:r>
        <w:r>
          <w:rPr>
            <w:noProof/>
            <w:webHidden/>
          </w:rPr>
          <w:tab/>
        </w:r>
        <w:r>
          <w:rPr>
            <w:noProof/>
            <w:webHidden/>
          </w:rPr>
          <w:fldChar w:fldCharType="begin"/>
        </w:r>
        <w:r>
          <w:rPr>
            <w:noProof/>
            <w:webHidden/>
          </w:rPr>
          <w:instrText xml:space="preserve"> PAGEREF _Toc185900811 \h </w:instrText>
        </w:r>
        <w:r>
          <w:rPr>
            <w:noProof/>
            <w:webHidden/>
          </w:rPr>
        </w:r>
        <w:r>
          <w:rPr>
            <w:noProof/>
            <w:webHidden/>
          </w:rPr>
          <w:fldChar w:fldCharType="separate"/>
        </w:r>
        <w:r>
          <w:rPr>
            <w:noProof/>
            <w:webHidden/>
          </w:rPr>
          <w:t>223</w:t>
        </w:r>
        <w:r>
          <w:rPr>
            <w:noProof/>
            <w:webHidden/>
          </w:rPr>
          <w:fldChar w:fldCharType="end"/>
        </w:r>
      </w:hyperlink>
    </w:p>
    <w:p w14:paraId="75E38ACA" w14:textId="275E7D51"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2" w:history="1">
        <w:r w:rsidRPr="00A36D2F">
          <w:rPr>
            <w:rStyle w:val="Hyperlink"/>
            <w:noProof/>
          </w:rPr>
          <w:t>VIII.2.14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Putting a message into a queue: HL_mq_put1()</w:t>
        </w:r>
        <w:r>
          <w:rPr>
            <w:noProof/>
            <w:webHidden/>
          </w:rPr>
          <w:tab/>
        </w:r>
        <w:r>
          <w:rPr>
            <w:noProof/>
            <w:webHidden/>
          </w:rPr>
          <w:fldChar w:fldCharType="begin"/>
        </w:r>
        <w:r>
          <w:rPr>
            <w:noProof/>
            <w:webHidden/>
          </w:rPr>
          <w:instrText xml:space="preserve"> PAGEREF _Toc185900812 \h </w:instrText>
        </w:r>
        <w:r>
          <w:rPr>
            <w:noProof/>
            <w:webHidden/>
          </w:rPr>
        </w:r>
        <w:r>
          <w:rPr>
            <w:noProof/>
            <w:webHidden/>
          </w:rPr>
          <w:fldChar w:fldCharType="separate"/>
        </w:r>
        <w:r>
          <w:rPr>
            <w:noProof/>
            <w:webHidden/>
          </w:rPr>
          <w:t>224</w:t>
        </w:r>
        <w:r>
          <w:rPr>
            <w:noProof/>
            <w:webHidden/>
          </w:rPr>
          <w:fldChar w:fldCharType="end"/>
        </w:r>
      </w:hyperlink>
    </w:p>
    <w:p w14:paraId="35504FAF" w14:textId="77469DDF"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3" w:history="1">
        <w:r w:rsidRPr="00A36D2F">
          <w:rPr>
            <w:rStyle w:val="Hyperlink"/>
            <w:noProof/>
          </w:rPr>
          <w:t>VIII.2.15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Browsing through a queue: HL_mq_browse()</w:t>
        </w:r>
        <w:r>
          <w:rPr>
            <w:noProof/>
            <w:webHidden/>
          </w:rPr>
          <w:tab/>
        </w:r>
        <w:r>
          <w:rPr>
            <w:noProof/>
            <w:webHidden/>
          </w:rPr>
          <w:fldChar w:fldCharType="begin"/>
        </w:r>
        <w:r>
          <w:rPr>
            <w:noProof/>
            <w:webHidden/>
          </w:rPr>
          <w:instrText xml:space="preserve"> PAGEREF _Toc185900813 \h </w:instrText>
        </w:r>
        <w:r>
          <w:rPr>
            <w:noProof/>
            <w:webHidden/>
          </w:rPr>
        </w:r>
        <w:r>
          <w:rPr>
            <w:noProof/>
            <w:webHidden/>
          </w:rPr>
          <w:fldChar w:fldCharType="separate"/>
        </w:r>
        <w:r>
          <w:rPr>
            <w:noProof/>
            <w:webHidden/>
          </w:rPr>
          <w:t>227</w:t>
        </w:r>
        <w:r>
          <w:rPr>
            <w:noProof/>
            <w:webHidden/>
          </w:rPr>
          <w:fldChar w:fldCharType="end"/>
        </w:r>
      </w:hyperlink>
    </w:p>
    <w:p w14:paraId="650DC06B" w14:textId="5DF7F1A4"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4" w:history="1">
        <w:r w:rsidRPr="00A36D2F">
          <w:rPr>
            <w:rStyle w:val="Hyperlink"/>
            <w:noProof/>
          </w:rPr>
          <w:t>VIII.2.16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Deleting an element from a queue: HL_mq_delete()</w:t>
        </w:r>
        <w:r>
          <w:rPr>
            <w:noProof/>
            <w:webHidden/>
          </w:rPr>
          <w:tab/>
        </w:r>
        <w:r>
          <w:rPr>
            <w:noProof/>
            <w:webHidden/>
          </w:rPr>
          <w:fldChar w:fldCharType="begin"/>
        </w:r>
        <w:r>
          <w:rPr>
            <w:noProof/>
            <w:webHidden/>
          </w:rPr>
          <w:instrText xml:space="preserve"> PAGEREF _Toc185900814 \h </w:instrText>
        </w:r>
        <w:r>
          <w:rPr>
            <w:noProof/>
            <w:webHidden/>
          </w:rPr>
        </w:r>
        <w:r>
          <w:rPr>
            <w:noProof/>
            <w:webHidden/>
          </w:rPr>
          <w:fldChar w:fldCharType="separate"/>
        </w:r>
        <w:r>
          <w:rPr>
            <w:noProof/>
            <w:webHidden/>
          </w:rPr>
          <w:t>227</w:t>
        </w:r>
        <w:r>
          <w:rPr>
            <w:noProof/>
            <w:webHidden/>
          </w:rPr>
          <w:fldChar w:fldCharType="end"/>
        </w:r>
      </w:hyperlink>
    </w:p>
    <w:p w14:paraId="5B9BAC86" w14:textId="59E3C940"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5" w:history="1">
        <w:r w:rsidRPr="00A36D2F">
          <w:rPr>
            <w:rStyle w:val="Hyperlink"/>
            <w:noProof/>
          </w:rPr>
          <w:t>VIII.2.17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Queue naming and addressing</w:t>
        </w:r>
        <w:r>
          <w:rPr>
            <w:noProof/>
            <w:webHidden/>
          </w:rPr>
          <w:tab/>
        </w:r>
        <w:r>
          <w:rPr>
            <w:noProof/>
            <w:webHidden/>
          </w:rPr>
          <w:fldChar w:fldCharType="begin"/>
        </w:r>
        <w:r>
          <w:rPr>
            <w:noProof/>
            <w:webHidden/>
          </w:rPr>
          <w:instrText xml:space="preserve"> PAGEREF _Toc185900815 \h </w:instrText>
        </w:r>
        <w:r>
          <w:rPr>
            <w:noProof/>
            <w:webHidden/>
          </w:rPr>
        </w:r>
        <w:r>
          <w:rPr>
            <w:noProof/>
            <w:webHidden/>
          </w:rPr>
          <w:fldChar w:fldCharType="separate"/>
        </w:r>
        <w:r>
          <w:rPr>
            <w:noProof/>
            <w:webHidden/>
          </w:rPr>
          <w:t>227</w:t>
        </w:r>
        <w:r>
          <w:rPr>
            <w:noProof/>
            <w:webHidden/>
          </w:rPr>
          <w:fldChar w:fldCharType="end"/>
        </w:r>
      </w:hyperlink>
    </w:p>
    <w:p w14:paraId="7E3680D8" w14:textId="65CD77B2"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6" w:history="1">
        <w:r w:rsidRPr="00A36D2F">
          <w:rPr>
            <w:rStyle w:val="Hyperlink"/>
            <w:noProof/>
          </w:rPr>
          <w:t>VIII.2.18</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National Gateways</w:t>
        </w:r>
        <w:r>
          <w:rPr>
            <w:noProof/>
            <w:webHidden/>
          </w:rPr>
          <w:tab/>
        </w:r>
        <w:r>
          <w:rPr>
            <w:noProof/>
            <w:webHidden/>
          </w:rPr>
          <w:fldChar w:fldCharType="begin"/>
        </w:r>
        <w:r>
          <w:rPr>
            <w:noProof/>
            <w:webHidden/>
          </w:rPr>
          <w:instrText xml:space="preserve"> PAGEREF _Toc185900816 \h </w:instrText>
        </w:r>
        <w:r>
          <w:rPr>
            <w:noProof/>
            <w:webHidden/>
          </w:rPr>
        </w:r>
        <w:r>
          <w:rPr>
            <w:noProof/>
            <w:webHidden/>
          </w:rPr>
          <w:fldChar w:fldCharType="separate"/>
        </w:r>
        <w:r>
          <w:rPr>
            <w:noProof/>
            <w:webHidden/>
          </w:rPr>
          <w:t>229</w:t>
        </w:r>
        <w:r>
          <w:rPr>
            <w:noProof/>
            <w:webHidden/>
          </w:rPr>
          <w:fldChar w:fldCharType="end"/>
        </w:r>
      </w:hyperlink>
    </w:p>
    <w:p w14:paraId="0BF9DB74" w14:textId="7D182614"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7" w:history="1">
        <w:r w:rsidRPr="00A36D2F">
          <w:rPr>
            <w:rStyle w:val="Hyperlink"/>
            <w:noProof/>
          </w:rPr>
          <w:t>VIII.2.19</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Taxation and Customs Union DG Gateways</w:t>
        </w:r>
        <w:r>
          <w:rPr>
            <w:noProof/>
            <w:webHidden/>
          </w:rPr>
          <w:tab/>
        </w:r>
        <w:r>
          <w:rPr>
            <w:noProof/>
            <w:webHidden/>
          </w:rPr>
          <w:fldChar w:fldCharType="begin"/>
        </w:r>
        <w:r>
          <w:rPr>
            <w:noProof/>
            <w:webHidden/>
          </w:rPr>
          <w:instrText xml:space="preserve"> PAGEREF _Toc185900817 \h </w:instrText>
        </w:r>
        <w:r>
          <w:rPr>
            <w:noProof/>
            <w:webHidden/>
          </w:rPr>
        </w:r>
        <w:r>
          <w:rPr>
            <w:noProof/>
            <w:webHidden/>
          </w:rPr>
          <w:fldChar w:fldCharType="separate"/>
        </w:r>
        <w:r>
          <w:rPr>
            <w:noProof/>
            <w:webHidden/>
          </w:rPr>
          <w:t>231</w:t>
        </w:r>
        <w:r>
          <w:rPr>
            <w:noProof/>
            <w:webHidden/>
          </w:rPr>
          <w:fldChar w:fldCharType="end"/>
        </w:r>
      </w:hyperlink>
    </w:p>
    <w:p w14:paraId="0B64A3B9" w14:textId="02D43DB1"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8" w:history="1">
        <w:r w:rsidRPr="00A36D2F">
          <w:rPr>
            <w:rStyle w:val="Hyperlink"/>
            <w:noProof/>
          </w:rPr>
          <w:t>VIII.2.20</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European Anti-fraud Office Gateway</w:t>
        </w:r>
        <w:r>
          <w:rPr>
            <w:noProof/>
            <w:webHidden/>
          </w:rPr>
          <w:tab/>
        </w:r>
        <w:r>
          <w:rPr>
            <w:noProof/>
            <w:webHidden/>
          </w:rPr>
          <w:fldChar w:fldCharType="begin"/>
        </w:r>
        <w:r>
          <w:rPr>
            <w:noProof/>
            <w:webHidden/>
          </w:rPr>
          <w:instrText xml:space="preserve"> PAGEREF _Toc185900818 \h </w:instrText>
        </w:r>
        <w:r>
          <w:rPr>
            <w:noProof/>
            <w:webHidden/>
          </w:rPr>
        </w:r>
        <w:r>
          <w:rPr>
            <w:noProof/>
            <w:webHidden/>
          </w:rPr>
          <w:fldChar w:fldCharType="separate"/>
        </w:r>
        <w:r>
          <w:rPr>
            <w:noProof/>
            <w:webHidden/>
          </w:rPr>
          <w:t>234</w:t>
        </w:r>
        <w:r>
          <w:rPr>
            <w:noProof/>
            <w:webHidden/>
          </w:rPr>
          <w:fldChar w:fldCharType="end"/>
        </w:r>
      </w:hyperlink>
    </w:p>
    <w:p w14:paraId="2EE994A0" w14:textId="65E92D67"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19" w:history="1">
        <w:r w:rsidRPr="00A36D2F">
          <w:rPr>
            <w:rStyle w:val="Hyperlink"/>
            <w:noProof/>
          </w:rPr>
          <w:t>VIII.2.21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Queue usage Overview</w:t>
        </w:r>
        <w:r>
          <w:rPr>
            <w:noProof/>
            <w:webHidden/>
          </w:rPr>
          <w:tab/>
        </w:r>
        <w:r>
          <w:rPr>
            <w:noProof/>
            <w:webHidden/>
          </w:rPr>
          <w:fldChar w:fldCharType="begin"/>
        </w:r>
        <w:r>
          <w:rPr>
            <w:noProof/>
            <w:webHidden/>
          </w:rPr>
          <w:instrText xml:space="preserve"> PAGEREF _Toc185900819 \h </w:instrText>
        </w:r>
        <w:r>
          <w:rPr>
            <w:noProof/>
            <w:webHidden/>
          </w:rPr>
        </w:r>
        <w:r>
          <w:rPr>
            <w:noProof/>
            <w:webHidden/>
          </w:rPr>
          <w:fldChar w:fldCharType="separate"/>
        </w:r>
        <w:r>
          <w:rPr>
            <w:noProof/>
            <w:webHidden/>
          </w:rPr>
          <w:t>234</w:t>
        </w:r>
        <w:r>
          <w:rPr>
            <w:noProof/>
            <w:webHidden/>
          </w:rPr>
          <w:fldChar w:fldCharType="end"/>
        </w:r>
      </w:hyperlink>
    </w:p>
    <w:p w14:paraId="51F77C3D" w14:textId="16BF9C4E"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0" w:history="1">
        <w:r w:rsidRPr="00A36D2F">
          <w:rPr>
            <w:rStyle w:val="Hyperlink"/>
            <w:noProof/>
          </w:rPr>
          <w:t>VIII.2.22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Operational Environment</w:t>
        </w:r>
        <w:r>
          <w:rPr>
            <w:noProof/>
            <w:webHidden/>
          </w:rPr>
          <w:tab/>
        </w:r>
        <w:r>
          <w:rPr>
            <w:noProof/>
            <w:webHidden/>
          </w:rPr>
          <w:fldChar w:fldCharType="begin"/>
        </w:r>
        <w:r>
          <w:rPr>
            <w:noProof/>
            <w:webHidden/>
          </w:rPr>
          <w:instrText xml:space="preserve"> PAGEREF _Toc185900820 \h </w:instrText>
        </w:r>
        <w:r>
          <w:rPr>
            <w:noProof/>
            <w:webHidden/>
          </w:rPr>
        </w:r>
        <w:r>
          <w:rPr>
            <w:noProof/>
            <w:webHidden/>
          </w:rPr>
          <w:fldChar w:fldCharType="separate"/>
        </w:r>
        <w:r>
          <w:rPr>
            <w:noProof/>
            <w:webHidden/>
          </w:rPr>
          <w:t>235</w:t>
        </w:r>
        <w:r>
          <w:rPr>
            <w:noProof/>
            <w:webHidden/>
          </w:rPr>
          <w:fldChar w:fldCharType="end"/>
        </w:r>
      </w:hyperlink>
    </w:p>
    <w:p w14:paraId="1E662041" w14:textId="64B7C01F"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1" w:history="1">
        <w:r w:rsidRPr="00A36D2F">
          <w:rPr>
            <w:rStyle w:val="Hyperlink"/>
            <w:noProof/>
          </w:rPr>
          <w:t>VIII.2.23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Common Domain Testing Environment</w:t>
        </w:r>
        <w:r>
          <w:rPr>
            <w:noProof/>
            <w:webHidden/>
          </w:rPr>
          <w:tab/>
        </w:r>
        <w:r>
          <w:rPr>
            <w:noProof/>
            <w:webHidden/>
          </w:rPr>
          <w:fldChar w:fldCharType="begin"/>
        </w:r>
        <w:r>
          <w:rPr>
            <w:noProof/>
            <w:webHidden/>
          </w:rPr>
          <w:instrText xml:space="preserve"> PAGEREF _Toc185900821 \h </w:instrText>
        </w:r>
        <w:r>
          <w:rPr>
            <w:noProof/>
            <w:webHidden/>
          </w:rPr>
        </w:r>
        <w:r>
          <w:rPr>
            <w:noProof/>
            <w:webHidden/>
          </w:rPr>
          <w:fldChar w:fldCharType="separate"/>
        </w:r>
        <w:r>
          <w:rPr>
            <w:noProof/>
            <w:webHidden/>
          </w:rPr>
          <w:t>236</w:t>
        </w:r>
        <w:r>
          <w:rPr>
            <w:noProof/>
            <w:webHidden/>
          </w:rPr>
          <w:fldChar w:fldCharType="end"/>
        </w:r>
      </w:hyperlink>
    </w:p>
    <w:p w14:paraId="4EF02D43" w14:textId="567DF200"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2" w:history="1">
        <w:r w:rsidRPr="00A36D2F">
          <w:rPr>
            <w:rStyle w:val="Hyperlink"/>
            <w:noProof/>
          </w:rPr>
          <w:t>VIII.2.24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National Testing and Training Environments</w:t>
        </w:r>
        <w:r>
          <w:rPr>
            <w:noProof/>
            <w:webHidden/>
          </w:rPr>
          <w:tab/>
        </w:r>
        <w:r>
          <w:rPr>
            <w:noProof/>
            <w:webHidden/>
          </w:rPr>
          <w:fldChar w:fldCharType="begin"/>
        </w:r>
        <w:r>
          <w:rPr>
            <w:noProof/>
            <w:webHidden/>
          </w:rPr>
          <w:instrText xml:space="preserve"> PAGEREF _Toc185900822 \h </w:instrText>
        </w:r>
        <w:r>
          <w:rPr>
            <w:noProof/>
            <w:webHidden/>
          </w:rPr>
        </w:r>
        <w:r>
          <w:rPr>
            <w:noProof/>
            <w:webHidden/>
          </w:rPr>
          <w:fldChar w:fldCharType="separate"/>
        </w:r>
        <w:r>
          <w:rPr>
            <w:noProof/>
            <w:webHidden/>
          </w:rPr>
          <w:t>237</w:t>
        </w:r>
        <w:r>
          <w:rPr>
            <w:noProof/>
            <w:webHidden/>
          </w:rPr>
          <w:fldChar w:fldCharType="end"/>
        </w:r>
      </w:hyperlink>
    </w:p>
    <w:p w14:paraId="6F054066" w14:textId="4DB5241B"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3" w:history="1">
        <w:r w:rsidRPr="00A36D2F">
          <w:rPr>
            <w:rStyle w:val="Hyperlink"/>
            <w:noProof/>
          </w:rPr>
          <w:t>VIII.2.25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Access Control List</w:t>
        </w:r>
        <w:r>
          <w:rPr>
            <w:noProof/>
            <w:webHidden/>
          </w:rPr>
          <w:tab/>
        </w:r>
        <w:r>
          <w:rPr>
            <w:noProof/>
            <w:webHidden/>
          </w:rPr>
          <w:fldChar w:fldCharType="begin"/>
        </w:r>
        <w:r>
          <w:rPr>
            <w:noProof/>
            <w:webHidden/>
          </w:rPr>
          <w:instrText xml:space="preserve"> PAGEREF _Toc185900823 \h </w:instrText>
        </w:r>
        <w:r>
          <w:rPr>
            <w:noProof/>
            <w:webHidden/>
          </w:rPr>
        </w:r>
        <w:r>
          <w:rPr>
            <w:noProof/>
            <w:webHidden/>
          </w:rPr>
          <w:fldChar w:fldCharType="separate"/>
        </w:r>
        <w:r>
          <w:rPr>
            <w:noProof/>
            <w:webHidden/>
          </w:rPr>
          <w:t>237</w:t>
        </w:r>
        <w:r>
          <w:rPr>
            <w:noProof/>
            <w:webHidden/>
          </w:rPr>
          <w:fldChar w:fldCharType="end"/>
        </w:r>
      </w:hyperlink>
    </w:p>
    <w:p w14:paraId="378479D3" w14:textId="6CA97B46"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4" w:history="1">
        <w:r w:rsidRPr="00A36D2F">
          <w:rPr>
            <w:rStyle w:val="Hyperlink"/>
            <w:noProof/>
          </w:rPr>
          <w:t>VIII.2.26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Maximum Message size</w:t>
        </w:r>
        <w:r>
          <w:rPr>
            <w:noProof/>
            <w:webHidden/>
          </w:rPr>
          <w:tab/>
        </w:r>
        <w:r>
          <w:rPr>
            <w:noProof/>
            <w:webHidden/>
          </w:rPr>
          <w:fldChar w:fldCharType="begin"/>
        </w:r>
        <w:r>
          <w:rPr>
            <w:noProof/>
            <w:webHidden/>
          </w:rPr>
          <w:instrText xml:space="preserve"> PAGEREF _Toc185900824 \h </w:instrText>
        </w:r>
        <w:r>
          <w:rPr>
            <w:noProof/>
            <w:webHidden/>
          </w:rPr>
        </w:r>
        <w:r>
          <w:rPr>
            <w:noProof/>
            <w:webHidden/>
          </w:rPr>
          <w:fldChar w:fldCharType="separate"/>
        </w:r>
        <w:r>
          <w:rPr>
            <w:noProof/>
            <w:webHidden/>
          </w:rPr>
          <w:t>237</w:t>
        </w:r>
        <w:r>
          <w:rPr>
            <w:noProof/>
            <w:webHidden/>
          </w:rPr>
          <w:fldChar w:fldCharType="end"/>
        </w:r>
      </w:hyperlink>
    </w:p>
    <w:p w14:paraId="7042555D" w14:textId="515D1E54"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25" w:history="1">
        <w:r w:rsidRPr="00A36D2F">
          <w:rPr>
            <w:rStyle w:val="Hyperlink"/>
            <w:noProof/>
          </w:rPr>
          <w:t>VIII.3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Recommended use of CCN/CSI</w:t>
        </w:r>
        <w:r>
          <w:rPr>
            <w:noProof/>
            <w:webHidden/>
          </w:rPr>
          <w:tab/>
        </w:r>
        <w:r>
          <w:rPr>
            <w:noProof/>
            <w:webHidden/>
          </w:rPr>
          <w:fldChar w:fldCharType="begin"/>
        </w:r>
        <w:r>
          <w:rPr>
            <w:noProof/>
            <w:webHidden/>
          </w:rPr>
          <w:instrText xml:space="preserve"> PAGEREF _Toc185900825 \h </w:instrText>
        </w:r>
        <w:r>
          <w:rPr>
            <w:noProof/>
            <w:webHidden/>
          </w:rPr>
        </w:r>
        <w:r>
          <w:rPr>
            <w:noProof/>
            <w:webHidden/>
          </w:rPr>
          <w:fldChar w:fldCharType="separate"/>
        </w:r>
        <w:r>
          <w:rPr>
            <w:noProof/>
            <w:webHidden/>
          </w:rPr>
          <w:t>239</w:t>
        </w:r>
        <w:r>
          <w:rPr>
            <w:noProof/>
            <w:webHidden/>
          </w:rPr>
          <w:fldChar w:fldCharType="end"/>
        </w:r>
      </w:hyperlink>
    </w:p>
    <w:p w14:paraId="3BD1B617" w14:textId="3541999B"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6" w:history="1">
        <w:r w:rsidRPr="00A36D2F">
          <w:rPr>
            <w:rStyle w:val="Hyperlink"/>
            <w:noProof/>
          </w:rPr>
          <w:t>VIII.3.1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Main routines</w:t>
        </w:r>
        <w:r>
          <w:rPr>
            <w:noProof/>
            <w:webHidden/>
          </w:rPr>
          <w:tab/>
        </w:r>
        <w:r>
          <w:rPr>
            <w:noProof/>
            <w:webHidden/>
          </w:rPr>
          <w:fldChar w:fldCharType="begin"/>
        </w:r>
        <w:r>
          <w:rPr>
            <w:noProof/>
            <w:webHidden/>
          </w:rPr>
          <w:instrText xml:space="preserve"> PAGEREF _Toc185900826 \h </w:instrText>
        </w:r>
        <w:r>
          <w:rPr>
            <w:noProof/>
            <w:webHidden/>
          </w:rPr>
        </w:r>
        <w:r>
          <w:rPr>
            <w:noProof/>
            <w:webHidden/>
          </w:rPr>
          <w:fldChar w:fldCharType="separate"/>
        </w:r>
        <w:r>
          <w:rPr>
            <w:noProof/>
            <w:webHidden/>
          </w:rPr>
          <w:t>239</w:t>
        </w:r>
        <w:r>
          <w:rPr>
            <w:noProof/>
            <w:webHidden/>
          </w:rPr>
          <w:fldChar w:fldCharType="end"/>
        </w:r>
      </w:hyperlink>
    </w:p>
    <w:p w14:paraId="77435A02" w14:textId="69529E11"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7" w:history="1">
        <w:r w:rsidRPr="00A36D2F">
          <w:rPr>
            <w:rStyle w:val="Hyperlink"/>
            <w:noProof/>
          </w:rPr>
          <w:t>VIII.3.2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Program connection</w:t>
        </w:r>
        <w:r>
          <w:rPr>
            <w:noProof/>
            <w:webHidden/>
          </w:rPr>
          <w:tab/>
        </w:r>
        <w:r>
          <w:rPr>
            <w:noProof/>
            <w:webHidden/>
          </w:rPr>
          <w:fldChar w:fldCharType="begin"/>
        </w:r>
        <w:r>
          <w:rPr>
            <w:noProof/>
            <w:webHidden/>
          </w:rPr>
          <w:instrText xml:space="preserve"> PAGEREF _Toc185900827 \h </w:instrText>
        </w:r>
        <w:r>
          <w:rPr>
            <w:noProof/>
            <w:webHidden/>
          </w:rPr>
        </w:r>
        <w:r>
          <w:rPr>
            <w:noProof/>
            <w:webHidden/>
          </w:rPr>
          <w:fldChar w:fldCharType="separate"/>
        </w:r>
        <w:r>
          <w:rPr>
            <w:noProof/>
            <w:webHidden/>
          </w:rPr>
          <w:t>241</w:t>
        </w:r>
        <w:r>
          <w:rPr>
            <w:noProof/>
            <w:webHidden/>
          </w:rPr>
          <w:fldChar w:fldCharType="end"/>
        </w:r>
      </w:hyperlink>
    </w:p>
    <w:p w14:paraId="6DE0EDC5" w14:textId="0F1860C9"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8" w:history="1">
        <w:r w:rsidRPr="00A36D2F">
          <w:rPr>
            <w:rStyle w:val="Hyperlink"/>
            <w:noProof/>
          </w:rPr>
          <w:t>VIII.3.3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Sending</w:t>
        </w:r>
        <w:r>
          <w:rPr>
            <w:noProof/>
            <w:webHidden/>
          </w:rPr>
          <w:tab/>
        </w:r>
        <w:r>
          <w:rPr>
            <w:noProof/>
            <w:webHidden/>
          </w:rPr>
          <w:fldChar w:fldCharType="begin"/>
        </w:r>
        <w:r>
          <w:rPr>
            <w:noProof/>
            <w:webHidden/>
          </w:rPr>
          <w:instrText xml:space="preserve"> PAGEREF _Toc185900828 \h </w:instrText>
        </w:r>
        <w:r>
          <w:rPr>
            <w:noProof/>
            <w:webHidden/>
          </w:rPr>
        </w:r>
        <w:r>
          <w:rPr>
            <w:noProof/>
            <w:webHidden/>
          </w:rPr>
          <w:fldChar w:fldCharType="separate"/>
        </w:r>
        <w:r>
          <w:rPr>
            <w:noProof/>
            <w:webHidden/>
          </w:rPr>
          <w:t>242</w:t>
        </w:r>
        <w:r>
          <w:rPr>
            <w:noProof/>
            <w:webHidden/>
          </w:rPr>
          <w:fldChar w:fldCharType="end"/>
        </w:r>
      </w:hyperlink>
    </w:p>
    <w:p w14:paraId="690E7FE5" w14:textId="4042AC4A"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29" w:history="1">
        <w:r w:rsidRPr="00A36D2F">
          <w:rPr>
            <w:rStyle w:val="Hyperlink"/>
            <w:noProof/>
          </w:rPr>
          <w:t>VIII.3.4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Receiving</w:t>
        </w:r>
        <w:r>
          <w:rPr>
            <w:noProof/>
            <w:webHidden/>
          </w:rPr>
          <w:tab/>
        </w:r>
        <w:r>
          <w:rPr>
            <w:noProof/>
            <w:webHidden/>
          </w:rPr>
          <w:fldChar w:fldCharType="begin"/>
        </w:r>
        <w:r>
          <w:rPr>
            <w:noProof/>
            <w:webHidden/>
          </w:rPr>
          <w:instrText xml:space="preserve"> PAGEREF _Toc185900829 \h </w:instrText>
        </w:r>
        <w:r>
          <w:rPr>
            <w:noProof/>
            <w:webHidden/>
          </w:rPr>
        </w:r>
        <w:r>
          <w:rPr>
            <w:noProof/>
            <w:webHidden/>
          </w:rPr>
          <w:fldChar w:fldCharType="separate"/>
        </w:r>
        <w:r>
          <w:rPr>
            <w:noProof/>
            <w:webHidden/>
          </w:rPr>
          <w:t>243</w:t>
        </w:r>
        <w:r>
          <w:rPr>
            <w:noProof/>
            <w:webHidden/>
          </w:rPr>
          <w:fldChar w:fldCharType="end"/>
        </w:r>
      </w:hyperlink>
    </w:p>
    <w:p w14:paraId="6C4D7298" w14:textId="461C3B9A"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0" w:history="1">
        <w:r w:rsidRPr="00A36D2F">
          <w:rPr>
            <w:rStyle w:val="Hyperlink"/>
            <w:noProof/>
          </w:rPr>
          <w:t>VIII.3.5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Program disconnect</w:t>
        </w:r>
        <w:r>
          <w:rPr>
            <w:noProof/>
            <w:webHidden/>
          </w:rPr>
          <w:tab/>
        </w:r>
        <w:r>
          <w:rPr>
            <w:noProof/>
            <w:webHidden/>
          </w:rPr>
          <w:fldChar w:fldCharType="begin"/>
        </w:r>
        <w:r>
          <w:rPr>
            <w:noProof/>
            <w:webHidden/>
          </w:rPr>
          <w:instrText xml:space="preserve"> PAGEREF _Toc185900830 \h </w:instrText>
        </w:r>
        <w:r>
          <w:rPr>
            <w:noProof/>
            <w:webHidden/>
          </w:rPr>
        </w:r>
        <w:r>
          <w:rPr>
            <w:noProof/>
            <w:webHidden/>
          </w:rPr>
          <w:fldChar w:fldCharType="separate"/>
        </w:r>
        <w:r>
          <w:rPr>
            <w:noProof/>
            <w:webHidden/>
          </w:rPr>
          <w:t>244</w:t>
        </w:r>
        <w:r>
          <w:rPr>
            <w:noProof/>
            <w:webHidden/>
          </w:rPr>
          <w:fldChar w:fldCharType="end"/>
        </w:r>
      </w:hyperlink>
    </w:p>
    <w:p w14:paraId="72321B77" w14:textId="150794FE"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31" w:history="1">
        <w:r w:rsidRPr="00A36D2F">
          <w:rPr>
            <w:rStyle w:val="Hyperlink"/>
            <w:noProof/>
          </w:rPr>
          <w:t>VIII.4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Configuration information</w:t>
        </w:r>
        <w:r>
          <w:rPr>
            <w:noProof/>
            <w:webHidden/>
          </w:rPr>
          <w:tab/>
        </w:r>
        <w:r>
          <w:rPr>
            <w:noProof/>
            <w:webHidden/>
          </w:rPr>
          <w:fldChar w:fldCharType="begin"/>
        </w:r>
        <w:r>
          <w:rPr>
            <w:noProof/>
            <w:webHidden/>
          </w:rPr>
          <w:instrText xml:space="preserve"> PAGEREF _Toc185900831 \h </w:instrText>
        </w:r>
        <w:r>
          <w:rPr>
            <w:noProof/>
            <w:webHidden/>
          </w:rPr>
        </w:r>
        <w:r>
          <w:rPr>
            <w:noProof/>
            <w:webHidden/>
          </w:rPr>
          <w:fldChar w:fldCharType="separate"/>
        </w:r>
        <w:r>
          <w:rPr>
            <w:noProof/>
            <w:webHidden/>
          </w:rPr>
          <w:t>245</w:t>
        </w:r>
        <w:r>
          <w:rPr>
            <w:noProof/>
            <w:webHidden/>
          </w:rPr>
          <w:fldChar w:fldCharType="end"/>
        </w:r>
      </w:hyperlink>
    </w:p>
    <w:p w14:paraId="075493F4" w14:textId="20BBB411"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2" w:history="1">
        <w:r w:rsidRPr="00A36D2F">
          <w:rPr>
            <w:rStyle w:val="Hyperlink"/>
            <w:noProof/>
          </w:rPr>
          <w:t>VIII.4.1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_Toc185900832 \h </w:instrText>
        </w:r>
        <w:r>
          <w:rPr>
            <w:noProof/>
            <w:webHidden/>
          </w:rPr>
        </w:r>
        <w:r>
          <w:rPr>
            <w:noProof/>
            <w:webHidden/>
          </w:rPr>
          <w:fldChar w:fldCharType="separate"/>
        </w:r>
        <w:r>
          <w:rPr>
            <w:noProof/>
            <w:webHidden/>
          </w:rPr>
          <w:t>245</w:t>
        </w:r>
        <w:r>
          <w:rPr>
            <w:noProof/>
            <w:webHidden/>
          </w:rPr>
          <w:fldChar w:fldCharType="end"/>
        </w:r>
      </w:hyperlink>
    </w:p>
    <w:p w14:paraId="52BCA486" w14:textId="31915024"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3" w:history="1">
        <w:r w:rsidRPr="00A36D2F">
          <w:rPr>
            <w:rStyle w:val="Hyperlink"/>
            <w:noProof/>
          </w:rPr>
          <w:t>VIII.4.2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Configuration information to be provided by the NA</w:t>
        </w:r>
        <w:r>
          <w:rPr>
            <w:noProof/>
            <w:webHidden/>
          </w:rPr>
          <w:tab/>
        </w:r>
        <w:r>
          <w:rPr>
            <w:noProof/>
            <w:webHidden/>
          </w:rPr>
          <w:fldChar w:fldCharType="begin"/>
        </w:r>
        <w:r>
          <w:rPr>
            <w:noProof/>
            <w:webHidden/>
          </w:rPr>
          <w:instrText xml:space="preserve"> PAGEREF _Toc185900833 \h </w:instrText>
        </w:r>
        <w:r>
          <w:rPr>
            <w:noProof/>
            <w:webHidden/>
          </w:rPr>
        </w:r>
        <w:r>
          <w:rPr>
            <w:noProof/>
            <w:webHidden/>
          </w:rPr>
          <w:fldChar w:fldCharType="separate"/>
        </w:r>
        <w:r>
          <w:rPr>
            <w:noProof/>
            <w:webHidden/>
          </w:rPr>
          <w:t>246</w:t>
        </w:r>
        <w:r>
          <w:rPr>
            <w:noProof/>
            <w:webHidden/>
          </w:rPr>
          <w:fldChar w:fldCharType="end"/>
        </w:r>
      </w:hyperlink>
    </w:p>
    <w:p w14:paraId="2A007AF4" w14:textId="023B000C"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4" w:history="1">
        <w:r w:rsidRPr="00A36D2F">
          <w:rPr>
            <w:rStyle w:val="Hyperlink"/>
            <w:noProof/>
          </w:rPr>
          <w:t>VIII.4.3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Collection of External Configuration Data</w:t>
        </w:r>
        <w:r>
          <w:rPr>
            <w:noProof/>
            <w:webHidden/>
          </w:rPr>
          <w:tab/>
        </w:r>
        <w:r>
          <w:rPr>
            <w:noProof/>
            <w:webHidden/>
          </w:rPr>
          <w:fldChar w:fldCharType="begin"/>
        </w:r>
        <w:r>
          <w:rPr>
            <w:noProof/>
            <w:webHidden/>
          </w:rPr>
          <w:instrText xml:space="preserve"> PAGEREF _Toc185900834 \h </w:instrText>
        </w:r>
        <w:r>
          <w:rPr>
            <w:noProof/>
            <w:webHidden/>
          </w:rPr>
        </w:r>
        <w:r>
          <w:rPr>
            <w:noProof/>
            <w:webHidden/>
          </w:rPr>
          <w:fldChar w:fldCharType="separate"/>
        </w:r>
        <w:r>
          <w:rPr>
            <w:noProof/>
            <w:webHidden/>
          </w:rPr>
          <w:t>246</w:t>
        </w:r>
        <w:r>
          <w:rPr>
            <w:noProof/>
            <w:webHidden/>
          </w:rPr>
          <w:fldChar w:fldCharType="end"/>
        </w:r>
      </w:hyperlink>
    </w:p>
    <w:p w14:paraId="6F79A70C" w14:textId="218AD824"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5" w:history="1">
        <w:r w:rsidRPr="00A36D2F">
          <w:rPr>
            <w:rStyle w:val="Hyperlink"/>
            <w:noProof/>
          </w:rPr>
          <w:t>VIII.4.4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configuration procedure</w:t>
        </w:r>
        <w:r>
          <w:rPr>
            <w:noProof/>
            <w:webHidden/>
          </w:rPr>
          <w:tab/>
        </w:r>
        <w:r>
          <w:rPr>
            <w:noProof/>
            <w:webHidden/>
          </w:rPr>
          <w:fldChar w:fldCharType="begin"/>
        </w:r>
        <w:r>
          <w:rPr>
            <w:noProof/>
            <w:webHidden/>
          </w:rPr>
          <w:instrText xml:space="preserve"> PAGEREF _Toc185900835 \h </w:instrText>
        </w:r>
        <w:r>
          <w:rPr>
            <w:noProof/>
            <w:webHidden/>
          </w:rPr>
        </w:r>
        <w:r>
          <w:rPr>
            <w:noProof/>
            <w:webHidden/>
          </w:rPr>
          <w:fldChar w:fldCharType="separate"/>
        </w:r>
        <w:r>
          <w:rPr>
            <w:noProof/>
            <w:webHidden/>
          </w:rPr>
          <w:t>247</w:t>
        </w:r>
        <w:r>
          <w:rPr>
            <w:noProof/>
            <w:webHidden/>
          </w:rPr>
          <w:fldChar w:fldCharType="end"/>
        </w:r>
      </w:hyperlink>
    </w:p>
    <w:p w14:paraId="290A7158" w14:textId="1351ECBE"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6" w:history="1">
        <w:r w:rsidRPr="00A36D2F">
          <w:rPr>
            <w:rStyle w:val="Hyperlink"/>
            <w:noProof/>
          </w:rPr>
          <w:t>VIII.4.5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Configuration information to be provided by the Customs systems Central Operation</w:t>
        </w:r>
        <w:r>
          <w:rPr>
            <w:noProof/>
            <w:webHidden/>
          </w:rPr>
          <w:tab/>
        </w:r>
        <w:r>
          <w:rPr>
            <w:noProof/>
            <w:webHidden/>
          </w:rPr>
          <w:fldChar w:fldCharType="begin"/>
        </w:r>
        <w:r>
          <w:rPr>
            <w:noProof/>
            <w:webHidden/>
          </w:rPr>
          <w:instrText xml:space="preserve"> PAGEREF _Toc185900836 \h </w:instrText>
        </w:r>
        <w:r>
          <w:rPr>
            <w:noProof/>
            <w:webHidden/>
          </w:rPr>
        </w:r>
        <w:r>
          <w:rPr>
            <w:noProof/>
            <w:webHidden/>
          </w:rPr>
          <w:fldChar w:fldCharType="separate"/>
        </w:r>
        <w:r>
          <w:rPr>
            <w:noProof/>
            <w:webHidden/>
          </w:rPr>
          <w:t>247</w:t>
        </w:r>
        <w:r>
          <w:rPr>
            <w:noProof/>
            <w:webHidden/>
          </w:rPr>
          <w:fldChar w:fldCharType="end"/>
        </w:r>
      </w:hyperlink>
    </w:p>
    <w:p w14:paraId="10AB0BB9" w14:textId="1B1A5823"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7" w:history="1">
        <w:r w:rsidRPr="00A36D2F">
          <w:rPr>
            <w:rStyle w:val="Hyperlink"/>
            <w:noProof/>
          </w:rPr>
          <w:t>VIII.4.6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Collection of External Configuration Data</w:t>
        </w:r>
        <w:r>
          <w:rPr>
            <w:noProof/>
            <w:webHidden/>
          </w:rPr>
          <w:tab/>
        </w:r>
        <w:r>
          <w:rPr>
            <w:noProof/>
            <w:webHidden/>
          </w:rPr>
          <w:fldChar w:fldCharType="begin"/>
        </w:r>
        <w:r>
          <w:rPr>
            <w:noProof/>
            <w:webHidden/>
          </w:rPr>
          <w:instrText xml:space="preserve"> PAGEREF _Toc185900837 \h </w:instrText>
        </w:r>
        <w:r>
          <w:rPr>
            <w:noProof/>
            <w:webHidden/>
          </w:rPr>
        </w:r>
        <w:r>
          <w:rPr>
            <w:noProof/>
            <w:webHidden/>
          </w:rPr>
          <w:fldChar w:fldCharType="separate"/>
        </w:r>
        <w:r>
          <w:rPr>
            <w:noProof/>
            <w:webHidden/>
          </w:rPr>
          <w:t>247</w:t>
        </w:r>
        <w:r>
          <w:rPr>
            <w:noProof/>
            <w:webHidden/>
          </w:rPr>
          <w:fldChar w:fldCharType="end"/>
        </w:r>
      </w:hyperlink>
    </w:p>
    <w:p w14:paraId="0CED6804" w14:textId="0657A711"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8" w:history="1">
        <w:r w:rsidRPr="00A36D2F">
          <w:rPr>
            <w:rStyle w:val="Hyperlink"/>
            <w:noProof/>
          </w:rPr>
          <w:t>VIII.4.7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ccnDefaultQOS</w:t>
        </w:r>
        <w:r>
          <w:rPr>
            <w:noProof/>
            <w:webHidden/>
          </w:rPr>
          <w:tab/>
        </w:r>
        <w:r>
          <w:rPr>
            <w:noProof/>
            <w:webHidden/>
          </w:rPr>
          <w:fldChar w:fldCharType="begin"/>
        </w:r>
        <w:r>
          <w:rPr>
            <w:noProof/>
            <w:webHidden/>
          </w:rPr>
          <w:instrText xml:space="preserve"> PAGEREF _Toc185900838 \h </w:instrText>
        </w:r>
        <w:r>
          <w:rPr>
            <w:noProof/>
            <w:webHidden/>
          </w:rPr>
        </w:r>
        <w:r>
          <w:rPr>
            <w:noProof/>
            <w:webHidden/>
          </w:rPr>
          <w:fldChar w:fldCharType="separate"/>
        </w:r>
        <w:r>
          <w:rPr>
            <w:noProof/>
            <w:webHidden/>
          </w:rPr>
          <w:t>248</w:t>
        </w:r>
        <w:r>
          <w:rPr>
            <w:noProof/>
            <w:webHidden/>
          </w:rPr>
          <w:fldChar w:fldCharType="end"/>
        </w:r>
      </w:hyperlink>
    </w:p>
    <w:p w14:paraId="0ABC1096" w14:textId="6025EDA4"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39" w:history="1">
        <w:r w:rsidRPr="00A36D2F">
          <w:rPr>
            <w:rStyle w:val="Hyperlink"/>
            <w:noProof/>
          </w:rPr>
          <w:t>VIII.4.8</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ccnGatewayName</w:t>
        </w:r>
        <w:r>
          <w:rPr>
            <w:noProof/>
            <w:webHidden/>
          </w:rPr>
          <w:tab/>
        </w:r>
        <w:r>
          <w:rPr>
            <w:noProof/>
            <w:webHidden/>
          </w:rPr>
          <w:fldChar w:fldCharType="begin"/>
        </w:r>
        <w:r>
          <w:rPr>
            <w:noProof/>
            <w:webHidden/>
          </w:rPr>
          <w:instrText xml:space="preserve"> PAGEREF _Toc185900839 \h </w:instrText>
        </w:r>
        <w:r>
          <w:rPr>
            <w:noProof/>
            <w:webHidden/>
          </w:rPr>
        </w:r>
        <w:r>
          <w:rPr>
            <w:noProof/>
            <w:webHidden/>
          </w:rPr>
          <w:fldChar w:fldCharType="separate"/>
        </w:r>
        <w:r>
          <w:rPr>
            <w:noProof/>
            <w:webHidden/>
          </w:rPr>
          <w:t>248</w:t>
        </w:r>
        <w:r>
          <w:rPr>
            <w:noProof/>
            <w:webHidden/>
          </w:rPr>
          <w:fldChar w:fldCharType="end"/>
        </w:r>
      </w:hyperlink>
    </w:p>
    <w:p w14:paraId="6BD507A2" w14:textId="16E6D6F0"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0" w:history="1">
        <w:r w:rsidRPr="00A36D2F">
          <w:rPr>
            <w:rStyle w:val="Hyperlink"/>
            <w:noProof/>
          </w:rPr>
          <w:t>VIII.4.9</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ccnOrganisationName</w:t>
        </w:r>
        <w:r>
          <w:rPr>
            <w:noProof/>
            <w:webHidden/>
          </w:rPr>
          <w:tab/>
        </w:r>
        <w:r>
          <w:rPr>
            <w:noProof/>
            <w:webHidden/>
          </w:rPr>
          <w:fldChar w:fldCharType="begin"/>
        </w:r>
        <w:r>
          <w:rPr>
            <w:noProof/>
            <w:webHidden/>
          </w:rPr>
          <w:instrText xml:space="preserve"> PAGEREF _Toc185900840 \h </w:instrText>
        </w:r>
        <w:r>
          <w:rPr>
            <w:noProof/>
            <w:webHidden/>
          </w:rPr>
        </w:r>
        <w:r>
          <w:rPr>
            <w:noProof/>
            <w:webHidden/>
          </w:rPr>
          <w:fldChar w:fldCharType="separate"/>
        </w:r>
        <w:r>
          <w:rPr>
            <w:noProof/>
            <w:webHidden/>
          </w:rPr>
          <w:t>248</w:t>
        </w:r>
        <w:r>
          <w:rPr>
            <w:noProof/>
            <w:webHidden/>
          </w:rPr>
          <w:fldChar w:fldCharType="end"/>
        </w:r>
      </w:hyperlink>
    </w:p>
    <w:p w14:paraId="6692B415" w14:textId="2480C477"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1" w:history="1">
        <w:r w:rsidRPr="00A36D2F">
          <w:rPr>
            <w:rStyle w:val="Hyperlink"/>
            <w:noProof/>
          </w:rPr>
          <w:t>VIII.4.10</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ccnMessageId</w:t>
        </w:r>
        <w:r>
          <w:rPr>
            <w:noProof/>
            <w:webHidden/>
          </w:rPr>
          <w:tab/>
        </w:r>
        <w:r>
          <w:rPr>
            <w:noProof/>
            <w:webHidden/>
          </w:rPr>
          <w:fldChar w:fldCharType="begin"/>
        </w:r>
        <w:r>
          <w:rPr>
            <w:noProof/>
            <w:webHidden/>
          </w:rPr>
          <w:instrText xml:space="preserve"> PAGEREF _Toc185900841 \h </w:instrText>
        </w:r>
        <w:r>
          <w:rPr>
            <w:noProof/>
            <w:webHidden/>
          </w:rPr>
        </w:r>
        <w:r>
          <w:rPr>
            <w:noProof/>
            <w:webHidden/>
          </w:rPr>
          <w:fldChar w:fldCharType="separate"/>
        </w:r>
        <w:r>
          <w:rPr>
            <w:noProof/>
            <w:webHidden/>
          </w:rPr>
          <w:t>248</w:t>
        </w:r>
        <w:r>
          <w:rPr>
            <w:noProof/>
            <w:webHidden/>
          </w:rPr>
          <w:fldChar w:fldCharType="end"/>
        </w:r>
      </w:hyperlink>
    </w:p>
    <w:p w14:paraId="25136891" w14:textId="5370E3A8"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2" w:history="1">
        <w:r w:rsidRPr="00A36D2F">
          <w:rPr>
            <w:rStyle w:val="Hyperlink"/>
            <w:noProof/>
          </w:rPr>
          <w:t>VIII.4.11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ccnMessageFormalDefinition</w:t>
        </w:r>
        <w:r>
          <w:rPr>
            <w:noProof/>
            <w:webHidden/>
          </w:rPr>
          <w:tab/>
        </w:r>
        <w:r>
          <w:rPr>
            <w:noProof/>
            <w:webHidden/>
          </w:rPr>
          <w:fldChar w:fldCharType="begin"/>
        </w:r>
        <w:r>
          <w:rPr>
            <w:noProof/>
            <w:webHidden/>
          </w:rPr>
          <w:instrText xml:space="preserve"> PAGEREF _Toc185900842 \h </w:instrText>
        </w:r>
        <w:r>
          <w:rPr>
            <w:noProof/>
            <w:webHidden/>
          </w:rPr>
        </w:r>
        <w:r>
          <w:rPr>
            <w:noProof/>
            <w:webHidden/>
          </w:rPr>
          <w:fldChar w:fldCharType="separate"/>
        </w:r>
        <w:r>
          <w:rPr>
            <w:noProof/>
            <w:webHidden/>
          </w:rPr>
          <w:t>248</w:t>
        </w:r>
        <w:r>
          <w:rPr>
            <w:noProof/>
            <w:webHidden/>
          </w:rPr>
          <w:fldChar w:fldCharType="end"/>
        </w:r>
      </w:hyperlink>
    </w:p>
    <w:p w14:paraId="749F3B78" w14:textId="7D7B11F5"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3" w:history="1">
        <w:r w:rsidRPr="00A36D2F">
          <w:rPr>
            <w:rStyle w:val="Hyperlink"/>
            <w:noProof/>
          </w:rPr>
          <w:t>VIII.4.12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ccnUserProfileId</w:t>
        </w:r>
        <w:r>
          <w:rPr>
            <w:noProof/>
            <w:webHidden/>
          </w:rPr>
          <w:tab/>
        </w:r>
        <w:r>
          <w:rPr>
            <w:noProof/>
            <w:webHidden/>
          </w:rPr>
          <w:fldChar w:fldCharType="begin"/>
        </w:r>
        <w:r>
          <w:rPr>
            <w:noProof/>
            <w:webHidden/>
          </w:rPr>
          <w:instrText xml:space="preserve"> PAGEREF _Toc185900843 \h </w:instrText>
        </w:r>
        <w:r>
          <w:rPr>
            <w:noProof/>
            <w:webHidden/>
          </w:rPr>
        </w:r>
        <w:r>
          <w:rPr>
            <w:noProof/>
            <w:webHidden/>
          </w:rPr>
          <w:fldChar w:fldCharType="separate"/>
        </w:r>
        <w:r>
          <w:rPr>
            <w:noProof/>
            <w:webHidden/>
          </w:rPr>
          <w:t>249</w:t>
        </w:r>
        <w:r>
          <w:rPr>
            <w:noProof/>
            <w:webHidden/>
          </w:rPr>
          <w:fldChar w:fldCharType="end"/>
        </w:r>
      </w:hyperlink>
    </w:p>
    <w:p w14:paraId="1BB95EA9" w14:textId="5182CC81"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4" w:history="1">
        <w:r w:rsidRPr="00A36D2F">
          <w:rPr>
            <w:rStyle w:val="Hyperlink"/>
            <w:noProof/>
          </w:rPr>
          <w:t>VIII.4.13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Message configuration procedure</w:t>
        </w:r>
        <w:r>
          <w:rPr>
            <w:noProof/>
            <w:webHidden/>
          </w:rPr>
          <w:tab/>
        </w:r>
        <w:r>
          <w:rPr>
            <w:noProof/>
            <w:webHidden/>
          </w:rPr>
          <w:fldChar w:fldCharType="begin"/>
        </w:r>
        <w:r>
          <w:rPr>
            <w:noProof/>
            <w:webHidden/>
          </w:rPr>
          <w:instrText xml:space="preserve"> PAGEREF _Toc185900844 \h </w:instrText>
        </w:r>
        <w:r>
          <w:rPr>
            <w:noProof/>
            <w:webHidden/>
          </w:rPr>
        </w:r>
        <w:r>
          <w:rPr>
            <w:noProof/>
            <w:webHidden/>
          </w:rPr>
          <w:fldChar w:fldCharType="separate"/>
        </w:r>
        <w:r>
          <w:rPr>
            <w:noProof/>
            <w:webHidden/>
          </w:rPr>
          <w:t>251</w:t>
        </w:r>
        <w:r>
          <w:rPr>
            <w:noProof/>
            <w:webHidden/>
          </w:rPr>
          <w:fldChar w:fldCharType="end"/>
        </w:r>
      </w:hyperlink>
    </w:p>
    <w:p w14:paraId="31713ACF" w14:textId="16087FC1" w:rsidR="004501EF" w:rsidRDefault="004501EF">
      <w:pPr>
        <w:pStyle w:val="TOC2"/>
        <w:tabs>
          <w:tab w:val="left" w:pos="120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45" w:history="1">
        <w:r w:rsidRPr="00A36D2F">
          <w:rPr>
            <w:rStyle w:val="Hyperlink"/>
            <w:noProof/>
          </w:rPr>
          <w:t>VIII.5</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Description of statistics</w:t>
        </w:r>
        <w:r>
          <w:rPr>
            <w:noProof/>
            <w:webHidden/>
          </w:rPr>
          <w:tab/>
        </w:r>
        <w:r>
          <w:rPr>
            <w:noProof/>
            <w:webHidden/>
          </w:rPr>
          <w:fldChar w:fldCharType="begin"/>
        </w:r>
        <w:r>
          <w:rPr>
            <w:noProof/>
            <w:webHidden/>
          </w:rPr>
          <w:instrText xml:space="preserve"> PAGEREF _Toc185900845 \h </w:instrText>
        </w:r>
        <w:r>
          <w:rPr>
            <w:noProof/>
            <w:webHidden/>
          </w:rPr>
        </w:r>
        <w:r>
          <w:rPr>
            <w:noProof/>
            <w:webHidden/>
          </w:rPr>
          <w:fldChar w:fldCharType="separate"/>
        </w:r>
        <w:r>
          <w:rPr>
            <w:noProof/>
            <w:webHidden/>
          </w:rPr>
          <w:t>252</w:t>
        </w:r>
        <w:r>
          <w:rPr>
            <w:noProof/>
            <w:webHidden/>
          </w:rPr>
          <w:fldChar w:fldCharType="end"/>
        </w:r>
      </w:hyperlink>
    </w:p>
    <w:p w14:paraId="5FE9E0A1" w14:textId="779BF53C"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6" w:history="1">
        <w:r w:rsidRPr="00A36D2F">
          <w:rPr>
            <w:rStyle w:val="Hyperlink"/>
            <w:noProof/>
          </w:rPr>
          <w:t>VIII.5.1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_Toc185900846 \h </w:instrText>
        </w:r>
        <w:r>
          <w:rPr>
            <w:noProof/>
            <w:webHidden/>
          </w:rPr>
        </w:r>
        <w:r>
          <w:rPr>
            <w:noProof/>
            <w:webHidden/>
          </w:rPr>
          <w:fldChar w:fldCharType="separate"/>
        </w:r>
        <w:r>
          <w:rPr>
            <w:noProof/>
            <w:webHidden/>
          </w:rPr>
          <w:t>252</w:t>
        </w:r>
        <w:r>
          <w:rPr>
            <w:noProof/>
            <w:webHidden/>
          </w:rPr>
          <w:fldChar w:fldCharType="end"/>
        </w:r>
      </w:hyperlink>
    </w:p>
    <w:p w14:paraId="2A5B5AA1" w14:textId="3C78709C"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7" w:history="1">
        <w:r w:rsidRPr="00A36D2F">
          <w:rPr>
            <w:rStyle w:val="Hyperlink"/>
            <w:noProof/>
          </w:rPr>
          <w:t>VIII.5.2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Requirement to be fulfilled by ITSM Contractor</w:t>
        </w:r>
        <w:r>
          <w:rPr>
            <w:noProof/>
            <w:webHidden/>
          </w:rPr>
          <w:tab/>
        </w:r>
        <w:r>
          <w:rPr>
            <w:noProof/>
            <w:webHidden/>
          </w:rPr>
          <w:fldChar w:fldCharType="begin"/>
        </w:r>
        <w:r>
          <w:rPr>
            <w:noProof/>
            <w:webHidden/>
          </w:rPr>
          <w:instrText xml:space="preserve"> PAGEREF _Toc185900847 \h </w:instrText>
        </w:r>
        <w:r>
          <w:rPr>
            <w:noProof/>
            <w:webHidden/>
          </w:rPr>
        </w:r>
        <w:r>
          <w:rPr>
            <w:noProof/>
            <w:webHidden/>
          </w:rPr>
          <w:fldChar w:fldCharType="separate"/>
        </w:r>
        <w:r>
          <w:rPr>
            <w:noProof/>
            <w:webHidden/>
          </w:rPr>
          <w:t>252</w:t>
        </w:r>
        <w:r>
          <w:rPr>
            <w:noProof/>
            <w:webHidden/>
          </w:rPr>
          <w:fldChar w:fldCharType="end"/>
        </w:r>
      </w:hyperlink>
    </w:p>
    <w:p w14:paraId="0DB099AC" w14:textId="46B6E013"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8" w:history="1">
        <w:r w:rsidRPr="00A36D2F">
          <w:rPr>
            <w:rStyle w:val="Hyperlink"/>
            <w:noProof/>
          </w:rPr>
          <w:t>VIII.5.3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Specification of the MSGS file</w:t>
        </w:r>
        <w:r>
          <w:rPr>
            <w:noProof/>
            <w:webHidden/>
          </w:rPr>
          <w:tab/>
        </w:r>
        <w:r>
          <w:rPr>
            <w:noProof/>
            <w:webHidden/>
          </w:rPr>
          <w:fldChar w:fldCharType="begin"/>
        </w:r>
        <w:r>
          <w:rPr>
            <w:noProof/>
            <w:webHidden/>
          </w:rPr>
          <w:instrText xml:space="preserve"> PAGEREF _Toc185900848 \h </w:instrText>
        </w:r>
        <w:r>
          <w:rPr>
            <w:noProof/>
            <w:webHidden/>
          </w:rPr>
        </w:r>
        <w:r>
          <w:rPr>
            <w:noProof/>
            <w:webHidden/>
          </w:rPr>
          <w:fldChar w:fldCharType="separate"/>
        </w:r>
        <w:r>
          <w:rPr>
            <w:noProof/>
            <w:webHidden/>
          </w:rPr>
          <w:t>253</w:t>
        </w:r>
        <w:r>
          <w:rPr>
            <w:noProof/>
            <w:webHidden/>
          </w:rPr>
          <w:fldChar w:fldCharType="end"/>
        </w:r>
      </w:hyperlink>
    </w:p>
    <w:p w14:paraId="4B042464" w14:textId="4610D5CC" w:rsidR="004501EF" w:rsidRDefault="004501EF">
      <w:pPr>
        <w:pStyle w:val="TOC3"/>
        <w:tabs>
          <w:tab w:val="left" w:pos="168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49" w:history="1">
        <w:r w:rsidRPr="00A36D2F">
          <w:rPr>
            <w:rStyle w:val="Hyperlink"/>
            <w:noProof/>
          </w:rPr>
          <w:t>VIII.5.4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Specification of the REPS file</w:t>
        </w:r>
        <w:r>
          <w:rPr>
            <w:noProof/>
            <w:webHidden/>
          </w:rPr>
          <w:tab/>
        </w:r>
        <w:r>
          <w:rPr>
            <w:noProof/>
            <w:webHidden/>
          </w:rPr>
          <w:fldChar w:fldCharType="begin"/>
        </w:r>
        <w:r>
          <w:rPr>
            <w:noProof/>
            <w:webHidden/>
          </w:rPr>
          <w:instrText xml:space="preserve"> PAGEREF _Toc185900849 \h </w:instrText>
        </w:r>
        <w:r>
          <w:rPr>
            <w:noProof/>
            <w:webHidden/>
          </w:rPr>
        </w:r>
        <w:r>
          <w:rPr>
            <w:noProof/>
            <w:webHidden/>
          </w:rPr>
          <w:fldChar w:fldCharType="separate"/>
        </w:r>
        <w:r>
          <w:rPr>
            <w:noProof/>
            <w:webHidden/>
          </w:rPr>
          <w:t>254</w:t>
        </w:r>
        <w:r>
          <w:rPr>
            <w:noProof/>
            <w:webHidden/>
          </w:rPr>
          <w:fldChar w:fldCharType="end"/>
        </w:r>
      </w:hyperlink>
    </w:p>
    <w:p w14:paraId="78F4E00C" w14:textId="22CBE5B2"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50" w:history="1">
        <w:r w:rsidRPr="00A36D2F">
          <w:rPr>
            <w:rStyle w:val="Hyperlink"/>
            <w:noProof/>
          </w:rPr>
          <w:t>IX.1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_Toc185900850 \h </w:instrText>
        </w:r>
        <w:r>
          <w:rPr>
            <w:noProof/>
            <w:webHidden/>
          </w:rPr>
        </w:r>
        <w:r>
          <w:rPr>
            <w:noProof/>
            <w:webHidden/>
          </w:rPr>
          <w:fldChar w:fldCharType="separate"/>
        </w:r>
        <w:r>
          <w:rPr>
            <w:noProof/>
            <w:webHidden/>
          </w:rPr>
          <w:t>255</w:t>
        </w:r>
        <w:r>
          <w:rPr>
            <w:noProof/>
            <w:webHidden/>
          </w:rPr>
          <w:fldChar w:fldCharType="end"/>
        </w:r>
      </w:hyperlink>
    </w:p>
    <w:p w14:paraId="654436C0" w14:textId="7232AC40"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51" w:history="1">
        <w:r w:rsidRPr="00A36D2F">
          <w:rPr>
            <w:rStyle w:val="Hyperlink"/>
            <w:noProof/>
          </w:rPr>
          <w:t>IX.2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Security</w:t>
        </w:r>
        <w:r>
          <w:rPr>
            <w:noProof/>
            <w:webHidden/>
          </w:rPr>
          <w:tab/>
        </w:r>
        <w:r>
          <w:rPr>
            <w:noProof/>
            <w:webHidden/>
          </w:rPr>
          <w:fldChar w:fldCharType="begin"/>
        </w:r>
        <w:r>
          <w:rPr>
            <w:noProof/>
            <w:webHidden/>
          </w:rPr>
          <w:instrText xml:space="preserve"> PAGEREF _Toc185900851 \h </w:instrText>
        </w:r>
        <w:r>
          <w:rPr>
            <w:noProof/>
            <w:webHidden/>
          </w:rPr>
        </w:r>
        <w:r>
          <w:rPr>
            <w:noProof/>
            <w:webHidden/>
          </w:rPr>
          <w:fldChar w:fldCharType="separate"/>
        </w:r>
        <w:r>
          <w:rPr>
            <w:noProof/>
            <w:webHidden/>
          </w:rPr>
          <w:t>255</w:t>
        </w:r>
        <w:r>
          <w:rPr>
            <w:noProof/>
            <w:webHidden/>
          </w:rPr>
          <w:fldChar w:fldCharType="end"/>
        </w:r>
      </w:hyperlink>
    </w:p>
    <w:p w14:paraId="04F5507A" w14:textId="59225B6A"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52" w:history="1">
        <w:r w:rsidRPr="00A36D2F">
          <w:rPr>
            <w:rStyle w:val="Hyperlink"/>
            <w:noProof/>
          </w:rPr>
          <w:t>X.1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_Toc185900852 \h </w:instrText>
        </w:r>
        <w:r>
          <w:rPr>
            <w:noProof/>
            <w:webHidden/>
          </w:rPr>
        </w:r>
        <w:r>
          <w:rPr>
            <w:noProof/>
            <w:webHidden/>
          </w:rPr>
          <w:fldChar w:fldCharType="separate"/>
        </w:r>
        <w:r>
          <w:rPr>
            <w:noProof/>
            <w:webHidden/>
          </w:rPr>
          <w:t>256</w:t>
        </w:r>
        <w:r>
          <w:rPr>
            <w:noProof/>
            <w:webHidden/>
          </w:rPr>
          <w:fldChar w:fldCharType="end"/>
        </w:r>
      </w:hyperlink>
    </w:p>
    <w:p w14:paraId="521CFAF0" w14:textId="23F55828"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53" w:history="1">
        <w:r w:rsidRPr="00A36D2F">
          <w:rPr>
            <w:rStyle w:val="Hyperlink"/>
            <w:noProof/>
          </w:rPr>
          <w:t>X.2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Exclusions and restrictions</w:t>
        </w:r>
        <w:r>
          <w:rPr>
            <w:noProof/>
            <w:webHidden/>
          </w:rPr>
          <w:tab/>
        </w:r>
        <w:r>
          <w:rPr>
            <w:noProof/>
            <w:webHidden/>
          </w:rPr>
          <w:fldChar w:fldCharType="begin"/>
        </w:r>
        <w:r>
          <w:rPr>
            <w:noProof/>
            <w:webHidden/>
          </w:rPr>
          <w:instrText xml:space="preserve"> PAGEREF _Toc185900853 \h </w:instrText>
        </w:r>
        <w:r>
          <w:rPr>
            <w:noProof/>
            <w:webHidden/>
          </w:rPr>
        </w:r>
        <w:r>
          <w:rPr>
            <w:noProof/>
            <w:webHidden/>
          </w:rPr>
          <w:fldChar w:fldCharType="separate"/>
        </w:r>
        <w:r>
          <w:rPr>
            <w:noProof/>
            <w:webHidden/>
          </w:rPr>
          <w:t>256</w:t>
        </w:r>
        <w:r>
          <w:rPr>
            <w:noProof/>
            <w:webHidden/>
          </w:rPr>
          <w:fldChar w:fldCharType="end"/>
        </w:r>
      </w:hyperlink>
    </w:p>
    <w:p w14:paraId="3CD39FE1" w14:textId="2FFC8256"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54" w:history="1">
        <w:r w:rsidRPr="00A36D2F">
          <w:rPr>
            <w:rStyle w:val="Hyperlink"/>
            <w:noProof/>
          </w:rPr>
          <w:t>X.2.1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_Toc185900854 \h </w:instrText>
        </w:r>
        <w:r>
          <w:rPr>
            <w:noProof/>
            <w:webHidden/>
          </w:rPr>
        </w:r>
        <w:r>
          <w:rPr>
            <w:noProof/>
            <w:webHidden/>
          </w:rPr>
          <w:fldChar w:fldCharType="separate"/>
        </w:r>
        <w:r>
          <w:rPr>
            <w:noProof/>
            <w:webHidden/>
          </w:rPr>
          <w:t>256</w:t>
        </w:r>
        <w:r>
          <w:rPr>
            <w:noProof/>
            <w:webHidden/>
          </w:rPr>
          <w:fldChar w:fldCharType="end"/>
        </w:r>
      </w:hyperlink>
    </w:p>
    <w:p w14:paraId="1DA95AA6" w14:textId="29F8CFB1"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55" w:history="1">
        <w:r w:rsidRPr="00A36D2F">
          <w:rPr>
            <w:rStyle w:val="Hyperlink"/>
            <w:noProof/>
          </w:rPr>
          <w:t>X.2.2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Restriction on Fallback</w:t>
        </w:r>
        <w:r>
          <w:rPr>
            <w:noProof/>
            <w:webHidden/>
          </w:rPr>
          <w:tab/>
        </w:r>
        <w:r>
          <w:rPr>
            <w:noProof/>
            <w:webHidden/>
          </w:rPr>
          <w:fldChar w:fldCharType="begin"/>
        </w:r>
        <w:r>
          <w:rPr>
            <w:noProof/>
            <w:webHidden/>
          </w:rPr>
          <w:instrText xml:space="preserve"> PAGEREF _Toc185900855 \h </w:instrText>
        </w:r>
        <w:r>
          <w:rPr>
            <w:noProof/>
            <w:webHidden/>
          </w:rPr>
        </w:r>
        <w:r>
          <w:rPr>
            <w:noProof/>
            <w:webHidden/>
          </w:rPr>
          <w:fldChar w:fldCharType="separate"/>
        </w:r>
        <w:r>
          <w:rPr>
            <w:noProof/>
            <w:webHidden/>
          </w:rPr>
          <w:t>256</w:t>
        </w:r>
        <w:r>
          <w:rPr>
            <w:noProof/>
            <w:webHidden/>
          </w:rPr>
          <w:fldChar w:fldCharType="end"/>
        </w:r>
      </w:hyperlink>
    </w:p>
    <w:p w14:paraId="050758F7" w14:textId="3E6756BA"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56" w:history="1">
        <w:r w:rsidRPr="00A36D2F">
          <w:rPr>
            <w:rStyle w:val="Hyperlink"/>
            <w:noProof/>
          </w:rPr>
          <w:t>X.2.3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Restriction on Statistics</w:t>
        </w:r>
        <w:r>
          <w:rPr>
            <w:noProof/>
            <w:webHidden/>
          </w:rPr>
          <w:tab/>
        </w:r>
        <w:r>
          <w:rPr>
            <w:noProof/>
            <w:webHidden/>
          </w:rPr>
          <w:fldChar w:fldCharType="begin"/>
        </w:r>
        <w:r>
          <w:rPr>
            <w:noProof/>
            <w:webHidden/>
          </w:rPr>
          <w:instrText xml:space="preserve"> PAGEREF _Toc185900856 \h </w:instrText>
        </w:r>
        <w:r>
          <w:rPr>
            <w:noProof/>
            <w:webHidden/>
          </w:rPr>
        </w:r>
        <w:r>
          <w:rPr>
            <w:noProof/>
            <w:webHidden/>
          </w:rPr>
          <w:fldChar w:fldCharType="separate"/>
        </w:r>
        <w:r>
          <w:rPr>
            <w:noProof/>
            <w:webHidden/>
          </w:rPr>
          <w:t>257</w:t>
        </w:r>
        <w:r>
          <w:rPr>
            <w:noProof/>
            <w:webHidden/>
          </w:rPr>
          <w:fldChar w:fldCharType="end"/>
        </w:r>
      </w:hyperlink>
    </w:p>
    <w:p w14:paraId="05ECBA39" w14:textId="20762F3D"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57" w:history="1">
        <w:r w:rsidRPr="00A36D2F">
          <w:rPr>
            <w:rStyle w:val="Hyperlink"/>
            <w:noProof/>
          </w:rPr>
          <w:t>X.2.4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Restriction on the Central Services</w:t>
        </w:r>
        <w:r>
          <w:rPr>
            <w:noProof/>
            <w:webHidden/>
          </w:rPr>
          <w:tab/>
        </w:r>
        <w:r>
          <w:rPr>
            <w:noProof/>
            <w:webHidden/>
          </w:rPr>
          <w:fldChar w:fldCharType="begin"/>
        </w:r>
        <w:r>
          <w:rPr>
            <w:noProof/>
            <w:webHidden/>
          </w:rPr>
          <w:instrText xml:space="preserve"> PAGEREF _Toc185900857 \h </w:instrText>
        </w:r>
        <w:r>
          <w:rPr>
            <w:noProof/>
            <w:webHidden/>
          </w:rPr>
        </w:r>
        <w:r>
          <w:rPr>
            <w:noProof/>
            <w:webHidden/>
          </w:rPr>
          <w:fldChar w:fldCharType="separate"/>
        </w:r>
        <w:r>
          <w:rPr>
            <w:noProof/>
            <w:webHidden/>
          </w:rPr>
          <w:t>257</w:t>
        </w:r>
        <w:r>
          <w:rPr>
            <w:noProof/>
            <w:webHidden/>
          </w:rPr>
          <w:fldChar w:fldCharType="end"/>
        </w:r>
      </w:hyperlink>
    </w:p>
    <w:p w14:paraId="65B0E2EA" w14:textId="34251496"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58" w:history="1">
        <w:r w:rsidRPr="00A36D2F">
          <w:rPr>
            <w:rStyle w:val="Hyperlink"/>
            <w:noProof/>
          </w:rPr>
          <w:t>X.2.5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Exclusion on the Central Services</w:t>
        </w:r>
        <w:r>
          <w:rPr>
            <w:noProof/>
            <w:webHidden/>
          </w:rPr>
          <w:tab/>
        </w:r>
        <w:r>
          <w:rPr>
            <w:noProof/>
            <w:webHidden/>
          </w:rPr>
          <w:fldChar w:fldCharType="begin"/>
        </w:r>
        <w:r>
          <w:rPr>
            <w:noProof/>
            <w:webHidden/>
          </w:rPr>
          <w:instrText xml:space="preserve"> PAGEREF _Toc185900858 \h </w:instrText>
        </w:r>
        <w:r>
          <w:rPr>
            <w:noProof/>
            <w:webHidden/>
          </w:rPr>
        </w:r>
        <w:r>
          <w:rPr>
            <w:noProof/>
            <w:webHidden/>
          </w:rPr>
          <w:fldChar w:fldCharType="separate"/>
        </w:r>
        <w:r>
          <w:rPr>
            <w:noProof/>
            <w:webHidden/>
          </w:rPr>
          <w:t>258</w:t>
        </w:r>
        <w:r>
          <w:rPr>
            <w:noProof/>
            <w:webHidden/>
          </w:rPr>
          <w:fldChar w:fldCharType="end"/>
        </w:r>
      </w:hyperlink>
    </w:p>
    <w:p w14:paraId="4DFE0C6A" w14:textId="669BA406"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59" w:history="1">
        <w:r w:rsidRPr="00A36D2F">
          <w:rPr>
            <w:rStyle w:val="Hyperlink"/>
            <w:noProof/>
            <w:lang w:val="fr-BE"/>
          </w:rPr>
          <w:t>X.2.6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lang w:val="fr-BE"/>
          </w:rPr>
          <w:t>Restriction on SA05, SA06, and SA08</w:t>
        </w:r>
        <w:r>
          <w:rPr>
            <w:noProof/>
            <w:webHidden/>
          </w:rPr>
          <w:tab/>
        </w:r>
        <w:r>
          <w:rPr>
            <w:noProof/>
            <w:webHidden/>
          </w:rPr>
          <w:fldChar w:fldCharType="begin"/>
        </w:r>
        <w:r>
          <w:rPr>
            <w:noProof/>
            <w:webHidden/>
          </w:rPr>
          <w:instrText xml:space="preserve"> PAGEREF _Toc185900859 \h </w:instrText>
        </w:r>
        <w:r>
          <w:rPr>
            <w:noProof/>
            <w:webHidden/>
          </w:rPr>
        </w:r>
        <w:r>
          <w:rPr>
            <w:noProof/>
            <w:webHidden/>
          </w:rPr>
          <w:fldChar w:fldCharType="separate"/>
        </w:r>
        <w:r>
          <w:rPr>
            <w:noProof/>
            <w:webHidden/>
          </w:rPr>
          <w:t>258</w:t>
        </w:r>
        <w:r>
          <w:rPr>
            <w:noProof/>
            <w:webHidden/>
          </w:rPr>
          <w:fldChar w:fldCharType="end"/>
        </w:r>
      </w:hyperlink>
    </w:p>
    <w:p w14:paraId="262F1D72" w14:textId="5E301A03"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60" w:history="1">
        <w:r w:rsidRPr="00A36D2F">
          <w:rPr>
            <w:rStyle w:val="Hyperlink"/>
            <w:noProof/>
          </w:rPr>
          <w:t>X.2.7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Performance</w:t>
        </w:r>
        <w:r>
          <w:rPr>
            <w:noProof/>
            <w:webHidden/>
          </w:rPr>
          <w:tab/>
        </w:r>
        <w:r>
          <w:rPr>
            <w:noProof/>
            <w:webHidden/>
          </w:rPr>
          <w:fldChar w:fldCharType="begin"/>
        </w:r>
        <w:r>
          <w:rPr>
            <w:noProof/>
            <w:webHidden/>
          </w:rPr>
          <w:instrText xml:space="preserve"> PAGEREF _Toc185900860 \h </w:instrText>
        </w:r>
        <w:r>
          <w:rPr>
            <w:noProof/>
            <w:webHidden/>
          </w:rPr>
        </w:r>
        <w:r>
          <w:rPr>
            <w:noProof/>
            <w:webHidden/>
          </w:rPr>
          <w:fldChar w:fldCharType="separate"/>
        </w:r>
        <w:r>
          <w:rPr>
            <w:noProof/>
            <w:webHidden/>
          </w:rPr>
          <w:t>258</w:t>
        </w:r>
        <w:r>
          <w:rPr>
            <w:noProof/>
            <w:webHidden/>
          </w:rPr>
          <w:fldChar w:fldCharType="end"/>
        </w:r>
      </w:hyperlink>
    </w:p>
    <w:p w14:paraId="78895735" w14:textId="2DED72B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61" w:history="1">
        <w:r w:rsidRPr="00A36D2F">
          <w:rPr>
            <w:rStyle w:val="Hyperlink"/>
            <w:noProof/>
          </w:rPr>
          <w:t>X.2.8</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Security scope</w:t>
        </w:r>
        <w:r>
          <w:rPr>
            <w:noProof/>
            <w:webHidden/>
          </w:rPr>
          <w:tab/>
        </w:r>
        <w:r>
          <w:rPr>
            <w:noProof/>
            <w:webHidden/>
          </w:rPr>
          <w:fldChar w:fldCharType="begin"/>
        </w:r>
        <w:r>
          <w:rPr>
            <w:noProof/>
            <w:webHidden/>
          </w:rPr>
          <w:instrText xml:space="preserve"> PAGEREF _Toc185900861 \h </w:instrText>
        </w:r>
        <w:r>
          <w:rPr>
            <w:noProof/>
            <w:webHidden/>
          </w:rPr>
        </w:r>
        <w:r>
          <w:rPr>
            <w:noProof/>
            <w:webHidden/>
          </w:rPr>
          <w:fldChar w:fldCharType="separate"/>
        </w:r>
        <w:r>
          <w:rPr>
            <w:noProof/>
            <w:webHidden/>
          </w:rPr>
          <w:t>258</w:t>
        </w:r>
        <w:r>
          <w:rPr>
            <w:noProof/>
            <w:webHidden/>
          </w:rPr>
          <w:fldChar w:fldCharType="end"/>
        </w:r>
      </w:hyperlink>
    </w:p>
    <w:p w14:paraId="47E38051" w14:textId="5E56F4CD"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62" w:history="1">
        <w:r w:rsidRPr="00A36D2F">
          <w:rPr>
            <w:rStyle w:val="Hyperlink"/>
            <w:noProof/>
          </w:rPr>
          <w:t>X.3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The scope matrix of Central Services and System Administration</w:t>
        </w:r>
        <w:r>
          <w:rPr>
            <w:noProof/>
            <w:webHidden/>
          </w:rPr>
          <w:tab/>
        </w:r>
        <w:r>
          <w:rPr>
            <w:noProof/>
            <w:webHidden/>
          </w:rPr>
          <w:fldChar w:fldCharType="begin"/>
        </w:r>
        <w:r>
          <w:rPr>
            <w:noProof/>
            <w:webHidden/>
          </w:rPr>
          <w:instrText xml:space="preserve"> PAGEREF _Toc185900862 \h </w:instrText>
        </w:r>
        <w:r>
          <w:rPr>
            <w:noProof/>
            <w:webHidden/>
          </w:rPr>
        </w:r>
        <w:r>
          <w:rPr>
            <w:noProof/>
            <w:webHidden/>
          </w:rPr>
          <w:fldChar w:fldCharType="separate"/>
        </w:r>
        <w:r>
          <w:rPr>
            <w:noProof/>
            <w:webHidden/>
          </w:rPr>
          <w:t>259</w:t>
        </w:r>
        <w:r>
          <w:rPr>
            <w:noProof/>
            <w:webHidden/>
          </w:rPr>
          <w:fldChar w:fldCharType="end"/>
        </w:r>
      </w:hyperlink>
    </w:p>
    <w:p w14:paraId="7DBE8B33" w14:textId="75A1CF99"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63" w:history="1">
        <w:r w:rsidRPr="00A36D2F">
          <w:rPr>
            <w:rStyle w:val="Hyperlink"/>
            <w:noProof/>
          </w:rPr>
          <w:t>X.3.1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Scope of EBPs for Central Services and System Administration</w:t>
        </w:r>
        <w:r>
          <w:rPr>
            <w:noProof/>
            <w:webHidden/>
          </w:rPr>
          <w:tab/>
        </w:r>
        <w:r>
          <w:rPr>
            <w:noProof/>
            <w:webHidden/>
          </w:rPr>
          <w:fldChar w:fldCharType="begin"/>
        </w:r>
        <w:r>
          <w:rPr>
            <w:noProof/>
            <w:webHidden/>
          </w:rPr>
          <w:instrText xml:space="preserve"> PAGEREF _Toc185900863 \h </w:instrText>
        </w:r>
        <w:r>
          <w:rPr>
            <w:noProof/>
            <w:webHidden/>
          </w:rPr>
        </w:r>
        <w:r>
          <w:rPr>
            <w:noProof/>
            <w:webHidden/>
          </w:rPr>
          <w:fldChar w:fldCharType="separate"/>
        </w:r>
        <w:r>
          <w:rPr>
            <w:noProof/>
            <w:webHidden/>
          </w:rPr>
          <w:t>262</w:t>
        </w:r>
        <w:r>
          <w:rPr>
            <w:noProof/>
            <w:webHidden/>
          </w:rPr>
          <w:fldChar w:fldCharType="end"/>
        </w:r>
      </w:hyperlink>
    </w:p>
    <w:p w14:paraId="11EF1353" w14:textId="07F987EA"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64" w:history="1">
        <w:r w:rsidRPr="00A36D2F">
          <w:rPr>
            <w:rStyle w:val="Hyperlink"/>
            <w:noProof/>
          </w:rPr>
          <w:t>X.4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The scope of Information Exchanges</w:t>
        </w:r>
        <w:r>
          <w:rPr>
            <w:noProof/>
            <w:webHidden/>
          </w:rPr>
          <w:tab/>
        </w:r>
        <w:r>
          <w:rPr>
            <w:noProof/>
            <w:webHidden/>
          </w:rPr>
          <w:fldChar w:fldCharType="begin"/>
        </w:r>
        <w:r>
          <w:rPr>
            <w:noProof/>
            <w:webHidden/>
          </w:rPr>
          <w:instrText xml:space="preserve"> PAGEREF _Toc185900864 \h </w:instrText>
        </w:r>
        <w:r>
          <w:rPr>
            <w:noProof/>
            <w:webHidden/>
          </w:rPr>
        </w:r>
        <w:r>
          <w:rPr>
            <w:noProof/>
            <w:webHidden/>
          </w:rPr>
          <w:fldChar w:fldCharType="separate"/>
        </w:r>
        <w:r>
          <w:rPr>
            <w:noProof/>
            <w:webHidden/>
          </w:rPr>
          <w:t>266</w:t>
        </w:r>
        <w:r>
          <w:rPr>
            <w:noProof/>
            <w:webHidden/>
          </w:rPr>
          <w:fldChar w:fldCharType="end"/>
        </w:r>
      </w:hyperlink>
    </w:p>
    <w:p w14:paraId="1BC50AEE" w14:textId="49996EA3"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65" w:history="1">
        <w:r w:rsidRPr="00A36D2F">
          <w:rPr>
            <w:rStyle w:val="Hyperlink"/>
            <w:noProof/>
          </w:rPr>
          <w:t>X.4.1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Scope of IEs for Central Services and System Administration</w:t>
        </w:r>
        <w:r>
          <w:rPr>
            <w:noProof/>
            <w:webHidden/>
          </w:rPr>
          <w:tab/>
        </w:r>
        <w:r>
          <w:rPr>
            <w:noProof/>
            <w:webHidden/>
          </w:rPr>
          <w:fldChar w:fldCharType="begin"/>
        </w:r>
        <w:r>
          <w:rPr>
            <w:noProof/>
            <w:webHidden/>
          </w:rPr>
          <w:instrText xml:space="preserve"> PAGEREF _Toc185900865 \h </w:instrText>
        </w:r>
        <w:r>
          <w:rPr>
            <w:noProof/>
            <w:webHidden/>
          </w:rPr>
        </w:r>
        <w:r>
          <w:rPr>
            <w:noProof/>
            <w:webHidden/>
          </w:rPr>
          <w:fldChar w:fldCharType="separate"/>
        </w:r>
        <w:r>
          <w:rPr>
            <w:noProof/>
            <w:webHidden/>
          </w:rPr>
          <w:t>271</w:t>
        </w:r>
        <w:r>
          <w:rPr>
            <w:noProof/>
            <w:webHidden/>
          </w:rPr>
          <w:fldChar w:fldCharType="end"/>
        </w:r>
      </w:hyperlink>
    </w:p>
    <w:p w14:paraId="714113A4" w14:textId="7ADBA0D8"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66" w:history="1">
        <w:r w:rsidRPr="00A36D2F">
          <w:rPr>
            <w:rStyle w:val="Hyperlink"/>
            <w:noProof/>
          </w:rPr>
          <w:t>XI.1</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_Toc185900866 \h </w:instrText>
        </w:r>
        <w:r>
          <w:rPr>
            <w:noProof/>
            <w:webHidden/>
          </w:rPr>
        </w:r>
        <w:r>
          <w:rPr>
            <w:noProof/>
            <w:webHidden/>
          </w:rPr>
          <w:fldChar w:fldCharType="separate"/>
        </w:r>
        <w:r>
          <w:rPr>
            <w:noProof/>
            <w:webHidden/>
          </w:rPr>
          <w:t>273</w:t>
        </w:r>
        <w:r>
          <w:rPr>
            <w:noProof/>
            <w:webHidden/>
          </w:rPr>
          <w:fldChar w:fldCharType="end"/>
        </w:r>
      </w:hyperlink>
    </w:p>
    <w:p w14:paraId="689B69D8" w14:textId="12C68EAB"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67" w:history="1">
        <w:r w:rsidRPr="00A36D2F">
          <w:rPr>
            <w:rStyle w:val="Hyperlink"/>
            <w:noProof/>
          </w:rPr>
          <w:t>XI.2</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Exclusions and restrictions</w:t>
        </w:r>
        <w:r>
          <w:rPr>
            <w:noProof/>
            <w:webHidden/>
          </w:rPr>
          <w:tab/>
        </w:r>
        <w:r>
          <w:rPr>
            <w:noProof/>
            <w:webHidden/>
          </w:rPr>
          <w:fldChar w:fldCharType="begin"/>
        </w:r>
        <w:r>
          <w:rPr>
            <w:noProof/>
            <w:webHidden/>
          </w:rPr>
          <w:instrText xml:space="preserve"> PAGEREF _Toc185900867 \h </w:instrText>
        </w:r>
        <w:r>
          <w:rPr>
            <w:noProof/>
            <w:webHidden/>
          </w:rPr>
        </w:r>
        <w:r>
          <w:rPr>
            <w:noProof/>
            <w:webHidden/>
          </w:rPr>
          <w:fldChar w:fldCharType="separate"/>
        </w:r>
        <w:r>
          <w:rPr>
            <w:noProof/>
            <w:webHidden/>
          </w:rPr>
          <w:t>273</w:t>
        </w:r>
        <w:r>
          <w:rPr>
            <w:noProof/>
            <w:webHidden/>
          </w:rPr>
          <w:fldChar w:fldCharType="end"/>
        </w:r>
      </w:hyperlink>
    </w:p>
    <w:p w14:paraId="2D3879A2" w14:textId="31AC4A5C"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68" w:history="1">
        <w:r w:rsidRPr="00A36D2F">
          <w:rPr>
            <w:rStyle w:val="Hyperlink"/>
            <w:noProof/>
          </w:rPr>
          <w:t>XI.2.1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Introduction</w:t>
        </w:r>
        <w:r>
          <w:rPr>
            <w:noProof/>
            <w:webHidden/>
          </w:rPr>
          <w:tab/>
        </w:r>
        <w:r>
          <w:rPr>
            <w:noProof/>
            <w:webHidden/>
          </w:rPr>
          <w:fldChar w:fldCharType="begin"/>
        </w:r>
        <w:r>
          <w:rPr>
            <w:noProof/>
            <w:webHidden/>
          </w:rPr>
          <w:instrText xml:space="preserve"> PAGEREF _Toc185900868 \h </w:instrText>
        </w:r>
        <w:r>
          <w:rPr>
            <w:noProof/>
            <w:webHidden/>
          </w:rPr>
        </w:r>
        <w:r>
          <w:rPr>
            <w:noProof/>
            <w:webHidden/>
          </w:rPr>
          <w:fldChar w:fldCharType="separate"/>
        </w:r>
        <w:r>
          <w:rPr>
            <w:noProof/>
            <w:webHidden/>
          </w:rPr>
          <w:t>273</w:t>
        </w:r>
        <w:r>
          <w:rPr>
            <w:noProof/>
            <w:webHidden/>
          </w:rPr>
          <w:fldChar w:fldCharType="end"/>
        </w:r>
      </w:hyperlink>
    </w:p>
    <w:p w14:paraId="6A9F007C" w14:textId="45EC7707"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69" w:history="1">
        <w:r w:rsidRPr="00A36D2F">
          <w:rPr>
            <w:rStyle w:val="Hyperlink"/>
            <w:noProof/>
          </w:rPr>
          <w:t>XI.2.2</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Restriction on Fallback</w:t>
        </w:r>
        <w:r>
          <w:rPr>
            <w:noProof/>
            <w:webHidden/>
          </w:rPr>
          <w:tab/>
        </w:r>
        <w:r>
          <w:rPr>
            <w:noProof/>
            <w:webHidden/>
          </w:rPr>
          <w:fldChar w:fldCharType="begin"/>
        </w:r>
        <w:r>
          <w:rPr>
            <w:noProof/>
            <w:webHidden/>
          </w:rPr>
          <w:instrText xml:space="preserve"> PAGEREF _Toc185900869 \h </w:instrText>
        </w:r>
        <w:r>
          <w:rPr>
            <w:noProof/>
            <w:webHidden/>
          </w:rPr>
        </w:r>
        <w:r>
          <w:rPr>
            <w:noProof/>
            <w:webHidden/>
          </w:rPr>
          <w:fldChar w:fldCharType="separate"/>
        </w:r>
        <w:r>
          <w:rPr>
            <w:noProof/>
            <w:webHidden/>
          </w:rPr>
          <w:t>274</w:t>
        </w:r>
        <w:r>
          <w:rPr>
            <w:noProof/>
            <w:webHidden/>
          </w:rPr>
          <w:fldChar w:fldCharType="end"/>
        </w:r>
      </w:hyperlink>
    </w:p>
    <w:p w14:paraId="70E27D92" w14:textId="4F9C3795"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70" w:history="1">
        <w:r w:rsidRPr="00A36D2F">
          <w:rPr>
            <w:rStyle w:val="Hyperlink"/>
            <w:noProof/>
          </w:rPr>
          <w:t>XI.2.3</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Restriction on Statistics</w:t>
        </w:r>
        <w:r>
          <w:rPr>
            <w:noProof/>
            <w:webHidden/>
          </w:rPr>
          <w:tab/>
        </w:r>
        <w:r>
          <w:rPr>
            <w:noProof/>
            <w:webHidden/>
          </w:rPr>
          <w:fldChar w:fldCharType="begin"/>
        </w:r>
        <w:r>
          <w:rPr>
            <w:noProof/>
            <w:webHidden/>
          </w:rPr>
          <w:instrText xml:space="preserve"> PAGEREF _Toc185900870 \h </w:instrText>
        </w:r>
        <w:r>
          <w:rPr>
            <w:noProof/>
            <w:webHidden/>
          </w:rPr>
        </w:r>
        <w:r>
          <w:rPr>
            <w:noProof/>
            <w:webHidden/>
          </w:rPr>
          <w:fldChar w:fldCharType="separate"/>
        </w:r>
        <w:r>
          <w:rPr>
            <w:noProof/>
            <w:webHidden/>
          </w:rPr>
          <w:t>274</w:t>
        </w:r>
        <w:r>
          <w:rPr>
            <w:noProof/>
            <w:webHidden/>
          </w:rPr>
          <w:fldChar w:fldCharType="end"/>
        </w:r>
      </w:hyperlink>
    </w:p>
    <w:p w14:paraId="3BF832CA" w14:textId="6402006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71" w:history="1">
        <w:r w:rsidRPr="00A36D2F">
          <w:rPr>
            <w:rStyle w:val="Hyperlink"/>
            <w:noProof/>
          </w:rPr>
          <w:t>XI.2.4</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Restriction on the Central Services</w:t>
        </w:r>
        <w:r>
          <w:rPr>
            <w:noProof/>
            <w:webHidden/>
          </w:rPr>
          <w:tab/>
        </w:r>
        <w:r>
          <w:rPr>
            <w:noProof/>
            <w:webHidden/>
          </w:rPr>
          <w:fldChar w:fldCharType="begin"/>
        </w:r>
        <w:r>
          <w:rPr>
            <w:noProof/>
            <w:webHidden/>
          </w:rPr>
          <w:instrText xml:space="preserve"> PAGEREF _Toc185900871 \h </w:instrText>
        </w:r>
        <w:r>
          <w:rPr>
            <w:noProof/>
            <w:webHidden/>
          </w:rPr>
        </w:r>
        <w:r>
          <w:rPr>
            <w:noProof/>
            <w:webHidden/>
          </w:rPr>
          <w:fldChar w:fldCharType="separate"/>
        </w:r>
        <w:r>
          <w:rPr>
            <w:noProof/>
            <w:webHidden/>
          </w:rPr>
          <w:t>274</w:t>
        </w:r>
        <w:r>
          <w:rPr>
            <w:noProof/>
            <w:webHidden/>
          </w:rPr>
          <w:fldChar w:fldCharType="end"/>
        </w:r>
      </w:hyperlink>
    </w:p>
    <w:p w14:paraId="3BC146D3" w14:textId="5FD12A78"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72" w:history="1">
        <w:r w:rsidRPr="00A36D2F">
          <w:rPr>
            <w:rStyle w:val="Hyperlink"/>
            <w:noProof/>
          </w:rPr>
          <w:t>XI.2.5</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Exclusion on the Central Services</w:t>
        </w:r>
        <w:r>
          <w:rPr>
            <w:noProof/>
            <w:webHidden/>
          </w:rPr>
          <w:tab/>
        </w:r>
        <w:r>
          <w:rPr>
            <w:noProof/>
            <w:webHidden/>
          </w:rPr>
          <w:fldChar w:fldCharType="begin"/>
        </w:r>
        <w:r>
          <w:rPr>
            <w:noProof/>
            <w:webHidden/>
          </w:rPr>
          <w:instrText xml:space="preserve"> PAGEREF _Toc185900872 \h </w:instrText>
        </w:r>
        <w:r>
          <w:rPr>
            <w:noProof/>
            <w:webHidden/>
          </w:rPr>
        </w:r>
        <w:r>
          <w:rPr>
            <w:noProof/>
            <w:webHidden/>
          </w:rPr>
          <w:fldChar w:fldCharType="separate"/>
        </w:r>
        <w:r>
          <w:rPr>
            <w:noProof/>
            <w:webHidden/>
          </w:rPr>
          <w:t>274</w:t>
        </w:r>
        <w:r>
          <w:rPr>
            <w:noProof/>
            <w:webHidden/>
          </w:rPr>
          <w:fldChar w:fldCharType="end"/>
        </w:r>
      </w:hyperlink>
    </w:p>
    <w:p w14:paraId="00C6E585" w14:textId="12F3D372"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73" w:history="1">
        <w:r w:rsidRPr="00A36D2F">
          <w:rPr>
            <w:rStyle w:val="Hyperlink"/>
            <w:noProof/>
          </w:rPr>
          <w:t>XI.2.6</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Performance</w:t>
        </w:r>
        <w:r>
          <w:rPr>
            <w:noProof/>
            <w:webHidden/>
          </w:rPr>
          <w:tab/>
        </w:r>
        <w:r>
          <w:rPr>
            <w:noProof/>
            <w:webHidden/>
          </w:rPr>
          <w:fldChar w:fldCharType="begin"/>
        </w:r>
        <w:r>
          <w:rPr>
            <w:noProof/>
            <w:webHidden/>
          </w:rPr>
          <w:instrText xml:space="preserve"> PAGEREF _Toc185900873 \h </w:instrText>
        </w:r>
        <w:r>
          <w:rPr>
            <w:noProof/>
            <w:webHidden/>
          </w:rPr>
        </w:r>
        <w:r>
          <w:rPr>
            <w:noProof/>
            <w:webHidden/>
          </w:rPr>
          <w:fldChar w:fldCharType="separate"/>
        </w:r>
        <w:r>
          <w:rPr>
            <w:noProof/>
            <w:webHidden/>
          </w:rPr>
          <w:t>274</w:t>
        </w:r>
        <w:r>
          <w:rPr>
            <w:noProof/>
            <w:webHidden/>
          </w:rPr>
          <w:fldChar w:fldCharType="end"/>
        </w:r>
      </w:hyperlink>
    </w:p>
    <w:p w14:paraId="695FE320" w14:textId="3D960FC3"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74" w:history="1">
        <w:r w:rsidRPr="00A36D2F">
          <w:rPr>
            <w:rStyle w:val="Hyperlink"/>
            <w:noProof/>
          </w:rPr>
          <w:t>XI.2.7</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Security scope</w:t>
        </w:r>
        <w:r>
          <w:rPr>
            <w:noProof/>
            <w:webHidden/>
          </w:rPr>
          <w:tab/>
        </w:r>
        <w:r>
          <w:rPr>
            <w:noProof/>
            <w:webHidden/>
          </w:rPr>
          <w:fldChar w:fldCharType="begin"/>
        </w:r>
        <w:r>
          <w:rPr>
            <w:noProof/>
            <w:webHidden/>
          </w:rPr>
          <w:instrText xml:space="preserve"> PAGEREF _Toc185900874 \h </w:instrText>
        </w:r>
        <w:r>
          <w:rPr>
            <w:noProof/>
            <w:webHidden/>
          </w:rPr>
        </w:r>
        <w:r>
          <w:rPr>
            <w:noProof/>
            <w:webHidden/>
          </w:rPr>
          <w:fldChar w:fldCharType="separate"/>
        </w:r>
        <w:r>
          <w:rPr>
            <w:noProof/>
            <w:webHidden/>
          </w:rPr>
          <w:t>274</w:t>
        </w:r>
        <w:r>
          <w:rPr>
            <w:noProof/>
            <w:webHidden/>
          </w:rPr>
          <w:fldChar w:fldCharType="end"/>
        </w:r>
      </w:hyperlink>
    </w:p>
    <w:p w14:paraId="1E992B3A" w14:textId="0BB72BBD"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75" w:history="1">
        <w:r w:rsidRPr="00A36D2F">
          <w:rPr>
            <w:rStyle w:val="Hyperlink"/>
            <w:noProof/>
          </w:rPr>
          <w:t>XI.3</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The scope matrix of Central Services and System Administration</w:t>
        </w:r>
        <w:r>
          <w:rPr>
            <w:noProof/>
            <w:webHidden/>
          </w:rPr>
          <w:tab/>
        </w:r>
        <w:r>
          <w:rPr>
            <w:noProof/>
            <w:webHidden/>
          </w:rPr>
          <w:fldChar w:fldCharType="begin"/>
        </w:r>
        <w:r>
          <w:rPr>
            <w:noProof/>
            <w:webHidden/>
          </w:rPr>
          <w:instrText xml:space="preserve"> PAGEREF _Toc185900875 \h </w:instrText>
        </w:r>
        <w:r>
          <w:rPr>
            <w:noProof/>
            <w:webHidden/>
          </w:rPr>
        </w:r>
        <w:r>
          <w:rPr>
            <w:noProof/>
            <w:webHidden/>
          </w:rPr>
          <w:fldChar w:fldCharType="separate"/>
        </w:r>
        <w:r>
          <w:rPr>
            <w:noProof/>
            <w:webHidden/>
          </w:rPr>
          <w:t>275</w:t>
        </w:r>
        <w:r>
          <w:rPr>
            <w:noProof/>
            <w:webHidden/>
          </w:rPr>
          <w:fldChar w:fldCharType="end"/>
        </w:r>
      </w:hyperlink>
    </w:p>
    <w:p w14:paraId="751C24E3" w14:textId="3DD47F8F" w:rsidR="004501EF" w:rsidRDefault="004501EF">
      <w:pPr>
        <w:pStyle w:val="TOC3"/>
        <w:tabs>
          <w:tab w:val="left" w:pos="1440"/>
          <w:tab w:val="right" w:leader="dot" w:pos="9075"/>
        </w:tabs>
        <w:rPr>
          <w:rFonts w:asciiTheme="minorHAnsi" w:eastAsiaTheme="minorEastAsia" w:hAnsiTheme="minorHAnsi" w:cstheme="minorBidi"/>
          <w:i w:val="0"/>
          <w:iCs w:val="0"/>
          <w:noProof/>
          <w:kern w:val="2"/>
          <w:sz w:val="22"/>
          <w:szCs w:val="22"/>
          <w:lang w:eastAsia="en-GB"/>
          <w14:ligatures w14:val="standardContextual"/>
        </w:rPr>
      </w:pPr>
      <w:hyperlink w:anchor="_Toc185900876" w:history="1">
        <w:r w:rsidRPr="00A36D2F">
          <w:rPr>
            <w:rStyle w:val="Hyperlink"/>
            <w:noProof/>
          </w:rPr>
          <w:t>XI.3.1</w:t>
        </w:r>
        <w:r>
          <w:rPr>
            <w:rFonts w:asciiTheme="minorHAnsi" w:eastAsiaTheme="minorEastAsia" w:hAnsiTheme="minorHAnsi" w:cstheme="minorBidi"/>
            <w:i w:val="0"/>
            <w:iCs w:val="0"/>
            <w:noProof/>
            <w:kern w:val="2"/>
            <w:sz w:val="22"/>
            <w:szCs w:val="22"/>
            <w:lang w:eastAsia="en-GB"/>
            <w14:ligatures w14:val="standardContextual"/>
          </w:rPr>
          <w:tab/>
        </w:r>
        <w:r w:rsidRPr="00A36D2F">
          <w:rPr>
            <w:rStyle w:val="Hyperlink"/>
            <w:noProof/>
          </w:rPr>
          <w:t>Scope of EBPs for Central Services and System Administration</w:t>
        </w:r>
        <w:r>
          <w:rPr>
            <w:noProof/>
            <w:webHidden/>
          </w:rPr>
          <w:tab/>
        </w:r>
        <w:r>
          <w:rPr>
            <w:noProof/>
            <w:webHidden/>
          </w:rPr>
          <w:fldChar w:fldCharType="begin"/>
        </w:r>
        <w:r>
          <w:rPr>
            <w:noProof/>
            <w:webHidden/>
          </w:rPr>
          <w:instrText xml:space="preserve"> PAGEREF _Toc185900876 \h </w:instrText>
        </w:r>
        <w:r>
          <w:rPr>
            <w:noProof/>
            <w:webHidden/>
          </w:rPr>
        </w:r>
        <w:r>
          <w:rPr>
            <w:noProof/>
            <w:webHidden/>
          </w:rPr>
          <w:fldChar w:fldCharType="separate"/>
        </w:r>
        <w:r>
          <w:rPr>
            <w:noProof/>
            <w:webHidden/>
          </w:rPr>
          <w:t>278</w:t>
        </w:r>
        <w:r>
          <w:rPr>
            <w:noProof/>
            <w:webHidden/>
          </w:rPr>
          <w:fldChar w:fldCharType="end"/>
        </w:r>
      </w:hyperlink>
    </w:p>
    <w:p w14:paraId="53C009FB" w14:textId="6410AA6F" w:rsidR="004501EF" w:rsidRDefault="004501EF">
      <w:pPr>
        <w:pStyle w:val="TOC2"/>
        <w:tabs>
          <w:tab w:val="left" w:pos="960"/>
          <w:tab w:val="right" w:leader="dot" w:pos="9075"/>
        </w:tabs>
        <w:rPr>
          <w:rFonts w:asciiTheme="minorHAnsi" w:eastAsiaTheme="minorEastAsia" w:hAnsiTheme="minorHAnsi" w:cstheme="minorBidi"/>
          <w:smallCaps w:val="0"/>
          <w:noProof/>
          <w:kern w:val="2"/>
          <w:sz w:val="22"/>
          <w:szCs w:val="22"/>
          <w:lang w:eastAsia="en-GB"/>
          <w14:ligatures w14:val="standardContextual"/>
        </w:rPr>
      </w:pPr>
      <w:hyperlink w:anchor="_Toc185900877" w:history="1">
        <w:r w:rsidRPr="00A36D2F">
          <w:rPr>
            <w:rStyle w:val="Hyperlink"/>
            <w:noProof/>
          </w:rPr>
          <w:t>XI.4</w:t>
        </w:r>
        <w:r>
          <w:rPr>
            <w:rFonts w:asciiTheme="minorHAnsi" w:eastAsiaTheme="minorEastAsia" w:hAnsiTheme="minorHAnsi" w:cstheme="minorBidi"/>
            <w:smallCaps w:val="0"/>
            <w:noProof/>
            <w:kern w:val="2"/>
            <w:sz w:val="22"/>
            <w:szCs w:val="22"/>
            <w:lang w:eastAsia="en-GB"/>
            <w14:ligatures w14:val="standardContextual"/>
          </w:rPr>
          <w:tab/>
        </w:r>
        <w:r w:rsidRPr="00A36D2F">
          <w:rPr>
            <w:rStyle w:val="Hyperlink"/>
            <w:noProof/>
          </w:rPr>
          <w:t>The scope of Information Exchanges</w:t>
        </w:r>
        <w:r>
          <w:rPr>
            <w:noProof/>
            <w:webHidden/>
          </w:rPr>
          <w:tab/>
        </w:r>
        <w:r>
          <w:rPr>
            <w:noProof/>
            <w:webHidden/>
          </w:rPr>
          <w:fldChar w:fldCharType="begin"/>
        </w:r>
        <w:r>
          <w:rPr>
            <w:noProof/>
            <w:webHidden/>
          </w:rPr>
          <w:instrText xml:space="preserve"> PAGEREF _Toc185900877 \h </w:instrText>
        </w:r>
        <w:r>
          <w:rPr>
            <w:noProof/>
            <w:webHidden/>
          </w:rPr>
        </w:r>
        <w:r>
          <w:rPr>
            <w:noProof/>
            <w:webHidden/>
          </w:rPr>
          <w:fldChar w:fldCharType="separate"/>
        </w:r>
        <w:r>
          <w:rPr>
            <w:noProof/>
            <w:webHidden/>
          </w:rPr>
          <w:t>280</w:t>
        </w:r>
        <w:r>
          <w:rPr>
            <w:noProof/>
            <w:webHidden/>
          </w:rPr>
          <w:fldChar w:fldCharType="end"/>
        </w:r>
      </w:hyperlink>
    </w:p>
    <w:p w14:paraId="24EE6AD2" w14:textId="094BC338" w:rsidR="00DF47BE" w:rsidRPr="00421B50" w:rsidRDefault="005F54AB" w:rsidP="00AA28A5">
      <w:pPr>
        <w:pStyle w:val="Heading0"/>
        <w:rPr>
          <w:rFonts w:ascii="Times New Roman" w:hAnsi="Times New Roman"/>
        </w:rPr>
      </w:pPr>
      <w:r w:rsidRPr="00421B50">
        <w:lastRenderedPageBreak/>
        <w:fldChar w:fldCharType="end"/>
      </w:r>
      <w:bookmarkStart w:id="5" w:name="_Toc285034989"/>
      <w:bookmarkStart w:id="6" w:name="_Toc285035521"/>
      <w:bookmarkStart w:id="7" w:name="_Toc285035704"/>
      <w:r w:rsidR="002746D4" w:rsidRPr="00421B50">
        <w:rPr>
          <w:rFonts w:ascii="Times New Roman" w:hAnsi="Times New Roman"/>
          <w:caps w:val="0"/>
        </w:rPr>
        <w:t>List of Figures</w:t>
      </w:r>
      <w:bookmarkEnd w:id="5"/>
      <w:bookmarkEnd w:id="6"/>
      <w:bookmarkEnd w:id="7"/>
    </w:p>
    <w:p w14:paraId="10F19ECC" w14:textId="76C25B19" w:rsidR="004501EF" w:rsidRDefault="00B152EA">
      <w:pPr>
        <w:pStyle w:val="TableofFigures"/>
        <w:rPr>
          <w:rFonts w:asciiTheme="minorHAnsi" w:eastAsiaTheme="minorEastAsia" w:hAnsiTheme="minorHAnsi" w:cstheme="minorBidi"/>
          <w:smallCaps w:val="0"/>
          <w:noProof/>
          <w:kern w:val="2"/>
          <w:sz w:val="22"/>
          <w:szCs w:val="22"/>
          <w:lang w:eastAsia="en-GB"/>
          <w14:ligatures w14:val="standardContextual"/>
        </w:rPr>
      </w:pPr>
      <w:r w:rsidRPr="00476D2F">
        <w:rPr>
          <w:i/>
          <w:smallCaps w:val="0"/>
        </w:rPr>
        <w:fldChar w:fldCharType="begin"/>
      </w:r>
      <w:r w:rsidRPr="00421B50">
        <w:rPr>
          <w:i/>
          <w:smallCaps w:val="0"/>
        </w:rPr>
        <w:instrText xml:space="preserve"> TOC \h \z \c "Figure" </w:instrText>
      </w:r>
      <w:r w:rsidRPr="00476D2F">
        <w:rPr>
          <w:i/>
          <w:smallCaps w:val="0"/>
        </w:rPr>
        <w:fldChar w:fldCharType="separate"/>
      </w:r>
      <w:hyperlink w:anchor="_Toc185900878" w:history="1">
        <w:r w:rsidR="004501EF" w:rsidRPr="002A1F0E">
          <w:rPr>
            <w:rStyle w:val="Hyperlink"/>
            <w:noProof/>
          </w:rPr>
          <w:t>Figure 1: Time Sequence Diagram</w:t>
        </w:r>
        <w:r w:rsidR="004501EF">
          <w:rPr>
            <w:noProof/>
            <w:webHidden/>
          </w:rPr>
          <w:tab/>
        </w:r>
        <w:r w:rsidR="004501EF">
          <w:rPr>
            <w:noProof/>
            <w:webHidden/>
          </w:rPr>
          <w:fldChar w:fldCharType="begin"/>
        </w:r>
        <w:r w:rsidR="004501EF">
          <w:rPr>
            <w:noProof/>
            <w:webHidden/>
          </w:rPr>
          <w:instrText xml:space="preserve"> PAGEREF _Toc185900878 \h </w:instrText>
        </w:r>
        <w:r w:rsidR="004501EF">
          <w:rPr>
            <w:noProof/>
            <w:webHidden/>
          </w:rPr>
        </w:r>
        <w:r w:rsidR="004501EF">
          <w:rPr>
            <w:noProof/>
            <w:webHidden/>
          </w:rPr>
          <w:fldChar w:fldCharType="separate"/>
        </w:r>
        <w:r w:rsidR="004501EF">
          <w:rPr>
            <w:noProof/>
            <w:webHidden/>
          </w:rPr>
          <w:t>56</w:t>
        </w:r>
        <w:r w:rsidR="004501EF">
          <w:rPr>
            <w:noProof/>
            <w:webHidden/>
          </w:rPr>
          <w:fldChar w:fldCharType="end"/>
        </w:r>
      </w:hyperlink>
    </w:p>
    <w:p w14:paraId="2065C596" w14:textId="0284BB1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79" w:history="1">
        <w:r w:rsidRPr="002A1F0E">
          <w:rPr>
            <w:rStyle w:val="Hyperlink"/>
            <w:noProof/>
          </w:rPr>
          <w:t>Figure 2: Example of State Transition Diagram</w:t>
        </w:r>
        <w:r>
          <w:rPr>
            <w:noProof/>
            <w:webHidden/>
          </w:rPr>
          <w:tab/>
        </w:r>
        <w:r>
          <w:rPr>
            <w:noProof/>
            <w:webHidden/>
          </w:rPr>
          <w:fldChar w:fldCharType="begin"/>
        </w:r>
        <w:r>
          <w:rPr>
            <w:noProof/>
            <w:webHidden/>
          </w:rPr>
          <w:instrText xml:space="preserve"> PAGEREF _Toc185900879 \h </w:instrText>
        </w:r>
        <w:r>
          <w:rPr>
            <w:noProof/>
            <w:webHidden/>
          </w:rPr>
        </w:r>
        <w:r>
          <w:rPr>
            <w:noProof/>
            <w:webHidden/>
          </w:rPr>
          <w:fldChar w:fldCharType="separate"/>
        </w:r>
        <w:r>
          <w:rPr>
            <w:noProof/>
            <w:webHidden/>
          </w:rPr>
          <w:t>57</w:t>
        </w:r>
        <w:r>
          <w:rPr>
            <w:noProof/>
            <w:webHidden/>
          </w:rPr>
          <w:fldChar w:fldCharType="end"/>
        </w:r>
      </w:hyperlink>
    </w:p>
    <w:p w14:paraId="7B59DE49" w14:textId="2CB12D4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0" w:history="1">
        <w:r w:rsidRPr="002A1F0E">
          <w:rPr>
            <w:rStyle w:val="Hyperlink"/>
            <w:noProof/>
          </w:rPr>
          <w:t>Figure 3: Dispatch of the CD974C from CS/MIS2 for a detected unavailability</w:t>
        </w:r>
        <w:r>
          <w:rPr>
            <w:noProof/>
            <w:webHidden/>
          </w:rPr>
          <w:tab/>
        </w:r>
        <w:r>
          <w:rPr>
            <w:noProof/>
            <w:webHidden/>
          </w:rPr>
          <w:fldChar w:fldCharType="begin"/>
        </w:r>
        <w:r>
          <w:rPr>
            <w:noProof/>
            <w:webHidden/>
          </w:rPr>
          <w:instrText xml:space="preserve"> PAGEREF _Toc185900880 \h </w:instrText>
        </w:r>
        <w:r>
          <w:rPr>
            <w:noProof/>
            <w:webHidden/>
          </w:rPr>
        </w:r>
        <w:r>
          <w:rPr>
            <w:noProof/>
            <w:webHidden/>
          </w:rPr>
          <w:fldChar w:fldCharType="separate"/>
        </w:r>
        <w:r>
          <w:rPr>
            <w:noProof/>
            <w:webHidden/>
          </w:rPr>
          <w:t>72</w:t>
        </w:r>
        <w:r>
          <w:rPr>
            <w:noProof/>
            <w:webHidden/>
          </w:rPr>
          <w:fldChar w:fldCharType="end"/>
        </w:r>
      </w:hyperlink>
    </w:p>
    <w:p w14:paraId="41B18BB5" w14:textId="6E641BD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1" w:history="1">
        <w:r w:rsidRPr="002A1F0E">
          <w:rPr>
            <w:rStyle w:val="Hyperlink"/>
            <w:noProof/>
          </w:rPr>
          <w:t>Figure 4: Dispatch of the CD975C to CS/MIS2 when NCA1 becomes available</w:t>
        </w:r>
        <w:r>
          <w:rPr>
            <w:noProof/>
            <w:webHidden/>
          </w:rPr>
          <w:tab/>
        </w:r>
        <w:r>
          <w:rPr>
            <w:noProof/>
            <w:webHidden/>
          </w:rPr>
          <w:fldChar w:fldCharType="begin"/>
        </w:r>
        <w:r>
          <w:rPr>
            <w:noProof/>
            <w:webHidden/>
          </w:rPr>
          <w:instrText xml:space="preserve"> PAGEREF _Toc185900881 \h </w:instrText>
        </w:r>
        <w:r>
          <w:rPr>
            <w:noProof/>
            <w:webHidden/>
          </w:rPr>
        </w:r>
        <w:r>
          <w:rPr>
            <w:noProof/>
            <w:webHidden/>
          </w:rPr>
          <w:fldChar w:fldCharType="separate"/>
        </w:r>
        <w:r>
          <w:rPr>
            <w:noProof/>
            <w:webHidden/>
          </w:rPr>
          <w:t>73</w:t>
        </w:r>
        <w:r>
          <w:rPr>
            <w:noProof/>
            <w:webHidden/>
          </w:rPr>
          <w:fldChar w:fldCharType="end"/>
        </w:r>
      </w:hyperlink>
    </w:p>
    <w:p w14:paraId="53497BE4" w14:textId="79F07F0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2" w:history="1">
        <w:r w:rsidRPr="002A1F0E">
          <w:rPr>
            <w:rStyle w:val="Hyperlink"/>
            <w:noProof/>
          </w:rPr>
          <w:t>Figure 5: Dispatch of the Inter-Domain Linking message (CD078C) in case of Export followed by Transit</w:t>
        </w:r>
        <w:r>
          <w:rPr>
            <w:noProof/>
            <w:webHidden/>
          </w:rPr>
          <w:tab/>
        </w:r>
        <w:r>
          <w:rPr>
            <w:noProof/>
            <w:webHidden/>
          </w:rPr>
          <w:fldChar w:fldCharType="begin"/>
        </w:r>
        <w:r>
          <w:rPr>
            <w:noProof/>
            <w:webHidden/>
          </w:rPr>
          <w:instrText xml:space="preserve"> PAGEREF _Toc185900882 \h </w:instrText>
        </w:r>
        <w:r>
          <w:rPr>
            <w:noProof/>
            <w:webHidden/>
          </w:rPr>
        </w:r>
        <w:r>
          <w:rPr>
            <w:noProof/>
            <w:webHidden/>
          </w:rPr>
          <w:fldChar w:fldCharType="separate"/>
        </w:r>
        <w:r>
          <w:rPr>
            <w:noProof/>
            <w:webHidden/>
          </w:rPr>
          <w:t>74</w:t>
        </w:r>
        <w:r>
          <w:rPr>
            <w:noProof/>
            <w:webHidden/>
          </w:rPr>
          <w:fldChar w:fldCharType="end"/>
        </w:r>
      </w:hyperlink>
    </w:p>
    <w:p w14:paraId="4522AB33" w14:textId="254A91C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3" w:history="1">
        <w:r w:rsidRPr="002A1F0E">
          <w:rPr>
            <w:rStyle w:val="Hyperlink"/>
            <w:noProof/>
          </w:rPr>
          <w:t>Figure 6: Dispatch of the Inter-Domain Linking message (IE578) in case of Export of Goods under Excise Duty Suspension Arrangement</w:t>
        </w:r>
        <w:r>
          <w:rPr>
            <w:noProof/>
            <w:webHidden/>
          </w:rPr>
          <w:tab/>
        </w:r>
        <w:r>
          <w:rPr>
            <w:noProof/>
            <w:webHidden/>
          </w:rPr>
          <w:fldChar w:fldCharType="begin"/>
        </w:r>
        <w:r>
          <w:rPr>
            <w:noProof/>
            <w:webHidden/>
          </w:rPr>
          <w:instrText xml:space="preserve"> PAGEREF _Toc185900883 \h </w:instrText>
        </w:r>
        <w:r>
          <w:rPr>
            <w:noProof/>
            <w:webHidden/>
          </w:rPr>
        </w:r>
        <w:r>
          <w:rPr>
            <w:noProof/>
            <w:webHidden/>
          </w:rPr>
          <w:fldChar w:fldCharType="separate"/>
        </w:r>
        <w:r>
          <w:rPr>
            <w:noProof/>
            <w:webHidden/>
          </w:rPr>
          <w:t>75</w:t>
        </w:r>
        <w:r>
          <w:rPr>
            <w:noProof/>
            <w:webHidden/>
          </w:rPr>
          <w:fldChar w:fldCharType="end"/>
        </w:r>
      </w:hyperlink>
    </w:p>
    <w:p w14:paraId="5E0EA768" w14:textId="6541F6A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4" w:history="1">
        <w:r w:rsidRPr="002A1F0E">
          <w:rPr>
            <w:rStyle w:val="Hyperlink"/>
            <w:noProof/>
          </w:rPr>
          <w:t>Figure 7: Logic of validations sequence in AES-P1, NCTS-P5 and NCTS-P6</w:t>
        </w:r>
        <w:r>
          <w:rPr>
            <w:noProof/>
            <w:webHidden/>
          </w:rPr>
          <w:tab/>
        </w:r>
        <w:r>
          <w:rPr>
            <w:noProof/>
            <w:webHidden/>
          </w:rPr>
          <w:fldChar w:fldCharType="begin"/>
        </w:r>
        <w:r>
          <w:rPr>
            <w:noProof/>
            <w:webHidden/>
          </w:rPr>
          <w:instrText xml:space="preserve"> PAGEREF _Toc185900884 \h </w:instrText>
        </w:r>
        <w:r>
          <w:rPr>
            <w:noProof/>
            <w:webHidden/>
          </w:rPr>
        </w:r>
        <w:r>
          <w:rPr>
            <w:noProof/>
            <w:webHidden/>
          </w:rPr>
          <w:fldChar w:fldCharType="separate"/>
        </w:r>
        <w:r>
          <w:rPr>
            <w:noProof/>
            <w:webHidden/>
          </w:rPr>
          <w:t>97</w:t>
        </w:r>
        <w:r>
          <w:rPr>
            <w:noProof/>
            <w:webHidden/>
          </w:rPr>
          <w:fldChar w:fldCharType="end"/>
        </w:r>
      </w:hyperlink>
    </w:p>
    <w:p w14:paraId="73391F7D" w14:textId="67EEBA8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5" w:history="1">
        <w:r w:rsidRPr="002A1F0E">
          <w:rPr>
            <w:rStyle w:val="Hyperlink"/>
            <w:noProof/>
          </w:rPr>
          <w:t>Figure 8: Character sets and conventions in use</w:t>
        </w:r>
        <w:r>
          <w:rPr>
            <w:noProof/>
            <w:webHidden/>
          </w:rPr>
          <w:tab/>
        </w:r>
        <w:r>
          <w:rPr>
            <w:noProof/>
            <w:webHidden/>
          </w:rPr>
          <w:fldChar w:fldCharType="begin"/>
        </w:r>
        <w:r>
          <w:rPr>
            <w:noProof/>
            <w:webHidden/>
          </w:rPr>
          <w:instrText xml:space="preserve"> PAGEREF _Toc185900885 \h </w:instrText>
        </w:r>
        <w:r>
          <w:rPr>
            <w:noProof/>
            <w:webHidden/>
          </w:rPr>
        </w:r>
        <w:r>
          <w:rPr>
            <w:noProof/>
            <w:webHidden/>
          </w:rPr>
          <w:fldChar w:fldCharType="separate"/>
        </w:r>
        <w:r>
          <w:rPr>
            <w:noProof/>
            <w:webHidden/>
          </w:rPr>
          <w:t>100</w:t>
        </w:r>
        <w:r>
          <w:rPr>
            <w:noProof/>
            <w:webHidden/>
          </w:rPr>
          <w:fldChar w:fldCharType="end"/>
        </w:r>
      </w:hyperlink>
    </w:p>
    <w:p w14:paraId="7179EF06" w14:textId="7B14270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6" w:history="1">
        <w:r w:rsidRPr="002A1F0E">
          <w:rPr>
            <w:rStyle w:val="Hyperlink"/>
            <w:noProof/>
          </w:rPr>
          <w:t>Figure 9: EDIFACT error</w:t>
        </w:r>
        <w:r>
          <w:rPr>
            <w:noProof/>
            <w:webHidden/>
          </w:rPr>
          <w:tab/>
        </w:r>
        <w:r>
          <w:rPr>
            <w:noProof/>
            <w:webHidden/>
          </w:rPr>
          <w:fldChar w:fldCharType="begin"/>
        </w:r>
        <w:r>
          <w:rPr>
            <w:noProof/>
            <w:webHidden/>
          </w:rPr>
          <w:instrText xml:space="preserve"> PAGEREF _Toc185900886 \h </w:instrText>
        </w:r>
        <w:r>
          <w:rPr>
            <w:noProof/>
            <w:webHidden/>
          </w:rPr>
        </w:r>
        <w:r>
          <w:rPr>
            <w:noProof/>
            <w:webHidden/>
          </w:rPr>
          <w:fldChar w:fldCharType="separate"/>
        </w:r>
        <w:r>
          <w:rPr>
            <w:noProof/>
            <w:webHidden/>
          </w:rPr>
          <w:t>114</w:t>
        </w:r>
        <w:r>
          <w:rPr>
            <w:noProof/>
            <w:webHidden/>
          </w:rPr>
          <w:fldChar w:fldCharType="end"/>
        </w:r>
      </w:hyperlink>
    </w:p>
    <w:p w14:paraId="6DD3B9AE" w14:textId="5A7A23B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7" w:history="1">
        <w:r w:rsidRPr="002A1F0E">
          <w:rPr>
            <w:rStyle w:val="Hyperlink"/>
            <w:noProof/>
          </w:rPr>
          <w:t>Figure 10: XML Control error</w:t>
        </w:r>
        <w:r>
          <w:rPr>
            <w:noProof/>
            <w:webHidden/>
          </w:rPr>
          <w:tab/>
        </w:r>
        <w:r>
          <w:rPr>
            <w:noProof/>
            <w:webHidden/>
          </w:rPr>
          <w:fldChar w:fldCharType="begin"/>
        </w:r>
        <w:r>
          <w:rPr>
            <w:noProof/>
            <w:webHidden/>
          </w:rPr>
          <w:instrText xml:space="preserve"> PAGEREF _Toc185900887 \h </w:instrText>
        </w:r>
        <w:r>
          <w:rPr>
            <w:noProof/>
            <w:webHidden/>
          </w:rPr>
        </w:r>
        <w:r>
          <w:rPr>
            <w:noProof/>
            <w:webHidden/>
          </w:rPr>
          <w:fldChar w:fldCharType="separate"/>
        </w:r>
        <w:r>
          <w:rPr>
            <w:noProof/>
            <w:webHidden/>
          </w:rPr>
          <w:t>115</w:t>
        </w:r>
        <w:r>
          <w:rPr>
            <w:noProof/>
            <w:webHidden/>
          </w:rPr>
          <w:fldChar w:fldCharType="end"/>
        </w:r>
      </w:hyperlink>
    </w:p>
    <w:p w14:paraId="6E8735D4" w14:textId="31BE7B42"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8" w:history="1">
        <w:r w:rsidRPr="002A1F0E">
          <w:rPr>
            <w:rStyle w:val="Hyperlink"/>
            <w:noProof/>
          </w:rPr>
          <w:t>Figure 11: Functional error across the Common Domain (NCTS)</w:t>
        </w:r>
        <w:r>
          <w:rPr>
            <w:noProof/>
            <w:webHidden/>
          </w:rPr>
          <w:tab/>
        </w:r>
        <w:r>
          <w:rPr>
            <w:noProof/>
            <w:webHidden/>
          </w:rPr>
          <w:fldChar w:fldCharType="begin"/>
        </w:r>
        <w:r>
          <w:rPr>
            <w:noProof/>
            <w:webHidden/>
          </w:rPr>
          <w:instrText xml:space="preserve"> PAGEREF _Toc185900888 \h </w:instrText>
        </w:r>
        <w:r>
          <w:rPr>
            <w:noProof/>
            <w:webHidden/>
          </w:rPr>
        </w:r>
        <w:r>
          <w:rPr>
            <w:noProof/>
            <w:webHidden/>
          </w:rPr>
          <w:fldChar w:fldCharType="separate"/>
        </w:r>
        <w:r>
          <w:rPr>
            <w:noProof/>
            <w:webHidden/>
          </w:rPr>
          <w:t>117</w:t>
        </w:r>
        <w:r>
          <w:rPr>
            <w:noProof/>
            <w:webHidden/>
          </w:rPr>
          <w:fldChar w:fldCharType="end"/>
        </w:r>
      </w:hyperlink>
    </w:p>
    <w:p w14:paraId="5428FC54" w14:textId="6C74D12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89" w:history="1">
        <w:r w:rsidRPr="002A1F0E">
          <w:rPr>
            <w:rStyle w:val="Hyperlink"/>
            <w:noProof/>
          </w:rPr>
          <w:t>Figure 12: Handling of errors (other than 90 or 92) following Upgrade of message with NA “To Be” of type A using the validation results from TAXUD ieCA/TED</w:t>
        </w:r>
        <w:r>
          <w:rPr>
            <w:noProof/>
            <w:webHidden/>
          </w:rPr>
          <w:tab/>
        </w:r>
        <w:r>
          <w:rPr>
            <w:noProof/>
            <w:webHidden/>
          </w:rPr>
          <w:fldChar w:fldCharType="begin"/>
        </w:r>
        <w:r>
          <w:rPr>
            <w:noProof/>
            <w:webHidden/>
          </w:rPr>
          <w:instrText xml:space="preserve"> PAGEREF _Toc185900889 \h </w:instrText>
        </w:r>
        <w:r>
          <w:rPr>
            <w:noProof/>
            <w:webHidden/>
          </w:rPr>
        </w:r>
        <w:r>
          <w:rPr>
            <w:noProof/>
            <w:webHidden/>
          </w:rPr>
          <w:fldChar w:fldCharType="separate"/>
        </w:r>
        <w:r>
          <w:rPr>
            <w:noProof/>
            <w:webHidden/>
          </w:rPr>
          <w:t>132</w:t>
        </w:r>
        <w:r>
          <w:rPr>
            <w:noProof/>
            <w:webHidden/>
          </w:rPr>
          <w:fldChar w:fldCharType="end"/>
        </w:r>
      </w:hyperlink>
    </w:p>
    <w:p w14:paraId="4364F529" w14:textId="7593553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0" w:history="1">
        <w:r w:rsidRPr="002A1F0E">
          <w:rPr>
            <w:rStyle w:val="Hyperlink"/>
            <w:noProof/>
          </w:rPr>
          <w:t>Figure 13: Conversion using TAXUD ieCA/TED</w:t>
        </w:r>
        <w:r>
          <w:rPr>
            <w:noProof/>
            <w:webHidden/>
          </w:rPr>
          <w:tab/>
        </w:r>
        <w:r>
          <w:rPr>
            <w:noProof/>
            <w:webHidden/>
          </w:rPr>
          <w:fldChar w:fldCharType="begin"/>
        </w:r>
        <w:r>
          <w:rPr>
            <w:noProof/>
            <w:webHidden/>
          </w:rPr>
          <w:instrText xml:space="preserve"> PAGEREF _Toc185900890 \h </w:instrText>
        </w:r>
        <w:r>
          <w:rPr>
            <w:noProof/>
            <w:webHidden/>
          </w:rPr>
        </w:r>
        <w:r>
          <w:rPr>
            <w:noProof/>
            <w:webHidden/>
          </w:rPr>
          <w:fldChar w:fldCharType="separate"/>
        </w:r>
        <w:r>
          <w:rPr>
            <w:noProof/>
            <w:webHidden/>
          </w:rPr>
          <w:t>137</w:t>
        </w:r>
        <w:r>
          <w:rPr>
            <w:noProof/>
            <w:webHidden/>
          </w:rPr>
          <w:fldChar w:fldCharType="end"/>
        </w:r>
      </w:hyperlink>
    </w:p>
    <w:p w14:paraId="131E0D26" w14:textId="5C92AC3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1" w:history="1">
        <w:r w:rsidRPr="002A1F0E">
          <w:rPr>
            <w:rStyle w:val="Hyperlink"/>
            <w:noProof/>
          </w:rPr>
          <w:t>Figure 14: Conversion using NCO</w:t>
        </w:r>
        <w:r>
          <w:rPr>
            <w:noProof/>
            <w:webHidden/>
          </w:rPr>
          <w:tab/>
        </w:r>
        <w:r>
          <w:rPr>
            <w:noProof/>
            <w:webHidden/>
          </w:rPr>
          <w:fldChar w:fldCharType="begin"/>
        </w:r>
        <w:r>
          <w:rPr>
            <w:noProof/>
            <w:webHidden/>
          </w:rPr>
          <w:instrText xml:space="preserve"> PAGEREF _Toc185900891 \h </w:instrText>
        </w:r>
        <w:r>
          <w:rPr>
            <w:noProof/>
            <w:webHidden/>
          </w:rPr>
        </w:r>
        <w:r>
          <w:rPr>
            <w:noProof/>
            <w:webHidden/>
          </w:rPr>
          <w:fldChar w:fldCharType="separate"/>
        </w:r>
        <w:r>
          <w:rPr>
            <w:noProof/>
            <w:webHidden/>
          </w:rPr>
          <w:t>139</w:t>
        </w:r>
        <w:r>
          <w:rPr>
            <w:noProof/>
            <w:webHidden/>
          </w:rPr>
          <w:fldChar w:fldCharType="end"/>
        </w:r>
      </w:hyperlink>
    </w:p>
    <w:p w14:paraId="02EB29D3" w14:textId="22E494A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2" w:history="1">
        <w:r w:rsidRPr="002A1F0E">
          <w:rPr>
            <w:rStyle w:val="Hyperlink"/>
            <w:noProof/>
          </w:rPr>
          <w:t>Figure 15:Conversion using TAXUD ieCA/TED</w:t>
        </w:r>
        <w:r>
          <w:rPr>
            <w:noProof/>
            <w:webHidden/>
          </w:rPr>
          <w:tab/>
        </w:r>
        <w:r>
          <w:rPr>
            <w:noProof/>
            <w:webHidden/>
          </w:rPr>
          <w:fldChar w:fldCharType="begin"/>
        </w:r>
        <w:r>
          <w:rPr>
            <w:noProof/>
            <w:webHidden/>
          </w:rPr>
          <w:instrText xml:space="preserve"> PAGEREF _Toc185900892 \h </w:instrText>
        </w:r>
        <w:r>
          <w:rPr>
            <w:noProof/>
            <w:webHidden/>
          </w:rPr>
        </w:r>
        <w:r>
          <w:rPr>
            <w:noProof/>
            <w:webHidden/>
          </w:rPr>
          <w:fldChar w:fldCharType="separate"/>
        </w:r>
        <w:r>
          <w:rPr>
            <w:noProof/>
            <w:webHidden/>
          </w:rPr>
          <w:t>142</w:t>
        </w:r>
        <w:r>
          <w:rPr>
            <w:noProof/>
            <w:webHidden/>
          </w:rPr>
          <w:fldChar w:fldCharType="end"/>
        </w:r>
      </w:hyperlink>
    </w:p>
    <w:p w14:paraId="12B02DEA" w14:textId="1349CDD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3" w:history="1">
        <w:r w:rsidRPr="002A1F0E">
          <w:rPr>
            <w:rStyle w:val="Hyperlink"/>
            <w:noProof/>
          </w:rPr>
          <w:t>Figure 16: Conversion using NCO</w:t>
        </w:r>
        <w:r>
          <w:rPr>
            <w:noProof/>
            <w:webHidden/>
          </w:rPr>
          <w:tab/>
        </w:r>
        <w:r>
          <w:rPr>
            <w:noProof/>
            <w:webHidden/>
          </w:rPr>
          <w:fldChar w:fldCharType="begin"/>
        </w:r>
        <w:r>
          <w:rPr>
            <w:noProof/>
            <w:webHidden/>
          </w:rPr>
          <w:instrText xml:space="preserve"> PAGEREF _Toc185900893 \h </w:instrText>
        </w:r>
        <w:r>
          <w:rPr>
            <w:noProof/>
            <w:webHidden/>
          </w:rPr>
        </w:r>
        <w:r>
          <w:rPr>
            <w:noProof/>
            <w:webHidden/>
          </w:rPr>
          <w:fldChar w:fldCharType="separate"/>
        </w:r>
        <w:r>
          <w:rPr>
            <w:noProof/>
            <w:webHidden/>
          </w:rPr>
          <w:t>145</w:t>
        </w:r>
        <w:r>
          <w:rPr>
            <w:noProof/>
            <w:webHidden/>
          </w:rPr>
          <w:fldChar w:fldCharType="end"/>
        </w:r>
      </w:hyperlink>
    </w:p>
    <w:p w14:paraId="0BDE2E93" w14:textId="4144C51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4" w:history="1">
        <w:r w:rsidRPr="002A1F0E">
          <w:rPr>
            <w:rStyle w:val="Hyperlink"/>
            <w:noProof/>
          </w:rPr>
          <w:t>Figure 17: Exception handling between NCTS-P5 NAs</w:t>
        </w:r>
        <w:r>
          <w:rPr>
            <w:noProof/>
            <w:webHidden/>
          </w:rPr>
          <w:tab/>
        </w:r>
        <w:r>
          <w:rPr>
            <w:noProof/>
            <w:webHidden/>
          </w:rPr>
          <w:fldChar w:fldCharType="begin"/>
        </w:r>
        <w:r>
          <w:rPr>
            <w:noProof/>
            <w:webHidden/>
          </w:rPr>
          <w:instrText xml:space="preserve"> PAGEREF _Toc185900894 \h </w:instrText>
        </w:r>
        <w:r>
          <w:rPr>
            <w:noProof/>
            <w:webHidden/>
          </w:rPr>
        </w:r>
        <w:r>
          <w:rPr>
            <w:noProof/>
            <w:webHidden/>
          </w:rPr>
          <w:fldChar w:fldCharType="separate"/>
        </w:r>
        <w:r>
          <w:rPr>
            <w:noProof/>
            <w:webHidden/>
          </w:rPr>
          <w:t>147</w:t>
        </w:r>
        <w:r>
          <w:rPr>
            <w:noProof/>
            <w:webHidden/>
          </w:rPr>
          <w:fldChar w:fldCharType="end"/>
        </w:r>
      </w:hyperlink>
    </w:p>
    <w:p w14:paraId="65AD693C" w14:textId="5D4C2CF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5" w:history="1">
        <w:r w:rsidRPr="002A1F0E">
          <w:rPr>
            <w:rStyle w:val="Hyperlink"/>
            <w:noProof/>
          </w:rPr>
          <w:t>Figure 18: NCTS-P5 – NCTS-P6 Errors reported by NCTS-P6 NA</w:t>
        </w:r>
        <w:r>
          <w:rPr>
            <w:noProof/>
            <w:webHidden/>
          </w:rPr>
          <w:tab/>
        </w:r>
        <w:r>
          <w:rPr>
            <w:noProof/>
            <w:webHidden/>
          </w:rPr>
          <w:fldChar w:fldCharType="begin"/>
        </w:r>
        <w:r>
          <w:rPr>
            <w:noProof/>
            <w:webHidden/>
          </w:rPr>
          <w:instrText xml:space="preserve"> PAGEREF _Toc185900895 \h </w:instrText>
        </w:r>
        <w:r>
          <w:rPr>
            <w:noProof/>
            <w:webHidden/>
          </w:rPr>
        </w:r>
        <w:r>
          <w:rPr>
            <w:noProof/>
            <w:webHidden/>
          </w:rPr>
          <w:fldChar w:fldCharType="separate"/>
        </w:r>
        <w:r>
          <w:rPr>
            <w:noProof/>
            <w:webHidden/>
          </w:rPr>
          <w:t>148</w:t>
        </w:r>
        <w:r>
          <w:rPr>
            <w:noProof/>
            <w:webHidden/>
          </w:rPr>
          <w:fldChar w:fldCharType="end"/>
        </w:r>
      </w:hyperlink>
    </w:p>
    <w:p w14:paraId="48AB069A" w14:textId="7E5BB62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6" w:history="1">
        <w:r w:rsidRPr="002A1F0E">
          <w:rPr>
            <w:rStyle w:val="Hyperlink"/>
            <w:noProof/>
          </w:rPr>
          <w:t>Figure 19: NCTS-P6 – NCTS-P5 Errors reported by NCTS-P5 NA</w:t>
        </w:r>
        <w:r>
          <w:rPr>
            <w:noProof/>
            <w:webHidden/>
          </w:rPr>
          <w:tab/>
        </w:r>
        <w:r>
          <w:rPr>
            <w:noProof/>
            <w:webHidden/>
          </w:rPr>
          <w:fldChar w:fldCharType="begin"/>
        </w:r>
        <w:r>
          <w:rPr>
            <w:noProof/>
            <w:webHidden/>
          </w:rPr>
          <w:instrText xml:space="preserve"> PAGEREF _Toc185900896 \h </w:instrText>
        </w:r>
        <w:r>
          <w:rPr>
            <w:noProof/>
            <w:webHidden/>
          </w:rPr>
        </w:r>
        <w:r>
          <w:rPr>
            <w:noProof/>
            <w:webHidden/>
          </w:rPr>
          <w:fldChar w:fldCharType="separate"/>
        </w:r>
        <w:r>
          <w:rPr>
            <w:noProof/>
            <w:webHidden/>
          </w:rPr>
          <w:t>148</w:t>
        </w:r>
        <w:r>
          <w:rPr>
            <w:noProof/>
            <w:webHidden/>
          </w:rPr>
          <w:fldChar w:fldCharType="end"/>
        </w:r>
      </w:hyperlink>
    </w:p>
    <w:p w14:paraId="642919AF" w14:textId="00A40D6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7" w:history="1">
        <w:r w:rsidRPr="002A1F0E">
          <w:rPr>
            <w:rStyle w:val="Hyperlink"/>
            <w:noProof/>
          </w:rPr>
          <w:t>Figure 20: Exception handling between NCTS-P6 NAs</w:t>
        </w:r>
        <w:r>
          <w:rPr>
            <w:noProof/>
            <w:webHidden/>
          </w:rPr>
          <w:tab/>
        </w:r>
        <w:r>
          <w:rPr>
            <w:noProof/>
            <w:webHidden/>
          </w:rPr>
          <w:fldChar w:fldCharType="begin"/>
        </w:r>
        <w:r>
          <w:rPr>
            <w:noProof/>
            <w:webHidden/>
          </w:rPr>
          <w:instrText xml:space="preserve"> PAGEREF _Toc185900897 \h </w:instrText>
        </w:r>
        <w:r>
          <w:rPr>
            <w:noProof/>
            <w:webHidden/>
          </w:rPr>
        </w:r>
        <w:r>
          <w:rPr>
            <w:noProof/>
            <w:webHidden/>
          </w:rPr>
          <w:fldChar w:fldCharType="separate"/>
        </w:r>
        <w:r>
          <w:rPr>
            <w:noProof/>
            <w:webHidden/>
          </w:rPr>
          <w:t>149</w:t>
        </w:r>
        <w:r>
          <w:rPr>
            <w:noProof/>
            <w:webHidden/>
          </w:rPr>
          <w:fldChar w:fldCharType="end"/>
        </w:r>
      </w:hyperlink>
    </w:p>
    <w:p w14:paraId="17CB4351" w14:textId="4BF1BCA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8" w:history="1">
        <w:r w:rsidRPr="002A1F0E">
          <w:rPr>
            <w:rStyle w:val="Hyperlink"/>
            <w:noProof/>
          </w:rPr>
          <w:t>Figure 21: ieCA/TED Validation Errors In the Input Message (example based on IEA15)</w:t>
        </w:r>
        <w:r>
          <w:rPr>
            <w:noProof/>
            <w:webHidden/>
          </w:rPr>
          <w:tab/>
        </w:r>
        <w:r>
          <w:rPr>
            <w:noProof/>
            <w:webHidden/>
          </w:rPr>
          <w:fldChar w:fldCharType="begin"/>
        </w:r>
        <w:r>
          <w:rPr>
            <w:noProof/>
            <w:webHidden/>
          </w:rPr>
          <w:instrText xml:space="preserve"> PAGEREF _Toc185900898 \h </w:instrText>
        </w:r>
        <w:r>
          <w:rPr>
            <w:noProof/>
            <w:webHidden/>
          </w:rPr>
        </w:r>
        <w:r>
          <w:rPr>
            <w:noProof/>
            <w:webHidden/>
          </w:rPr>
          <w:fldChar w:fldCharType="separate"/>
        </w:r>
        <w:r>
          <w:rPr>
            <w:noProof/>
            <w:webHidden/>
          </w:rPr>
          <w:t>150</w:t>
        </w:r>
        <w:r>
          <w:rPr>
            <w:noProof/>
            <w:webHidden/>
          </w:rPr>
          <w:fldChar w:fldCharType="end"/>
        </w:r>
      </w:hyperlink>
    </w:p>
    <w:p w14:paraId="6BE22DC0" w14:textId="3623575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899" w:history="1">
        <w:r w:rsidRPr="002A1F0E">
          <w:rPr>
            <w:rStyle w:val="Hyperlink"/>
            <w:noProof/>
          </w:rPr>
          <w:t>Figure 22: ieCA/TED Validation Errors due to ENS Validation Error/Unsuccessful Filing</w:t>
        </w:r>
        <w:r>
          <w:rPr>
            <w:noProof/>
            <w:webHidden/>
          </w:rPr>
          <w:tab/>
        </w:r>
        <w:r>
          <w:rPr>
            <w:noProof/>
            <w:webHidden/>
          </w:rPr>
          <w:fldChar w:fldCharType="begin"/>
        </w:r>
        <w:r>
          <w:rPr>
            <w:noProof/>
            <w:webHidden/>
          </w:rPr>
          <w:instrText xml:space="preserve"> PAGEREF _Toc185900899 \h </w:instrText>
        </w:r>
        <w:r>
          <w:rPr>
            <w:noProof/>
            <w:webHidden/>
          </w:rPr>
        </w:r>
        <w:r>
          <w:rPr>
            <w:noProof/>
            <w:webHidden/>
          </w:rPr>
          <w:fldChar w:fldCharType="separate"/>
        </w:r>
        <w:r>
          <w:rPr>
            <w:noProof/>
            <w:webHidden/>
          </w:rPr>
          <w:t>151</w:t>
        </w:r>
        <w:r>
          <w:rPr>
            <w:noProof/>
            <w:webHidden/>
          </w:rPr>
          <w:fldChar w:fldCharType="end"/>
        </w:r>
      </w:hyperlink>
    </w:p>
    <w:p w14:paraId="5F0208D9" w14:textId="117C7EA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0" w:history="1">
        <w:r w:rsidRPr="002A1F0E">
          <w:rPr>
            <w:rStyle w:val="Hyperlink"/>
            <w:noProof/>
          </w:rPr>
          <w:t>Figure 23: ieCA/TED Validation Errors due to message transformation failure</w:t>
        </w:r>
        <w:r>
          <w:rPr>
            <w:noProof/>
            <w:webHidden/>
          </w:rPr>
          <w:tab/>
        </w:r>
        <w:r>
          <w:rPr>
            <w:noProof/>
            <w:webHidden/>
          </w:rPr>
          <w:fldChar w:fldCharType="begin"/>
        </w:r>
        <w:r>
          <w:rPr>
            <w:noProof/>
            <w:webHidden/>
          </w:rPr>
          <w:instrText xml:space="preserve"> PAGEREF _Toc185900900 \h </w:instrText>
        </w:r>
        <w:r>
          <w:rPr>
            <w:noProof/>
            <w:webHidden/>
          </w:rPr>
        </w:r>
        <w:r>
          <w:rPr>
            <w:noProof/>
            <w:webHidden/>
          </w:rPr>
          <w:fldChar w:fldCharType="separate"/>
        </w:r>
        <w:r>
          <w:rPr>
            <w:noProof/>
            <w:webHidden/>
          </w:rPr>
          <w:t>152</w:t>
        </w:r>
        <w:r>
          <w:rPr>
            <w:noProof/>
            <w:webHidden/>
          </w:rPr>
          <w:fldChar w:fldCharType="end"/>
        </w:r>
      </w:hyperlink>
    </w:p>
    <w:p w14:paraId="6C1A4E76" w14:textId="3883FF3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1" w:history="1">
        <w:r w:rsidRPr="002A1F0E">
          <w:rPr>
            <w:rStyle w:val="Hyperlink"/>
            <w:noProof/>
          </w:rPr>
          <w:t>Figure 24: XSDs’ Categorisation</w:t>
        </w:r>
        <w:r>
          <w:rPr>
            <w:noProof/>
            <w:webHidden/>
          </w:rPr>
          <w:tab/>
        </w:r>
        <w:r>
          <w:rPr>
            <w:noProof/>
            <w:webHidden/>
          </w:rPr>
          <w:fldChar w:fldCharType="begin"/>
        </w:r>
        <w:r>
          <w:rPr>
            <w:noProof/>
            <w:webHidden/>
          </w:rPr>
          <w:instrText xml:space="preserve"> PAGEREF _Toc185900901 \h </w:instrText>
        </w:r>
        <w:r>
          <w:rPr>
            <w:noProof/>
            <w:webHidden/>
          </w:rPr>
        </w:r>
        <w:r>
          <w:rPr>
            <w:noProof/>
            <w:webHidden/>
          </w:rPr>
          <w:fldChar w:fldCharType="separate"/>
        </w:r>
        <w:r>
          <w:rPr>
            <w:noProof/>
            <w:webHidden/>
          </w:rPr>
          <w:t>186</w:t>
        </w:r>
        <w:r>
          <w:rPr>
            <w:noProof/>
            <w:webHidden/>
          </w:rPr>
          <w:fldChar w:fldCharType="end"/>
        </w:r>
      </w:hyperlink>
    </w:p>
    <w:p w14:paraId="4840F8B5" w14:textId="65D21E78"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2" w:history="1">
        <w:r w:rsidRPr="002A1F0E">
          <w:rPr>
            <w:rStyle w:val="Hyperlink"/>
            <w:noProof/>
          </w:rPr>
          <w:t>Figure 25: XSDs’ File Structure</w:t>
        </w:r>
        <w:r>
          <w:rPr>
            <w:noProof/>
            <w:webHidden/>
          </w:rPr>
          <w:tab/>
        </w:r>
        <w:r>
          <w:rPr>
            <w:noProof/>
            <w:webHidden/>
          </w:rPr>
          <w:fldChar w:fldCharType="begin"/>
        </w:r>
        <w:r>
          <w:rPr>
            <w:noProof/>
            <w:webHidden/>
          </w:rPr>
          <w:instrText xml:space="preserve"> PAGEREF _Toc185900902 \h </w:instrText>
        </w:r>
        <w:r>
          <w:rPr>
            <w:noProof/>
            <w:webHidden/>
          </w:rPr>
        </w:r>
        <w:r>
          <w:rPr>
            <w:noProof/>
            <w:webHidden/>
          </w:rPr>
          <w:fldChar w:fldCharType="separate"/>
        </w:r>
        <w:r>
          <w:rPr>
            <w:noProof/>
            <w:webHidden/>
          </w:rPr>
          <w:t>187</w:t>
        </w:r>
        <w:r>
          <w:rPr>
            <w:noProof/>
            <w:webHidden/>
          </w:rPr>
          <w:fldChar w:fldCharType="end"/>
        </w:r>
      </w:hyperlink>
    </w:p>
    <w:p w14:paraId="7F920AB2" w14:textId="740B37E2"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3" w:history="1">
        <w:r w:rsidRPr="002A1F0E">
          <w:rPr>
            <w:rStyle w:val="Hyperlink"/>
            <w:noProof/>
          </w:rPr>
          <w:t>Figure 26: Root Element and Message data-groups</w:t>
        </w:r>
        <w:r>
          <w:rPr>
            <w:noProof/>
            <w:webHidden/>
          </w:rPr>
          <w:tab/>
        </w:r>
        <w:r>
          <w:rPr>
            <w:noProof/>
            <w:webHidden/>
          </w:rPr>
          <w:fldChar w:fldCharType="begin"/>
        </w:r>
        <w:r>
          <w:rPr>
            <w:noProof/>
            <w:webHidden/>
          </w:rPr>
          <w:instrText xml:space="preserve"> PAGEREF _Toc185900903 \h </w:instrText>
        </w:r>
        <w:r>
          <w:rPr>
            <w:noProof/>
            <w:webHidden/>
          </w:rPr>
        </w:r>
        <w:r>
          <w:rPr>
            <w:noProof/>
            <w:webHidden/>
          </w:rPr>
          <w:fldChar w:fldCharType="separate"/>
        </w:r>
        <w:r>
          <w:rPr>
            <w:noProof/>
            <w:webHidden/>
          </w:rPr>
          <w:t>189</w:t>
        </w:r>
        <w:r>
          <w:rPr>
            <w:noProof/>
            <w:webHidden/>
          </w:rPr>
          <w:fldChar w:fldCharType="end"/>
        </w:r>
      </w:hyperlink>
    </w:p>
    <w:p w14:paraId="20B151CA" w14:textId="7A03A186"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4" w:history="1">
        <w:r w:rsidRPr="002A1F0E">
          <w:rPr>
            <w:rStyle w:val="Hyperlink"/>
            <w:noProof/>
          </w:rPr>
          <w:t>Figure 27: Abstract type definition for alphanumeric format</w:t>
        </w:r>
        <w:r>
          <w:rPr>
            <w:noProof/>
            <w:webHidden/>
          </w:rPr>
          <w:tab/>
        </w:r>
        <w:r>
          <w:rPr>
            <w:noProof/>
            <w:webHidden/>
          </w:rPr>
          <w:fldChar w:fldCharType="begin"/>
        </w:r>
        <w:r>
          <w:rPr>
            <w:noProof/>
            <w:webHidden/>
          </w:rPr>
          <w:instrText xml:space="preserve"> PAGEREF _Toc185900904 \h </w:instrText>
        </w:r>
        <w:r>
          <w:rPr>
            <w:noProof/>
            <w:webHidden/>
          </w:rPr>
        </w:r>
        <w:r>
          <w:rPr>
            <w:noProof/>
            <w:webHidden/>
          </w:rPr>
          <w:fldChar w:fldCharType="separate"/>
        </w:r>
        <w:r>
          <w:rPr>
            <w:noProof/>
            <w:webHidden/>
          </w:rPr>
          <w:t>190</w:t>
        </w:r>
        <w:r>
          <w:rPr>
            <w:noProof/>
            <w:webHidden/>
          </w:rPr>
          <w:fldChar w:fldCharType="end"/>
        </w:r>
      </w:hyperlink>
    </w:p>
    <w:p w14:paraId="4D9B876D" w14:textId="0E7689D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5" w:history="1">
        <w:r w:rsidRPr="002A1F0E">
          <w:rPr>
            <w:rStyle w:val="Hyperlink"/>
            <w:noProof/>
          </w:rPr>
          <w:t>Figure 28: Specific type definition for DocNumHEA5</w:t>
        </w:r>
        <w:r>
          <w:rPr>
            <w:noProof/>
            <w:webHidden/>
          </w:rPr>
          <w:tab/>
        </w:r>
        <w:r>
          <w:rPr>
            <w:noProof/>
            <w:webHidden/>
          </w:rPr>
          <w:fldChar w:fldCharType="begin"/>
        </w:r>
        <w:r>
          <w:rPr>
            <w:noProof/>
            <w:webHidden/>
          </w:rPr>
          <w:instrText xml:space="preserve"> PAGEREF _Toc185900905 \h </w:instrText>
        </w:r>
        <w:r>
          <w:rPr>
            <w:noProof/>
            <w:webHidden/>
          </w:rPr>
        </w:r>
        <w:r>
          <w:rPr>
            <w:noProof/>
            <w:webHidden/>
          </w:rPr>
          <w:fldChar w:fldCharType="separate"/>
        </w:r>
        <w:r>
          <w:rPr>
            <w:noProof/>
            <w:webHidden/>
          </w:rPr>
          <w:t>190</w:t>
        </w:r>
        <w:r>
          <w:rPr>
            <w:noProof/>
            <w:webHidden/>
          </w:rPr>
          <w:fldChar w:fldCharType="end"/>
        </w:r>
      </w:hyperlink>
    </w:p>
    <w:p w14:paraId="62A740A7" w14:textId="1E1A49F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6" w:history="1">
        <w:r w:rsidRPr="002A1F0E">
          <w:rPr>
            <w:rStyle w:val="Hyperlink"/>
            <w:noProof/>
          </w:rPr>
          <w:t>Figure 29: Definition of Risk Analysis complex type</w:t>
        </w:r>
        <w:r>
          <w:rPr>
            <w:noProof/>
            <w:webHidden/>
          </w:rPr>
          <w:tab/>
        </w:r>
        <w:r>
          <w:rPr>
            <w:noProof/>
            <w:webHidden/>
          </w:rPr>
          <w:fldChar w:fldCharType="begin"/>
        </w:r>
        <w:r>
          <w:rPr>
            <w:noProof/>
            <w:webHidden/>
          </w:rPr>
          <w:instrText xml:space="preserve"> PAGEREF _Toc185900906 \h </w:instrText>
        </w:r>
        <w:r>
          <w:rPr>
            <w:noProof/>
            <w:webHidden/>
          </w:rPr>
        </w:r>
        <w:r>
          <w:rPr>
            <w:noProof/>
            <w:webHidden/>
          </w:rPr>
          <w:fldChar w:fldCharType="separate"/>
        </w:r>
        <w:r>
          <w:rPr>
            <w:noProof/>
            <w:webHidden/>
          </w:rPr>
          <w:t>191</w:t>
        </w:r>
        <w:r>
          <w:rPr>
            <w:noProof/>
            <w:webHidden/>
          </w:rPr>
          <w:fldChar w:fldCharType="end"/>
        </w:r>
      </w:hyperlink>
    </w:p>
    <w:p w14:paraId="456841A0" w14:textId="1B11E10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7" w:history="1">
        <w:r w:rsidRPr="002A1F0E">
          <w:rPr>
            <w:rStyle w:val="Hyperlink"/>
            <w:noProof/>
          </w:rPr>
          <w:t>Figure 30: Definition of CD301A.Risk Analysis</w:t>
        </w:r>
        <w:r>
          <w:rPr>
            <w:noProof/>
            <w:webHidden/>
          </w:rPr>
          <w:tab/>
        </w:r>
        <w:r>
          <w:rPr>
            <w:noProof/>
            <w:webHidden/>
          </w:rPr>
          <w:fldChar w:fldCharType="begin"/>
        </w:r>
        <w:r>
          <w:rPr>
            <w:noProof/>
            <w:webHidden/>
          </w:rPr>
          <w:instrText xml:space="preserve"> PAGEREF _Toc185900907 \h </w:instrText>
        </w:r>
        <w:r>
          <w:rPr>
            <w:noProof/>
            <w:webHidden/>
          </w:rPr>
        </w:r>
        <w:r>
          <w:rPr>
            <w:noProof/>
            <w:webHidden/>
          </w:rPr>
          <w:fldChar w:fldCharType="separate"/>
        </w:r>
        <w:r>
          <w:rPr>
            <w:noProof/>
            <w:webHidden/>
          </w:rPr>
          <w:t>192</w:t>
        </w:r>
        <w:r>
          <w:rPr>
            <w:noProof/>
            <w:webHidden/>
          </w:rPr>
          <w:fldChar w:fldCharType="end"/>
        </w:r>
      </w:hyperlink>
    </w:p>
    <w:p w14:paraId="4BAA73BC" w14:textId="37BF941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8" w:history="1">
        <w:r w:rsidRPr="002A1F0E">
          <w:rPr>
            <w:rStyle w:val="Hyperlink"/>
            <w:noProof/>
          </w:rPr>
          <w:t>Figure 31: Technical Codelist definition for MessageTypes</w:t>
        </w:r>
        <w:r>
          <w:rPr>
            <w:noProof/>
            <w:webHidden/>
          </w:rPr>
          <w:tab/>
        </w:r>
        <w:r>
          <w:rPr>
            <w:noProof/>
            <w:webHidden/>
          </w:rPr>
          <w:fldChar w:fldCharType="begin"/>
        </w:r>
        <w:r>
          <w:rPr>
            <w:noProof/>
            <w:webHidden/>
          </w:rPr>
          <w:instrText xml:space="preserve"> PAGEREF _Toc185900908 \h </w:instrText>
        </w:r>
        <w:r>
          <w:rPr>
            <w:noProof/>
            <w:webHidden/>
          </w:rPr>
        </w:r>
        <w:r>
          <w:rPr>
            <w:noProof/>
            <w:webHidden/>
          </w:rPr>
          <w:fldChar w:fldCharType="separate"/>
        </w:r>
        <w:r>
          <w:rPr>
            <w:noProof/>
            <w:webHidden/>
          </w:rPr>
          <w:t>194</w:t>
        </w:r>
        <w:r>
          <w:rPr>
            <w:noProof/>
            <w:webHidden/>
          </w:rPr>
          <w:fldChar w:fldCharType="end"/>
        </w:r>
      </w:hyperlink>
    </w:p>
    <w:p w14:paraId="6526E09E" w14:textId="0670435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09" w:history="1">
        <w:r w:rsidRPr="002A1F0E">
          <w:rPr>
            <w:rStyle w:val="Hyperlink"/>
            <w:noProof/>
          </w:rPr>
          <w:t>Figure 32: XSDs’ Categorisation</w:t>
        </w:r>
        <w:r>
          <w:rPr>
            <w:noProof/>
            <w:webHidden/>
          </w:rPr>
          <w:tab/>
        </w:r>
        <w:r>
          <w:rPr>
            <w:noProof/>
            <w:webHidden/>
          </w:rPr>
          <w:fldChar w:fldCharType="begin"/>
        </w:r>
        <w:r>
          <w:rPr>
            <w:noProof/>
            <w:webHidden/>
          </w:rPr>
          <w:instrText xml:space="preserve"> PAGEREF _Toc185900909 \h </w:instrText>
        </w:r>
        <w:r>
          <w:rPr>
            <w:noProof/>
            <w:webHidden/>
          </w:rPr>
        </w:r>
        <w:r>
          <w:rPr>
            <w:noProof/>
            <w:webHidden/>
          </w:rPr>
          <w:fldChar w:fldCharType="separate"/>
        </w:r>
        <w:r>
          <w:rPr>
            <w:noProof/>
            <w:webHidden/>
          </w:rPr>
          <w:t>196</w:t>
        </w:r>
        <w:r>
          <w:rPr>
            <w:noProof/>
            <w:webHidden/>
          </w:rPr>
          <w:fldChar w:fldCharType="end"/>
        </w:r>
      </w:hyperlink>
    </w:p>
    <w:p w14:paraId="1F83E7C4" w14:textId="037629C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0" w:history="1">
        <w:r w:rsidRPr="002A1F0E">
          <w:rPr>
            <w:rStyle w:val="Hyperlink"/>
            <w:noProof/>
          </w:rPr>
          <w:t>Figure 33: XSDs’ File Structure</w:t>
        </w:r>
        <w:r>
          <w:rPr>
            <w:noProof/>
            <w:webHidden/>
          </w:rPr>
          <w:tab/>
        </w:r>
        <w:r>
          <w:rPr>
            <w:noProof/>
            <w:webHidden/>
          </w:rPr>
          <w:fldChar w:fldCharType="begin"/>
        </w:r>
        <w:r>
          <w:rPr>
            <w:noProof/>
            <w:webHidden/>
          </w:rPr>
          <w:instrText xml:space="preserve"> PAGEREF _Toc185900910 \h </w:instrText>
        </w:r>
        <w:r>
          <w:rPr>
            <w:noProof/>
            <w:webHidden/>
          </w:rPr>
        </w:r>
        <w:r>
          <w:rPr>
            <w:noProof/>
            <w:webHidden/>
          </w:rPr>
          <w:fldChar w:fldCharType="separate"/>
        </w:r>
        <w:r>
          <w:rPr>
            <w:noProof/>
            <w:webHidden/>
          </w:rPr>
          <w:t>197</w:t>
        </w:r>
        <w:r>
          <w:rPr>
            <w:noProof/>
            <w:webHidden/>
          </w:rPr>
          <w:fldChar w:fldCharType="end"/>
        </w:r>
      </w:hyperlink>
    </w:p>
    <w:p w14:paraId="225EFFEE" w14:textId="5EDB61B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1" w:history="1">
        <w:r w:rsidRPr="002A1F0E">
          <w:rPr>
            <w:rStyle w:val="Hyperlink"/>
            <w:noProof/>
          </w:rPr>
          <w:t>Figure 34: Root Element and Message data-groups</w:t>
        </w:r>
        <w:r>
          <w:rPr>
            <w:noProof/>
            <w:webHidden/>
          </w:rPr>
          <w:tab/>
        </w:r>
        <w:r>
          <w:rPr>
            <w:noProof/>
            <w:webHidden/>
          </w:rPr>
          <w:fldChar w:fldCharType="begin"/>
        </w:r>
        <w:r>
          <w:rPr>
            <w:noProof/>
            <w:webHidden/>
          </w:rPr>
          <w:instrText xml:space="preserve"> PAGEREF _Toc185900911 \h </w:instrText>
        </w:r>
        <w:r>
          <w:rPr>
            <w:noProof/>
            <w:webHidden/>
          </w:rPr>
        </w:r>
        <w:r>
          <w:rPr>
            <w:noProof/>
            <w:webHidden/>
          </w:rPr>
          <w:fldChar w:fldCharType="separate"/>
        </w:r>
        <w:r>
          <w:rPr>
            <w:noProof/>
            <w:webHidden/>
          </w:rPr>
          <w:t>199</w:t>
        </w:r>
        <w:r>
          <w:rPr>
            <w:noProof/>
            <w:webHidden/>
          </w:rPr>
          <w:fldChar w:fldCharType="end"/>
        </w:r>
      </w:hyperlink>
    </w:p>
    <w:p w14:paraId="318D0A01" w14:textId="510EB15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2" w:history="1">
        <w:r w:rsidRPr="002A1F0E">
          <w:rPr>
            <w:rStyle w:val="Hyperlink"/>
            <w:noProof/>
          </w:rPr>
          <w:t>Figure 35: Specific type definition for ModeOfTransportAtTheBorderContentType</w:t>
        </w:r>
        <w:r>
          <w:rPr>
            <w:noProof/>
            <w:webHidden/>
          </w:rPr>
          <w:tab/>
        </w:r>
        <w:r>
          <w:rPr>
            <w:noProof/>
            <w:webHidden/>
          </w:rPr>
          <w:fldChar w:fldCharType="begin"/>
        </w:r>
        <w:r>
          <w:rPr>
            <w:noProof/>
            <w:webHidden/>
          </w:rPr>
          <w:instrText xml:space="preserve"> PAGEREF _Toc185900912 \h </w:instrText>
        </w:r>
        <w:r>
          <w:rPr>
            <w:noProof/>
            <w:webHidden/>
          </w:rPr>
        </w:r>
        <w:r>
          <w:rPr>
            <w:noProof/>
            <w:webHidden/>
          </w:rPr>
          <w:fldChar w:fldCharType="separate"/>
        </w:r>
        <w:r>
          <w:rPr>
            <w:noProof/>
            <w:webHidden/>
          </w:rPr>
          <w:t>200</w:t>
        </w:r>
        <w:r>
          <w:rPr>
            <w:noProof/>
            <w:webHidden/>
          </w:rPr>
          <w:fldChar w:fldCharType="end"/>
        </w:r>
      </w:hyperlink>
    </w:p>
    <w:p w14:paraId="0AC59937" w14:textId="2290E03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3" w:history="1">
        <w:r w:rsidRPr="002A1F0E">
          <w:rPr>
            <w:rStyle w:val="Hyperlink"/>
            <w:noProof/>
          </w:rPr>
          <w:t>Figure 36: Definition of Risk Analysis complex type</w:t>
        </w:r>
        <w:r>
          <w:rPr>
            <w:noProof/>
            <w:webHidden/>
          </w:rPr>
          <w:tab/>
        </w:r>
        <w:r>
          <w:rPr>
            <w:noProof/>
            <w:webHidden/>
          </w:rPr>
          <w:fldChar w:fldCharType="begin"/>
        </w:r>
        <w:r>
          <w:rPr>
            <w:noProof/>
            <w:webHidden/>
          </w:rPr>
          <w:instrText xml:space="preserve"> PAGEREF _Toc185900913 \h </w:instrText>
        </w:r>
        <w:r>
          <w:rPr>
            <w:noProof/>
            <w:webHidden/>
          </w:rPr>
        </w:r>
        <w:r>
          <w:rPr>
            <w:noProof/>
            <w:webHidden/>
          </w:rPr>
          <w:fldChar w:fldCharType="separate"/>
        </w:r>
        <w:r>
          <w:rPr>
            <w:noProof/>
            <w:webHidden/>
          </w:rPr>
          <w:t>201</w:t>
        </w:r>
        <w:r>
          <w:rPr>
            <w:noProof/>
            <w:webHidden/>
          </w:rPr>
          <w:fldChar w:fldCharType="end"/>
        </w:r>
      </w:hyperlink>
    </w:p>
    <w:p w14:paraId="59938615" w14:textId="07DBADE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4" w:history="1">
        <w:r w:rsidRPr="002A1F0E">
          <w:rPr>
            <w:rStyle w:val="Hyperlink"/>
            <w:noProof/>
          </w:rPr>
          <w:t>Figure 37: Definition of CD501C.GoodsShipment</w:t>
        </w:r>
        <w:r>
          <w:rPr>
            <w:noProof/>
            <w:webHidden/>
          </w:rPr>
          <w:tab/>
        </w:r>
        <w:r>
          <w:rPr>
            <w:noProof/>
            <w:webHidden/>
          </w:rPr>
          <w:fldChar w:fldCharType="begin"/>
        </w:r>
        <w:r>
          <w:rPr>
            <w:noProof/>
            <w:webHidden/>
          </w:rPr>
          <w:instrText xml:space="preserve"> PAGEREF _Toc185900914 \h </w:instrText>
        </w:r>
        <w:r>
          <w:rPr>
            <w:noProof/>
            <w:webHidden/>
          </w:rPr>
        </w:r>
        <w:r>
          <w:rPr>
            <w:noProof/>
            <w:webHidden/>
          </w:rPr>
          <w:fldChar w:fldCharType="separate"/>
        </w:r>
        <w:r>
          <w:rPr>
            <w:noProof/>
            <w:webHidden/>
          </w:rPr>
          <w:t>202</w:t>
        </w:r>
        <w:r>
          <w:rPr>
            <w:noProof/>
            <w:webHidden/>
          </w:rPr>
          <w:fldChar w:fldCharType="end"/>
        </w:r>
      </w:hyperlink>
    </w:p>
    <w:p w14:paraId="0B8BA8D3" w14:textId="38E17A9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5" w:history="1">
        <w:r w:rsidRPr="002A1F0E">
          <w:rPr>
            <w:rStyle w:val="Hyperlink"/>
            <w:noProof/>
          </w:rPr>
          <w:t>Figure 38: Normal use of QoS parameters for NCA</w:t>
        </w:r>
        <w:r>
          <w:rPr>
            <w:noProof/>
            <w:webHidden/>
          </w:rPr>
          <w:tab/>
        </w:r>
        <w:r>
          <w:rPr>
            <w:noProof/>
            <w:webHidden/>
          </w:rPr>
          <w:fldChar w:fldCharType="begin"/>
        </w:r>
        <w:r>
          <w:rPr>
            <w:noProof/>
            <w:webHidden/>
          </w:rPr>
          <w:instrText xml:space="preserve"> PAGEREF _Toc185900915 \h </w:instrText>
        </w:r>
        <w:r>
          <w:rPr>
            <w:noProof/>
            <w:webHidden/>
          </w:rPr>
        </w:r>
        <w:r>
          <w:rPr>
            <w:noProof/>
            <w:webHidden/>
          </w:rPr>
          <w:fldChar w:fldCharType="separate"/>
        </w:r>
        <w:r>
          <w:rPr>
            <w:noProof/>
            <w:webHidden/>
          </w:rPr>
          <w:t>217</w:t>
        </w:r>
        <w:r>
          <w:rPr>
            <w:noProof/>
            <w:webHidden/>
          </w:rPr>
          <w:fldChar w:fldCharType="end"/>
        </w:r>
      </w:hyperlink>
    </w:p>
    <w:p w14:paraId="07D86E4A" w14:textId="6B990262"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6" w:history="1">
        <w:r w:rsidRPr="002A1F0E">
          <w:rPr>
            <w:rStyle w:val="Hyperlink"/>
            <w:noProof/>
          </w:rPr>
          <w:t>Figure 39: Exception and expiration reports</w:t>
        </w:r>
        <w:r>
          <w:rPr>
            <w:noProof/>
            <w:webHidden/>
          </w:rPr>
          <w:tab/>
        </w:r>
        <w:r>
          <w:rPr>
            <w:noProof/>
            <w:webHidden/>
          </w:rPr>
          <w:fldChar w:fldCharType="begin"/>
        </w:r>
        <w:r>
          <w:rPr>
            <w:noProof/>
            <w:webHidden/>
          </w:rPr>
          <w:instrText xml:space="preserve"> PAGEREF _Toc185900916 \h </w:instrText>
        </w:r>
        <w:r>
          <w:rPr>
            <w:noProof/>
            <w:webHidden/>
          </w:rPr>
        </w:r>
        <w:r>
          <w:rPr>
            <w:noProof/>
            <w:webHidden/>
          </w:rPr>
          <w:fldChar w:fldCharType="separate"/>
        </w:r>
        <w:r>
          <w:rPr>
            <w:noProof/>
            <w:webHidden/>
          </w:rPr>
          <w:t>219</w:t>
        </w:r>
        <w:r>
          <w:rPr>
            <w:noProof/>
            <w:webHidden/>
          </w:rPr>
          <w:fldChar w:fldCharType="end"/>
        </w:r>
      </w:hyperlink>
    </w:p>
    <w:p w14:paraId="150BB2E0" w14:textId="722D735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7" w:history="1">
        <w:r w:rsidRPr="002A1F0E">
          <w:rPr>
            <w:rStyle w:val="Hyperlink"/>
            <w:noProof/>
          </w:rPr>
          <w:t>Figure 40: State Transition Diagram of the sending CSI stack</w:t>
        </w:r>
        <w:r>
          <w:rPr>
            <w:noProof/>
            <w:webHidden/>
          </w:rPr>
          <w:tab/>
        </w:r>
        <w:r>
          <w:rPr>
            <w:noProof/>
            <w:webHidden/>
          </w:rPr>
          <w:fldChar w:fldCharType="begin"/>
        </w:r>
        <w:r>
          <w:rPr>
            <w:noProof/>
            <w:webHidden/>
          </w:rPr>
          <w:instrText xml:space="preserve"> PAGEREF _Toc185900917 \h </w:instrText>
        </w:r>
        <w:r>
          <w:rPr>
            <w:noProof/>
            <w:webHidden/>
          </w:rPr>
        </w:r>
        <w:r>
          <w:rPr>
            <w:noProof/>
            <w:webHidden/>
          </w:rPr>
          <w:fldChar w:fldCharType="separate"/>
        </w:r>
        <w:r>
          <w:rPr>
            <w:noProof/>
            <w:webHidden/>
          </w:rPr>
          <w:t>219</w:t>
        </w:r>
        <w:r>
          <w:rPr>
            <w:noProof/>
            <w:webHidden/>
          </w:rPr>
          <w:fldChar w:fldCharType="end"/>
        </w:r>
      </w:hyperlink>
    </w:p>
    <w:p w14:paraId="7CD9F25E" w14:textId="0E7FED62"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8" w:history="1">
        <w:r w:rsidRPr="002A1F0E">
          <w:rPr>
            <w:rStyle w:val="Hyperlink"/>
            <w:noProof/>
          </w:rPr>
          <w:t>Figure 41: Normal Operations with an NCA</w:t>
        </w:r>
        <w:r>
          <w:rPr>
            <w:noProof/>
            <w:webHidden/>
          </w:rPr>
          <w:tab/>
        </w:r>
        <w:r>
          <w:rPr>
            <w:noProof/>
            <w:webHidden/>
          </w:rPr>
          <w:fldChar w:fldCharType="begin"/>
        </w:r>
        <w:r>
          <w:rPr>
            <w:noProof/>
            <w:webHidden/>
          </w:rPr>
          <w:instrText xml:space="preserve"> PAGEREF _Toc185900918 \h </w:instrText>
        </w:r>
        <w:r>
          <w:rPr>
            <w:noProof/>
            <w:webHidden/>
          </w:rPr>
        </w:r>
        <w:r>
          <w:rPr>
            <w:noProof/>
            <w:webHidden/>
          </w:rPr>
          <w:fldChar w:fldCharType="separate"/>
        </w:r>
        <w:r>
          <w:rPr>
            <w:noProof/>
            <w:webHidden/>
          </w:rPr>
          <w:t>235</w:t>
        </w:r>
        <w:r>
          <w:rPr>
            <w:noProof/>
            <w:webHidden/>
          </w:rPr>
          <w:fldChar w:fldCharType="end"/>
        </w:r>
      </w:hyperlink>
    </w:p>
    <w:p w14:paraId="50340CCA" w14:textId="48E76FC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19" w:history="1">
        <w:r w:rsidRPr="002A1F0E">
          <w:rPr>
            <w:rStyle w:val="Hyperlink"/>
            <w:noProof/>
          </w:rPr>
          <w:t>Figure 42: Normal Operations with CS/MIS2</w:t>
        </w:r>
        <w:r>
          <w:rPr>
            <w:noProof/>
            <w:webHidden/>
          </w:rPr>
          <w:tab/>
        </w:r>
        <w:r>
          <w:rPr>
            <w:noProof/>
            <w:webHidden/>
          </w:rPr>
          <w:fldChar w:fldCharType="begin"/>
        </w:r>
        <w:r>
          <w:rPr>
            <w:noProof/>
            <w:webHidden/>
          </w:rPr>
          <w:instrText xml:space="preserve"> PAGEREF _Toc185900919 \h </w:instrText>
        </w:r>
        <w:r>
          <w:rPr>
            <w:noProof/>
            <w:webHidden/>
          </w:rPr>
        </w:r>
        <w:r>
          <w:rPr>
            <w:noProof/>
            <w:webHidden/>
          </w:rPr>
          <w:fldChar w:fldCharType="separate"/>
        </w:r>
        <w:r>
          <w:rPr>
            <w:noProof/>
            <w:webHidden/>
          </w:rPr>
          <w:t>235</w:t>
        </w:r>
        <w:r>
          <w:rPr>
            <w:noProof/>
            <w:webHidden/>
          </w:rPr>
          <w:fldChar w:fldCharType="end"/>
        </w:r>
      </w:hyperlink>
    </w:p>
    <w:p w14:paraId="77DB78F9" w14:textId="4FC243C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0" w:history="1">
        <w:r w:rsidRPr="002A1F0E">
          <w:rPr>
            <w:rStyle w:val="Hyperlink"/>
            <w:noProof/>
          </w:rPr>
          <w:t>Figure 43: Normal Operations with OLAF (ATIS)</w:t>
        </w:r>
        <w:r>
          <w:rPr>
            <w:noProof/>
            <w:webHidden/>
          </w:rPr>
          <w:tab/>
        </w:r>
        <w:r>
          <w:rPr>
            <w:noProof/>
            <w:webHidden/>
          </w:rPr>
          <w:fldChar w:fldCharType="begin"/>
        </w:r>
        <w:r>
          <w:rPr>
            <w:noProof/>
            <w:webHidden/>
          </w:rPr>
          <w:instrText xml:space="preserve"> PAGEREF _Toc185900920 \h </w:instrText>
        </w:r>
        <w:r>
          <w:rPr>
            <w:noProof/>
            <w:webHidden/>
          </w:rPr>
        </w:r>
        <w:r>
          <w:rPr>
            <w:noProof/>
            <w:webHidden/>
          </w:rPr>
          <w:fldChar w:fldCharType="separate"/>
        </w:r>
        <w:r>
          <w:rPr>
            <w:noProof/>
            <w:webHidden/>
          </w:rPr>
          <w:t>235</w:t>
        </w:r>
        <w:r>
          <w:rPr>
            <w:noProof/>
            <w:webHidden/>
          </w:rPr>
          <w:fldChar w:fldCharType="end"/>
        </w:r>
      </w:hyperlink>
    </w:p>
    <w:p w14:paraId="39BCCF42" w14:textId="2758BE8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1" w:history="1">
        <w:r w:rsidRPr="002A1F0E">
          <w:rPr>
            <w:rStyle w:val="Hyperlink"/>
            <w:noProof/>
          </w:rPr>
          <w:t>Figure 44: International Testing with another NCA</w:t>
        </w:r>
        <w:r>
          <w:rPr>
            <w:noProof/>
            <w:webHidden/>
          </w:rPr>
          <w:tab/>
        </w:r>
        <w:r>
          <w:rPr>
            <w:noProof/>
            <w:webHidden/>
          </w:rPr>
          <w:fldChar w:fldCharType="begin"/>
        </w:r>
        <w:r>
          <w:rPr>
            <w:noProof/>
            <w:webHidden/>
          </w:rPr>
          <w:instrText xml:space="preserve"> PAGEREF _Toc185900921 \h </w:instrText>
        </w:r>
        <w:r>
          <w:rPr>
            <w:noProof/>
            <w:webHidden/>
          </w:rPr>
        </w:r>
        <w:r>
          <w:rPr>
            <w:noProof/>
            <w:webHidden/>
          </w:rPr>
          <w:fldChar w:fldCharType="separate"/>
        </w:r>
        <w:r>
          <w:rPr>
            <w:noProof/>
            <w:webHidden/>
          </w:rPr>
          <w:t>236</w:t>
        </w:r>
        <w:r>
          <w:rPr>
            <w:noProof/>
            <w:webHidden/>
          </w:rPr>
          <w:fldChar w:fldCharType="end"/>
        </w:r>
      </w:hyperlink>
    </w:p>
    <w:p w14:paraId="1B67F8E9" w14:textId="76E84774"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2" w:history="1">
        <w:r w:rsidRPr="002A1F0E">
          <w:rPr>
            <w:rStyle w:val="Hyperlink"/>
            <w:noProof/>
          </w:rPr>
          <w:t>Figure 45: International Testing between NCA and OLAF</w:t>
        </w:r>
        <w:r>
          <w:rPr>
            <w:noProof/>
            <w:webHidden/>
          </w:rPr>
          <w:tab/>
        </w:r>
        <w:r>
          <w:rPr>
            <w:noProof/>
            <w:webHidden/>
          </w:rPr>
          <w:fldChar w:fldCharType="begin"/>
        </w:r>
        <w:r>
          <w:rPr>
            <w:noProof/>
            <w:webHidden/>
          </w:rPr>
          <w:instrText xml:space="preserve"> PAGEREF _Toc185900922 \h </w:instrText>
        </w:r>
        <w:r>
          <w:rPr>
            <w:noProof/>
            <w:webHidden/>
          </w:rPr>
        </w:r>
        <w:r>
          <w:rPr>
            <w:noProof/>
            <w:webHidden/>
          </w:rPr>
          <w:fldChar w:fldCharType="separate"/>
        </w:r>
        <w:r>
          <w:rPr>
            <w:noProof/>
            <w:webHidden/>
          </w:rPr>
          <w:t>236</w:t>
        </w:r>
        <w:r>
          <w:rPr>
            <w:noProof/>
            <w:webHidden/>
          </w:rPr>
          <w:fldChar w:fldCharType="end"/>
        </w:r>
      </w:hyperlink>
    </w:p>
    <w:p w14:paraId="7EC4C5A0" w14:textId="647E82D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3" w:history="1">
        <w:r w:rsidRPr="002A1F0E">
          <w:rPr>
            <w:rStyle w:val="Hyperlink"/>
            <w:noProof/>
          </w:rPr>
          <w:t>Figure 46:Conformance Testing</w:t>
        </w:r>
        <w:r>
          <w:rPr>
            <w:noProof/>
            <w:webHidden/>
          </w:rPr>
          <w:tab/>
        </w:r>
        <w:r>
          <w:rPr>
            <w:noProof/>
            <w:webHidden/>
          </w:rPr>
          <w:fldChar w:fldCharType="begin"/>
        </w:r>
        <w:r>
          <w:rPr>
            <w:noProof/>
            <w:webHidden/>
          </w:rPr>
          <w:instrText xml:space="preserve"> PAGEREF _Toc185900923 \h </w:instrText>
        </w:r>
        <w:r>
          <w:rPr>
            <w:noProof/>
            <w:webHidden/>
          </w:rPr>
        </w:r>
        <w:r>
          <w:rPr>
            <w:noProof/>
            <w:webHidden/>
          </w:rPr>
          <w:fldChar w:fldCharType="separate"/>
        </w:r>
        <w:r>
          <w:rPr>
            <w:noProof/>
            <w:webHidden/>
          </w:rPr>
          <w:t>236</w:t>
        </w:r>
        <w:r>
          <w:rPr>
            <w:noProof/>
            <w:webHidden/>
          </w:rPr>
          <w:fldChar w:fldCharType="end"/>
        </w:r>
      </w:hyperlink>
    </w:p>
    <w:p w14:paraId="5DDE9A29" w14:textId="439E8748"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4" w:history="1">
        <w:r w:rsidRPr="002A1F0E">
          <w:rPr>
            <w:rStyle w:val="Hyperlink"/>
            <w:noProof/>
          </w:rPr>
          <w:t>Figure 47: National Testing with NCTA</w:t>
        </w:r>
        <w:r>
          <w:rPr>
            <w:noProof/>
            <w:webHidden/>
          </w:rPr>
          <w:tab/>
        </w:r>
        <w:r>
          <w:rPr>
            <w:noProof/>
            <w:webHidden/>
          </w:rPr>
          <w:fldChar w:fldCharType="begin"/>
        </w:r>
        <w:r>
          <w:rPr>
            <w:noProof/>
            <w:webHidden/>
          </w:rPr>
          <w:instrText xml:space="preserve"> PAGEREF _Toc185900924 \h </w:instrText>
        </w:r>
        <w:r>
          <w:rPr>
            <w:noProof/>
            <w:webHidden/>
          </w:rPr>
        </w:r>
        <w:r>
          <w:rPr>
            <w:noProof/>
            <w:webHidden/>
          </w:rPr>
          <w:fldChar w:fldCharType="separate"/>
        </w:r>
        <w:r>
          <w:rPr>
            <w:noProof/>
            <w:webHidden/>
          </w:rPr>
          <w:t>237</w:t>
        </w:r>
        <w:r>
          <w:rPr>
            <w:noProof/>
            <w:webHidden/>
          </w:rPr>
          <w:fldChar w:fldCharType="end"/>
        </w:r>
      </w:hyperlink>
    </w:p>
    <w:p w14:paraId="3FCD0DA8" w14:textId="0D9B16B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5" w:history="1">
        <w:r w:rsidRPr="002A1F0E">
          <w:rPr>
            <w:rStyle w:val="Hyperlink"/>
            <w:noProof/>
          </w:rPr>
          <w:t>Figure 48: A possible sequence for using CSI verbs</w:t>
        </w:r>
        <w:r>
          <w:rPr>
            <w:noProof/>
            <w:webHidden/>
          </w:rPr>
          <w:tab/>
        </w:r>
        <w:r>
          <w:rPr>
            <w:noProof/>
            <w:webHidden/>
          </w:rPr>
          <w:fldChar w:fldCharType="begin"/>
        </w:r>
        <w:r>
          <w:rPr>
            <w:noProof/>
            <w:webHidden/>
          </w:rPr>
          <w:instrText xml:space="preserve"> PAGEREF _Toc185900925 \h </w:instrText>
        </w:r>
        <w:r>
          <w:rPr>
            <w:noProof/>
            <w:webHidden/>
          </w:rPr>
        </w:r>
        <w:r>
          <w:rPr>
            <w:noProof/>
            <w:webHidden/>
          </w:rPr>
          <w:fldChar w:fldCharType="separate"/>
        </w:r>
        <w:r>
          <w:rPr>
            <w:noProof/>
            <w:webHidden/>
          </w:rPr>
          <w:t>240</w:t>
        </w:r>
        <w:r>
          <w:rPr>
            <w:noProof/>
            <w:webHidden/>
          </w:rPr>
          <w:fldChar w:fldCharType="end"/>
        </w:r>
      </w:hyperlink>
    </w:p>
    <w:p w14:paraId="3891BC0D" w14:textId="216BE128"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6" w:history="1">
        <w:r w:rsidRPr="002A1F0E">
          <w:rPr>
            <w:rStyle w:val="Hyperlink"/>
            <w:noProof/>
          </w:rPr>
          <w:t>Figure 49: Example of IDL definition of CCN Messages for NCTS</w:t>
        </w:r>
        <w:r>
          <w:rPr>
            <w:noProof/>
            <w:webHidden/>
          </w:rPr>
          <w:tab/>
        </w:r>
        <w:r>
          <w:rPr>
            <w:noProof/>
            <w:webHidden/>
          </w:rPr>
          <w:fldChar w:fldCharType="begin"/>
        </w:r>
        <w:r>
          <w:rPr>
            <w:noProof/>
            <w:webHidden/>
          </w:rPr>
          <w:instrText xml:space="preserve"> PAGEREF _Toc185900926 \h </w:instrText>
        </w:r>
        <w:r>
          <w:rPr>
            <w:noProof/>
            <w:webHidden/>
          </w:rPr>
        </w:r>
        <w:r>
          <w:rPr>
            <w:noProof/>
            <w:webHidden/>
          </w:rPr>
          <w:fldChar w:fldCharType="separate"/>
        </w:r>
        <w:r>
          <w:rPr>
            <w:noProof/>
            <w:webHidden/>
          </w:rPr>
          <w:t>251</w:t>
        </w:r>
        <w:r>
          <w:rPr>
            <w:noProof/>
            <w:webHidden/>
          </w:rPr>
          <w:fldChar w:fldCharType="end"/>
        </w:r>
      </w:hyperlink>
    </w:p>
    <w:p w14:paraId="3CC6CF85" w14:textId="49E80647" w:rsidR="00A249AC" w:rsidRPr="00421B50" w:rsidRDefault="00B152EA" w:rsidP="00095463">
      <w:pPr>
        <w:rPr>
          <w:i/>
          <w:smallCaps/>
        </w:rPr>
      </w:pPr>
      <w:r w:rsidRPr="00476D2F">
        <w:rPr>
          <w:i/>
          <w:smallCaps/>
        </w:rPr>
        <w:fldChar w:fldCharType="end"/>
      </w:r>
    </w:p>
    <w:p w14:paraId="2B1A8237" w14:textId="77777777" w:rsidR="00685033" w:rsidRPr="00421B50" w:rsidRDefault="00685033">
      <w:pPr>
        <w:spacing w:before="0"/>
        <w:jc w:val="left"/>
        <w:rPr>
          <w:b/>
          <w:sz w:val="28"/>
        </w:rPr>
      </w:pPr>
      <w:bookmarkStart w:id="8" w:name="_Toc285034990"/>
      <w:bookmarkStart w:id="9" w:name="_Toc285035522"/>
      <w:bookmarkStart w:id="10" w:name="_Toc285035705"/>
      <w:r w:rsidRPr="00421B50">
        <w:rPr>
          <w:caps/>
        </w:rPr>
        <w:br w:type="page"/>
      </w:r>
    </w:p>
    <w:p w14:paraId="24EE6B02" w14:textId="482413DB" w:rsidR="00DF47BE" w:rsidRPr="00421B50" w:rsidRDefault="002746D4" w:rsidP="002D2C9A">
      <w:pPr>
        <w:pStyle w:val="Heading0"/>
        <w:pageBreakBefore w:val="0"/>
        <w:rPr>
          <w:rFonts w:ascii="Times New Roman" w:hAnsi="Times New Roman"/>
          <w:caps w:val="0"/>
        </w:rPr>
      </w:pPr>
      <w:r w:rsidRPr="00421B50">
        <w:rPr>
          <w:rFonts w:ascii="Times New Roman" w:hAnsi="Times New Roman"/>
          <w:caps w:val="0"/>
        </w:rPr>
        <w:lastRenderedPageBreak/>
        <w:t>List of Tables</w:t>
      </w:r>
      <w:bookmarkEnd w:id="8"/>
      <w:bookmarkEnd w:id="9"/>
      <w:bookmarkEnd w:id="10"/>
    </w:p>
    <w:p w14:paraId="40858D73" w14:textId="020EADCF" w:rsidR="004501EF" w:rsidRDefault="005F54AB">
      <w:pPr>
        <w:pStyle w:val="TableofFigures"/>
        <w:rPr>
          <w:rFonts w:asciiTheme="minorHAnsi" w:eastAsiaTheme="minorEastAsia" w:hAnsiTheme="minorHAnsi" w:cstheme="minorBidi"/>
          <w:smallCaps w:val="0"/>
          <w:noProof/>
          <w:kern w:val="2"/>
          <w:sz w:val="22"/>
          <w:szCs w:val="22"/>
          <w:lang w:eastAsia="en-GB"/>
          <w14:ligatures w14:val="standardContextual"/>
        </w:rPr>
      </w:pPr>
      <w:r w:rsidRPr="00476D2F">
        <w:rPr>
          <w:smallCaps w:val="0"/>
        </w:rPr>
        <w:fldChar w:fldCharType="begin"/>
      </w:r>
      <w:r w:rsidR="00DF47BE" w:rsidRPr="00421B50">
        <w:rPr>
          <w:smallCaps w:val="0"/>
        </w:rPr>
        <w:instrText xml:space="preserve"> TOC \h \z \c "Table" </w:instrText>
      </w:r>
      <w:r w:rsidRPr="00476D2F">
        <w:rPr>
          <w:smallCaps w:val="0"/>
        </w:rPr>
        <w:fldChar w:fldCharType="separate"/>
      </w:r>
      <w:hyperlink w:anchor="_Toc185900927" w:history="1">
        <w:r w:rsidR="004501EF" w:rsidRPr="00910F6B">
          <w:rPr>
            <w:rStyle w:val="Hyperlink"/>
            <w:noProof/>
          </w:rPr>
          <w:t>Table 1: Definitions</w:t>
        </w:r>
        <w:r w:rsidR="004501EF">
          <w:rPr>
            <w:noProof/>
            <w:webHidden/>
          </w:rPr>
          <w:tab/>
        </w:r>
        <w:r w:rsidR="004501EF">
          <w:rPr>
            <w:noProof/>
            <w:webHidden/>
          </w:rPr>
          <w:fldChar w:fldCharType="begin"/>
        </w:r>
        <w:r w:rsidR="004501EF">
          <w:rPr>
            <w:noProof/>
            <w:webHidden/>
          </w:rPr>
          <w:instrText xml:space="preserve"> PAGEREF _Toc185900927 \h </w:instrText>
        </w:r>
        <w:r w:rsidR="004501EF">
          <w:rPr>
            <w:noProof/>
            <w:webHidden/>
          </w:rPr>
        </w:r>
        <w:r w:rsidR="004501EF">
          <w:rPr>
            <w:noProof/>
            <w:webHidden/>
          </w:rPr>
          <w:fldChar w:fldCharType="separate"/>
        </w:r>
        <w:r w:rsidR="004501EF">
          <w:rPr>
            <w:noProof/>
            <w:webHidden/>
          </w:rPr>
          <w:t>39</w:t>
        </w:r>
        <w:r w:rsidR="004501EF">
          <w:rPr>
            <w:noProof/>
            <w:webHidden/>
          </w:rPr>
          <w:fldChar w:fldCharType="end"/>
        </w:r>
      </w:hyperlink>
    </w:p>
    <w:p w14:paraId="5E904E18" w14:textId="2D884A8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8" w:history="1">
        <w:r w:rsidRPr="00910F6B">
          <w:rPr>
            <w:rStyle w:val="Hyperlink"/>
            <w:noProof/>
          </w:rPr>
          <w:t>Table 2: Rules, Conditions and Guidelines Definitions</w:t>
        </w:r>
        <w:r>
          <w:rPr>
            <w:noProof/>
            <w:webHidden/>
          </w:rPr>
          <w:tab/>
        </w:r>
        <w:r>
          <w:rPr>
            <w:noProof/>
            <w:webHidden/>
          </w:rPr>
          <w:fldChar w:fldCharType="begin"/>
        </w:r>
        <w:r>
          <w:rPr>
            <w:noProof/>
            <w:webHidden/>
          </w:rPr>
          <w:instrText xml:space="preserve"> PAGEREF _Toc185900928 \h </w:instrText>
        </w:r>
        <w:r>
          <w:rPr>
            <w:noProof/>
            <w:webHidden/>
          </w:rPr>
        </w:r>
        <w:r>
          <w:rPr>
            <w:noProof/>
            <w:webHidden/>
          </w:rPr>
          <w:fldChar w:fldCharType="separate"/>
        </w:r>
        <w:r>
          <w:rPr>
            <w:noProof/>
            <w:webHidden/>
          </w:rPr>
          <w:t>41</w:t>
        </w:r>
        <w:r>
          <w:rPr>
            <w:noProof/>
            <w:webHidden/>
          </w:rPr>
          <w:fldChar w:fldCharType="end"/>
        </w:r>
      </w:hyperlink>
    </w:p>
    <w:p w14:paraId="6110CCFA" w14:textId="6193E51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29" w:history="1">
        <w:r w:rsidRPr="00910F6B">
          <w:rPr>
            <w:rStyle w:val="Hyperlink"/>
            <w:noProof/>
          </w:rPr>
          <w:t>Table 3: Acronyms</w:t>
        </w:r>
        <w:r>
          <w:rPr>
            <w:noProof/>
            <w:webHidden/>
          </w:rPr>
          <w:tab/>
        </w:r>
        <w:r>
          <w:rPr>
            <w:noProof/>
            <w:webHidden/>
          </w:rPr>
          <w:fldChar w:fldCharType="begin"/>
        </w:r>
        <w:r>
          <w:rPr>
            <w:noProof/>
            <w:webHidden/>
          </w:rPr>
          <w:instrText xml:space="preserve"> PAGEREF _Toc185900929 \h </w:instrText>
        </w:r>
        <w:r>
          <w:rPr>
            <w:noProof/>
            <w:webHidden/>
          </w:rPr>
        </w:r>
        <w:r>
          <w:rPr>
            <w:noProof/>
            <w:webHidden/>
          </w:rPr>
          <w:fldChar w:fldCharType="separate"/>
        </w:r>
        <w:r>
          <w:rPr>
            <w:noProof/>
            <w:webHidden/>
          </w:rPr>
          <w:t>45</w:t>
        </w:r>
        <w:r>
          <w:rPr>
            <w:noProof/>
            <w:webHidden/>
          </w:rPr>
          <w:fldChar w:fldCharType="end"/>
        </w:r>
      </w:hyperlink>
    </w:p>
    <w:p w14:paraId="5C947FFD" w14:textId="2A4B7FB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0" w:history="1">
        <w:r w:rsidRPr="00910F6B">
          <w:rPr>
            <w:rStyle w:val="Hyperlink"/>
            <w:noProof/>
          </w:rPr>
          <w:t>Table 4: Applicable Documents</w:t>
        </w:r>
        <w:r>
          <w:rPr>
            <w:noProof/>
            <w:webHidden/>
          </w:rPr>
          <w:tab/>
        </w:r>
        <w:r>
          <w:rPr>
            <w:noProof/>
            <w:webHidden/>
          </w:rPr>
          <w:fldChar w:fldCharType="begin"/>
        </w:r>
        <w:r>
          <w:rPr>
            <w:noProof/>
            <w:webHidden/>
          </w:rPr>
          <w:instrText xml:space="preserve"> PAGEREF _Toc185900930 \h </w:instrText>
        </w:r>
        <w:r>
          <w:rPr>
            <w:noProof/>
            <w:webHidden/>
          </w:rPr>
        </w:r>
        <w:r>
          <w:rPr>
            <w:noProof/>
            <w:webHidden/>
          </w:rPr>
          <w:fldChar w:fldCharType="separate"/>
        </w:r>
        <w:r>
          <w:rPr>
            <w:noProof/>
            <w:webHidden/>
          </w:rPr>
          <w:t>48</w:t>
        </w:r>
        <w:r>
          <w:rPr>
            <w:noProof/>
            <w:webHidden/>
          </w:rPr>
          <w:fldChar w:fldCharType="end"/>
        </w:r>
      </w:hyperlink>
    </w:p>
    <w:p w14:paraId="47FEFFB3" w14:textId="1B170D7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1" w:history="1">
        <w:r w:rsidRPr="00910F6B">
          <w:rPr>
            <w:rStyle w:val="Hyperlink"/>
            <w:noProof/>
          </w:rPr>
          <w:t>Table 5: Applicable Standards</w:t>
        </w:r>
        <w:r>
          <w:rPr>
            <w:noProof/>
            <w:webHidden/>
          </w:rPr>
          <w:tab/>
        </w:r>
        <w:r>
          <w:rPr>
            <w:noProof/>
            <w:webHidden/>
          </w:rPr>
          <w:fldChar w:fldCharType="begin"/>
        </w:r>
        <w:r>
          <w:rPr>
            <w:noProof/>
            <w:webHidden/>
          </w:rPr>
          <w:instrText xml:space="preserve"> PAGEREF _Toc185900931 \h </w:instrText>
        </w:r>
        <w:r>
          <w:rPr>
            <w:noProof/>
            <w:webHidden/>
          </w:rPr>
        </w:r>
        <w:r>
          <w:rPr>
            <w:noProof/>
            <w:webHidden/>
          </w:rPr>
          <w:fldChar w:fldCharType="separate"/>
        </w:r>
        <w:r>
          <w:rPr>
            <w:noProof/>
            <w:webHidden/>
          </w:rPr>
          <w:t>50</w:t>
        </w:r>
        <w:r>
          <w:rPr>
            <w:noProof/>
            <w:webHidden/>
          </w:rPr>
          <w:fldChar w:fldCharType="end"/>
        </w:r>
      </w:hyperlink>
    </w:p>
    <w:p w14:paraId="1CA45A5C" w14:textId="1B7702C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2" w:history="1">
        <w:r w:rsidRPr="00910F6B">
          <w:rPr>
            <w:rStyle w:val="Hyperlink"/>
            <w:noProof/>
          </w:rPr>
          <w:t>Table 6: Reference Standards</w:t>
        </w:r>
        <w:r>
          <w:rPr>
            <w:noProof/>
            <w:webHidden/>
          </w:rPr>
          <w:tab/>
        </w:r>
        <w:r>
          <w:rPr>
            <w:noProof/>
            <w:webHidden/>
          </w:rPr>
          <w:fldChar w:fldCharType="begin"/>
        </w:r>
        <w:r>
          <w:rPr>
            <w:noProof/>
            <w:webHidden/>
          </w:rPr>
          <w:instrText xml:space="preserve"> PAGEREF _Toc185900932 \h </w:instrText>
        </w:r>
        <w:r>
          <w:rPr>
            <w:noProof/>
            <w:webHidden/>
          </w:rPr>
        </w:r>
        <w:r>
          <w:rPr>
            <w:noProof/>
            <w:webHidden/>
          </w:rPr>
          <w:fldChar w:fldCharType="separate"/>
        </w:r>
        <w:r>
          <w:rPr>
            <w:noProof/>
            <w:webHidden/>
          </w:rPr>
          <w:t>50</w:t>
        </w:r>
        <w:r>
          <w:rPr>
            <w:noProof/>
            <w:webHidden/>
          </w:rPr>
          <w:fldChar w:fldCharType="end"/>
        </w:r>
      </w:hyperlink>
    </w:p>
    <w:p w14:paraId="682B3736" w14:textId="6916DE5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3" w:history="1">
        <w:r w:rsidRPr="00910F6B">
          <w:rPr>
            <w:rStyle w:val="Hyperlink"/>
            <w:noProof/>
          </w:rPr>
          <w:t>Table 7: Reference Documents</w:t>
        </w:r>
        <w:r>
          <w:rPr>
            <w:noProof/>
            <w:webHidden/>
          </w:rPr>
          <w:tab/>
        </w:r>
        <w:r>
          <w:rPr>
            <w:noProof/>
            <w:webHidden/>
          </w:rPr>
          <w:fldChar w:fldCharType="begin"/>
        </w:r>
        <w:r>
          <w:rPr>
            <w:noProof/>
            <w:webHidden/>
          </w:rPr>
          <w:instrText xml:space="preserve"> PAGEREF _Toc185900933 \h </w:instrText>
        </w:r>
        <w:r>
          <w:rPr>
            <w:noProof/>
            <w:webHidden/>
          </w:rPr>
        </w:r>
        <w:r>
          <w:rPr>
            <w:noProof/>
            <w:webHidden/>
          </w:rPr>
          <w:fldChar w:fldCharType="separate"/>
        </w:r>
        <w:r>
          <w:rPr>
            <w:noProof/>
            <w:webHidden/>
          </w:rPr>
          <w:t>53</w:t>
        </w:r>
        <w:r>
          <w:rPr>
            <w:noProof/>
            <w:webHidden/>
          </w:rPr>
          <w:fldChar w:fldCharType="end"/>
        </w:r>
      </w:hyperlink>
    </w:p>
    <w:p w14:paraId="5CF210DF" w14:textId="2DBC1EF6"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4" w:history="1">
        <w:r w:rsidRPr="00910F6B">
          <w:rPr>
            <w:rStyle w:val="Hyperlink"/>
            <w:noProof/>
          </w:rPr>
          <w:t>Table 8: UML business modelling elements</w:t>
        </w:r>
        <w:r>
          <w:rPr>
            <w:noProof/>
            <w:webHidden/>
          </w:rPr>
          <w:tab/>
        </w:r>
        <w:r>
          <w:rPr>
            <w:noProof/>
            <w:webHidden/>
          </w:rPr>
          <w:fldChar w:fldCharType="begin"/>
        </w:r>
        <w:r>
          <w:rPr>
            <w:noProof/>
            <w:webHidden/>
          </w:rPr>
          <w:instrText xml:space="preserve"> PAGEREF _Toc185900934 \h </w:instrText>
        </w:r>
        <w:r>
          <w:rPr>
            <w:noProof/>
            <w:webHidden/>
          </w:rPr>
        </w:r>
        <w:r>
          <w:rPr>
            <w:noProof/>
            <w:webHidden/>
          </w:rPr>
          <w:fldChar w:fldCharType="separate"/>
        </w:r>
        <w:r>
          <w:rPr>
            <w:noProof/>
            <w:webHidden/>
          </w:rPr>
          <w:t>55</w:t>
        </w:r>
        <w:r>
          <w:rPr>
            <w:noProof/>
            <w:webHidden/>
          </w:rPr>
          <w:fldChar w:fldCharType="end"/>
        </w:r>
      </w:hyperlink>
    </w:p>
    <w:p w14:paraId="4D7E1753" w14:textId="6970533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5" w:history="1">
        <w:r w:rsidRPr="00910F6B">
          <w:rPr>
            <w:rStyle w:val="Hyperlink"/>
            <w:noProof/>
          </w:rPr>
          <w:t>Table 9: Messages exchanges with CS/MIS2 via the Web Interface</w:t>
        </w:r>
        <w:r>
          <w:rPr>
            <w:noProof/>
            <w:webHidden/>
          </w:rPr>
          <w:tab/>
        </w:r>
        <w:r>
          <w:rPr>
            <w:noProof/>
            <w:webHidden/>
          </w:rPr>
          <w:fldChar w:fldCharType="begin"/>
        </w:r>
        <w:r>
          <w:rPr>
            <w:noProof/>
            <w:webHidden/>
          </w:rPr>
          <w:instrText xml:space="preserve"> PAGEREF _Toc185900935 \h </w:instrText>
        </w:r>
        <w:r>
          <w:rPr>
            <w:noProof/>
            <w:webHidden/>
          </w:rPr>
        </w:r>
        <w:r>
          <w:rPr>
            <w:noProof/>
            <w:webHidden/>
          </w:rPr>
          <w:fldChar w:fldCharType="separate"/>
        </w:r>
        <w:r>
          <w:rPr>
            <w:noProof/>
            <w:webHidden/>
          </w:rPr>
          <w:t>69</w:t>
        </w:r>
        <w:r>
          <w:rPr>
            <w:noProof/>
            <w:webHidden/>
          </w:rPr>
          <w:fldChar w:fldCharType="end"/>
        </w:r>
      </w:hyperlink>
    </w:p>
    <w:p w14:paraId="79519C99" w14:textId="0CA3AEA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6" w:history="1">
        <w:r w:rsidRPr="00910F6B">
          <w:rPr>
            <w:rStyle w:val="Hyperlink"/>
            <w:noProof/>
          </w:rPr>
          <w:t>Table 10: Additional CS/MIS2 interfaces across the Web</w:t>
        </w:r>
        <w:r>
          <w:rPr>
            <w:noProof/>
            <w:webHidden/>
          </w:rPr>
          <w:tab/>
        </w:r>
        <w:r>
          <w:rPr>
            <w:noProof/>
            <w:webHidden/>
          </w:rPr>
          <w:fldChar w:fldCharType="begin"/>
        </w:r>
        <w:r>
          <w:rPr>
            <w:noProof/>
            <w:webHidden/>
          </w:rPr>
          <w:instrText xml:space="preserve"> PAGEREF _Toc185900936 \h </w:instrText>
        </w:r>
        <w:r>
          <w:rPr>
            <w:noProof/>
            <w:webHidden/>
          </w:rPr>
        </w:r>
        <w:r>
          <w:rPr>
            <w:noProof/>
            <w:webHidden/>
          </w:rPr>
          <w:fldChar w:fldCharType="separate"/>
        </w:r>
        <w:r>
          <w:rPr>
            <w:noProof/>
            <w:webHidden/>
          </w:rPr>
          <w:t>69</w:t>
        </w:r>
        <w:r>
          <w:rPr>
            <w:noProof/>
            <w:webHidden/>
          </w:rPr>
          <w:fldChar w:fldCharType="end"/>
        </w:r>
      </w:hyperlink>
    </w:p>
    <w:p w14:paraId="4AF1846E" w14:textId="608B460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7" w:history="1">
        <w:r w:rsidRPr="00910F6B">
          <w:rPr>
            <w:rStyle w:val="Hyperlink"/>
            <w:noProof/>
          </w:rPr>
          <w:t>Table 11: Use of status codes</w:t>
        </w:r>
        <w:r>
          <w:rPr>
            <w:noProof/>
            <w:webHidden/>
          </w:rPr>
          <w:tab/>
        </w:r>
        <w:r>
          <w:rPr>
            <w:noProof/>
            <w:webHidden/>
          </w:rPr>
          <w:fldChar w:fldCharType="begin"/>
        </w:r>
        <w:r>
          <w:rPr>
            <w:noProof/>
            <w:webHidden/>
          </w:rPr>
          <w:instrText xml:space="preserve"> PAGEREF _Toc185900937 \h </w:instrText>
        </w:r>
        <w:r>
          <w:rPr>
            <w:noProof/>
            <w:webHidden/>
          </w:rPr>
        </w:r>
        <w:r>
          <w:rPr>
            <w:noProof/>
            <w:webHidden/>
          </w:rPr>
          <w:fldChar w:fldCharType="separate"/>
        </w:r>
        <w:r>
          <w:rPr>
            <w:noProof/>
            <w:webHidden/>
          </w:rPr>
          <w:t>80</w:t>
        </w:r>
        <w:r>
          <w:rPr>
            <w:noProof/>
            <w:webHidden/>
          </w:rPr>
          <w:fldChar w:fldCharType="end"/>
        </w:r>
      </w:hyperlink>
    </w:p>
    <w:p w14:paraId="2E724AB3" w14:textId="565B30C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8" w:history="1">
        <w:r w:rsidRPr="00910F6B">
          <w:rPr>
            <w:rStyle w:val="Hyperlink"/>
            <w:noProof/>
          </w:rPr>
          <w:t>Table 12: Technical Message Structures for AES-P1, NCTS-P5 and NCTS-P6</w:t>
        </w:r>
        <w:r>
          <w:rPr>
            <w:noProof/>
            <w:webHidden/>
          </w:rPr>
          <w:tab/>
        </w:r>
        <w:r>
          <w:rPr>
            <w:noProof/>
            <w:webHidden/>
          </w:rPr>
          <w:fldChar w:fldCharType="begin"/>
        </w:r>
        <w:r>
          <w:rPr>
            <w:noProof/>
            <w:webHidden/>
          </w:rPr>
          <w:instrText xml:space="preserve"> PAGEREF _Toc185900938 \h </w:instrText>
        </w:r>
        <w:r>
          <w:rPr>
            <w:noProof/>
            <w:webHidden/>
          </w:rPr>
        </w:r>
        <w:r>
          <w:rPr>
            <w:noProof/>
            <w:webHidden/>
          </w:rPr>
          <w:fldChar w:fldCharType="separate"/>
        </w:r>
        <w:r>
          <w:rPr>
            <w:noProof/>
            <w:webHidden/>
          </w:rPr>
          <w:t>81</w:t>
        </w:r>
        <w:r>
          <w:rPr>
            <w:noProof/>
            <w:webHidden/>
          </w:rPr>
          <w:fldChar w:fldCharType="end"/>
        </w:r>
      </w:hyperlink>
    </w:p>
    <w:p w14:paraId="71A88D97" w14:textId="141405E4"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39" w:history="1">
        <w:r w:rsidRPr="00910F6B">
          <w:rPr>
            <w:rStyle w:val="Hyperlink"/>
            <w:noProof/>
          </w:rPr>
          <w:t>Table 13: Expected validation of TMS for AES-P1, NCTS-P5 and NCTS-P6</w:t>
        </w:r>
        <w:r>
          <w:rPr>
            <w:noProof/>
            <w:webHidden/>
          </w:rPr>
          <w:tab/>
        </w:r>
        <w:r>
          <w:rPr>
            <w:noProof/>
            <w:webHidden/>
          </w:rPr>
          <w:fldChar w:fldCharType="begin"/>
        </w:r>
        <w:r>
          <w:rPr>
            <w:noProof/>
            <w:webHidden/>
          </w:rPr>
          <w:instrText xml:space="preserve"> PAGEREF _Toc185900939 \h </w:instrText>
        </w:r>
        <w:r>
          <w:rPr>
            <w:noProof/>
            <w:webHidden/>
          </w:rPr>
        </w:r>
        <w:r>
          <w:rPr>
            <w:noProof/>
            <w:webHidden/>
          </w:rPr>
          <w:fldChar w:fldCharType="separate"/>
        </w:r>
        <w:r>
          <w:rPr>
            <w:noProof/>
            <w:webHidden/>
          </w:rPr>
          <w:t>83</w:t>
        </w:r>
        <w:r>
          <w:rPr>
            <w:noProof/>
            <w:webHidden/>
          </w:rPr>
          <w:fldChar w:fldCharType="end"/>
        </w:r>
      </w:hyperlink>
    </w:p>
    <w:p w14:paraId="6A4CCE84" w14:textId="0A778BC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0" w:history="1">
        <w:r w:rsidRPr="00910F6B">
          <w:rPr>
            <w:rStyle w:val="Hyperlink"/>
            <w:noProof/>
          </w:rPr>
          <w:t>Table 14: R/C/T/TRT/BRT/S/G Numbering Convention</w:t>
        </w:r>
        <w:r>
          <w:rPr>
            <w:noProof/>
            <w:webHidden/>
          </w:rPr>
          <w:tab/>
        </w:r>
        <w:r>
          <w:rPr>
            <w:noProof/>
            <w:webHidden/>
          </w:rPr>
          <w:fldChar w:fldCharType="begin"/>
        </w:r>
        <w:r>
          <w:rPr>
            <w:noProof/>
            <w:webHidden/>
          </w:rPr>
          <w:instrText xml:space="preserve"> PAGEREF _Toc185900940 \h </w:instrText>
        </w:r>
        <w:r>
          <w:rPr>
            <w:noProof/>
            <w:webHidden/>
          </w:rPr>
        </w:r>
        <w:r>
          <w:rPr>
            <w:noProof/>
            <w:webHidden/>
          </w:rPr>
          <w:fldChar w:fldCharType="separate"/>
        </w:r>
        <w:r>
          <w:rPr>
            <w:noProof/>
            <w:webHidden/>
          </w:rPr>
          <w:t>86</w:t>
        </w:r>
        <w:r>
          <w:rPr>
            <w:noProof/>
            <w:webHidden/>
          </w:rPr>
          <w:fldChar w:fldCharType="end"/>
        </w:r>
      </w:hyperlink>
    </w:p>
    <w:p w14:paraId="1F9B971D" w14:textId="6CAB96E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1" w:history="1">
        <w:r w:rsidRPr="00910F6B">
          <w:rPr>
            <w:rStyle w:val="Hyperlink"/>
            <w:noProof/>
          </w:rPr>
          <w:t>Table 15: Value for second position of TRT number</w:t>
        </w:r>
        <w:r>
          <w:rPr>
            <w:noProof/>
            <w:webHidden/>
          </w:rPr>
          <w:tab/>
        </w:r>
        <w:r>
          <w:rPr>
            <w:noProof/>
            <w:webHidden/>
          </w:rPr>
          <w:fldChar w:fldCharType="begin"/>
        </w:r>
        <w:r>
          <w:rPr>
            <w:noProof/>
            <w:webHidden/>
          </w:rPr>
          <w:instrText xml:space="preserve"> PAGEREF _Toc185900941 \h </w:instrText>
        </w:r>
        <w:r>
          <w:rPr>
            <w:noProof/>
            <w:webHidden/>
          </w:rPr>
        </w:r>
        <w:r>
          <w:rPr>
            <w:noProof/>
            <w:webHidden/>
          </w:rPr>
          <w:fldChar w:fldCharType="separate"/>
        </w:r>
        <w:r>
          <w:rPr>
            <w:noProof/>
            <w:webHidden/>
          </w:rPr>
          <w:t>87</w:t>
        </w:r>
        <w:r>
          <w:rPr>
            <w:noProof/>
            <w:webHidden/>
          </w:rPr>
          <w:fldChar w:fldCharType="end"/>
        </w:r>
      </w:hyperlink>
    </w:p>
    <w:p w14:paraId="2F01025C" w14:textId="26D012D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2" w:history="1">
        <w:r w:rsidRPr="00910F6B">
          <w:rPr>
            <w:rStyle w:val="Hyperlink"/>
            <w:noProof/>
          </w:rPr>
          <w:t>Table 16: Values for third position of TRT number</w:t>
        </w:r>
        <w:r>
          <w:rPr>
            <w:noProof/>
            <w:webHidden/>
          </w:rPr>
          <w:tab/>
        </w:r>
        <w:r>
          <w:rPr>
            <w:noProof/>
            <w:webHidden/>
          </w:rPr>
          <w:fldChar w:fldCharType="begin"/>
        </w:r>
        <w:r>
          <w:rPr>
            <w:noProof/>
            <w:webHidden/>
          </w:rPr>
          <w:instrText xml:space="preserve"> PAGEREF _Toc185900942 \h </w:instrText>
        </w:r>
        <w:r>
          <w:rPr>
            <w:noProof/>
            <w:webHidden/>
          </w:rPr>
        </w:r>
        <w:r>
          <w:rPr>
            <w:noProof/>
            <w:webHidden/>
          </w:rPr>
          <w:fldChar w:fldCharType="separate"/>
        </w:r>
        <w:r>
          <w:rPr>
            <w:noProof/>
            <w:webHidden/>
          </w:rPr>
          <w:t>87</w:t>
        </w:r>
        <w:r>
          <w:rPr>
            <w:noProof/>
            <w:webHidden/>
          </w:rPr>
          <w:fldChar w:fldCharType="end"/>
        </w:r>
      </w:hyperlink>
    </w:p>
    <w:p w14:paraId="54C4608F" w14:textId="314C7346"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3" w:history="1">
        <w:r w:rsidRPr="00910F6B">
          <w:rPr>
            <w:rStyle w:val="Hyperlink"/>
            <w:noProof/>
          </w:rPr>
          <w:t>Table 17: Values for second position of BRT number</w:t>
        </w:r>
        <w:r>
          <w:rPr>
            <w:noProof/>
            <w:webHidden/>
          </w:rPr>
          <w:tab/>
        </w:r>
        <w:r>
          <w:rPr>
            <w:noProof/>
            <w:webHidden/>
          </w:rPr>
          <w:fldChar w:fldCharType="begin"/>
        </w:r>
        <w:r>
          <w:rPr>
            <w:noProof/>
            <w:webHidden/>
          </w:rPr>
          <w:instrText xml:space="preserve"> PAGEREF _Toc185900943 \h </w:instrText>
        </w:r>
        <w:r>
          <w:rPr>
            <w:noProof/>
            <w:webHidden/>
          </w:rPr>
        </w:r>
        <w:r>
          <w:rPr>
            <w:noProof/>
            <w:webHidden/>
          </w:rPr>
          <w:fldChar w:fldCharType="separate"/>
        </w:r>
        <w:r>
          <w:rPr>
            <w:noProof/>
            <w:webHidden/>
          </w:rPr>
          <w:t>87</w:t>
        </w:r>
        <w:r>
          <w:rPr>
            <w:noProof/>
            <w:webHidden/>
          </w:rPr>
          <w:fldChar w:fldCharType="end"/>
        </w:r>
      </w:hyperlink>
    </w:p>
    <w:p w14:paraId="0CB91F53" w14:textId="364F3EA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4" w:history="1">
        <w:r w:rsidRPr="00910F6B">
          <w:rPr>
            <w:rStyle w:val="Hyperlink"/>
            <w:noProof/>
          </w:rPr>
          <w:t>Table 18: Values for third position of BRT number</w:t>
        </w:r>
        <w:r>
          <w:rPr>
            <w:noProof/>
            <w:webHidden/>
          </w:rPr>
          <w:tab/>
        </w:r>
        <w:r>
          <w:rPr>
            <w:noProof/>
            <w:webHidden/>
          </w:rPr>
          <w:fldChar w:fldCharType="begin"/>
        </w:r>
        <w:r>
          <w:rPr>
            <w:noProof/>
            <w:webHidden/>
          </w:rPr>
          <w:instrText xml:space="preserve"> PAGEREF _Toc185900944 \h </w:instrText>
        </w:r>
        <w:r>
          <w:rPr>
            <w:noProof/>
            <w:webHidden/>
          </w:rPr>
        </w:r>
        <w:r>
          <w:rPr>
            <w:noProof/>
            <w:webHidden/>
          </w:rPr>
          <w:fldChar w:fldCharType="separate"/>
        </w:r>
        <w:r>
          <w:rPr>
            <w:noProof/>
            <w:webHidden/>
          </w:rPr>
          <w:t>88</w:t>
        </w:r>
        <w:r>
          <w:rPr>
            <w:noProof/>
            <w:webHidden/>
          </w:rPr>
          <w:fldChar w:fldCharType="end"/>
        </w:r>
      </w:hyperlink>
    </w:p>
    <w:p w14:paraId="34F370AB" w14:textId="43D964E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5" w:history="1">
        <w:r w:rsidRPr="00910F6B">
          <w:rPr>
            <w:rStyle w:val="Hyperlink"/>
            <w:noProof/>
          </w:rPr>
          <w:t>Table 19: Definition of Rule, T, TRT, BRT or Condition</w:t>
        </w:r>
        <w:r>
          <w:rPr>
            <w:noProof/>
            <w:webHidden/>
          </w:rPr>
          <w:tab/>
        </w:r>
        <w:r>
          <w:rPr>
            <w:noProof/>
            <w:webHidden/>
          </w:rPr>
          <w:fldChar w:fldCharType="begin"/>
        </w:r>
        <w:r>
          <w:rPr>
            <w:noProof/>
            <w:webHidden/>
          </w:rPr>
          <w:instrText xml:space="preserve"> PAGEREF _Toc185900945 \h </w:instrText>
        </w:r>
        <w:r>
          <w:rPr>
            <w:noProof/>
            <w:webHidden/>
          </w:rPr>
        </w:r>
        <w:r>
          <w:rPr>
            <w:noProof/>
            <w:webHidden/>
          </w:rPr>
          <w:fldChar w:fldCharType="separate"/>
        </w:r>
        <w:r>
          <w:rPr>
            <w:noProof/>
            <w:webHidden/>
          </w:rPr>
          <w:t>90</w:t>
        </w:r>
        <w:r>
          <w:rPr>
            <w:noProof/>
            <w:webHidden/>
          </w:rPr>
          <w:fldChar w:fldCharType="end"/>
        </w:r>
      </w:hyperlink>
    </w:p>
    <w:p w14:paraId="7A362ED4" w14:textId="5921911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6" w:history="1">
        <w:r w:rsidRPr="00910F6B">
          <w:rPr>
            <w:rStyle w:val="Hyperlink"/>
            <w:noProof/>
          </w:rPr>
          <w:t>Table 20: Definition of a Condition: example of C0055 (applicable to NCTS-P5 and NCTS-P6)</w:t>
        </w:r>
        <w:r>
          <w:rPr>
            <w:noProof/>
            <w:webHidden/>
          </w:rPr>
          <w:tab/>
        </w:r>
        <w:r>
          <w:rPr>
            <w:noProof/>
            <w:webHidden/>
          </w:rPr>
          <w:fldChar w:fldCharType="begin"/>
        </w:r>
        <w:r>
          <w:rPr>
            <w:noProof/>
            <w:webHidden/>
          </w:rPr>
          <w:instrText xml:space="preserve"> PAGEREF _Toc185900946 \h </w:instrText>
        </w:r>
        <w:r>
          <w:rPr>
            <w:noProof/>
            <w:webHidden/>
          </w:rPr>
        </w:r>
        <w:r>
          <w:rPr>
            <w:noProof/>
            <w:webHidden/>
          </w:rPr>
          <w:fldChar w:fldCharType="separate"/>
        </w:r>
        <w:r>
          <w:rPr>
            <w:noProof/>
            <w:webHidden/>
          </w:rPr>
          <w:t>90</w:t>
        </w:r>
        <w:r>
          <w:rPr>
            <w:noProof/>
            <w:webHidden/>
          </w:rPr>
          <w:fldChar w:fldCharType="end"/>
        </w:r>
      </w:hyperlink>
    </w:p>
    <w:p w14:paraId="0BAF6BA3" w14:textId="6E864E46"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7" w:history="1">
        <w:r w:rsidRPr="00910F6B">
          <w:rPr>
            <w:rStyle w:val="Hyperlink"/>
            <w:noProof/>
          </w:rPr>
          <w:t>Table 21: Definition of a Rule: example of R0472 (applicable to AES-P1)</w:t>
        </w:r>
        <w:r>
          <w:rPr>
            <w:noProof/>
            <w:webHidden/>
          </w:rPr>
          <w:tab/>
        </w:r>
        <w:r>
          <w:rPr>
            <w:noProof/>
            <w:webHidden/>
          </w:rPr>
          <w:fldChar w:fldCharType="begin"/>
        </w:r>
        <w:r>
          <w:rPr>
            <w:noProof/>
            <w:webHidden/>
          </w:rPr>
          <w:instrText xml:space="preserve"> PAGEREF _Toc185900947 \h </w:instrText>
        </w:r>
        <w:r>
          <w:rPr>
            <w:noProof/>
            <w:webHidden/>
          </w:rPr>
        </w:r>
        <w:r>
          <w:rPr>
            <w:noProof/>
            <w:webHidden/>
          </w:rPr>
          <w:fldChar w:fldCharType="separate"/>
        </w:r>
        <w:r>
          <w:rPr>
            <w:noProof/>
            <w:webHidden/>
          </w:rPr>
          <w:t>91</w:t>
        </w:r>
        <w:r>
          <w:rPr>
            <w:noProof/>
            <w:webHidden/>
          </w:rPr>
          <w:fldChar w:fldCharType="end"/>
        </w:r>
      </w:hyperlink>
    </w:p>
    <w:p w14:paraId="63C0FFFD" w14:textId="7E1516B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8" w:history="1">
        <w:r w:rsidRPr="00910F6B">
          <w:rPr>
            <w:rStyle w:val="Hyperlink"/>
            <w:noProof/>
          </w:rPr>
          <w:t>Table 22: Definition of a Condition: example of C0810 (applicable to AES-P1/NCTS-P5/NCTS-P6, NCTS-P5 version is used)</w:t>
        </w:r>
        <w:r>
          <w:rPr>
            <w:noProof/>
            <w:webHidden/>
          </w:rPr>
          <w:tab/>
        </w:r>
        <w:r>
          <w:rPr>
            <w:noProof/>
            <w:webHidden/>
          </w:rPr>
          <w:fldChar w:fldCharType="begin"/>
        </w:r>
        <w:r>
          <w:rPr>
            <w:noProof/>
            <w:webHidden/>
          </w:rPr>
          <w:instrText xml:space="preserve"> PAGEREF _Toc185900948 \h </w:instrText>
        </w:r>
        <w:r>
          <w:rPr>
            <w:noProof/>
            <w:webHidden/>
          </w:rPr>
        </w:r>
        <w:r>
          <w:rPr>
            <w:noProof/>
            <w:webHidden/>
          </w:rPr>
          <w:fldChar w:fldCharType="separate"/>
        </w:r>
        <w:r>
          <w:rPr>
            <w:noProof/>
            <w:webHidden/>
          </w:rPr>
          <w:t>91</w:t>
        </w:r>
        <w:r>
          <w:rPr>
            <w:noProof/>
            <w:webHidden/>
          </w:rPr>
          <w:fldChar w:fldCharType="end"/>
        </w:r>
      </w:hyperlink>
    </w:p>
    <w:p w14:paraId="7E297A74" w14:textId="7C6F03B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49" w:history="1">
        <w:r w:rsidRPr="00910F6B">
          <w:rPr>
            <w:rStyle w:val="Hyperlink"/>
            <w:noProof/>
          </w:rPr>
          <w:t>Table 23: Definition of a TRT: example of E1403 (applicable to NCTS-P5)</w:t>
        </w:r>
        <w:r>
          <w:rPr>
            <w:noProof/>
            <w:webHidden/>
          </w:rPr>
          <w:tab/>
        </w:r>
        <w:r>
          <w:rPr>
            <w:noProof/>
            <w:webHidden/>
          </w:rPr>
          <w:fldChar w:fldCharType="begin"/>
        </w:r>
        <w:r>
          <w:rPr>
            <w:noProof/>
            <w:webHidden/>
          </w:rPr>
          <w:instrText xml:space="preserve"> PAGEREF _Toc185900949 \h </w:instrText>
        </w:r>
        <w:r>
          <w:rPr>
            <w:noProof/>
            <w:webHidden/>
          </w:rPr>
        </w:r>
        <w:r>
          <w:rPr>
            <w:noProof/>
            <w:webHidden/>
          </w:rPr>
          <w:fldChar w:fldCharType="separate"/>
        </w:r>
        <w:r>
          <w:rPr>
            <w:noProof/>
            <w:webHidden/>
          </w:rPr>
          <w:t>92</w:t>
        </w:r>
        <w:r>
          <w:rPr>
            <w:noProof/>
            <w:webHidden/>
          </w:rPr>
          <w:fldChar w:fldCharType="end"/>
        </w:r>
      </w:hyperlink>
    </w:p>
    <w:p w14:paraId="184BA369" w14:textId="0556FA3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0" w:history="1">
        <w:r w:rsidRPr="00910F6B">
          <w:rPr>
            <w:rStyle w:val="Hyperlink"/>
            <w:noProof/>
          </w:rPr>
          <w:t>Table 24: Definition of a BRT-1: example of B1838 (applicable to AES-P1)</w:t>
        </w:r>
        <w:r>
          <w:rPr>
            <w:noProof/>
            <w:webHidden/>
          </w:rPr>
          <w:tab/>
        </w:r>
        <w:r>
          <w:rPr>
            <w:noProof/>
            <w:webHidden/>
          </w:rPr>
          <w:fldChar w:fldCharType="begin"/>
        </w:r>
        <w:r>
          <w:rPr>
            <w:noProof/>
            <w:webHidden/>
          </w:rPr>
          <w:instrText xml:space="preserve"> PAGEREF _Toc185900950 \h </w:instrText>
        </w:r>
        <w:r>
          <w:rPr>
            <w:noProof/>
            <w:webHidden/>
          </w:rPr>
        </w:r>
        <w:r>
          <w:rPr>
            <w:noProof/>
            <w:webHidden/>
          </w:rPr>
          <w:fldChar w:fldCharType="separate"/>
        </w:r>
        <w:r>
          <w:rPr>
            <w:noProof/>
            <w:webHidden/>
          </w:rPr>
          <w:t>92</w:t>
        </w:r>
        <w:r>
          <w:rPr>
            <w:noProof/>
            <w:webHidden/>
          </w:rPr>
          <w:fldChar w:fldCharType="end"/>
        </w:r>
      </w:hyperlink>
    </w:p>
    <w:p w14:paraId="28C8C2F2" w14:textId="4E5D2932"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1" w:history="1">
        <w:r w:rsidRPr="00910F6B">
          <w:rPr>
            <w:rStyle w:val="Hyperlink"/>
            <w:noProof/>
          </w:rPr>
          <w:t>Table 25: Definition of a BRT-2: example of B2101 (applicable to AES-P1/NCTS-P5/NCTS-P6, NCTS-P5 version is used)</w:t>
        </w:r>
        <w:r>
          <w:rPr>
            <w:noProof/>
            <w:webHidden/>
          </w:rPr>
          <w:tab/>
        </w:r>
        <w:r>
          <w:rPr>
            <w:noProof/>
            <w:webHidden/>
          </w:rPr>
          <w:fldChar w:fldCharType="begin"/>
        </w:r>
        <w:r>
          <w:rPr>
            <w:noProof/>
            <w:webHidden/>
          </w:rPr>
          <w:instrText xml:space="preserve"> PAGEREF _Toc185900951 \h </w:instrText>
        </w:r>
        <w:r>
          <w:rPr>
            <w:noProof/>
            <w:webHidden/>
          </w:rPr>
        </w:r>
        <w:r>
          <w:rPr>
            <w:noProof/>
            <w:webHidden/>
          </w:rPr>
          <w:fldChar w:fldCharType="separate"/>
        </w:r>
        <w:r>
          <w:rPr>
            <w:noProof/>
            <w:webHidden/>
          </w:rPr>
          <w:t>93</w:t>
        </w:r>
        <w:r>
          <w:rPr>
            <w:noProof/>
            <w:webHidden/>
          </w:rPr>
          <w:fldChar w:fldCharType="end"/>
        </w:r>
      </w:hyperlink>
    </w:p>
    <w:p w14:paraId="38EB828D" w14:textId="69CFA07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2" w:history="1">
        <w:r w:rsidRPr="00910F6B">
          <w:rPr>
            <w:rStyle w:val="Hyperlink"/>
            <w:noProof/>
          </w:rPr>
          <w:t>Table 26: Definition of a Sequencing rule: example of S0002 (applicable to AES-P1)</w:t>
        </w:r>
        <w:r>
          <w:rPr>
            <w:noProof/>
            <w:webHidden/>
          </w:rPr>
          <w:tab/>
        </w:r>
        <w:r>
          <w:rPr>
            <w:noProof/>
            <w:webHidden/>
          </w:rPr>
          <w:fldChar w:fldCharType="begin"/>
        </w:r>
        <w:r>
          <w:rPr>
            <w:noProof/>
            <w:webHidden/>
          </w:rPr>
          <w:instrText xml:space="preserve"> PAGEREF _Toc185900952 \h </w:instrText>
        </w:r>
        <w:r>
          <w:rPr>
            <w:noProof/>
            <w:webHidden/>
          </w:rPr>
        </w:r>
        <w:r>
          <w:rPr>
            <w:noProof/>
            <w:webHidden/>
          </w:rPr>
          <w:fldChar w:fldCharType="separate"/>
        </w:r>
        <w:r>
          <w:rPr>
            <w:noProof/>
            <w:webHidden/>
          </w:rPr>
          <w:t>93</w:t>
        </w:r>
        <w:r>
          <w:rPr>
            <w:noProof/>
            <w:webHidden/>
          </w:rPr>
          <w:fldChar w:fldCharType="end"/>
        </w:r>
      </w:hyperlink>
    </w:p>
    <w:p w14:paraId="3DFC1D63" w14:textId="1990F2F4"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3" w:history="1">
        <w:r w:rsidRPr="00910F6B">
          <w:rPr>
            <w:rStyle w:val="Hyperlink"/>
            <w:noProof/>
          </w:rPr>
          <w:t>Table 27: Definition of a Sequencing rule: example of T0001 (applicable to AES-P1/NCTS-P5/NCTS-P6)</w:t>
        </w:r>
        <w:r>
          <w:rPr>
            <w:noProof/>
            <w:webHidden/>
          </w:rPr>
          <w:tab/>
        </w:r>
        <w:r>
          <w:rPr>
            <w:noProof/>
            <w:webHidden/>
          </w:rPr>
          <w:fldChar w:fldCharType="begin"/>
        </w:r>
        <w:r>
          <w:rPr>
            <w:noProof/>
            <w:webHidden/>
          </w:rPr>
          <w:instrText xml:space="preserve"> PAGEREF _Toc185900953 \h </w:instrText>
        </w:r>
        <w:r>
          <w:rPr>
            <w:noProof/>
            <w:webHidden/>
          </w:rPr>
        </w:r>
        <w:r>
          <w:rPr>
            <w:noProof/>
            <w:webHidden/>
          </w:rPr>
          <w:fldChar w:fldCharType="separate"/>
        </w:r>
        <w:r>
          <w:rPr>
            <w:noProof/>
            <w:webHidden/>
          </w:rPr>
          <w:t>93</w:t>
        </w:r>
        <w:r>
          <w:rPr>
            <w:noProof/>
            <w:webHidden/>
          </w:rPr>
          <w:fldChar w:fldCharType="end"/>
        </w:r>
      </w:hyperlink>
    </w:p>
    <w:p w14:paraId="0C00215B" w14:textId="5728A61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4" w:history="1">
        <w:r w:rsidRPr="00910F6B">
          <w:rPr>
            <w:rStyle w:val="Hyperlink"/>
            <w:noProof/>
          </w:rPr>
          <w:t>Table 28: Sequencing Rules – Example #1</w:t>
        </w:r>
        <w:r>
          <w:rPr>
            <w:noProof/>
            <w:webHidden/>
          </w:rPr>
          <w:tab/>
        </w:r>
        <w:r>
          <w:rPr>
            <w:noProof/>
            <w:webHidden/>
          </w:rPr>
          <w:fldChar w:fldCharType="begin"/>
        </w:r>
        <w:r>
          <w:rPr>
            <w:noProof/>
            <w:webHidden/>
          </w:rPr>
          <w:instrText xml:space="preserve"> PAGEREF _Toc185900954 \h </w:instrText>
        </w:r>
        <w:r>
          <w:rPr>
            <w:noProof/>
            <w:webHidden/>
          </w:rPr>
        </w:r>
        <w:r>
          <w:rPr>
            <w:noProof/>
            <w:webHidden/>
          </w:rPr>
          <w:fldChar w:fldCharType="separate"/>
        </w:r>
        <w:r>
          <w:rPr>
            <w:noProof/>
            <w:webHidden/>
          </w:rPr>
          <w:t>96</w:t>
        </w:r>
        <w:r>
          <w:rPr>
            <w:noProof/>
            <w:webHidden/>
          </w:rPr>
          <w:fldChar w:fldCharType="end"/>
        </w:r>
      </w:hyperlink>
    </w:p>
    <w:p w14:paraId="7C0C50FC" w14:textId="71DA0AF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5" w:history="1">
        <w:r w:rsidRPr="00910F6B">
          <w:rPr>
            <w:rStyle w:val="Hyperlink"/>
            <w:noProof/>
          </w:rPr>
          <w:t>Table 29: Sequencing Rules – Example #2</w:t>
        </w:r>
        <w:r>
          <w:rPr>
            <w:noProof/>
            <w:webHidden/>
          </w:rPr>
          <w:tab/>
        </w:r>
        <w:r>
          <w:rPr>
            <w:noProof/>
            <w:webHidden/>
          </w:rPr>
          <w:fldChar w:fldCharType="begin"/>
        </w:r>
        <w:r>
          <w:rPr>
            <w:noProof/>
            <w:webHidden/>
          </w:rPr>
          <w:instrText xml:space="preserve"> PAGEREF _Toc185900955 \h </w:instrText>
        </w:r>
        <w:r>
          <w:rPr>
            <w:noProof/>
            <w:webHidden/>
          </w:rPr>
        </w:r>
        <w:r>
          <w:rPr>
            <w:noProof/>
            <w:webHidden/>
          </w:rPr>
          <w:fldChar w:fldCharType="separate"/>
        </w:r>
        <w:r>
          <w:rPr>
            <w:noProof/>
            <w:webHidden/>
          </w:rPr>
          <w:t>96</w:t>
        </w:r>
        <w:r>
          <w:rPr>
            <w:noProof/>
            <w:webHidden/>
          </w:rPr>
          <w:fldChar w:fldCharType="end"/>
        </w:r>
      </w:hyperlink>
    </w:p>
    <w:p w14:paraId="7F8BC4D6" w14:textId="2D320A4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6" w:history="1">
        <w:r w:rsidRPr="00910F6B">
          <w:rPr>
            <w:rStyle w:val="Hyperlink"/>
            <w:noProof/>
          </w:rPr>
          <w:t>Table 30: Sequencing Rules – Example #3</w:t>
        </w:r>
        <w:r>
          <w:rPr>
            <w:noProof/>
            <w:webHidden/>
          </w:rPr>
          <w:tab/>
        </w:r>
        <w:r>
          <w:rPr>
            <w:noProof/>
            <w:webHidden/>
          </w:rPr>
          <w:fldChar w:fldCharType="begin"/>
        </w:r>
        <w:r>
          <w:rPr>
            <w:noProof/>
            <w:webHidden/>
          </w:rPr>
          <w:instrText xml:space="preserve"> PAGEREF _Toc185900956 \h </w:instrText>
        </w:r>
        <w:r>
          <w:rPr>
            <w:noProof/>
            <w:webHidden/>
          </w:rPr>
        </w:r>
        <w:r>
          <w:rPr>
            <w:noProof/>
            <w:webHidden/>
          </w:rPr>
          <w:fldChar w:fldCharType="separate"/>
        </w:r>
        <w:r>
          <w:rPr>
            <w:noProof/>
            <w:webHidden/>
          </w:rPr>
          <w:t>97</w:t>
        </w:r>
        <w:r>
          <w:rPr>
            <w:noProof/>
            <w:webHidden/>
          </w:rPr>
          <w:fldChar w:fldCharType="end"/>
        </w:r>
      </w:hyperlink>
    </w:p>
    <w:p w14:paraId="300B3829" w14:textId="26E7C82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7" w:history="1">
        <w:r w:rsidRPr="00910F6B">
          <w:rPr>
            <w:rStyle w:val="Hyperlink"/>
            <w:noProof/>
          </w:rPr>
          <w:t>Table 31: Sequencing Rules – Example #4</w:t>
        </w:r>
        <w:r>
          <w:rPr>
            <w:noProof/>
            <w:webHidden/>
          </w:rPr>
          <w:tab/>
        </w:r>
        <w:r>
          <w:rPr>
            <w:noProof/>
            <w:webHidden/>
          </w:rPr>
          <w:fldChar w:fldCharType="begin"/>
        </w:r>
        <w:r>
          <w:rPr>
            <w:noProof/>
            <w:webHidden/>
          </w:rPr>
          <w:instrText xml:space="preserve"> PAGEREF _Toc185900957 \h </w:instrText>
        </w:r>
        <w:r>
          <w:rPr>
            <w:noProof/>
            <w:webHidden/>
          </w:rPr>
        </w:r>
        <w:r>
          <w:rPr>
            <w:noProof/>
            <w:webHidden/>
          </w:rPr>
          <w:fldChar w:fldCharType="separate"/>
        </w:r>
        <w:r>
          <w:rPr>
            <w:noProof/>
            <w:webHidden/>
          </w:rPr>
          <w:t>97</w:t>
        </w:r>
        <w:r>
          <w:rPr>
            <w:noProof/>
            <w:webHidden/>
          </w:rPr>
          <w:fldChar w:fldCharType="end"/>
        </w:r>
      </w:hyperlink>
    </w:p>
    <w:p w14:paraId="39763E75" w14:textId="0B64651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8" w:history="1">
        <w:r w:rsidRPr="00910F6B">
          <w:rPr>
            <w:rStyle w:val="Hyperlink"/>
            <w:noProof/>
          </w:rPr>
          <w:t>Table 32: characters to be escaped with predefined entities</w:t>
        </w:r>
        <w:r>
          <w:rPr>
            <w:noProof/>
            <w:webHidden/>
          </w:rPr>
          <w:tab/>
        </w:r>
        <w:r>
          <w:rPr>
            <w:noProof/>
            <w:webHidden/>
          </w:rPr>
          <w:fldChar w:fldCharType="begin"/>
        </w:r>
        <w:r>
          <w:rPr>
            <w:noProof/>
            <w:webHidden/>
          </w:rPr>
          <w:instrText xml:space="preserve"> PAGEREF _Toc185900958 \h </w:instrText>
        </w:r>
        <w:r>
          <w:rPr>
            <w:noProof/>
            <w:webHidden/>
          </w:rPr>
        </w:r>
        <w:r>
          <w:rPr>
            <w:noProof/>
            <w:webHidden/>
          </w:rPr>
          <w:fldChar w:fldCharType="separate"/>
        </w:r>
        <w:r>
          <w:rPr>
            <w:noProof/>
            <w:webHidden/>
          </w:rPr>
          <w:t>105</w:t>
        </w:r>
        <w:r>
          <w:rPr>
            <w:noProof/>
            <w:webHidden/>
          </w:rPr>
          <w:fldChar w:fldCharType="end"/>
        </w:r>
      </w:hyperlink>
    </w:p>
    <w:p w14:paraId="0846E5E0" w14:textId="516A9BB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59" w:history="1">
        <w:r w:rsidRPr="00910F6B">
          <w:rPr>
            <w:rStyle w:val="Hyperlink"/>
            <w:noProof/>
          </w:rPr>
          <w:t>Table 33: Date/Time fields format and their corresponding regular expressions</w:t>
        </w:r>
        <w:r>
          <w:rPr>
            <w:noProof/>
            <w:webHidden/>
          </w:rPr>
          <w:tab/>
        </w:r>
        <w:r>
          <w:rPr>
            <w:noProof/>
            <w:webHidden/>
          </w:rPr>
          <w:fldChar w:fldCharType="begin"/>
        </w:r>
        <w:r>
          <w:rPr>
            <w:noProof/>
            <w:webHidden/>
          </w:rPr>
          <w:instrText xml:space="preserve"> PAGEREF _Toc185900959 \h </w:instrText>
        </w:r>
        <w:r>
          <w:rPr>
            <w:noProof/>
            <w:webHidden/>
          </w:rPr>
        </w:r>
        <w:r>
          <w:rPr>
            <w:noProof/>
            <w:webHidden/>
          </w:rPr>
          <w:fldChar w:fldCharType="separate"/>
        </w:r>
        <w:r>
          <w:rPr>
            <w:noProof/>
            <w:webHidden/>
          </w:rPr>
          <w:t>106</w:t>
        </w:r>
        <w:r>
          <w:rPr>
            <w:noProof/>
            <w:webHidden/>
          </w:rPr>
          <w:fldChar w:fldCharType="end"/>
        </w:r>
      </w:hyperlink>
    </w:p>
    <w:p w14:paraId="22ED6DE9" w14:textId="3E038A6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0" w:history="1">
        <w:r w:rsidRPr="00910F6B">
          <w:rPr>
            <w:rStyle w:val="Hyperlink"/>
            <w:noProof/>
          </w:rPr>
          <w:t>Table 34: XSD restriction for Data Items of type Date (</w:t>
        </w:r>
        <w:r w:rsidRPr="00910F6B">
          <w:rPr>
            <w:rStyle w:val="Hyperlink"/>
            <w:i/>
            <w:noProof/>
          </w:rPr>
          <w:t>DateType</w:t>
        </w:r>
        <w:r w:rsidRPr="00910F6B">
          <w:rPr>
            <w:rStyle w:val="Hyperlink"/>
            <w:noProof/>
          </w:rPr>
          <w:t>)</w:t>
        </w:r>
        <w:r>
          <w:rPr>
            <w:noProof/>
            <w:webHidden/>
          </w:rPr>
          <w:tab/>
        </w:r>
        <w:r>
          <w:rPr>
            <w:noProof/>
            <w:webHidden/>
          </w:rPr>
          <w:fldChar w:fldCharType="begin"/>
        </w:r>
        <w:r>
          <w:rPr>
            <w:noProof/>
            <w:webHidden/>
          </w:rPr>
          <w:instrText xml:space="preserve"> PAGEREF _Toc185900960 \h </w:instrText>
        </w:r>
        <w:r>
          <w:rPr>
            <w:noProof/>
            <w:webHidden/>
          </w:rPr>
        </w:r>
        <w:r>
          <w:rPr>
            <w:noProof/>
            <w:webHidden/>
          </w:rPr>
          <w:fldChar w:fldCharType="separate"/>
        </w:r>
        <w:r>
          <w:rPr>
            <w:noProof/>
            <w:webHidden/>
          </w:rPr>
          <w:t>107</w:t>
        </w:r>
        <w:r>
          <w:rPr>
            <w:noProof/>
            <w:webHidden/>
          </w:rPr>
          <w:fldChar w:fldCharType="end"/>
        </w:r>
      </w:hyperlink>
    </w:p>
    <w:p w14:paraId="099E4B94" w14:textId="0F71238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1" w:history="1">
        <w:r w:rsidRPr="00910F6B">
          <w:rPr>
            <w:rStyle w:val="Hyperlink"/>
            <w:noProof/>
          </w:rPr>
          <w:t>Table 35: XSD restriction for Data Items of type</w:t>
        </w:r>
        <w:r w:rsidRPr="00910F6B">
          <w:rPr>
            <w:rStyle w:val="Hyperlink"/>
            <w:i/>
            <w:noProof/>
          </w:rPr>
          <w:t xml:space="preserve"> </w:t>
        </w:r>
        <w:r w:rsidRPr="00910F6B">
          <w:rPr>
            <w:rStyle w:val="Hyperlink"/>
            <w:noProof/>
          </w:rPr>
          <w:t>Time</w:t>
        </w:r>
        <w:r w:rsidRPr="00910F6B">
          <w:rPr>
            <w:rStyle w:val="Hyperlink"/>
            <w:i/>
            <w:noProof/>
          </w:rPr>
          <w:t xml:space="preserve"> (TimeType)</w:t>
        </w:r>
        <w:r>
          <w:rPr>
            <w:noProof/>
            <w:webHidden/>
          </w:rPr>
          <w:tab/>
        </w:r>
        <w:r>
          <w:rPr>
            <w:noProof/>
            <w:webHidden/>
          </w:rPr>
          <w:fldChar w:fldCharType="begin"/>
        </w:r>
        <w:r>
          <w:rPr>
            <w:noProof/>
            <w:webHidden/>
          </w:rPr>
          <w:instrText xml:space="preserve"> PAGEREF _Toc185900961 \h </w:instrText>
        </w:r>
        <w:r>
          <w:rPr>
            <w:noProof/>
            <w:webHidden/>
          </w:rPr>
        </w:r>
        <w:r>
          <w:rPr>
            <w:noProof/>
            <w:webHidden/>
          </w:rPr>
          <w:fldChar w:fldCharType="separate"/>
        </w:r>
        <w:r>
          <w:rPr>
            <w:noProof/>
            <w:webHidden/>
          </w:rPr>
          <w:t>107</w:t>
        </w:r>
        <w:r>
          <w:rPr>
            <w:noProof/>
            <w:webHidden/>
          </w:rPr>
          <w:fldChar w:fldCharType="end"/>
        </w:r>
      </w:hyperlink>
    </w:p>
    <w:p w14:paraId="18C62EA1" w14:textId="6DAA533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2" w:history="1">
        <w:r w:rsidRPr="00910F6B">
          <w:rPr>
            <w:rStyle w:val="Hyperlink"/>
            <w:noProof/>
          </w:rPr>
          <w:t>Table 36: XSD restriction for Data Items of type Date/Time (</w:t>
        </w:r>
        <w:r w:rsidRPr="00910F6B">
          <w:rPr>
            <w:rStyle w:val="Hyperlink"/>
            <w:i/>
            <w:noProof/>
          </w:rPr>
          <w:t>DateTimeType</w:t>
        </w:r>
        <w:r w:rsidRPr="00910F6B">
          <w:rPr>
            <w:rStyle w:val="Hyperlink"/>
            <w:noProof/>
          </w:rPr>
          <w:t>)</w:t>
        </w:r>
        <w:r>
          <w:rPr>
            <w:noProof/>
            <w:webHidden/>
          </w:rPr>
          <w:tab/>
        </w:r>
        <w:r>
          <w:rPr>
            <w:noProof/>
            <w:webHidden/>
          </w:rPr>
          <w:fldChar w:fldCharType="begin"/>
        </w:r>
        <w:r>
          <w:rPr>
            <w:noProof/>
            <w:webHidden/>
          </w:rPr>
          <w:instrText xml:space="preserve"> PAGEREF _Toc185900962 \h </w:instrText>
        </w:r>
        <w:r>
          <w:rPr>
            <w:noProof/>
            <w:webHidden/>
          </w:rPr>
        </w:r>
        <w:r>
          <w:rPr>
            <w:noProof/>
            <w:webHidden/>
          </w:rPr>
          <w:fldChar w:fldCharType="separate"/>
        </w:r>
        <w:r>
          <w:rPr>
            <w:noProof/>
            <w:webHidden/>
          </w:rPr>
          <w:t>108</w:t>
        </w:r>
        <w:r>
          <w:rPr>
            <w:noProof/>
            <w:webHidden/>
          </w:rPr>
          <w:fldChar w:fldCharType="end"/>
        </w:r>
      </w:hyperlink>
    </w:p>
    <w:p w14:paraId="05F7A35E" w14:textId="5F0537C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3" w:history="1">
        <w:r w:rsidRPr="00910F6B">
          <w:rPr>
            <w:rStyle w:val="Hyperlink"/>
            <w:noProof/>
          </w:rPr>
          <w:t>Table 37: Error causes</w:t>
        </w:r>
        <w:r>
          <w:rPr>
            <w:noProof/>
            <w:webHidden/>
          </w:rPr>
          <w:tab/>
        </w:r>
        <w:r>
          <w:rPr>
            <w:noProof/>
            <w:webHidden/>
          </w:rPr>
          <w:fldChar w:fldCharType="begin"/>
        </w:r>
        <w:r>
          <w:rPr>
            <w:noProof/>
            <w:webHidden/>
          </w:rPr>
          <w:instrText xml:space="preserve"> PAGEREF _Toc185900963 \h </w:instrText>
        </w:r>
        <w:r>
          <w:rPr>
            <w:noProof/>
            <w:webHidden/>
          </w:rPr>
        </w:r>
        <w:r>
          <w:rPr>
            <w:noProof/>
            <w:webHidden/>
          </w:rPr>
          <w:fldChar w:fldCharType="separate"/>
        </w:r>
        <w:r>
          <w:rPr>
            <w:noProof/>
            <w:webHidden/>
          </w:rPr>
          <w:t>113</w:t>
        </w:r>
        <w:r>
          <w:rPr>
            <w:noProof/>
            <w:webHidden/>
          </w:rPr>
          <w:fldChar w:fldCharType="end"/>
        </w:r>
      </w:hyperlink>
    </w:p>
    <w:p w14:paraId="08430E91" w14:textId="4E20BAF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4" w:history="1">
        <w:r w:rsidRPr="00910F6B">
          <w:rPr>
            <w:rStyle w:val="Hyperlink"/>
            <w:noProof/>
          </w:rPr>
          <w:t>Table 38: Segment position of EDIFACT error codes</w:t>
        </w:r>
        <w:r>
          <w:rPr>
            <w:noProof/>
            <w:webHidden/>
          </w:rPr>
          <w:tab/>
        </w:r>
        <w:r>
          <w:rPr>
            <w:noProof/>
            <w:webHidden/>
          </w:rPr>
          <w:fldChar w:fldCharType="begin"/>
        </w:r>
        <w:r>
          <w:rPr>
            <w:noProof/>
            <w:webHidden/>
          </w:rPr>
          <w:instrText xml:space="preserve"> PAGEREF _Toc185900964 \h </w:instrText>
        </w:r>
        <w:r>
          <w:rPr>
            <w:noProof/>
            <w:webHidden/>
          </w:rPr>
        </w:r>
        <w:r>
          <w:rPr>
            <w:noProof/>
            <w:webHidden/>
          </w:rPr>
          <w:fldChar w:fldCharType="separate"/>
        </w:r>
        <w:r>
          <w:rPr>
            <w:noProof/>
            <w:webHidden/>
          </w:rPr>
          <w:t>115</w:t>
        </w:r>
        <w:r>
          <w:rPr>
            <w:noProof/>
            <w:webHidden/>
          </w:rPr>
          <w:fldChar w:fldCharType="end"/>
        </w:r>
      </w:hyperlink>
    </w:p>
    <w:p w14:paraId="0F9273BF" w14:textId="750A2F7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5" w:history="1">
        <w:r w:rsidRPr="00910F6B">
          <w:rPr>
            <w:rStyle w:val="Hyperlink"/>
            <w:noProof/>
          </w:rPr>
          <w:t>Table 39: Data Items for Functional error data group in IE906 (CD906A/CD906B)</w:t>
        </w:r>
        <w:r>
          <w:rPr>
            <w:noProof/>
            <w:webHidden/>
          </w:rPr>
          <w:tab/>
        </w:r>
        <w:r>
          <w:rPr>
            <w:noProof/>
            <w:webHidden/>
          </w:rPr>
          <w:fldChar w:fldCharType="begin"/>
        </w:r>
        <w:r>
          <w:rPr>
            <w:noProof/>
            <w:webHidden/>
          </w:rPr>
          <w:instrText xml:space="preserve"> PAGEREF _Toc185900965 \h </w:instrText>
        </w:r>
        <w:r>
          <w:rPr>
            <w:noProof/>
            <w:webHidden/>
          </w:rPr>
        </w:r>
        <w:r>
          <w:rPr>
            <w:noProof/>
            <w:webHidden/>
          </w:rPr>
          <w:fldChar w:fldCharType="separate"/>
        </w:r>
        <w:r>
          <w:rPr>
            <w:noProof/>
            <w:webHidden/>
          </w:rPr>
          <w:t>119</w:t>
        </w:r>
        <w:r>
          <w:rPr>
            <w:noProof/>
            <w:webHidden/>
          </w:rPr>
          <w:fldChar w:fldCharType="end"/>
        </w:r>
      </w:hyperlink>
    </w:p>
    <w:p w14:paraId="006F1A2B" w14:textId="46926C1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6" w:history="1">
        <w:r w:rsidRPr="00910F6B">
          <w:rPr>
            <w:rStyle w:val="Hyperlink"/>
            <w:noProof/>
          </w:rPr>
          <w:t>Table 40: Notation of error pointer</w:t>
        </w:r>
        <w:r>
          <w:rPr>
            <w:noProof/>
            <w:webHidden/>
          </w:rPr>
          <w:tab/>
        </w:r>
        <w:r>
          <w:rPr>
            <w:noProof/>
            <w:webHidden/>
          </w:rPr>
          <w:fldChar w:fldCharType="begin"/>
        </w:r>
        <w:r>
          <w:rPr>
            <w:noProof/>
            <w:webHidden/>
          </w:rPr>
          <w:instrText xml:space="preserve"> PAGEREF _Toc185900966 \h </w:instrText>
        </w:r>
        <w:r>
          <w:rPr>
            <w:noProof/>
            <w:webHidden/>
          </w:rPr>
        </w:r>
        <w:r>
          <w:rPr>
            <w:noProof/>
            <w:webHidden/>
          </w:rPr>
          <w:fldChar w:fldCharType="separate"/>
        </w:r>
        <w:r>
          <w:rPr>
            <w:noProof/>
            <w:webHidden/>
          </w:rPr>
          <w:t>119</w:t>
        </w:r>
        <w:r>
          <w:rPr>
            <w:noProof/>
            <w:webHidden/>
          </w:rPr>
          <w:fldChar w:fldCharType="end"/>
        </w:r>
      </w:hyperlink>
    </w:p>
    <w:p w14:paraId="414B8471" w14:textId="7B0AC2C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7" w:history="1">
        <w:r w:rsidRPr="00910F6B">
          <w:rPr>
            <w:rStyle w:val="Hyperlink"/>
            <w:noProof/>
          </w:rPr>
          <w:t>Table 41: Examples of error pointer</w:t>
        </w:r>
        <w:r>
          <w:rPr>
            <w:noProof/>
            <w:webHidden/>
          </w:rPr>
          <w:tab/>
        </w:r>
        <w:r>
          <w:rPr>
            <w:noProof/>
            <w:webHidden/>
          </w:rPr>
          <w:fldChar w:fldCharType="begin"/>
        </w:r>
        <w:r>
          <w:rPr>
            <w:noProof/>
            <w:webHidden/>
          </w:rPr>
          <w:instrText xml:space="preserve"> PAGEREF _Toc185900967 \h </w:instrText>
        </w:r>
        <w:r>
          <w:rPr>
            <w:noProof/>
            <w:webHidden/>
          </w:rPr>
        </w:r>
        <w:r>
          <w:rPr>
            <w:noProof/>
            <w:webHidden/>
          </w:rPr>
          <w:fldChar w:fldCharType="separate"/>
        </w:r>
        <w:r>
          <w:rPr>
            <w:noProof/>
            <w:webHidden/>
          </w:rPr>
          <w:t>120</w:t>
        </w:r>
        <w:r>
          <w:rPr>
            <w:noProof/>
            <w:webHidden/>
          </w:rPr>
          <w:fldChar w:fldCharType="end"/>
        </w:r>
      </w:hyperlink>
    </w:p>
    <w:p w14:paraId="0924ABF6" w14:textId="54CF404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8" w:history="1">
        <w:r w:rsidRPr="00910F6B">
          <w:rPr>
            <w:rStyle w:val="Hyperlink"/>
            <w:noProof/>
          </w:rPr>
          <w:t>Table 42: Data Items for Functional error data group in IE906 (CD906C/</w:t>
        </w:r>
        <w:r w:rsidRPr="00910F6B">
          <w:rPr>
            <w:rStyle w:val="Hyperlink"/>
            <w:noProof/>
            <w:lang w:val="en-US"/>
          </w:rPr>
          <w:t>CD906D</w:t>
        </w:r>
        <w:r w:rsidRPr="00910F6B">
          <w:rPr>
            <w:rStyle w:val="Hyperlink"/>
            <w:noProof/>
          </w:rPr>
          <w:t>)</w:t>
        </w:r>
        <w:r>
          <w:rPr>
            <w:noProof/>
            <w:webHidden/>
          </w:rPr>
          <w:tab/>
        </w:r>
        <w:r>
          <w:rPr>
            <w:noProof/>
            <w:webHidden/>
          </w:rPr>
          <w:fldChar w:fldCharType="begin"/>
        </w:r>
        <w:r>
          <w:rPr>
            <w:noProof/>
            <w:webHidden/>
          </w:rPr>
          <w:instrText xml:space="preserve"> PAGEREF _Toc185900968 \h </w:instrText>
        </w:r>
        <w:r>
          <w:rPr>
            <w:noProof/>
            <w:webHidden/>
          </w:rPr>
        </w:r>
        <w:r>
          <w:rPr>
            <w:noProof/>
            <w:webHidden/>
          </w:rPr>
          <w:fldChar w:fldCharType="separate"/>
        </w:r>
        <w:r>
          <w:rPr>
            <w:noProof/>
            <w:webHidden/>
          </w:rPr>
          <w:t>123</w:t>
        </w:r>
        <w:r>
          <w:rPr>
            <w:noProof/>
            <w:webHidden/>
          </w:rPr>
          <w:fldChar w:fldCharType="end"/>
        </w:r>
      </w:hyperlink>
    </w:p>
    <w:p w14:paraId="5EE5B131" w14:textId="2EA161E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69" w:history="1">
        <w:r w:rsidRPr="00910F6B">
          <w:rPr>
            <w:rStyle w:val="Hyperlink"/>
            <w:noProof/>
          </w:rPr>
          <w:t>Table 43: Functional error codes of CL180 for AES-P1, NCTS-P5 and NCTS-P6</w:t>
        </w:r>
        <w:r>
          <w:rPr>
            <w:noProof/>
            <w:webHidden/>
          </w:rPr>
          <w:tab/>
        </w:r>
        <w:r>
          <w:rPr>
            <w:noProof/>
            <w:webHidden/>
          </w:rPr>
          <w:fldChar w:fldCharType="begin"/>
        </w:r>
        <w:r>
          <w:rPr>
            <w:noProof/>
            <w:webHidden/>
          </w:rPr>
          <w:instrText xml:space="preserve"> PAGEREF _Toc185900969 \h </w:instrText>
        </w:r>
        <w:r>
          <w:rPr>
            <w:noProof/>
            <w:webHidden/>
          </w:rPr>
        </w:r>
        <w:r>
          <w:rPr>
            <w:noProof/>
            <w:webHidden/>
          </w:rPr>
          <w:fldChar w:fldCharType="separate"/>
        </w:r>
        <w:r>
          <w:rPr>
            <w:noProof/>
            <w:webHidden/>
          </w:rPr>
          <w:t>126</w:t>
        </w:r>
        <w:r>
          <w:rPr>
            <w:noProof/>
            <w:webHidden/>
          </w:rPr>
          <w:fldChar w:fldCharType="end"/>
        </w:r>
      </w:hyperlink>
    </w:p>
    <w:p w14:paraId="2CCB80D0" w14:textId="5BF4A11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0" w:history="1">
        <w:r w:rsidRPr="00910F6B">
          <w:rPr>
            <w:rStyle w:val="Hyperlink"/>
            <w:noProof/>
          </w:rPr>
          <w:t>Table 44: Data Items for Functional error data group in IE056 (CD056D)</w:t>
        </w:r>
        <w:r>
          <w:rPr>
            <w:noProof/>
            <w:webHidden/>
          </w:rPr>
          <w:tab/>
        </w:r>
        <w:r>
          <w:rPr>
            <w:noProof/>
            <w:webHidden/>
          </w:rPr>
          <w:fldChar w:fldCharType="begin"/>
        </w:r>
        <w:r>
          <w:rPr>
            <w:noProof/>
            <w:webHidden/>
          </w:rPr>
          <w:instrText xml:space="preserve"> PAGEREF _Toc185900970 \h </w:instrText>
        </w:r>
        <w:r>
          <w:rPr>
            <w:noProof/>
            <w:webHidden/>
          </w:rPr>
        </w:r>
        <w:r>
          <w:rPr>
            <w:noProof/>
            <w:webHidden/>
          </w:rPr>
          <w:fldChar w:fldCharType="separate"/>
        </w:r>
        <w:r>
          <w:rPr>
            <w:noProof/>
            <w:webHidden/>
          </w:rPr>
          <w:t>127</w:t>
        </w:r>
        <w:r>
          <w:rPr>
            <w:noProof/>
            <w:webHidden/>
          </w:rPr>
          <w:fldChar w:fldCharType="end"/>
        </w:r>
      </w:hyperlink>
    </w:p>
    <w:p w14:paraId="16198781" w14:textId="0710DA1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1" w:history="1">
        <w:r w:rsidRPr="00910F6B">
          <w:rPr>
            <w:rStyle w:val="Hyperlink"/>
            <w:noProof/>
          </w:rPr>
          <w:t>Table 45: Common Domain exchanges patterns during TP</w:t>
        </w:r>
        <w:r>
          <w:rPr>
            <w:noProof/>
            <w:webHidden/>
          </w:rPr>
          <w:tab/>
        </w:r>
        <w:r>
          <w:rPr>
            <w:noProof/>
            <w:webHidden/>
          </w:rPr>
          <w:fldChar w:fldCharType="begin"/>
        </w:r>
        <w:r>
          <w:rPr>
            <w:noProof/>
            <w:webHidden/>
          </w:rPr>
          <w:instrText xml:space="preserve"> PAGEREF _Toc185900971 \h </w:instrText>
        </w:r>
        <w:r>
          <w:rPr>
            <w:noProof/>
            <w:webHidden/>
          </w:rPr>
        </w:r>
        <w:r>
          <w:rPr>
            <w:noProof/>
            <w:webHidden/>
          </w:rPr>
          <w:fldChar w:fldCharType="separate"/>
        </w:r>
        <w:r>
          <w:rPr>
            <w:noProof/>
            <w:webHidden/>
          </w:rPr>
          <w:t>128</w:t>
        </w:r>
        <w:r>
          <w:rPr>
            <w:noProof/>
            <w:webHidden/>
          </w:rPr>
          <w:fldChar w:fldCharType="end"/>
        </w:r>
      </w:hyperlink>
    </w:p>
    <w:p w14:paraId="6C700E77" w14:textId="46AA9DB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2" w:history="1">
        <w:r w:rsidRPr="00910F6B">
          <w:rPr>
            <w:rStyle w:val="Hyperlink"/>
            <w:noProof/>
          </w:rPr>
          <w:t>Table 46: Conversion of error messages in case of errors other than 90 or 92 on an “Upgraded” message (received from NA “Legacy”)</w:t>
        </w:r>
        <w:r>
          <w:rPr>
            <w:noProof/>
            <w:webHidden/>
          </w:rPr>
          <w:tab/>
        </w:r>
        <w:r>
          <w:rPr>
            <w:noProof/>
            <w:webHidden/>
          </w:rPr>
          <w:fldChar w:fldCharType="begin"/>
        </w:r>
        <w:r>
          <w:rPr>
            <w:noProof/>
            <w:webHidden/>
          </w:rPr>
          <w:instrText xml:space="preserve"> PAGEREF _Toc185900972 \h </w:instrText>
        </w:r>
        <w:r>
          <w:rPr>
            <w:noProof/>
            <w:webHidden/>
          </w:rPr>
        </w:r>
        <w:r>
          <w:rPr>
            <w:noProof/>
            <w:webHidden/>
          </w:rPr>
          <w:fldChar w:fldCharType="separate"/>
        </w:r>
        <w:r>
          <w:rPr>
            <w:noProof/>
            <w:webHidden/>
          </w:rPr>
          <w:t>130</w:t>
        </w:r>
        <w:r>
          <w:rPr>
            <w:noProof/>
            <w:webHidden/>
          </w:rPr>
          <w:fldChar w:fldCharType="end"/>
        </w:r>
      </w:hyperlink>
    </w:p>
    <w:p w14:paraId="21E7EAB0" w14:textId="2210255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3" w:history="1">
        <w:r w:rsidRPr="00910F6B">
          <w:rPr>
            <w:rStyle w:val="Hyperlink"/>
            <w:noProof/>
          </w:rPr>
          <w:t>Table 47: Conversion of error messages in case of errors other than 90, 92 or 93 on a submitted “Downgraded” message submitted by NA “To Be”</w:t>
        </w:r>
        <w:r>
          <w:rPr>
            <w:noProof/>
            <w:webHidden/>
          </w:rPr>
          <w:tab/>
        </w:r>
        <w:r>
          <w:rPr>
            <w:noProof/>
            <w:webHidden/>
          </w:rPr>
          <w:fldChar w:fldCharType="begin"/>
        </w:r>
        <w:r>
          <w:rPr>
            <w:noProof/>
            <w:webHidden/>
          </w:rPr>
          <w:instrText xml:space="preserve"> PAGEREF _Toc185900973 \h </w:instrText>
        </w:r>
        <w:r>
          <w:rPr>
            <w:noProof/>
            <w:webHidden/>
          </w:rPr>
        </w:r>
        <w:r>
          <w:rPr>
            <w:noProof/>
            <w:webHidden/>
          </w:rPr>
          <w:fldChar w:fldCharType="separate"/>
        </w:r>
        <w:r>
          <w:rPr>
            <w:noProof/>
            <w:webHidden/>
          </w:rPr>
          <w:t>133</w:t>
        </w:r>
        <w:r>
          <w:rPr>
            <w:noProof/>
            <w:webHidden/>
          </w:rPr>
          <w:fldChar w:fldCharType="end"/>
        </w:r>
      </w:hyperlink>
    </w:p>
    <w:p w14:paraId="5923145D" w14:textId="4CBDE21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4" w:history="1">
        <w:r w:rsidRPr="00910F6B">
          <w:rPr>
            <w:rStyle w:val="Hyperlink"/>
            <w:noProof/>
          </w:rPr>
          <w:t>Table 48: Conversion of error messages in case of errors 90 or 92 on an “Upgraded” message (received from NA “Legacy”)</w:t>
        </w:r>
        <w:r>
          <w:rPr>
            <w:noProof/>
            <w:webHidden/>
          </w:rPr>
          <w:tab/>
        </w:r>
        <w:r>
          <w:rPr>
            <w:noProof/>
            <w:webHidden/>
          </w:rPr>
          <w:fldChar w:fldCharType="begin"/>
        </w:r>
        <w:r>
          <w:rPr>
            <w:noProof/>
            <w:webHidden/>
          </w:rPr>
          <w:instrText xml:space="preserve"> PAGEREF _Toc185900974 \h </w:instrText>
        </w:r>
        <w:r>
          <w:rPr>
            <w:noProof/>
            <w:webHidden/>
          </w:rPr>
        </w:r>
        <w:r>
          <w:rPr>
            <w:noProof/>
            <w:webHidden/>
          </w:rPr>
          <w:fldChar w:fldCharType="separate"/>
        </w:r>
        <w:r>
          <w:rPr>
            <w:noProof/>
            <w:webHidden/>
          </w:rPr>
          <w:t>134</w:t>
        </w:r>
        <w:r>
          <w:rPr>
            <w:noProof/>
            <w:webHidden/>
          </w:rPr>
          <w:fldChar w:fldCharType="end"/>
        </w:r>
      </w:hyperlink>
    </w:p>
    <w:p w14:paraId="31D116FE" w14:textId="52B5A35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5" w:history="1">
        <w:r w:rsidRPr="00910F6B">
          <w:rPr>
            <w:rStyle w:val="Hyperlink"/>
            <w:noProof/>
          </w:rPr>
          <w:t>Table 49: Conversion of error messages in case of errors 90, 92 or 93 on a submitted “Downgraded” message submitted by NA “To Be”</w:t>
        </w:r>
        <w:r>
          <w:rPr>
            <w:noProof/>
            <w:webHidden/>
          </w:rPr>
          <w:tab/>
        </w:r>
        <w:r>
          <w:rPr>
            <w:noProof/>
            <w:webHidden/>
          </w:rPr>
          <w:fldChar w:fldCharType="begin"/>
        </w:r>
        <w:r>
          <w:rPr>
            <w:noProof/>
            <w:webHidden/>
          </w:rPr>
          <w:instrText xml:space="preserve"> PAGEREF _Toc185900975 \h </w:instrText>
        </w:r>
        <w:r>
          <w:rPr>
            <w:noProof/>
            <w:webHidden/>
          </w:rPr>
        </w:r>
        <w:r>
          <w:rPr>
            <w:noProof/>
            <w:webHidden/>
          </w:rPr>
          <w:fldChar w:fldCharType="separate"/>
        </w:r>
        <w:r>
          <w:rPr>
            <w:noProof/>
            <w:webHidden/>
          </w:rPr>
          <w:t>134</w:t>
        </w:r>
        <w:r>
          <w:rPr>
            <w:noProof/>
            <w:webHidden/>
          </w:rPr>
          <w:fldChar w:fldCharType="end"/>
        </w:r>
      </w:hyperlink>
    </w:p>
    <w:p w14:paraId="3D6BD4A2" w14:textId="6AF209B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6" w:history="1">
        <w:r w:rsidRPr="00910F6B">
          <w:rPr>
            <w:rStyle w:val="Hyperlink"/>
            <w:noProof/>
          </w:rPr>
          <w:t>Table 50: Structure of MRN for NCTS-P4, ECS-P2 and ICS-P1</w:t>
        </w:r>
        <w:r>
          <w:rPr>
            <w:noProof/>
            <w:webHidden/>
          </w:rPr>
          <w:tab/>
        </w:r>
        <w:r>
          <w:rPr>
            <w:noProof/>
            <w:webHidden/>
          </w:rPr>
          <w:fldChar w:fldCharType="begin"/>
        </w:r>
        <w:r>
          <w:rPr>
            <w:noProof/>
            <w:webHidden/>
          </w:rPr>
          <w:instrText xml:space="preserve"> PAGEREF _Toc185900976 \h </w:instrText>
        </w:r>
        <w:r>
          <w:rPr>
            <w:noProof/>
            <w:webHidden/>
          </w:rPr>
        </w:r>
        <w:r>
          <w:rPr>
            <w:noProof/>
            <w:webHidden/>
          </w:rPr>
          <w:fldChar w:fldCharType="separate"/>
        </w:r>
        <w:r>
          <w:rPr>
            <w:noProof/>
            <w:webHidden/>
          </w:rPr>
          <w:t>154</w:t>
        </w:r>
        <w:r>
          <w:rPr>
            <w:noProof/>
            <w:webHidden/>
          </w:rPr>
          <w:fldChar w:fldCharType="end"/>
        </w:r>
      </w:hyperlink>
    </w:p>
    <w:p w14:paraId="6CC913D4" w14:textId="1465097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7" w:history="1">
        <w:r w:rsidRPr="00910F6B">
          <w:rPr>
            <w:rStyle w:val="Hyperlink"/>
            <w:noProof/>
          </w:rPr>
          <w:t xml:space="preserve">Table 51: XSD restriction for MRN data item in NCTS-P4, ECS-P2 and ICS-P1 </w:t>
        </w:r>
        <w:r w:rsidRPr="00910F6B">
          <w:rPr>
            <w:rStyle w:val="Hyperlink"/>
            <w:i/>
            <w:noProof/>
          </w:rPr>
          <w:t>(MRNType)</w:t>
        </w:r>
        <w:r w:rsidRPr="00910F6B">
          <w:rPr>
            <w:rStyle w:val="Hyperlink"/>
            <w:noProof/>
          </w:rPr>
          <w:t xml:space="preserve"> as per Table 50</w:t>
        </w:r>
        <w:r>
          <w:rPr>
            <w:noProof/>
            <w:webHidden/>
          </w:rPr>
          <w:tab/>
        </w:r>
        <w:r>
          <w:rPr>
            <w:noProof/>
            <w:webHidden/>
          </w:rPr>
          <w:fldChar w:fldCharType="begin"/>
        </w:r>
        <w:r>
          <w:rPr>
            <w:noProof/>
            <w:webHidden/>
          </w:rPr>
          <w:instrText xml:space="preserve"> PAGEREF _Toc185900977 \h </w:instrText>
        </w:r>
        <w:r>
          <w:rPr>
            <w:noProof/>
            <w:webHidden/>
          </w:rPr>
        </w:r>
        <w:r>
          <w:rPr>
            <w:noProof/>
            <w:webHidden/>
          </w:rPr>
          <w:fldChar w:fldCharType="separate"/>
        </w:r>
        <w:r>
          <w:rPr>
            <w:noProof/>
            <w:webHidden/>
          </w:rPr>
          <w:t>155</w:t>
        </w:r>
        <w:r>
          <w:rPr>
            <w:noProof/>
            <w:webHidden/>
          </w:rPr>
          <w:fldChar w:fldCharType="end"/>
        </w:r>
      </w:hyperlink>
    </w:p>
    <w:p w14:paraId="790AA911" w14:textId="5D5B995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8" w:history="1">
        <w:r w:rsidRPr="00910F6B">
          <w:rPr>
            <w:rStyle w:val="Hyperlink"/>
            <w:noProof/>
          </w:rPr>
          <w:t xml:space="preserve">Table 52: XSD definition of </w:t>
        </w:r>
        <w:r w:rsidRPr="00910F6B">
          <w:rPr>
            <w:rStyle w:val="Hyperlink"/>
            <w:i/>
            <w:noProof/>
          </w:rPr>
          <w:t>AlphaNumType</w:t>
        </w:r>
        <w:r w:rsidRPr="00910F6B">
          <w:rPr>
            <w:rStyle w:val="Hyperlink"/>
            <w:noProof/>
          </w:rPr>
          <w:t xml:space="preserve"> simple type base class for all anN and an..N types</w:t>
        </w:r>
        <w:r>
          <w:rPr>
            <w:noProof/>
            <w:webHidden/>
          </w:rPr>
          <w:tab/>
        </w:r>
        <w:r>
          <w:rPr>
            <w:noProof/>
            <w:webHidden/>
          </w:rPr>
          <w:fldChar w:fldCharType="begin"/>
        </w:r>
        <w:r>
          <w:rPr>
            <w:noProof/>
            <w:webHidden/>
          </w:rPr>
          <w:instrText xml:space="preserve"> PAGEREF _Toc185900978 \h </w:instrText>
        </w:r>
        <w:r>
          <w:rPr>
            <w:noProof/>
            <w:webHidden/>
          </w:rPr>
        </w:r>
        <w:r>
          <w:rPr>
            <w:noProof/>
            <w:webHidden/>
          </w:rPr>
          <w:fldChar w:fldCharType="separate"/>
        </w:r>
        <w:r>
          <w:rPr>
            <w:noProof/>
            <w:webHidden/>
          </w:rPr>
          <w:t>155</w:t>
        </w:r>
        <w:r>
          <w:rPr>
            <w:noProof/>
            <w:webHidden/>
          </w:rPr>
          <w:fldChar w:fldCharType="end"/>
        </w:r>
      </w:hyperlink>
    </w:p>
    <w:p w14:paraId="2904F786" w14:textId="2CDFE16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79" w:history="1">
        <w:r w:rsidRPr="00910F6B">
          <w:rPr>
            <w:rStyle w:val="Hyperlink"/>
            <w:noProof/>
          </w:rPr>
          <w:t>Table 53: Check character values</w:t>
        </w:r>
        <w:r>
          <w:rPr>
            <w:noProof/>
            <w:webHidden/>
          </w:rPr>
          <w:tab/>
        </w:r>
        <w:r>
          <w:rPr>
            <w:noProof/>
            <w:webHidden/>
          </w:rPr>
          <w:fldChar w:fldCharType="begin"/>
        </w:r>
        <w:r>
          <w:rPr>
            <w:noProof/>
            <w:webHidden/>
          </w:rPr>
          <w:instrText xml:space="preserve"> PAGEREF _Toc185900979 \h </w:instrText>
        </w:r>
        <w:r>
          <w:rPr>
            <w:noProof/>
            <w:webHidden/>
          </w:rPr>
        </w:r>
        <w:r>
          <w:rPr>
            <w:noProof/>
            <w:webHidden/>
          </w:rPr>
          <w:fldChar w:fldCharType="separate"/>
        </w:r>
        <w:r>
          <w:rPr>
            <w:noProof/>
            <w:webHidden/>
          </w:rPr>
          <w:t>156</w:t>
        </w:r>
        <w:r>
          <w:rPr>
            <w:noProof/>
            <w:webHidden/>
          </w:rPr>
          <w:fldChar w:fldCharType="end"/>
        </w:r>
      </w:hyperlink>
    </w:p>
    <w:p w14:paraId="3E989D61" w14:textId="79E9124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0" w:history="1">
        <w:r w:rsidRPr="00910F6B">
          <w:rPr>
            <w:rStyle w:val="Hyperlink"/>
            <w:noProof/>
          </w:rPr>
          <w:t>Table 54: Remainder of the calculation</w:t>
        </w:r>
        <w:r>
          <w:rPr>
            <w:noProof/>
            <w:webHidden/>
          </w:rPr>
          <w:tab/>
        </w:r>
        <w:r>
          <w:rPr>
            <w:noProof/>
            <w:webHidden/>
          </w:rPr>
          <w:fldChar w:fldCharType="begin"/>
        </w:r>
        <w:r>
          <w:rPr>
            <w:noProof/>
            <w:webHidden/>
          </w:rPr>
          <w:instrText xml:space="preserve"> PAGEREF _Toc185900980 \h </w:instrText>
        </w:r>
        <w:r>
          <w:rPr>
            <w:noProof/>
            <w:webHidden/>
          </w:rPr>
        </w:r>
        <w:r>
          <w:rPr>
            <w:noProof/>
            <w:webHidden/>
          </w:rPr>
          <w:fldChar w:fldCharType="separate"/>
        </w:r>
        <w:r>
          <w:rPr>
            <w:noProof/>
            <w:webHidden/>
          </w:rPr>
          <w:t>156</w:t>
        </w:r>
        <w:r>
          <w:rPr>
            <w:noProof/>
            <w:webHidden/>
          </w:rPr>
          <w:fldChar w:fldCharType="end"/>
        </w:r>
      </w:hyperlink>
    </w:p>
    <w:p w14:paraId="7FDA79EF" w14:textId="3418076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1" w:history="1">
        <w:r w:rsidRPr="00910F6B">
          <w:rPr>
            <w:rStyle w:val="Hyperlink"/>
            <w:noProof/>
          </w:rPr>
          <w:t>Table 55: Structure of MRN for AES-P1, NCTS-P5 and NCTS-P6</w:t>
        </w:r>
        <w:r>
          <w:rPr>
            <w:noProof/>
            <w:webHidden/>
          </w:rPr>
          <w:tab/>
        </w:r>
        <w:r>
          <w:rPr>
            <w:noProof/>
            <w:webHidden/>
          </w:rPr>
          <w:fldChar w:fldCharType="begin"/>
        </w:r>
        <w:r>
          <w:rPr>
            <w:noProof/>
            <w:webHidden/>
          </w:rPr>
          <w:instrText xml:space="preserve"> PAGEREF _Toc185900981 \h </w:instrText>
        </w:r>
        <w:r>
          <w:rPr>
            <w:noProof/>
            <w:webHidden/>
          </w:rPr>
        </w:r>
        <w:r>
          <w:rPr>
            <w:noProof/>
            <w:webHidden/>
          </w:rPr>
          <w:fldChar w:fldCharType="separate"/>
        </w:r>
        <w:r>
          <w:rPr>
            <w:noProof/>
            <w:webHidden/>
          </w:rPr>
          <w:t>157</w:t>
        </w:r>
        <w:r>
          <w:rPr>
            <w:noProof/>
            <w:webHidden/>
          </w:rPr>
          <w:fldChar w:fldCharType="end"/>
        </w:r>
      </w:hyperlink>
    </w:p>
    <w:p w14:paraId="7B84D502" w14:textId="62AA366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2" w:history="1">
        <w:r w:rsidRPr="00910F6B">
          <w:rPr>
            <w:rStyle w:val="Hyperlink"/>
            <w:noProof/>
          </w:rPr>
          <w:t>Table 56: Codes to be used in MRN field 4 Procedure identifier for AES-P1</w:t>
        </w:r>
        <w:r>
          <w:rPr>
            <w:noProof/>
            <w:webHidden/>
          </w:rPr>
          <w:tab/>
        </w:r>
        <w:r>
          <w:rPr>
            <w:noProof/>
            <w:webHidden/>
          </w:rPr>
          <w:fldChar w:fldCharType="begin"/>
        </w:r>
        <w:r>
          <w:rPr>
            <w:noProof/>
            <w:webHidden/>
          </w:rPr>
          <w:instrText xml:space="preserve"> PAGEREF _Toc185900982 \h </w:instrText>
        </w:r>
        <w:r>
          <w:rPr>
            <w:noProof/>
            <w:webHidden/>
          </w:rPr>
        </w:r>
        <w:r>
          <w:rPr>
            <w:noProof/>
            <w:webHidden/>
          </w:rPr>
          <w:fldChar w:fldCharType="separate"/>
        </w:r>
        <w:r>
          <w:rPr>
            <w:noProof/>
            <w:webHidden/>
          </w:rPr>
          <w:t>158</w:t>
        </w:r>
        <w:r>
          <w:rPr>
            <w:noProof/>
            <w:webHidden/>
          </w:rPr>
          <w:fldChar w:fldCharType="end"/>
        </w:r>
      </w:hyperlink>
    </w:p>
    <w:p w14:paraId="31ECB26D" w14:textId="6E4F9C1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3" w:history="1">
        <w:r w:rsidRPr="00910F6B">
          <w:rPr>
            <w:rStyle w:val="Hyperlink"/>
            <w:noProof/>
          </w:rPr>
          <w:t>Table 57: Codes to be used in MRN field 4 Procedure identifier for NCTS-P5 and NCTS-P6</w:t>
        </w:r>
        <w:r>
          <w:rPr>
            <w:noProof/>
            <w:webHidden/>
          </w:rPr>
          <w:tab/>
        </w:r>
        <w:r>
          <w:rPr>
            <w:noProof/>
            <w:webHidden/>
          </w:rPr>
          <w:fldChar w:fldCharType="begin"/>
        </w:r>
        <w:r>
          <w:rPr>
            <w:noProof/>
            <w:webHidden/>
          </w:rPr>
          <w:instrText xml:space="preserve"> PAGEREF _Toc185900983 \h </w:instrText>
        </w:r>
        <w:r>
          <w:rPr>
            <w:noProof/>
            <w:webHidden/>
          </w:rPr>
        </w:r>
        <w:r>
          <w:rPr>
            <w:noProof/>
            <w:webHidden/>
          </w:rPr>
          <w:fldChar w:fldCharType="separate"/>
        </w:r>
        <w:r>
          <w:rPr>
            <w:noProof/>
            <w:webHidden/>
          </w:rPr>
          <w:t>158</w:t>
        </w:r>
        <w:r>
          <w:rPr>
            <w:noProof/>
            <w:webHidden/>
          </w:rPr>
          <w:fldChar w:fldCharType="end"/>
        </w:r>
      </w:hyperlink>
    </w:p>
    <w:p w14:paraId="6085CD72" w14:textId="16891C84"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4" w:history="1">
        <w:r w:rsidRPr="00910F6B">
          <w:rPr>
            <w:rStyle w:val="Hyperlink"/>
            <w:noProof/>
          </w:rPr>
          <w:t xml:space="preserve">Table 58: XSD restriction of </w:t>
        </w:r>
        <w:r w:rsidRPr="00910F6B">
          <w:rPr>
            <w:rStyle w:val="Hyperlink"/>
            <w:i/>
            <w:noProof/>
          </w:rPr>
          <w:t>MRNType</w:t>
        </w:r>
        <w:r w:rsidRPr="00910F6B">
          <w:rPr>
            <w:rStyle w:val="Hyperlink"/>
            <w:noProof/>
          </w:rPr>
          <w:t xml:space="preserve"> data item in NCTS-P5 and NCTS-P6</w:t>
        </w:r>
        <w:r>
          <w:rPr>
            <w:noProof/>
            <w:webHidden/>
          </w:rPr>
          <w:tab/>
        </w:r>
        <w:r>
          <w:rPr>
            <w:noProof/>
            <w:webHidden/>
          </w:rPr>
          <w:fldChar w:fldCharType="begin"/>
        </w:r>
        <w:r>
          <w:rPr>
            <w:noProof/>
            <w:webHidden/>
          </w:rPr>
          <w:instrText xml:space="preserve"> PAGEREF _Toc185900984 \h </w:instrText>
        </w:r>
        <w:r>
          <w:rPr>
            <w:noProof/>
            <w:webHidden/>
          </w:rPr>
        </w:r>
        <w:r>
          <w:rPr>
            <w:noProof/>
            <w:webHidden/>
          </w:rPr>
          <w:fldChar w:fldCharType="separate"/>
        </w:r>
        <w:r>
          <w:rPr>
            <w:noProof/>
            <w:webHidden/>
          </w:rPr>
          <w:t>159</w:t>
        </w:r>
        <w:r>
          <w:rPr>
            <w:noProof/>
            <w:webHidden/>
          </w:rPr>
          <w:fldChar w:fldCharType="end"/>
        </w:r>
      </w:hyperlink>
    </w:p>
    <w:p w14:paraId="0827840E" w14:textId="1220220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5" w:history="1">
        <w:r w:rsidRPr="00910F6B">
          <w:rPr>
            <w:rStyle w:val="Hyperlink"/>
            <w:noProof/>
          </w:rPr>
          <w:t xml:space="preserve">Table 59: XSD restriction of </w:t>
        </w:r>
        <w:r w:rsidRPr="00910F6B">
          <w:rPr>
            <w:rStyle w:val="Hyperlink"/>
            <w:i/>
            <w:noProof/>
          </w:rPr>
          <w:t>MRNType</w:t>
        </w:r>
        <w:r w:rsidRPr="00910F6B">
          <w:rPr>
            <w:rStyle w:val="Hyperlink"/>
            <w:noProof/>
          </w:rPr>
          <w:t xml:space="preserve"> data item in AES-P1</w:t>
        </w:r>
        <w:r>
          <w:rPr>
            <w:noProof/>
            <w:webHidden/>
          </w:rPr>
          <w:tab/>
        </w:r>
        <w:r>
          <w:rPr>
            <w:noProof/>
            <w:webHidden/>
          </w:rPr>
          <w:fldChar w:fldCharType="begin"/>
        </w:r>
        <w:r>
          <w:rPr>
            <w:noProof/>
            <w:webHidden/>
          </w:rPr>
          <w:instrText xml:space="preserve"> PAGEREF _Toc185900985 \h </w:instrText>
        </w:r>
        <w:r>
          <w:rPr>
            <w:noProof/>
            <w:webHidden/>
          </w:rPr>
        </w:r>
        <w:r>
          <w:rPr>
            <w:noProof/>
            <w:webHidden/>
          </w:rPr>
          <w:fldChar w:fldCharType="separate"/>
        </w:r>
        <w:r>
          <w:rPr>
            <w:noProof/>
            <w:webHidden/>
          </w:rPr>
          <w:t>160</w:t>
        </w:r>
        <w:r>
          <w:rPr>
            <w:noProof/>
            <w:webHidden/>
          </w:rPr>
          <w:fldChar w:fldCharType="end"/>
        </w:r>
      </w:hyperlink>
    </w:p>
    <w:p w14:paraId="6F01C74D" w14:textId="6A33400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6" w:history="1">
        <w:r w:rsidRPr="00910F6B">
          <w:rPr>
            <w:rStyle w:val="Hyperlink"/>
            <w:noProof/>
          </w:rPr>
          <w:t xml:space="preserve">Table 60: XSD definition of </w:t>
        </w:r>
        <w:r w:rsidRPr="00910F6B">
          <w:rPr>
            <w:rStyle w:val="Hyperlink"/>
            <w:i/>
            <w:noProof/>
          </w:rPr>
          <w:t>AlphaNumType</w:t>
        </w:r>
        <w:r w:rsidRPr="00910F6B">
          <w:rPr>
            <w:rStyle w:val="Hyperlink"/>
            <w:noProof/>
          </w:rPr>
          <w:t xml:space="preserve"> simple type base class for all anN and an..N types for AES-P1, NCTS-P5 and NCTS-P6</w:t>
        </w:r>
        <w:r>
          <w:rPr>
            <w:noProof/>
            <w:webHidden/>
          </w:rPr>
          <w:tab/>
        </w:r>
        <w:r>
          <w:rPr>
            <w:noProof/>
            <w:webHidden/>
          </w:rPr>
          <w:fldChar w:fldCharType="begin"/>
        </w:r>
        <w:r>
          <w:rPr>
            <w:noProof/>
            <w:webHidden/>
          </w:rPr>
          <w:instrText xml:space="preserve"> PAGEREF _Toc185900986 \h </w:instrText>
        </w:r>
        <w:r>
          <w:rPr>
            <w:noProof/>
            <w:webHidden/>
          </w:rPr>
        </w:r>
        <w:r>
          <w:rPr>
            <w:noProof/>
            <w:webHidden/>
          </w:rPr>
          <w:fldChar w:fldCharType="separate"/>
        </w:r>
        <w:r>
          <w:rPr>
            <w:noProof/>
            <w:webHidden/>
          </w:rPr>
          <w:t>160</w:t>
        </w:r>
        <w:r>
          <w:rPr>
            <w:noProof/>
            <w:webHidden/>
          </w:rPr>
          <w:fldChar w:fldCharType="end"/>
        </w:r>
      </w:hyperlink>
    </w:p>
    <w:p w14:paraId="3247DA59" w14:textId="336A09F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7" w:history="1">
        <w:r w:rsidRPr="00910F6B">
          <w:rPr>
            <w:rStyle w:val="Hyperlink"/>
            <w:noProof/>
          </w:rPr>
          <w:t>Table 61: Structure of GRN</w:t>
        </w:r>
        <w:r>
          <w:rPr>
            <w:noProof/>
            <w:webHidden/>
          </w:rPr>
          <w:tab/>
        </w:r>
        <w:r>
          <w:rPr>
            <w:noProof/>
            <w:webHidden/>
          </w:rPr>
          <w:fldChar w:fldCharType="begin"/>
        </w:r>
        <w:r>
          <w:rPr>
            <w:noProof/>
            <w:webHidden/>
          </w:rPr>
          <w:instrText xml:space="preserve"> PAGEREF _Toc185900987 \h </w:instrText>
        </w:r>
        <w:r>
          <w:rPr>
            <w:noProof/>
            <w:webHidden/>
          </w:rPr>
        </w:r>
        <w:r>
          <w:rPr>
            <w:noProof/>
            <w:webHidden/>
          </w:rPr>
          <w:fldChar w:fldCharType="separate"/>
        </w:r>
        <w:r>
          <w:rPr>
            <w:noProof/>
            <w:webHidden/>
          </w:rPr>
          <w:t>161</w:t>
        </w:r>
        <w:r>
          <w:rPr>
            <w:noProof/>
            <w:webHidden/>
          </w:rPr>
          <w:fldChar w:fldCharType="end"/>
        </w:r>
      </w:hyperlink>
    </w:p>
    <w:p w14:paraId="0990481A" w14:textId="20A9616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8" w:history="1">
        <w:r w:rsidRPr="00910F6B">
          <w:rPr>
            <w:rStyle w:val="Hyperlink"/>
            <w:noProof/>
          </w:rPr>
          <w:t xml:space="preserve">Table 62: XSD restriction for GRN data item in NCTS-P4, NCTS-P5 and NCTS-P6 </w:t>
        </w:r>
        <w:r w:rsidRPr="00910F6B">
          <w:rPr>
            <w:rStyle w:val="Hyperlink"/>
            <w:i/>
            <w:noProof/>
          </w:rPr>
          <w:t>(GRNType)</w:t>
        </w:r>
        <w:r w:rsidRPr="00910F6B">
          <w:rPr>
            <w:rStyle w:val="Hyperlink"/>
            <w:noProof/>
          </w:rPr>
          <w:t xml:space="preserve"> as per Table 61</w:t>
        </w:r>
        <w:r>
          <w:rPr>
            <w:noProof/>
            <w:webHidden/>
          </w:rPr>
          <w:tab/>
        </w:r>
        <w:r>
          <w:rPr>
            <w:noProof/>
            <w:webHidden/>
          </w:rPr>
          <w:fldChar w:fldCharType="begin"/>
        </w:r>
        <w:r>
          <w:rPr>
            <w:noProof/>
            <w:webHidden/>
          </w:rPr>
          <w:instrText xml:space="preserve"> PAGEREF _Toc185900988 \h </w:instrText>
        </w:r>
        <w:r>
          <w:rPr>
            <w:noProof/>
            <w:webHidden/>
          </w:rPr>
        </w:r>
        <w:r>
          <w:rPr>
            <w:noProof/>
            <w:webHidden/>
          </w:rPr>
          <w:fldChar w:fldCharType="separate"/>
        </w:r>
        <w:r>
          <w:rPr>
            <w:noProof/>
            <w:webHidden/>
          </w:rPr>
          <w:t>162</w:t>
        </w:r>
        <w:r>
          <w:rPr>
            <w:noProof/>
            <w:webHidden/>
          </w:rPr>
          <w:fldChar w:fldCharType="end"/>
        </w:r>
      </w:hyperlink>
    </w:p>
    <w:p w14:paraId="7F2AB0A8" w14:textId="24296866"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89" w:history="1">
        <w:r w:rsidRPr="00910F6B">
          <w:rPr>
            <w:rStyle w:val="Hyperlink"/>
            <w:noProof/>
          </w:rPr>
          <w:t xml:space="preserve">Table 63: XSD definition of </w:t>
        </w:r>
        <w:r w:rsidRPr="00910F6B">
          <w:rPr>
            <w:rStyle w:val="Hyperlink"/>
            <w:i/>
            <w:noProof/>
          </w:rPr>
          <w:t xml:space="preserve">AlphanumericCapitalType </w:t>
        </w:r>
        <w:r w:rsidRPr="00910F6B">
          <w:rPr>
            <w:rStyle w:val="Hyperlink"/>
            <w:noProof/>
          </w:rPr>
          <w:t>simple type</w:t>
        </w:r>
        <w:r>
          <w:rPr>
            <w:noProof/>
            <w:webHidden/>
          </w:rPr>
          <w:tab/>
        </w:r>
        <w:r>
          <w:rPr>
            <w:noProof/>
            <w:webHidden/>
          </w:rPr>
          <w:fldChar w:fldCharType="begin"/>
        </w:r>
        <w:r>
          <w:rPr>
            <w:noProof/>
            <w:webHidden/>
          </w:rPr>
          <w:instrText xml:space="preserve"> PAGEREF _Toc185900989 \h </w:instrText>
        </w:r>
        <w:r>
          <w:rPr>
            <w:noProof/>
            <w:webHidden/>
          </w:rPr>
        </w:r>
        <w:r>
          <w:rPr>
            <w:noProof/>
            <w:webHidden/>
          </w:rPr>
          <w:fldChar w:fldCharType="separate"/>
        </w:r>
        <w:r>
          <w:rPr>
            <w:noProof/>
            <w:webHidden/>
          </w:rPr>
          <w:t>162</w:t>
        </w:r>
        <w:r>
          <w:rPr>
            <w:noProof/>
            <w:webHidden/>
          </w:rPr>
          <w:fldChar w:fldCharType="end"/>
        </w:r>
      </w:hyperlink>
    </w:p>
    <w:p w14:paraId="23C82B79" w14:textId="4A95C5E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0" w:history="1">
        <w:r w:rsidRPr="00910F6B">
          <w:rPr>
            <w:rStyle w:val="Hyperlink"/>
            <w:noProof/>
          </w:rPr>
          <w:t>Table 64: Structure of ENS MRN</w:t>
        </w:r>
        <w:r>
          <w:rPr>
            <w:noProof/>
            <w:webHidden/>
          </w:rPr>
          <w:tab/>
        </w:r>
        <w:r>
          <w:rPr>
            <w:noProof/>
            <w:webHidden/>
          </w:rPr>
          <w:fldChar w:fldCharType="begin"/>
        </w:r>
        <w:r>
          <w:rPr>
            <w:noProof/>
            <w:webHidden/>
          </w:rPr>
          <w:instrText xml:space="preserve"> PAGEREF _Toc185900990 \h </w:instrText>
        </w:r>
        <w:r>
          <w:rPr>
            <w:noProof/>
            <w:webHidden/>
          </w:rPr>
        </w:r>
        <w:r>
          <w:rPr>
            <w:noProof/>
            <w:webHidden/>
          </w:rPr>
          <w:fldChar w:fldCharType="separate"/>
        </w:r>
        <w:r>
          <w:rPr>
            <w:noProof/>
            <w:webHidden/>
          </w:rPr>
          <w:t>163</w:t>
        </w:r>
        <w:r>
          <w:rPr>
            <w:noProof/>
            <w:webHidden/>
          </w:rPr>
          <w:fldChar w:fldCharType="end"/>
        </w:r>
      </w:hyperlink>
    </w:p>
    <w:p w14:paraId="51387FF9" w14:textId="515ADD8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1" w:history="1">
        <w:r w:rsidRPr="00910F6B">
          <w:rPr>
            <w:rStyle w:val="Hyperlink"/>
            <w:noProof/>
          </w:rPr>
          <w:t>Table 65: XSD restriction for ENS MRN data item in ICS2-CR</w:t>
        </w:r>
        <w:r>
          <w:rPr>
            <w:noProof/>
            <w:webHidden/>
          </w:rPr>
          <w:tab/>
        </w:r>
        <w:r>
          <w:rPr>
            <w:noProof/>
            <w:webHidden/>
          </w:rPr>
          <w:fldChar w:fldCharType="begin"/>
        </w:r>
        <w:r>
          <w:rPr>
            <w:noProof/>
            <w:webHidden/>
          </w:rPr>
          <w:instrText xml:space="preserve"> PAGEREF _Toc185900991 \h </w:instrText>
        </w:r>
        <w:r>
          <w:rPr>
            <w:noProof/>
            <w:webHidden/>
          </w:rPr>
        </w:r>
        <w:r>
          <w:rPr>
            <w:noProof/>
            <w:webHidden/>
          </w:rPr>
          <w:fldChar w:fldCharType="separate"/>
        </w:r>
        <w:r>
          <w:rPr>
            <w:noProof/>
            <w:webHidden/>
          </w:rPr>
          <w:t>164</w:t>
        </w:r>
        <w:r>
          <w:rPr>
            <w:noProof/>
            <w:webHidden/>
          </w:rPr>
          <w:fldChar w:fldCharType="end"/>
        </w:r>
      </w:hyperlink>
    </w:p>
    <w:p w14:paraId="7F924414" w14:textId="76F7972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2" w:history="1">
        <w:r w:rsidRPr="00910F6B">
          <w:rPr>
            <w:rStyle w:val="Hyperlink"/>
            <w:noProof/>
          </w:rPr>
          <w:t>Table 66: GNSS Coordinates format</w:t>
        </w:r>
        <w:r>
          <w:rPr>
            <w:noProof/>
            <w:webHidden/>
          </w:rPr>
          <w:tab/>
        </w:r>
        <w:r>
          <w:rPr>
            <w:noProof/>
            <w:webHidden/>
          </w:rPr>
          <w:fldChar w:fldCharType="begin"/>
        </w:r>
        <w:r>
          <w:rPr>
            <w:noProof/>
            <w:webHidden/>
          </w:rPr>
          <w:instrText xml:space="preserve"> PAGEREF _Toc185900992 \h </w:instrText>
        </w:r>
        <w:r>
          <w:rPr>
            <w:noProof/>
            <w:webHidden/>
          </w:rPr>
        </w:r>
        <w:r>
          <w:rPr>
            <w:noProof/>
            <w:webHidden/>
          </w:rPr>
          <w:fldChar w:fldCharType="separate"/>
        </w:r>
        <w:r>
          <w:rPr>
            <w:noProof/>
            <w:webHidden/>
          </w:rPr>
          <w:t>165</w:t>
        </w:r>
        <w:r>
          <w:rPr>
            <w:noProof/>
            <w:webHidden/>
          </w:rPr>
          <w:fldChar w:fldCharType="end"/>
        </w:r>
      </w:hyperlink>
    </w:p>
    <w:p w14:paraId="294A9E31" w14:textId="25A4D95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3" w:history="1">
        <w:r w:rsidRPr="00910F6B">
          <w:rPr>
            <w:rStyle w:val="Hyperlink"/>
            <w:noProof/>
          </w:rPr>
          <w:t xml:space="preserve">Table 67: XSD definition of </w:t>
        </w:r>
        <w:r w:rsidRPr="00910F6B">
          <w:rPr>
            <w:rStyle w:val="Hyperlink"/>
            <w:i/>
            <w:noProof/>
          </w:rPr>
          <w:t xml:space="preserve">TINNewType </w:t>
        </w:r>
        <w:r w:rsidRPr="00910F6B">
          <w:rPr>
            <w:rStyle w:val="Hyperlink"/>
            <w:noProof/>
          </w:rPr>
          <w:t>simple type</w:t>
        </w:r>
        <w:r>
          <w:rPr>
            <w:noProof/>
            <w:webHidden/>
          </w:rPr>
          <w:tab/>
        </w:r>
        <w:r>
          <w:rPr>
            <w:noProof/>
            <w:webHidden/>
          </w:rPr>
          <w:fldChar w:fldCharType="begin"/>
        </w:r>
        <w:r>
          <w:rPr>
            <w:noProof/>
            <w:webHidden/>
          </w:rPr>
          <w:instrText xml:space="preserve"> PAGEREF _Toc185900993 \h </w:instrText>
        </w:r>
        <w:r>
          <w:rPr>
            <w:noProof/>
            <w:webHidden/>
          </w:rPr>
        </w:r>
        <w:r>
          <w:rPr>
            <w:noProof/>
            <w:webHidden/>
          </w:rPr>
          <w:fldChar w:fldCharType="separate"/>
        </w:r>
        <w:r>
          <w:rPr>
            <w:noProof/>
            <w:webHidden/>
          </w:rPr>
          <w:t>165</w:t>
        </w:r>
        <w:r>
          <w:rPr>
            <w:noProof/>
            <w:webHidden/>
          </w:rPr>
          <w:fldChar w:fldCharType="end"/>
        </w:r>
      </w:hyperlink>
    </w:p>
    <w:p w14:paraId="2EA37912" w14:textId="6DF4A6F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4" w:history="1">
        <w:r w:rsidRPr="00910F6B">
          <w:rPr>
            <w:rStyle w:val="Hyperlink"/>
            <w:noProof/>
          </w:rPr>
          <w:t xml:space="preserve">Table 68: XSD definition of </w:t>
        </w:r>
        <w:r w:rsidRPr="00910F6B">
          <w:rPr>
            <w:rStyle w:val="Hyperlink"/>
            <w:i/>
            <w:noProof/>
          </w:rPr>
          <w:t xml:space="preserve">TINRelaxedType </w:t>
        </w:r>
        <w:r w:rsidRPr="00910F6B">
          <w:rPr>
            <w:rStyle w:val="Hyperlink"/>
            <w:noProof/>
          </w:rPr>
          <w:t>simple type</w:t>
        </w:r>
        <w:r>
          <w:rPr>
            <w:noProof/>
            <w:webHidden/>
          </w:rPr>
          <w:tab/>
        </w:r>
        <w:r>
          <w:rPr>
            <w:noProof/>
            <w:webHidden/>
          </w:rPr>
          <w:fldChar w:fldCharType="begin"/>
        </w:r>
        <w:r>
          <w:rPr>
            <w:noProof/>
            <w:webHidden/>
          </w:rPr>
          <w:instrText xml:space="preserve"> PAGEREF _Toc185900994 \h </w:instrText>
        </w:r>
        <w:r>
          <w:rPr>
            <w:noProof/>
            <w:webHidden/>
          </w:rPr>
        </w:r>
        <w:r>
          <w:rPr>
            <w:noProof/>
            <w:webHidden/>
          </w:rPr>
          <w:fldChar w:fldCharType="separate"/>
        </w:r>
        <w:r>
          <w:rPr>
            <w:noProof/>
            <w:webHidden/>
          </w:rPr>
          <w:t>166</w:t>
        </w:r>
        <w:r>
          <w:rPr>
            <w:noProof/>
            <w:webHidden/>
          </w:rPr>
          <w:fldChar w:fldCharType="end"/>
        </w:r>
      </w:hyperlink>
    </w:p>
    <w:p w14:paraId="50687504" w14:textId="7670A09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5" w:history="1">
        <w:r w:rsidRPr="00910F6B">
          <w:rPr>
            <w:rStyle w:val="Hyperlink"/>
            <w:noProof/>
          </w:rPr>
          <w:t>Table 69: Common message header structure</w:t>
        </w:r>
        <w:r>
          <w:rPr>
            <w:noProof/>
            <w:webHidden/>
          </w:rPr>
          <w:tab/>
        </w:r>
        <w:r>
          <w:rPr>
            <w:noProof/>
            <w:webHidden/>
          </w:rPr>
          <w:fldChar w:fldCharType="begin"/>
        </w:r>
        <w:r>
          <w:rPr>
            <w:noProof/>
            <w:webHidden/>
          </w:rPr>
          <w:instrText xml:space="preserve"> PAGEREF _Toc185900995 \h </w:instrText>
        </w:r>
        <w:r>
          <w:rPr>
            <w:noProof/>
            <w:webHidden/>
          </w:rPr>
        </w:r>
        <w:r>
          <w:rPr>
            <w:noProof/>
            <w:webHidden/>
          </w:rPr>
          <w:fldChar w:fldCharType="separate"/>
        </w:r>
        <w:r>
          <w:rPr>
            <w:noProof/>
            <w:webHidden/>
          </w:rPr>
          <w:t>169</w:t>
        </w:r>
        <w:r>
          <w:rPr>
            <w:noProof/>
            <w:webHidden/>
          </w:rPr>
          <w:fldChar w:fldCharType="end"/>
        </w:r>
      </w:hyperlink>
    </w:p>
    <w:p w14:paraId="525DED40" w14:textId="035A3C9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6" w:history="1">
        <w:r w:rsidRPr="00910F6B">
          <w:rPr>
            <w:rStyle w:val="Hyperlink"/>
            <w:noProof/>
          </w:rPr>
          <w:t>Table 70: XML Tags naming conventions for NCTS-P5 ,AES-P1 and NCTS-P6</w:t>
        </w:r>
        <w:r>
          <w:rPr>
            <w:noProof/>
            <w:webHidden/>
          </w:rPr>
          <w:tab/>
        </w:r>
        <w:r>
          <w:rPr>
            <w:noProof/>
            <w:webHidden/>
          </w:rPr>
          <w:fldChar w:fldCharType="begin"/>
        </w:r>
        <w:r>
          <w:rPr>
            <w:noProof/>
            <w:webHidden/>
          </w:rPr>
          <w:instrText xml:space="preserve"> PAGEREF _Toc185900996 \h </w:instrText>
        </w:r>
        <w:r>
          <w:rPr>
            <w:noProof/>
            <w:webHidden/>
          </w:rPr>
        </w:r>
        <w:r>
          <w:rPr>
            <w:noProof/>
            <w:webHidden/>
          </w:rPr>
          <w:fldChar w:fldCharType="separate"/>
        </w:r>
        <w:r>
          <w:rPr>
            <w:noProof/>
            <w:webHidden/>
          </w:rPr>
          <w:t>179</w:t>
        </w:r>
        <w:r>
          <w:rPr>
            <w:noProof/>
            <w:webHidden/>
          </w:rPr>
          <w:fldChar w:fldCharType="end"/>
        </w:r>
      </w:hyperlink>
    </w:p>
    <w:p w14:paraId="78637F12" w14:textId="372C5C6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7" w:history="1">
        <w:r w:rsidRPr="00910F6B">
          <w:rPr>
            <w:rStyle w:val="Hyperlink"/>
            <w:noProof/>
          </w:rPr>
          <w:t>Table 71: Data Items for XML Error data group in IE917</w:t>
        </w:r>
        <w:r>
          <w:rPr>
            <w:noProof/>
            <w:webHidden/>
          </w:rPr>
          <w:tab/>
        </w:r>
        <w:r>
          <w:rPr>
            <w:noProof/>
            <w:webHidden/>
          </w:rPr>
          <w:fldChar w:fldCharType="begin"/>
        </w:r>
        <w:r>
          <w:rPr>
            <w:noProof/>
            <w:webHidden/>
          </w:rPr>
          <w:instrText xml:space="preserve"> PAGEREF _Toc185900997 \h </w:instrText>
        </w:r>
        <w:r>
          <w:rPr>
            <w:noProof/>
            <w:webHidden/>
          </w:rPr>
        </w:r>
        <w:r>
          <w:rPr>
            <w:noProof/>
            <w:webHidden/>
          </w:rPr>
          <w:fldChar w:fldCharType="separate"/>
        </w:r>
        <w:r>
          <w:rPr>
            <w:noProof/>
            <w:webHidden/>
          </w:rPr>
          <w:t>180</w:t>
        </w:r>
        <w:r>
          <w:rPr>
            <w:noProof/>
            <w:webHidden/>
          </w:rPr>
          <w:fldChar w:fldCharType="end"/>
        </w:r>
      </w:hyperlink>
    </w:p>
    <w:p w14:paraId="1C0ED90A" w14:textId="38A40583"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8" w:history="1">
        <w:r w:rsidRPr="00910F6B">
          <w:rPr>
            <w:rStyle w:val="Hyperlink"/>
            <w:noProof/>
          </w:rPr>
          <w:t>Table 72: MQ Message Descriptor</w:t>
        </w:r>
        <w:r>
          <w:rPr>
            <w:noProof/>
            <w:webHidden/>
          </w:rPr>
          <w:tab/>
        </w:r>
        <w:r>
          <w:rPr>
            <w:noProof/>
            <w:webHidden/>
          </w:rPr>
          <w:fldChar w:fldCharType="begin"/>
        </w:r>
        <w:r>
          <w:rPr>
            <w:noProof/>
            <w:webHidden/>
          </w:rPr>
          <w:instrText xml:space="preserve"> PAGEREF _Toc185900998 \h </w:instrText>
        </w:r>
        <w:r>
          <w:rPr>
            <w:noProof/>
            <w:webHidden/>
          </w:rPr>
        </w:r>
        <w:r>
          <w:rPr>
            <w:noProof/>
            <w:webHidden/>
          </w:rPr>
          <w:fldChar w:fldCharType="separate"/>
        </w:r>
        <w:r>
          <w:rPr>
            <w:noProof/>
            <w:webHidden/>
          </w:rPr>
          <w:t>208</w:t>
        </w:r>
        <w:r>
          <w:rPr>
            <w:noProof/>
            <w:webHidden/>
          </w:rPr>
          <w:fldChar w:fldCharType="end"/>
        </w:r>
      </w:hyperlink>
    </w:p>
    <w:p w14:paraId="00A92616" w14:textId="683AF87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0999" w:history="1">
        <w:r w:rsidRPr="00910F6B">
          <w:rPr>
            <w:rStyle w:val="Hyperlink"/>
            <w:noProof/>
          </w:rPr>
          <w:t>Table 73: CSI Data Descriptor</w:t>
        </w:r>
        <w:r>
          <w:rPr>
            <w:noProof/>
            <w:webHidden/>
          </w:rPr>
          <w:tab/>
        </w:r>
        <w:r>
          <w:rPr>
            <w:noProof/>
            <w:webHidden/>
          </w:rPr>
          <w:fldChar w:fldCharType="begin"/>
        </w:r>
        <w:r>
          <w:rPr>
            <w:noProof/>
            <w:webHidden/>
          </w:rPr>
          <w:instrText xml:space="preserve"> PAGEREF _Toc185900999 \h </w:instrText>
        </w:r>
        <w:r>
          <w:rPr>
            <w:noProof/>
            <w:webHidden/>
          </w:rPr>
        </w:r>
        <w:r>
          <w:rPr>
            <w:noProof/>
            <w:webHidden/>
          </w:rPr>
          <w:fldChar w:fldCharType="separate"/>
        </w:r>
        <w:r>
          <w:rPr>
            <w:noProof/>
            <w:webHidden/>
          </w:rPr>
          <w:t>211</w:t>
        </w:r>
        <w:r>
          <w:rPr>
            <w:noProof/>
            <w:webHidden/>
          </w:rPr>
          <w:fldChar w:fldCharType="end"/>
        </w:r>
      </w:hyperlink>
    </w:p>
    <w:p w14:paraId="7426B81C" w14:textId="469D7F4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0" w:history="1">
        <w:r w:rsidRPr="00910F6B">
          <w:rPr>
            <w:rStyle w:val="Hyperlink"/>
            <w:noProof/>
          </w:rPr>
          <w:t>Table 74: Example of CSIDD allocation, initialisation with Information Exchange and encoding</w:t>
        </w:r>
        <w:r>
          <w:rPr>
            <w:noProof/>
            <w:webHidden/>
          </w:rPr>
          <w:tab/>
        </w:r>
        <w:r>
          <w:rPr>
            <w:noProof/>
            <w:webHidden/>
          </w:rPr>
          <w:fldChar w:fldCharType="begin"/>
        </w:r>
        <w:r>
          <w:rPr>
            <w:noProof/>
            <w:webHidden/>
          </w:rPr>
          <w:instrText xml:space="preserve"> PAGEREF _Toc185901000 \h </w:instrText>
        </w:r>
        <w:r>
          <w:rPr>
            <w:noProof/>
            <w:webHidden/>
          </w:rPr>
        </w:r>
        <w:r>
          <w:rPr>
            <w:noProof/>
            <w:webHidden/>
          </w:rPr>
          <w:fldChar w:fldCharType="separate"/>
        </w:r>
        <w:r>
          <w:rPr>
            <w:noProof/>
            <w:webHidden/>
          </w:rPr>
          <w:t>214</w:t>
        </w:r>
        <w:r>
          <w:rPr>
            <w:noProof/>
            <w:webHidden/>
          </w:rPr>
          <w:fldChar w:fldCharType="end"/>
        </w:r>
      </w:hyperlink>
    </w:p>
    <w:p w14:paraId="0C720B21" w14:textId="630BA92F"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1" w:history="1">
        <w:r w:rsidRPr="00910F6B">
          <w:rPr>
            <w:rStyle w:val="Hyperlink"/>
            <w:noProof/>
          </w:rPr>
          <w:t>Table 75: CCN/CSI Quality of Service structure</w:t>
        </w:r>
        <w:r>
          <w:rPr>
            <w:noProof/>
            <w:webHidden/>
          </w:rPr>
          <w:tab/>
        </w:r>
        <w:r>
          <w:rPr>
            <w:noProof/>
            <w:webHidden/>
          </w:rPr>
          <w:fldChar w:fldCharType="begin"/>
        </w:r>
        <w:r>
          <w:rPr>
            <w:noProof/>
            <w:webHidden/>
          </w:rPr>
          <w:instrText xml:space="preserve"> PAGEREF _Toc185901001 \h </w:instrText>
        </w:r>
        <w:r>
          <w:rPr>
            <w:noProof/>
            <w:webHidden/>
          </w:rPr>
        </w:r>
        <w:r>
          <w:rPr>
            <w:noProof/>
            <w:webHidden/>
          </w:rPr>
          <w:fldChar w:fldCharType="separate"/>
        </w:r>
        <w:r>
          <w:rPr>
            <w:noProof/>
            <w:webHidden/>
          </w:rPr>
          <w:t>214</w:t>
        </w:r>
        <w:r>
          <w:rPr>
            <w:noProof/>
            <w:webHidden/>
          </w:rPr>
          <w:fldChar w:fldCharType="end"/>
        </w:r>
      </w:hyperlink>
    </w:p>
    <w:p w14:paraId="0E21A0DF" w14:textId="1057416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2" w:history="1">
        <w:r w:rsidRPr="00910F6B">
          <w:rPr>
            <w:rStyle w:val="Hyperlink"/>
            <w:noProof/>
          </w:rPr>
          <w:t>Table 76: MQ Object Descriptor</w:t>
        </w:r>
        <w:r>
          <w:rPr>
            <w:noProof/>
            <w:webHidden/>
          </w:rPr>
          <w:tab/>
        </w:r>
        <w:r>
          <w:rPr>
            <w:noProof/>
            <w:webHidden/>
          </w:rPr>
          <w:fldChar w:fldCharType="begin"/>
        </w:r>
        <w:r>
          <w:rPr>
            <w:noProof/>
            <w:webHidden/>
          </w:rPr>
          <w:instrText xml:space="preserve"> PAGEREF _Toc185901002 \h </w:instrText>
        </w:r>
        <w:r>
          <w:rPr>
            <w:noProof/>
            <w:webHidden/>
          </w:rPr>
        </w:r>
        <w:r>
          <w:rPr>
            <w:noProof/>
            <w:webHidden/>
          </w:rPr>
          <w:fldChar w:fldCharType="separate"/>
        </w:r>
        <w:r>
          <w:rPr>
            <w:noProof/>
            <w:webHidden/>
          </w:rPr>
          <w:t>222</w:t>
        </w:r>
        <w:r>
          <w:rPr>
            <w:noProof/>
            <w:webHidden/>
          </w:rPr>
          <w:fldChar w:fldCharType="end"/>
        </w:r>
      </w:hyperlink>
    </w:p>
    <w:p w14:paraId="3B25411C" w14:textId="1A9ABCD2"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3" w:history="1">
        <w:r w:rsidRPr="00910F6B">
          <w:rPr>
            <w:rStyle w:val="Hyperlink"/>
            <w:noProof/>
          </w:rPr>
          <w:t>Table 77: CSI verbs for queue access</w:t>
        </w:r>
        <w:r>
          <w:rPr>
            <w:noProof/>
            <w:webHidden/>
          </w:rPr>
          <w:tab/>
        </w:r>
        <w:r>
          <w:rPr>
            <w:noProof/>
            <w:webHidden/>
          </w:rPr>
          <w:fldChar w:fldCharType="begin"/>
        </w:r>
        <w:r>
          <w:rPr>
            <w:noProof/>
            <w:webHidden/>
          </w:rPr>
          <w:instrText xml:space="preserve"> PAGEREF _Toc185901003 \h </w:instrText>
        </w:r>
        <w:r>
          <w:rPr>
            <w:noProof/>
            <w:webHidden/>
          </w:rPr>
        </w:r>
        <w:r>
          <w:rPr>
            <w:noProof/>
            <w:webHidden/>
          </w:rPr>
          <w:fldChar w:fldCharType="separate"/>
        </w:r>
        <w:r>
          <w:rPr>
            <w:noProof/>
            <w:webHidden/>
          </w:rPr>
          <w:t>223</w:t>
        </w:r>
        <w:r>
          <w:rPr>
            <w:noProof/>
            <w:webHidden/>
          </w:rPr>
          <w:fldChar w:fldCharType="end"/>
        </w:r>
      </w:hyperlink>
    </w:p>
    <w:p w14:paraId="1F3FAE8F" w14:textId="6B12D9F7"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4" w:history="1">
        <w:r w:rsidRPr="00910F6B">
          <w:rPr>
            <w:rStyle w:val="Hyperlink"/>
            <w:noProof/>
          </w:rPr>
          <w:t>Table 78: CSIMQGMO Object Descriptor</w:t>
        </w:r>
        <w:r>
          <w:rPr>
            <w:noProof/>
            <w:webHidden/>
          </w:rPr>
          <w:tab/>
        </w:r>
        <w:r>
          <w:rPr>
            <w:noProof/>
            <w:webHidden/>
          </w:rPr>
          <w:fldChar w:fldCharType="begin"/>
        </w:r>
        <w:r>
          <w:rPr>
            <w:noProof/>
            <w:webHidden/>
          </w:rPr>
          <w:instrText xml:space="preserve"> PAGEREF _Toc185901004 \h </w:instrText>
        </w:r>
        <w:r>
          <w:rPr>
            <w:noProof/>
            <w:webHidden/>
          </w:rPr>
        </w:r>
        <w:r>
          <w:rPr>
            <w:noProof/>
            <w:webHidden/>
          </w:rPr>
          <w:fldChar w:fldCharType="separate"/>
        </w:r>
        <w:r>
          <w:rPr>
            <w:noProof/>
            <w:webHidden/>
          </w:rPr>
          <w:t>226</w:t>
        </w:r>
        <w:r>
          <w:rPr>
            <w:noProof/>
            <w:webHidden/>
          </w:rPr>
          <w:fldChar w:fldCharType="end"/>
        </w:r>
      </w:hyperlink>
    </w:p>
    <w:p w14:paraId="69186030" w14:textId="5629312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5" w:history="1">
        <w:r w:rsidRPr="00910F6B">
          <w:rPr>
            <w:rStyle w:val="Hyperlink"/>
            <w:noProof/>
          </w:rPr>
          <w:t>Table 79: Queue Names for National Gateways</w:t>
        </w:r>
        <w:r>
          <w:rPr>
            <w:noProof/>
            <w:webHidden/>
          </w:rPr>
          <w:tab/>
        </w:r>
        <w:r>
          <w:rPr>
            <w:noProof/>
            <w:webHidden/>
          </w:rPr>
          <w:fldChar w:fldCharType="begin"/>
        </w:r>
        <w:r>
          <w:rPr>
            <w:noProof/>
            <w:webHidden/>
          </w:rPr>
          <w:instrText xml:space="preserve"> PAGEREF _Toc185901005 \h </w:instrText>
        </w:r>
        <w:r>
          <w:rPr>
            <w:noProof/>
            <w:webHidden/>
          </w:rPr>
        </w:r>
        <w:r>
          <w:rPr>
            <w:noProof/>
            <w:webHidden/>
          </w:rPr>
          <w:fldChar w:fldCharType="separate"/>
        </w:r>
        <w:r>
          <w:rPr>
            <w:noProof/>
            <w:webHidden/>
          </w:rPr>
          <w:t>231</w:t>
        </w:r>
        <w:r>
          <w:rPr>
            <w:noProof/>
            <w:webHidden/>
          </w:rPr>
          <w:fldChar w:fldCharType="end"/>
        </w:r>
      </w:hyperlink>
    </w:p>
    <w:p w14:paraId="672F1323" w14:textId="212F4F6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6" w:history="1">
        <w:r w:rsidRPr="00910F6B">
          <w:rPr>
            <w:rStyle w:val="Hyperlink"/>
            <w:noProof/>
          </w:rPr>
          <w:t>Table 80: Queue Names for Taxation and Customs Union DG Gateways</w:t>
        </w:r>
        <w:r>
          <w:rPr>
            <w:noProof/>
            <w:webHidden/>
          </w:rPr>
          <w:tab/>
        </w:r>
        <w:r>
          <w:rPr>
            <w:noProof/>
            <w:webHidden/>
          </w:rPr>
          <w:fldChar w:fldCharType="begin"/>
        </w:r>
        <w:r>
          <w:rPr>
            <w:noProof/>
            <w:webHidden/>
          </w:rPr>
          <w:instrText xml:space="preserve"> PAGEREF _Toc185901006 \h </w:instrText>
        </w:r>
        <w:r>
          <w:rPr>
            <w:noProof/>
            <w:webHidden/>
          </w:rPr>
        </w:r>
        <w:r>
          <w:rPr>
            <w:noProof/>
            <w:webHidden/>
          </w:rPr>
          <w:fldChar w:fldCharType="separate"/>
        </w:r>
        <w:r>
          <w:rPr>
            <w:noProof/>
            <w:webHidden/>
          </w:rPr>
          <w:t>233</w:t>
        </w:r>
        <w:r>
          <w:rPr>
            <w:noProof/>
            <w:webHidden/>
          </w:rPr>
          <w:fldChar w:fldCharType="end"/>
        </w:r>
      </w:hyperlink>
    </w:p>
    <w:p w14:paraId="13FE0FAB" w14:textId="0764A0E4"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7" w:history="1">
        <w:r w:rsidRPr="00910F6B">
          <w:rPr>
            <w:rStyle w:val="Hyperlink"/>
            <w:noProof/>
          </w:rPr>
          <w:t>Table 81: Queue Names for European Anti-fraud Office Gateway</w:t>
        </w:r>
        <w:r>
          <w:rPr>
            <w:noProof/>
            <w:webHidden/>
          </w:rPr>
          <w:tab/>
        </w:r>
        <w:r>
          <w:rPr>
            <w:noProof/>
            <w:webHidden/>
          </w:rPr>
          <w:fldChar w:fldCharType="begin"/>
        </w:r>
        <w:r>
          <w:rPr>
            <w:noProof/>
            <w:webHidden/>
          </w:rPr>
          <w:instrText xml:space="preserve"> PAGEREF _Toc185901007 \h </w:instrText>
        </w:r>
        <w:r>
          <w:rPr>
            <w:noProof/>
            <w:webHidden/>
          </w:rPr>
        </w:r>
        <w:r>
          <w:rPr>
            <w:noProof/>
            <w:webHidden/>
          </w:rPr>
          <w:fldChar w:fldCharType="separate"/>
        </w:r>
        <w:r>
          <w:rPr>
            <w:noProof/>
            <w:webHidden/>
          </w:rPr>
          <w:t>234</w:t>
        </w:r>
        <w:r>
          <w:rPr>
            <w:noProof/>
            <w:webHidden/>
          </w:rPr>
          <w:fldChar w:fldCharType="end"/>
        </w:r>
      </w:hyperlink>
    </w:p>
    <w:p w14:paraId="14ABC075" w14:textId="6DB4507B"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8" w:history="1">
        <w:r w:rsidRPr="00910F6B">
          <w:rPr>
            <w:rStyle w:val="Hyperlink"/>
            <w:noProof/>
          </w:rPr>
          <w:t>Table 82: Roles for Customs Systems</w:t>
        </w:r>
        <w:r>
          <w:rPr>
            <w:noProof/>
            <w:webHidden/>
          </w:rPr>
          <w:tab/>
        </w:r>
        <w:r>
          <w:rPr>
            <w:noProof/>
            <w:webHidden/>
          </w:rPr>
          <w:fldChar w:fldCharType="begin"/>
        </w:r>
        <w:r>
          <w:rPr>
            <w:noProof/>
            <w:webHidden/>
          </w:rPr>
          <w:instrText xml:space="preserve"> PAGEREF _Toc185901008 \h </w:instrText>
        </w:r>
        <w:r>
          <w:rPr>
            <w:noProof/>
            <w:webHidden/>
          </w:rPr>
        </w:r>
        <w:r>
          <w:rPr>
            <w:noProof/>
            <w:webHidden/>
          </w:rPr>
          <w:fldChar w:fldCharType="separate"/>
        </w:r>
        <w:r>
          <w:rPr>
            <w:noProof/>
            <w:webHidden/>
          </w:rPr>
          <w:t>245</w:t>
        </w:r>
        <w:r>
          <w:rPr>
            <w:noProof/>
            <w:webHidden/>
          </w:rPr>
          <w:fldChar w:fldCharType="end"/>
        </w:r>
      </w:hyperlink>
    </w:p>
    <w:p w14:paraId="1C02F7DC" w14:textId="71BCC2E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09" w:history="1">
        <w:r w:rsidRPr="00910F6B">
          <w:rPr>
            <w:rStyle w:val="Hyperlink"/>
            <w:noProof/>
          </w:rPr>
          <w:t>Table 83: External Configuration Data defined by NA</w:t>
        </w:r>
        <w:r>
          <w:rPr>
            <w:noProof/>
            <w:webHidden/>
          </w:rPr>
          <w:tab/>
        </w:r>
        <w:r>
          <w:rPr>
            <w:noProof/>
            <w:webHidden/>
          </w:rPr>
          <w:fldChar w:fldCharType="begin"/>
        </w:r>
        <w:r>
          <w:rPr>
            <w:noProof/>
            <w:webHidden/>
          </w:rPr>
          <w:instrText xml:space="preserve"> PAGEREF _Toc185901009 \h </w:instrText>
        </w:r>
        <w:r>
          <w:rPr>
            <w:noProof/>
            <w:webHidden/>
          </w:rPr>
        </w:r>
        <w:r>
          <w:rPr>
            <w:noProof/>
            <w:webHidden/>
          </w:rPr>
          <w:fldChar w:fldCharType="separate"/>
        </w:r>
        <w:r>
          <w:rPr>
            <w:noProof/>
            <w:webHidden/>
          </w:rPr>
          <w:t>247</w:t>
        </w:r>
        <w:r>
          <w:rPr>
            <w:noProof/>
            <w:webHidden/>
          </w:rPr>
          <w:fldChar w:fldCharType="end"/>
        </w:r>
      </w:hyperlink>
    </w:p>
    <w:p w14:paraId="38EB84F8" w14:textId="0B62956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0" w:history="1">
        <w:r w:rsidRPr="00910F6B">
          <w:rPr>
            <w:rStyle w:val="Hyperlink"/>
            <w:noProof/>
          </w:rPr>
          <w:t>Table 84: External Configuration Data defined by ITSM</w:t>
        </w:r>
        <w:r>
          <w:rPr>
            <w:noProof/>
            <w:webHidden/>
          </w:rPr>
          <w:tab/>
        </w:r>
        <w:r>
          <w:rPr>
            <w:noProof/>
            <w:webHidden/>
          </w:rPr>
          <w:fldChar w:fldCharType="begin"/>
        </w:r>
        <w:r>
          <w:rPr>
            <w:noProof/>
            <w:webHidden/>
          </w:rPr>
          <w:instrText xml:space="preserve"> PAGEREF _Toc185901010 \h </w:instrText>
        </w:r>
        <w:r>
          <w:rPr>
            <w:noProof/>
            <w:webHidden/>
          </w:rPr>
        </w:r>
        <w:r>
          <w:rPr>
            <w:noProof/>
            <w:webHidden/>
          </w:rPr>
          <w:fldChar w:fldCharType="separate"/>
        </w:r>
        <w:r>
          <w:rPr>
            <w:noProof/>
            <w:webHidden/>
          </w:rPr>
          <w:t>247</w:t>
        </w:r>
        <w:r>
          <w:rPr>
            <w:noProof/>
            <w:webHidden/>
          </w:rPr>
          <w:fldChar w:fldCharType="end"/>
        </w:r>
      </w:hyperlink>
    </w:p>
    <w:p w14:paraId="3E58F3F6" w14:textId="694848E5"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1" w:history="1">
        <w:r w:rsidRPr="00910F6B">
          <w:rPr>
            <w:rStyle w:val="Hyperlink"/>
            <w:noProof/>
          </w:rPr>
          <w:t>Table 85: Configuration of default QoS</w:t>
        </w:r>
        <w:r>
          <w:rPr>
            <w:noProof/>
            <w:webHidden/>
          </w:rPr>
          <w:tab/>
        </w:r>
        <w:r>
          <w:rPr>
            <w:noProof/>
            <w:webHidden/>
          </w:rPr>
          <w:fldChar w:fldCharType="begin"/>
        </w:r>
        <w:r>
          <w:rPr>
            <w:noProof/>
            <w:webHidden/>
          </w:rPr>
          <w:instrText xml:space="preserve"> PAGEREF _Toc185901011 \h </w:instrText>
        </w:r>
        <w:r>
          <w:rPr>
            <w:noProof/>
            <w:webHidden/>
          </w:rPr>
        </w:r>
        <w:r>
          <w:rPr>
            <w:noProof/>
            <w:webHidden/>
          </w:rPr>
          <w:fldChar w:fldCharType="separate"/>
        </w:r>
        <w:r>
          <w:rPr>
            <w:noProof/>
            <w:webHidden/>
          </w:rPr>
          <w:t>248</w:t>
        </w:r>
        <w:r>
          <w:rPr>
            <w:noProof/>
            <w:webHidden/>
          </w:rPr>
          <w:fldChar w:fldCharType="end"/>
        </w:r>
      </w:hyperlink>
    </w:p>
    <w:p w14:paraId="75940459" w14:textId="242A8A39"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2" w:history="1">
        <w:r w:rsidRPr="00910F6B">
          <w:rPr>
            <w:rStyle w:val="Hyperlink"/>
            <w:noProof/>
          </w:rPr>
          <w:t>Table 86: Specification of the MSGS file</w:t>
        </w:r>
        <w:r>
          <w:rPr>
            <w:noProof/>
            <w:webHidden/>
          </w:rPr>
          <w:tab/>
        </w:r>
        <w:r>
          <w:rPr>
            <w:noProof/>
            <w:webHidden/>
          </w:rPr>
          <w:fldChar w:fldCharType="begin"/>
        </w:r>
        <w:r>
          <w:rPr>
            <w:noProof/>
            <w:webHidden/>
          </w:rPr>
          <w:instrText xml:space="preserve"> PAGEREF _Toc185901012 \h </w:instrText>
        </w:r>
        <w:r>
          <w:rPr>
            <w:noProof/>
            <w:webHidden/>
          </w:rPr>
        </w:r>
        <w:r>
          <w:rPr>
            <w:noProof/>
            <w:webHidden/>
          </w:rPr>
          <w:fldChar w:fldCharType="separate"/>
        </w:r>
        <w:r>
          <w:rPr>
            <w:noProof/>
            <w:webHidden/>
          </w:rPr>
          <w:t>253</w:t>
        </w:r>
        <w:r>
          <w:rPr>
            <w:noProof/>
            <w:webHidden/>
          </w:rPr>
          <w:fldChar w:fldCharType="end"/>
        </w:r>
      </w:hyperlink>
    </w:p>
    <w:p w14:paraId="4A77BE52" w14:textId="0C011C0C"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3" w:history="1">
        <w:r w:rsidRPr="00910F6B">
          <w:rPr>
            <w:rStyle w:val="Hyperlink"/>
            <w:noProof/>
          </w:rPr>
          <w:t>Table 87: Specification of the REPS file</w:t>
        </w:r>
        <w:r>
          <w:rPr>
            <w:noProof/>
            <w:webHidden/>
          </w:rPr>
          <w:tab/>
        </w:r>
        <w:r>
          <w:rPr>
            <w:noProof/>
            <w:webHidden/>
          </w:rPr>
          <w:fldChar w:fldCharType="begin"/>
        </w:r>
        <w:r>
          <w:rPr>
            <w:noProof/>
            <w:webHidden/>
          </w:rPr>
          <w:instrText xml:space="preserve"> PAGEREF _Toc185901013 \h </w:instrText>
        </w:r>
        <w:r>
          <w:rPr>
            <w:noProof/>
            <w:webHidden/>
          </w:rPr>
        </w:r>
        <w:r>
          <w:rPr>
            <w:noProof/>
            <w:webHidden/>
          </w:rPr>
          <w:fldChar w:fldCharType="separate"/>
        </w:r>
        <w:r>
          <w:rPr>
            <w:noProof/>
            <w:webHidden/>
          </w:rPr>
          <w:t>254</w:t>
        </w:r>
        <w:r>
          <w:rPr>
            <w:noProof/>
            <w:webHidden/>
          </w:rPr>
          <w:fldChar w:fldCharType="end"/>
        </w:r>
      </w:hyperlink>
    </w:p>
    <w:p w14:paraId="6ECD3085" w14:textId="18E70D2E"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4" w:history="1">
        <w:r w:rsidRPr="00910F6B">
          <w:rPr>
            <w:rStyle w:val="Hyperlink"/>
            <w:noProof/>
          </w:rPr>
          <w:t>Table 88: Scope of EBPs matrix definitions</w:t>
        </w:r>
        <w:r>
          <w:rPr>
            <w:noProof/>
            <w:webHidden/>
          </w:rPr>
          <w:tab/>
        </w:r>
        <w:r>
          <w:rPr>
            <w:noProof/>
            <w:webHidden/>
          </w:rPr>
          <w:fldChar w:fldCharType="begin"/>
        </w:r>
        <w:r>
          <w:rPr>
            <w:noProof/>
            <w:webHidden/>
          </w:rPr>
          <w:instrText xml:space="preserve"> PAGEREF _Toc185901014 \h </w:instrText>
        </w:r>
        <w:r>
          <w:rPr>
            <w:noProof/>
            <w:webHidden/>
          </w:rPr>
        </w:r>
        <w:r>
          <w:rPr>
            <w:noProof/>
            <w:webHidden/>
          </w:rPr>
          <w:fldChar w:fldCharType="separate"/>
        </w:r>
        <w:r>
          <w:rPr>
            <w:noProof/>
            <w:webHidden/>
          </w:rPr>
          <w:t>261</w:t>
        </w:r>
        <w:r>
          <w:rPr>
            <w:noProof/>
            <w:webHidden/>
          </w:rPr>
          <w:fldChar w:fldCharType="end"/>
        </w:r>
      </w:hyperlink>
    </w:p>
    <w:p w14:paraId="50CB4B43" w14:textId="6BFD5B0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5" w:history="1">
        <w:r w:rsidRPr="00910F6B">
          <w:rPr>
            <w:rStyle w:val="Hyperlink"/>
            <w:bCs/>
            <w:noProof/>
          </w:rPr>
          <w:t>Table 89: EBPs for Central Services and System Administration</w:t>
        </w:r>
        <w:r>
          <w:rPr>
            <w:noProof/>
            <w:webHidden/>
          </w:rPr>
          <w:tab/>
        </w:r>
        <w:r>
          <w:rPr>
            <w:noProof/>
            <w:webHidden/>
          </w:rPr>
          <w:fldChar w:fldCharType="begin"/>
        </w:r>
        <w:r>
          <w:rPr>
            <w:noProof/>
            <w:webHidden/>
          </w:rPr>
          <w:instrText xml:space="preserve"> PAGEREF _Toc185901015 \h </w:instrText>
        </w:r>
        <w:r>
          <w:rPr>
            <w:noProof/>
            <w:webHidden/>
          </w:rPr>
        </w:r>
        <w:r>
          <w:rPr>
            <w:noProof/>
            <w:webHidden/>
          </w:rPr>
          <w:fldChar w:fldCharType="separate"/>
        </w:r>
        <w:r>
          <w:rPr>
            <w:noProof/>
            <w:webHidden/>
          </w:rPr>
          <w:t>265</w:t>
        </w:r>
        <w:r>
          <w:rPr>
            <w:noProof/>
            <w:webHidden/>
          </w:rPr>
          <w:fldChar w:fldCharType="end"/>
        </w:r>
      </w:hyperlink>
    </w:p>
    <w:p w14:paraId="22132761" w14:textId="6AFFC85A"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6" w:history="1">
        <w:r w:rsidRPr="00910F6B">
          <w:rPr>
            <w:rStyle w:val="Hyperlink"/>
            <w:noProof/>
          </w:rPr>
          <w:t>Table 90: Scope of Information Exchanges matrix definitions</w:t>
        </w:r>
        <w:r>
          <w:rPr>
            <w:noProof/>
            <w:webHidden/>
          </w:rPr>
          <w:tab/>
        </w:r>
        <w:r>
          <w:rPr>
            <w:noProof/>
            <w:webHidden/>
          </w:rPr>
          <w:fldChar w:fldCharType="begin"/>
        </w:r>
        <w:r>
          <w:rPr>
            <w:noProof/>
            <w:webHidden/>
          </w:rPr>
          <w:instrText xml:space="preserve"> PAGEREF _Toc185901016 \h </w:instrText>
        </w:r>
        <w:r>
          <w:rPr>
            <w:noProof/>
            <w:webHidden/>
          </w:rPr>
        </w:r>
        <w:r>
          <w:rPr>
            <w:noProof/>
            <w:webHidden/>
          </w:rPr>
          <w:fldChar w:fldCharType="separate"/>
        </w:r>
        <w:r>
          <w:rPr>
            <w:noProof/>
            <w:webHidden/>
          </w:rPr>
          <w:t>270</w:t>
        </w:r>
        <w:r>
          <w:rPr>
            <w:noProof/>
            <w:webHidden/>
          </w:rPr>
          <w:fldChar w:fldCharType="end"/>
        </w:r>
      </w:hyperlink>
    </w:p>
    <w:p w14:paraId="53DA6624" w14:textId="0F83F3F0"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7" w:history="1">
        <w:r w:rsidRPr="00910F6B">
          <w:rPr>
            <w:rStyle w:val="Hyperlink"/>
            <w:noProof/>
          </w:rPr>
          <w:t>Table 91: Scope of Information Exchanges</w:t>
        </w:r>
        <w:r>
          <w:rPr>
            <w:noProof/>
            <w:webHidden/>
          </w:rPr>
          <w:tab/>
        </w:r>
        <w:r>
          <w:rPr>
            <w:noProof/>
            <w:webHidden/>
          </w:rPr>
          <w:fldChar w:fldCharType="begin"/>
        </w:r>
        <w:r>
          <w:rPr>
            <w:noProof/>
            <w:webHidden/>
          </w:rPr>
          <w:instrText xml:space="preserve"> PAGEREF _Toc185901017 \h </w:instrText>
        </w:r>
        <w:r>
          <w:rPr>
            <w:noProof/>
            <w:webHidden/>
          </w:rPr>
        </w:r>
        <w:r>
          <w:rPr>
            <w:noProof/>
            <w:webHidden/>
          </w:rPr>
          <w:fldChar w:fldCharType="separate"/>
        </w:r>
        <w:r>
          <w:rPr>
            <w:noProof/>
            <w:webHidden/>
          </w:rPr>
          <w:t>272</w:t>
        </w:r>
        <w:r>
          <w:rPr>
            <w:noProof/>
            <w:webHidden/>
          </w:rPr>
          <w:fldChar w:fldCharType="end"/>
        </w:r>
      </w:hyperlink>
    </w:p>
    <w:p w14:paraId="7C8D4BDD" w14:textId="389C956D"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8" w:history="1">
        <w:r w:rsidRPr="00910F6B">
          <w:rPr>
            <w:rStyle w:val="Hyperlink"/>
            <w:noProof/>
          </w:rPr>
          <w:t>Table 92: Scope of EBPs matrix definitions</w:t>
        </w:r>
        <w:r>
          <w:rPr>
            <w:noProof/>
            <w:webHidden/>
          </w:rPr>
          <w:tab/>
        </w:r>
        <w:r>
          <w:rPr>
            <w:noProof/>
            <w:webHidden/>
          </w:rPr>
          <w:fldChar w:fldCharType="begin"/>
        </w:r>
        <w:r>
          <w:rPr>
            <w:noProof/>
            <w:webHidden/>
          </w:rPr>
          <w:instrText xml:space="preserve"> PAGEREF _Toc185901018 \h </w:instrText>
        </w:r>
        <w:r>
          <w:rPr>
            <w:noProof/>
            <w:webHidden/>
          </w:rPr>
        </w:r>
        <w:r>
          <w:rPr>
            <w:noProof/>
            <w:webHidden/>
          </w:rPr>
          <w:fldChar w:fldCharType="separate"/>
        </w:r>
        <w:r>
          <w:rPr>
            <w:noProof/>
            <w:webHidden/>
          </w:rPr>
          <w:t>277</w:t>
        </w:r>
        <w:r>
          <w:rPr>
            <w:noProof/>
            <w:webHidden/>
          </w:rPr>
          <w:fldChar w:fldCharType="end"/>
        </w:r>
      </w:hyperlink>
    </w:p>
    <w:p w14:paraId="53A466DA" w14:textId="7D41D811" w:rsidR="004501EF" w:rsidRDefault="004501EF">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901019" w:history="1">
        <w:r w:rsidRPr="00910F6B">
          <w:rPr>
            <w:rStyle w:val="Hyperlink"/>
            <w:bCs/>
            <w:noProof/>
          </w:rPr>
          <w:t>Table 93: EBPs for Central Services and System Administration</w:t>
        </w:r>
        <w:r>
          <w:rPr>
            <w:noProof/>
            <w:webHidden/>
          </w:rPr>
          <w:tab/>
        </w:r>
        <w:r>
          <w:rPr>
            <w:noProof/>
            <w:webHidden/>
          </w:rPr>
          <w:fldChar w:fldCharType="begin"/>
        </w:r>
        <w:r>
          <w:rPr>
            <w:noProof/>
            <w:webHidden/>
          </w:rPr>
          <w:instrText xml:space="preserve"> PAGEREF _Toc185901019 \h </w:instrText>
        </w:r>
        <w:r>
          <w:rPr>
            <w:noProof/>
            <w:webHidden/>
          </w:rPr>
        </w:r>
        <w:r>
          <w:rPr>
            <w:noProof/>
            <w:webHidden/>
          </w:rPr>
          <w:fldChar w:fldCharType="separate"/>
        </w:r>
        <w:r>
          <w:rPr>
            <w:noProof/>
            <w:webHidden/>
          </w:rPr>
          <w:t>279</w:t>
        </w:r>
        <w:r>
          <w:rPr>
            <w:noProof/>
            <w:webHidden/>
          </w:rPr>
          <w:fldChar w:fldCharType="end"/>
        </w:r>
      </w:hyperlink>
    </w:p>
    <w:p w14:paraId="24EE6B2A" w14:textId="650AA5EA" w:rsidR="00DF47BE" w:rsidRPr="00421B50" w:rsidRDefault="005F54AB">
      <w:pPr>
        <w:sectPr w:rsidR="00DF47BE" w:rsidRPr="00421B50" w:rsidSect="004752F6">
          <w:footerReference w:type="default" r:id="rId17"/>
          <w:headerReference w:type="first" r:id="rId18"/>
          <w:footerReference w:type="first" r:id="rId19"/>
          <w:type w:val="continuous"/>
          <w:pgSz w:w="11907" w:h="16840" w:code="9"/>
          <w:pgMar w:top="1411" w:right="1411" w:bottom="1411" w:left="1411" w:header="720" w:footer="569" w:gutter="0"/>
          <w:cols w:space="720"/>
          <w:titlePg/>
        </w:sectPr>
      </w:pPr>
      <w:r w:rsidRPr="00476D2F">
        <w:rPr>
          <w:smallCaps/>
          <w:szCs w:val="24"/>
        </w:rPr>
        <w:fldChar w:fldCharType="end"/>
      </w:r>
    </w:p>
    <w:p w14:paraId="24EE6B2B" w14:textId="0D9DD600" w:rsidR="00DF47BE" w:rsidRPr="00421B50" w:rsidRDefault="00DF47BE" w:rsidP="00C83451">
      <w:pPr>
        <w:pStyle w:val="Heading1"/>
      </w:pPr>
      <w:bookmarkStart w:id="11" w:name="_General_Introduction"/>
      <w:bookmarkStart w:id="12" w:name="_Ref426447501"/>
      <w:bookmarkStart w:id="13" w:name="_Toc472401096"/>
      <w:bookmarkStart w:id="14" w:name="_Toc473625668"/>
      <w:bookmarkStart w:id="15" w:name="_Toc473732526"/>
      <w:bookmarkStart w:id="16" w:name="_Toc473825625"/>
      <w:bookmarkStart w:id="17" w:name="_Toc259460266"/>
      <w:bookmarkStart w:id="18" w:name="_Toc526170391"/>
      <w:bookmarkEnd w:id="11"/>
      <w:r w:rsidRPr="00421B50">
        <w:lastRenderedPageBreak/>
        <w:t>General Introduction</w:t>
      </w:r>
      <w:bookmarkEnd w:id="12"/>
      <w:bookmarkEnd w:id="13"/>
      <w:bookmarkEnd w:id="14"/>
      <w:bookmarkEnd w:id="15"/>
      <w:bookmarkEnd w:id="16"/>
      <w:bookmarkEnd w:id="17"/>
      <w:bookmarkEnd w:id="18"/>
    </w:p>
    <w:p w14:paraId="24EE6B2C" w14:textId="2409A4CA" w:rsidR="00DF47BE" w:rsidRPr="00421B50" w:rsidRDefault="00DF47BE">
      <w:pPr>
        <w:pStyle w:val="Heading2"/>
      </w:pPr>
      <w:bookmarkStart w:id="19" w:name="_Toc411391427"/>
      <w:bookmarkStart w:id="20" w:name="_Toc411931830"/>
      <w:bookmarkStart w:id="21" w:name="_Toc412952910"/>
      <w:bookmarkStart w:id="22" w:name="_Toc472401098"/>
      <w:bookmarkStart w:id="23" w:name="_Toc473625669"/>
      <w:bookmarkStart w:id="24" w:name="_Toc473732527"/>
      <w:bookmarkStart w:id="25" w:name="_Toc473825626"/>
      <w:bookmarkStart w:id="26" w:name="_Ref77421598"/>
      <w:bookmarkStart w:id="27" w:name="_Ref77421599"/>
      <w:bookmarkStart w:id="28" w:name="_Ref98651310"/>
      <w:bookmarkStart w:id="29" w:name="_Ref98651494"/>
      <w:bookmarkStart w:id="30" w:name="_Ref98651498"/>
      <w:bookmarkStart w:id="31" w:name="_Ref98651517"/>
      <w:bookmarkStart w:id="32" w:name="_Ref98651525"/>
      <w:bookmarkStart w:id="33" w:name="_Ref98651528"/>
      <w:bookmarkStart w:id="34" w:name="_Ref244403155"/>
      <w:bookmarkStart w:id="35" w:name="_Toc259460267"/>
      <w:bookmarkStart w:id="36" w:name="_Toc526170392"/>
      <w:bookmarkStart w:id="37" w:name="_Toc185900656"/>
      <w:r w:rsidRPr="00421B50">
        <w:t>Document Overview</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24EE6B2D" w14:textId="3B37AC16" w:rsidR="00DF47BE" w:rsidRPr="00421B50" w:rsidRDefault="00DF47BE" w:rsidP="006F347D">
      <w:pPr>
        <w:pStyle w:val="Heading3"/>
      </w:pPr>
      <w:bookmarkStart w:id="38" w:name="_Toc473625670"/>
      <w:bookmarkStart w:id="39" w:name="_Toc473732528"/>
      <w:bookmarkStart w:id="40" w:name="_Toc473825627"/>
      <w:bookmarkStart w:id="41" w:name="_Ref212612735"/>
      <w:bookmarkStart w:id="42" w:name="_Ref212612752"/>
      <w:bookmarkStart w:id="43" w:name="_Toc259460268"/>
      <w:bookmarkStart w:id="44" w:name="_Toc526170393"/>
      <w:bookmarkStart w:id="45" w:name="_Toc185900657"/>
      <w:r w:rsidRPr="00421B50">
        <w:t xml:space="preserve">Purpose of </w:t>
      </w:r>
      <w:bookmarkEnd w:id="38"/>
      <w:bookmarkEnd w:id="39"/>
      <w:bookmarkEnd w:id="40"/>
      <w:r w:rsidRPr="00421B50">
        <w:t>DDNA</w:t>
      </w:r>
      <w:bookmarkEnd w:id="41"/>
      <w:bookmarkEnd w:id="42"/>
      <w:bookmarkEnd w:id="43"/>
      <w:bookmarkEnd w:id="44"/>
      <w:bookmarkEnd w:id="45"/>
    </w:p>
    <w:p w14:paraId="24EE6B2E" w14:textId="77777777" w:rsidR="00DF47BE" w:rsidRPr="00421B50" w:rsidRDefault="00DF47BE">
      <w:r w:rsidRPr="00421B50">
        <w:t xml:space="preserve">The DDNA, the </w:t>
      </w:r>
      <w:r w:rsidRPr="00421B50">
        <w:rPr>
          <w:b/>
        </w:rPr>
        <w:t>Design Document for National Applications,</w:t>
      </w:r>
      <w:r w:rsidRPr="00421B50">
        <w:t xml:space="preserve"> supersedes the Design Document for National Transit Applications for NCTS and ECS. It specifies the design requirements to which any Customs Movement Application needs to conform.</w:t>
      </w:r>
    </w:p>
    <w:p w14:paraId="24EE6B2F" w14:textId="4CF6F15A" w:rsidR="00DF47BE" w:rsidRPr="00421B50" w:rsidRDefault="00DF47BE">
      <w:r w:rsidRPr="00421B50">
        <w:t xml:space="preserve">The DDNA is </w:t>
      </w:r>
      <w:r w:rsidRPr="00421B50">
        <w:rPr>
          <w:b/>
        </w:rPr>
        <w:t xml:space="preserve">applicable to every Transit, </w:t>
      </w:r>
      <w:proofErr w:type="gramStart"/>
      <w:r w:rsidRPr="00421B50">
        <w:rPr>
          <w:b/>
        </w:rPr>
        <w:t>Export</w:t>
      </w:r>
      <w:proofErr w:type="gramEnd"/>
      <w:r w:rsidRPr="00421B50">
        <w:rPr>
          <w:b/>
        </w:rPr>
        <w:t xml:space="preserve"> and Import Control Application</w:t>
      </w:r>
      <w:r w:rsidR="00B817F0">
        <w:rPr>
          <w:rStyle w:val="FootnoteReference"/>
        </w:rPr>
        <w:footnoteReference w:id="2"/>
      </w:r>
      <w:r w:rsidRPr="00421B50">
        <w:t xml:space="preserve"> and must be considered as a mandatory document for all implementation and verification activities.</w:t>
      </w:r>
    </w:p>
    <w:p w14:paraId="24EE6B30" w14:textId="5642933C" w:rsidR="00DF47BE" w:rsidRPr="00421B50" w:rsidRDefault="00DF47BE">
      <w:r w:rsidRPr="00421B50">
        <w:t xml:space="preserve">The DDNA is aligned with </w:t>
      </w:r>
      <w:r w:rsidR="00DA45AB" w:rsidRPr="00DA45AB">
        <w:t xml:space="preserve">the Functional specifications </w:t>
      </w:r>
      <w:r w:rsidRPr="00421B50">
        <w:rPr>
          <w:bCs/>
        </w:rPr>
        <w:t>[</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21B50">
        <w:rPr>
          <w:bCs/>
        </w:rPr>
        <w:t>], [</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13</w:t>
      </w:r>
      <w:r w:rsidR="005F54AB" w:rsidRPr="00476D2F">
        <w:rPr>
          <w:bCs/>
        </w:rPr>
        <w:fldChar w:fldCharType="end"/>
      </w:r>
      <w:r w:rsidRPr="00421B50">
        <w:rPr>
          <w:bCs/>
        </w:rPr>
        <w:t>]</w:t>
      </w:r>
      <w:r w:rsidR="005D6412" w:rsidRPr="00421B50">
        <w:rPr>
          <w:bCs/>
        </w:rPr>
        <w:t xml:space="preserve">, </w:t>
      </w:r>
      <w:r w:rsidRPr="00421B50">
        <w:rPr>
          <w:bCs/>
        </w:rPr>
        <w:t>[</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14</w:t>
      </w:r>
      <w:r w:rsidR="005F54AB" w:rsidRPr="00476D2F">
        <w:rPr>
          <w:bCs/>
        </w:rPr>
        <w:fldChar w:fldCharType="end"/>
      </w:r>
      <w:r w:rsidRPr="00421B50">
        <w:rPr>
          <w:bCs/>
        </w:rPr>
        <w:t>]</w:t>
      </w:r>
      <w:r w:rsidR="005D6412" w:rsidRPr="00421B50">
        <w:rPr>
          <w:bCs/>
        </w:rPr>
        <w:t>, [</w:t>
      </w:r>
      <w:r w:rsidR="005D6412" w:rsidRPr="00476D2F">
        <w:rPr>
          <w:bCs/>
        </w:rPr>
        <w:fldChar w:fldCharType="begin"/>
      </w:r>
      <w:r w:rsidR="005D6412" w:rsidRPr="00421B50">
        <w:rPr>
          <w:bCs/>
        </w:rPr>
        <w:instrText xml:space="preserve"> REF L4_BPM_AES \h </w:instrText>
      </w:r>
      <w:r w:rsidR="005D6412" w:rsidRPr="00476D2F">
        <w:rPr>
          <w:bCs/>
        </w:rPr>
      </w:r>
      <w:r w:rsidR="005D6412" w:rsidRPr="00476D2F">
        <w:rPr>
          <w:bCs/>
        </w:rPr>
        <w:fldChar w:fldCharType="separate"/>
      </w:r>
      <w:r w:rsidR="004501EF" w:rsidRPr="000C1B4B">
        <w:rPr>
          <w:szCs w:val="24"/>
        </w:rPr>
        <w:t>R</w:t>
      </w:r>
      <w:r w:rsidR="004501EF">
        <w:rPr>
          <w:noProof/>
          <w:szCs w:val="24"/>
        </w:rPr>
        <w:t>27</w:t>
      </w:r>
      <w:r w:rsidR="005D6412" w:rsidRPr="00476D2F">
        <w:rPr>
          <w:bCs/>
        </w:rPr>
        <w:fldChar w:fldCharType="end"/>
      </w:r>
      <w:r w:rsidR="005D6412" w:rsidRPr="00421B50">
        <w:rPr>
          <w:bCs/>
        </w:rPr>
        <w:t>] and [</w:t>
      </w:r>
      <w:r w:rsidR="005D6412" w:rsidRPr="00476D2F">
        <w:rPr>
          <w:bCs/>
        </w:rPr>
        <w:fldChar w:fldCharType="begin"/>
      </w:r>
      <w:r w:rsidR="005D6412" w:rsidRPr="00421B50">
        <w:rPr>
          <w:bCs/>
        </w:rPr>
        <w:instrText xml:space="preserve"> REF L4_BPM_NCTS \h </w:instrText>
      </w:r>
      <w:r w:rsidR="005D6412" w:rsidRPr="00476D2F">
        <w:rPr>
          <w:bCs/>
        </w:rPr>
      </w:r>
      <w:r w:rsidR="005D6412" w:rsidRPr="00476D2F">
        <w:rPr>
          <w:bCs/>
        </w:rPr>
        <w:fldChar w:fldCharType="separate"/>
      </w:r>
      <w:r w:rsidR="004501EF" w:rsidRPr="000C1B4B">
        <w:rPr>
          <w:szCs w:val="24"/>
        </w:rPr>
        <w:t>R</w:t>
      </w:r>
      <w:r w:rsidR="004501EF">
        <w:rPr>
          <w:noProof/>
          <w:szCs w:val="24"/>
        </w:rPr>
        <w:t>28</w:t>
      </w:r>
      <w:r w:rsidR="005D6412" w:rsidRPr="00476D2F">
        <w:rPr>
          <w:bCs/>
        </w:rPr>
        <w:fldChar w:fldCharType="end"/>
      </w:r>
      <w:r w:rsidR="005D6412" w:rsidRPr="00421B50">
        <w:rPr>
          <w:bCs/>
        </w:rPr>
        <w:t>]</w:t>
      </w:r>
      <w:r w:rsidRPr="00421B50">
        <w:rPr>
          <w:bCs/>
        </w:rPr>
        <w:t>.</w:t>
      </w:r>
      <w:r w:rsidRPr="00421B50">
        <w:t xml:space="preserve"> </w:t>
      </w:r>
    </w:p>
    <w:p w14:paraId="24EE6B31" w14:textId="30595C9B" w:rsidR="00DF47BE" w:rsidRPr="00421B50" w:rsidRDefault="00DF47BE">
      <w:r w:rsidRPr="00421B50">
        <w:t>Document [</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21B50">
        <w:t xml:space="preserve">] contains the specifications for the entire NCTS (encompassing all Phases and sub-Phases), foreseeing </w:t>
      </w:r>
      <w:proofErr w:type="gramStart"/>
      <w:r w:rsidRPr="00421B50">
        <w:t>a number of</w:t>
      </w:r>
      <w:proofErr w:type="gramEnd"/>
      <w:r w:rsidRPr="00421B50">
        <w:t xml:space="preserve"> electronic and other (paper) Information Exchanges. </w:t>
      </w:r>
    </w:p>
    <w:p w14:paraId="24EE6B32" w14:textId="3496A0B8" w:rsidR="00DF47BE" w:rsidRPr="00421B50" w:rsidRDefault="00DF47BE">
      <w:pPr>
        <w:rPr>
          <w:bCs/>
        </w:rPr>
      </w:pPr>
      <w:r w:rsidRPr="00421B50">
        <w:t xml:space="preserve">Documents </w:t>
      </w:r>
      <w:r w:rsidRPr="00421B50">
        <w:rPr>
          <w:bCs/>
        </w:rPr>
        <w:t>[</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13</w:t>
      </w:r>
      <w:r w:rsidR="005F54AB" w:rsidRPr="00476D2F">
        <w:rPr>
          <w:bCs/>
        </w:rPr>
        <w:fldChar w:fldCharType="end"/>
      </w:r>
      <w:r w:rsidRPr="00421B50">
        <w:rPr>
          <w:bCs/>
        </w:rPr>
        <w:t>] and [</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14</w:t>
      </w:r>
      <w:r w:rsidR="005F54AB" w:rsidRPr="00476D2F">
        <w:rPr>
          <w:bCs/>
        </w:rPr>
        <w:fldChar w:fldCharType="end"/>
      </w:r>
      <w:r w:rsidRPr="00421B50">
        <w:rPr>
          <w:bCs/>
        </w:rPr>
        <w:t xml:space="preserve">] contain the specifications for ECS and ICS respectively, foreseeing </w:t>
      </w:r>
      <w:proofErr w:type="gramStart"/>
      <w:r w:rsidRPr="00421B50">
        <w:rPr>
          <w:bCs/>
        </w:rPr>
        <w:t>a number of</w:t>
      </w:r>
      <w:proofErr w:type="gramEnd"/>
      <w:r w:rsidRPr="00421B50">
        <w:rPr>
          <w:bCs/>
        </w:rPr>
        <w:t xml:space="preserve"> electronic exchanges.</w:t>
      </w:r>
    </w:p>
    <w:p w14:paraId="2C8F7369" w14:textId="68A9B72B" w:rsidR="005D6412" w:rsidRPr="00421B50" w:rsidRDefault="005D6412">
      <w:pPr>
        <w:rPr>
          <w:bCs/>
        </w:rPr>
      </w:pPr>
      <w:r w:rsidRPr="00421B50">
        <w:t xml:space="preserve">Documents </w:t>
      </w:r>
      <w:r w:rsidRPr="00421B50">
        <w:rPr>
          <w:bCs/>
        </w:rPr>
        <w:t>[</w:t>
      </w:r>
      <w:r w:rsidRPr="00476D2F">
        <w:rPr>
          <w:bCs/>
        </w:rPr>
        <w:fldChar w:fldCharType="begin"/>
      </w:r>
      <w:r w:rsidRPr="00421B50">
        <w:rPr>
          <w:bCs/>
        </w:rPr>
        <w:instrText xml:space="preserve"> REF L4_BPM_AES \h </w:instrText>
      </w:r>
      <w:r w:rsidRPr="00476D2F">
        <w:rPr>
          <w:bCs/>
        </w:rPr>
      </w:r>
      <w:r w:rsidRPr="00476D2F">
        <w:rPr>
          <w:bCs/>
        </w:rPr>
        <w:fldChar w:fldCharType="separate"/>
      </w:r>
      <w:r w:rsidR="004501EF" w:rsidRPr="000C1B4B">
        <w:rPr>
          <w:szCs w:val="24"/>
        </w:rPr>
        <w:t>R</w:t>
      </w:r>
      <w:r w:rsidR="004501EF">
        <w:rPr>
          <w:noProof/>
          <w:szCs w:val="24"/>
        </w:rPr>
        <w:t>27</w:t>
      </w:r>
      <w:r w:rsidRPr="00476D2F">
        <w:rPr>
          <w:bCs/>
        </w:rPr>
        <w:fldChar w:fldCharType="end"/>
      </w:r>
      <w:r w:rsidRPr="00421B50">
        <w:rPr>
          <w:bCs/>
        </w:rPr>
        <w:t>] and [</w:t>
      </w:r>
      <w:r w:rsidRPr="00476D2F">
        <w:rPr>
          <w:bCs/>
        </w:rPr>
        <w:fldChar w:fldCharType="begin"/>
      </w:r>
      <w:r w:rsidRPr="00421B50">
        <w:rPr>
          <w:bCs/>
        </w:rPr>
        <w:instrText xml:space="preserve"> REF L4_BPM_NCTS \h </w:instrText>
      </w:r>
      <w:r w:rsidRPr="00476D2F">
        <w:rPr>
          <w:bCs/>
        </w:rPr>
      </w:r>
      <w:r w:rsidRPr="00476D2F">
        <w:rPr>
          <w:bCs/>
        </w:rPr>
        <w:fldChar w:fldCharType="separate"/>
      </w:r>
      <w:r w:rsidR="004501EF" w:rsidRPr="000C1B4B">
        <w:rPr>
          <w:szCs w:val="24"/>
        </w:rPr>
        <w:t>R</w:t>
      </w:r>
      <w:r w:rsidR="004501EF">
        <w:rPr>
          <w:noProof/>
          <w:szCs w:val="24"/>
        </w:rPr>
        <w:t>28</w:t>
      </w:r>
      <w:r w:rsidRPr="00476D2F">
        <w:rPr>
          <w:bCs/>
        </w:rPr>
        <w:fldChar w:fldCharType="end"/>
      </w:r>
      <w:r w:rsidRPr="00421B50">
        <w:rPr>
          <w:bCs/>
        </w:rPr>
        <w:t xml:space="preserve">] contain the L4 BPMs/FSS for </w:t>
      </w:r>
      <w:r w:rsidR="00752422" w:rsidRPr="00421B50">
        <w:rPr>
          <w:bCs/>
        </w:rPr>
        <w:t>AES-P1</w:t>
      </w:r>
      <w:r w:rsidRPr="00421B50">
        <w:rPr>
          <w:bCs/>
        </w:rPr>
        <w:t xml:space="preserve"> and NCTS-P5 respectively, foreseeing </w:t>
      </w:r>
      <w:proofErr w:type="gramStart"/>
      <w:r w:rsidRPr="00421B50">
        <w:rPr>
          <w:bCs/>
        </w:rPr>
        <w:t>a number of</w:t>
      </w:r>
      <w:proofErr w:type="gramEnd"/>
      <w:r w:rsidRPr="00421B50">
        <w:rPr>
          <w:bCs/>
        </w:rPr>
        <w:t xml:space="preserve"> electronic exchanges.</w:t>
      </w:r>
    </w:p>
    <w:p w14:paraId="24EE6B33" w14:textId="2A2521CE" w:rsidR="00DF47BE" w:rsidRPr="00421B50" w:rsidRDefault="00DF47BE">
      <w:r w:rsidRPr="00421B50">
        <w:t xml:space="preserve">The DDNA consists of four volumes. One volume exists for each system (Transit, </w:t>
      </w:r>
      <w:proofErr w:type="gramStart"/>
      <w:r w:rsidRPr="00421B50">
        <w:t>Export</w:t>
      </w:r>
      <w:proofErr w:type="gramEnd"/>
      <w:r w:rsidRPr="00421B50">
        <w:t xml:space="preserve"> and Import), defining the design requirements of the specific system, and there is one common volume, which defines common operations and methods for all systems. This volume is the Design Document for Common Operations and Methods (DDCOM) volume. For more information about DDCOM’s purpose and structure, please refer to [</w:t>
      </w:r>
      <w:r w:rsidR="00A9312B" w:rsidRPr="00476D2F">
        <w:fldChar w:fldCharType="begin"/>
      </w:r>
      <w:r w:rsidR="00A9312B" w:rsidRPr="00421B50">
        <w:instrText xml:space="preserve"> REF _Ref165103085 \r \h  \* MERGEFORMAT </w:instrText>
      </w:r>
      <w:r w:rsidR="00A9312B" w:rsidRPr="00476D2F">
        <w:fldChar w:fldCharType="separate"/>
      </w:r>
      <w:r w:rsidR="004501EF">
        <w:t>I.1.3</w:t>
      </w:r>
      <w:r w:rsidR="00A9312B" w:rsidRPr="00476D2F">
        <w:fldChar w:fldCharType="end"/>
      </w:r>
      <w:r w:rsidRPr="00421B50">
        <w:t>] and [</w:t>
      </w:r>
      <w:r w:rsidR="007C5EDF">
        <w:fldChar w:fldCharType="begin"/>
      </w:r>
      <w:r w:rsidR="007C5EDF">
        <w:instrText xml:space="preserve"> REF _Ref46400765 \r \h </w:instrText>
      </w:r>
      <w:r w:rsidR="007C5EDF">
        <w:fldChar w:fldCharType="separate"/>
      </w:r>
      <w:r w:rsidR="004501EF">
        <w:t>I.1.6</w:t>
      </w:r>
      <w:r w:rsidR="007C5EDF">
        <w:fldChar w:fldCharType="end"/>
      </w:r>
      <w:r w:rsidRPr="00421B50">
        <w:t>], respectively.</w:t>
      </w:r>
    </w:p>
    <w:p w14:paraId="458AB600" w14:textId="47B0B7C6" w:rsidR="009D71AB" w:rsidRPr="00421B50" w:rsidRDefault="00974A92">
      <w:pPr>
        <w:tabs>
          <w:tab w:val="left" w:pos="567"/>
        </w:tabs>
      </w:pPr>
      <w:r w:rsidRPr="00421B50">
        <w:t xml:space="preserve">The document Design Document for Reference Data Application </w:t>
      </w:r>
      <w:r w:rsidR="001B688C" w:rsidRPr="00421B50">
        <w:t>[</w:t>
      </w:r>
      <w:r w:rsidR="001B688C" w:rsidRPr="00476D2F">
        <w:fldChar w:fldCharType="begin"/>
      </w:r>
      <w:r w:rsidR="001B688C" w:rsidRPr="00421B50">
        <w:instrText xml:space="preserve"> REF R27 \h </w:instrText>
      </w:r>
      <w:r w:rsidR="008D2375" w:rsidRPr="00421B50">
        <w:instrText xml:space="preserve"> \* MERGEFORMAT </w:instrText>
      </w:r>
      <w:r w:rsidR="001B688C" w:rsidRPr="00476D2F">
        <w:fldChar w:fldCharType="separate"/>
      </w:r>
      <w:r w:rsidR="004501EF" w:rsidRPr="000C1B4B">
        <w:rPr>
          <w:szCs w:val="24"/>
        </w:rPr>
        <w:t>R</w:t>
      </w:r>
      <w:r w:rsidR="004501EF">
        <w:rPr>
          <w:szCs w:val="24"/>
        </w:rPr>
        <w:t>26</w:t>
      </w:r>
      <w:r w:rsidR="001B688C" w:rsidRPr="00476D2F">
        <w:fldChar w:fldCharType="end"/>
      </w:r>
      <w:r w:rsidR="001B688C" w:rsidRPr="00421B50">
        <w:t xml:space="preserve">] </w:t>
      </w:r>
      <w:r w:rsidR="008D38AD" w:rsidRPr="00421B50">
        <w:t>c</w:t>
      </w:r>
      <w:r w:rsidRPr="00421B50">
        <w:t>omplements the DDNA for what concerns the management of reference data. It includes CS/RD related information extracted from DDCOM version 14.10 and defines all CS/RD2 interfaces available to National Administrations.</w:t>
      </w:r>
    </w:p>
    <w:p w14:paraId="24EE6B35" w14:textId="2795E2CB" w:rsidR="00DF47BE" w:rsidRPr="00421B50" w:rsidRDefault="00DF47BE">
      <w:pPr>
        <w:tabs>
          <w:tab w:val="left" w:pos="567"/>
        </w:tabs>
      </w:pPr>
      <w:r w:rsidRPr="00421B50">
        <w:t xml:space="preserve">Information Exchanges are foreseen in the </w:t>
      </w:r>
      <w:r w:rsidR="000C62EF" w:rsidRPr="00421B50">
        <w:t>Common Domain</w:t>
      </w:r>
      <w:r w:rsidRPr="00421B50">
        <w:t xml:space="preserve"> (between National Administrations</w:t>
      </w:r>
      <w:r w:rsidR="00167F77" w:rsidRPr="00421B50">
        <w:t>;</w:t>
      </w:r>
      <w:r w:rsidR="004150BC" w:rsidRPr="00421B50">
        <w:t xml:space="preserve"> between National Administrations and OLAF; </w:t>
      </w:r>
      <w:r w:rsidRPr="00421B50">
        <w:t xml:space="preserve">and between National Administrations and Central Services), in the National Domain (local to a National Administration), and in the External Domain (between National Administration and Traders). </w:t>
      </w:r>
      <w:r w:rsidR="000C62EF" w:rsidRPr="00421B50">
        <w:t>Common Domain</w:t>
      </w:r>
      <w:r w:rsidRPr="00421B50">
        <w:t xml:space="preserve">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EE6B36" w14:textId="12E1FAFE" w:rsidR="00DF47BE" w:rsidRPr="00476D2F" w:rsidRDefault="00CE1148">
      <w:r w:rsidRPr="00421B50">
        <w:t xml:space="preserve">Within the Customs systems, the Central Project Team (CPT) will produce a number of Centrally Developed Customs Application (CDCA) tools (e.g. </w:t>
      </w:r>
      <w:r w:rsidRPr="00476D2F">
        <w:t>CS/RD</w:t>
      </w:r>
      <w:r w:rsidR="009D71AB" w:rsidRPr="00476D2F">
        <w:t>2</w:t>
      </w:r>
      <w:r w:rsidR="005D6412" w:rsidRPr="00476D2F">
        <w:t xml:space="preserve">, </w:t>
      </w:r>
      <w:r w:rsidRPr="00476D2F">
        <w:t>C</w:t>
      </w:r>
      <w:r w:rsidR="009236B3" w:rsidRPr="00476D2F">
        <w:t>S/MIS</w:t>
      </w:r>
      <w:r w:rsidR="00AF67EB" w:rsidRPr="00476D2F">
        <w:t>2</w:t>
      </w:r>
      <w:r w:rsidR="005D6412" w:rsidRPr="00476D2F">
        <w:t xml:space="preserve">, </w:t>
      </w:r>
      <w:bookmarkStart w:id="46" w:name="_Ref529373311"/>
      <w:r w:rsidR="00136AA7" w:rsidRPr="00476D2F">
        <w:t xml:space="preserve">TAXUD </w:t>
      </w:r>
      <w:r w:rsidR="00B4694F">
        <w:lastRenderedPageBreak/>
        <w:t>ieCA/TED</w:t>
      </w:r>
      <w:r w:rsidR="005D6412" w:rsidRPr="00476D2F">
        <w:rPr>
          <w:rStyle w:val="FootnoteReference"/>
        </w:rPr>
        <w:footnoteReference w:id="3"/>
      </w:r>
      <w:bookmarkEnd w:id="46"/>
      <w:r w:rsidR="005D6412" w:rsidRPr="00476D2F">
        <w:t xml:space="preserve"> and CTA</w:t>
      </w:r>
      <w:r w:rsidR="005D6412" w:rsidRPr="00476D2F">
        <w:rPr>
          <w:vertAlign w:val="superscript"/>
        </w:rPr>
        <w:fldChar w:fldCharType="begin"/>
      </w:r>
      <w:r w:rsidR="005D6412" w:rsidRPr="00476D2F">
        <w:rPr>
          <w:vertAlign w:val="superscript"/>
        </w:rPr>
        <w:instrText xml:space="preserve"> NOTEREF _Ref529373311 \h  \* MERGEFORMAT </w:instrText>
      </w:r>
      <w:r w:rsidR="005D6412" w:rsidRPr="00476D2F">
        <w:rPr>
          <w:vertAlign w:val="superscript"/>
        </w:rPr>
      </w:r>
      <w:r w:rsidR="005D6412" w:rsidRPr="00476D2F">
        <w:rPr>
          <w:vertAlign w:val="superscript"/>
        </w:rPr>
        <w:fldChar w:fldCharType="separate"/>
      </w:r>
      <w:r w:rsidR="004501EF">
        <w:rPr>
          <w:vertAlign w:val="superscript"/>
        </w:rPr>
        <w:t>2</w:t>
      </w:r>
      <w:r w:rsidR="005D6412" w:rsidRPr="00476D2F">
        <w:rPr>
          <w:vertAlign w:val="superscript"/>
        </w:rPr>
        <w:fldChar w:fldCharType="end"/>
      </w:r>
      <w:r w:rsidR="009236B3" w:rsidRPr="00476D2F">
        <w:t>) in order to assist the NA</w:t>
      </w:r>
      <w:r w:rsidRPr="00476D2F">
        <w:t>s in implementing, verifying and operating their National Customs Application (NCA).</w:t>
      </w:r>
      <w:r w:rsidR="001B688C" w:rsidRPr="00476D2F">
        <w:t xml:space="preserve"> </w:t>
      </w:r>
      <w:r w:rsidR="00DF47BE" w:rsidRPr="00476D2F">
        <w:t xml:space="preserve">All these CDCA tools must conform to this document, although their specification is not part of this document. </w:t>
      </w:r>
      <w:proofErr w:type="gramStart"/>
      <w:r w:rsidR="00DF47BE" w:rsidRPr="00476D2F">
        <w:t>In order to</w:t>
      </w:r>
      <w:proofErr w:type="gramEnd"/>
      <w:r w:rsidR="00DF47BE" w:rsidRPr="00476D2F">
        <w:t xml:space="preserve"> construct an NCA, the NA should therefore use this document, in order to decide which functionality remains to be implemented.</w:t>
      </w:r>
    </w:p>
    <w:p w14:paraId="24EE6B37" w14:textId="77777777" w:rsidR="00DF47BE" w:rsidRPr="00476D2F" w:rsidRDefault="00DF47BE" w:rsidP="006F347D">
      <w:pPr>
        <w:pStyle w:val="Heading3"/>
      </w:pPr>
      <w:bookmarkStart w:id="47" w:name="_Ref212615628"/>
      <w:bookmarkStart w:id="48" w:name="_Toc259460269"/>
      <w:bookmarkStart w:id="49" w:name="_Toc526170394"/>
      <w:bookmarkStart w:id="50" w:name="_Toc185900658"/>
      <w:r w:rsidRPr="00476D2F">
        <w:t>DDNA Structure</w:t>
      </w:r>
      <w:bookmarkEnd w:id="47"/>
      <w:bookmarkEnd w:id="48"/>
      <w:bookmarkEnd w:id="49"/>
      <w:bookmarkEnd w:id="50"/>
    </w:p>
    <w:p w14:paraId="24EE6B38" w14:textId="77777777" w:rsidR="00DF47BE" w:rsidRPr="00476D2F" w:rsidRDefault="00DF47BE">
      <w:r w:rsidRPr="00476D2F">
        <w:t>The DDNA consists of the following four volumes:</w:t>
      </w:r>
    </w:p>
    <w:p w14:paraId="6A908FEC" w14:textId="27690EAB" w:rsidR="004570C5" w:rsidRDefault="00A776F7" w:rsidP="00117A38">
      <w:pPr>
        <w:keepNext/>
        <w:keepLines/>
        <w:numPr>
          <w:ilvl w:val="0"/>
          <w:numId w:val="32"/>
        </w:numPr>
        <w:spacing w:before="120"/>
      </w:pPr>
      <w:r w:rsidRPr="00A776F7">
        <w:t xml:space="preserve">Design Document for Common Operations and Methods volume (DDCOM) </w:t>
      </w:r>
      <w:r w:rsidR="00190EE0">
        <w:t>(</w:t>
      </w:r>
      <w:r w:rsidRPr="00A776F7">
        <w:t>this volume</w:t>
      </w:r>
      <w:r w:rsidR="00190EE0">
        <w:t xml:space="preserve">) </w:t>
      </w:r>
      <w:r w:rsidRPr="00A776F7">
        <w:t>complemented by</w:t>
      </w:r>
      <w:r w:rsidR="00ED4A58">
        <w:t>;</w:t>
      </w:r>
    </w:p>
    <w:p w14:paraId="094EE4AD" w14:textId="1CD661DA" w:rsidR="004570C5" w:rsidRPr="00476D2F" w:rsidRDefault="00A776F7" w:rsidP="00117A38">
      <w:pPr>
        <w:keepNext/>
        <w:keepLines/>
        <w:numPr>
          <w:ilvl w:val="0"/>
          <w:numId w:val="32"/>
        </w:numPr>
        <w:spacing w:before="120"/>
      </w:pPr>
      <w:r w:rsidRPr="00A776F7">
        <w:t>Design Document for National Import Application volume (DDNIA for ICS-P1 [</w:t>
      </w:r>
      <w:r w:rsidR="005557FA">
        <w:fldChar w:fldCharType="begin"/>
      </w:r>
      <w:r w:rsidR="005557FA">
        <w:instrText xml:space="preserve"> REF R18 \h </w:instrText>
      </w:r>
      <w:r w:rsidR="005557FA">
        <w:fldChar w:fldCharType="separate"/>
      </w:r>
      <w:r w:rsidR="004501EF" w:rsidRPr="000C1B4B">
        <w:rPr>
          <w:szCs w:val="24"/>
        </w:rPr>
        <w:t>R</w:t>
      </w:r>
      <w:r w:rsidR="004501EF">
        <w:rPr>
          <w:noProof/>
          <w:szCs w:val="24"/>
        </w:rPr>
        <w:t>18</w:t>
      </w:r>
      <w:r w:rsidR="005557FA">
        <w:fldChar w:fldCharType="end"/>
      </w:r>
      <w:r w:rsidRPr="00A776F7">
        <w:t>]);</w:t>
      </w:r>
    </w:p>
    <w:p w14:paraId="795DE674" w14:textId="56B6E9F0" w:rsidR="004570C5" w:rsidRPr="00476D2F" w:rsidRDefault="00C2663C" w:rsidP="00117A38">
      <w:pPr>
        <w:keepNext/>
        <w:keepLines/>
        <w:numPr>
          <w:ilvl w:val="0"/>
          <w:numId w:val="32"/>
        </w:numPr>
        <w:spacing w:before="120"/>
      </w:pPr>
      <w:r w:rsidRPr="00C2663C">
        <w:t>Design Document for National Export Application volume (DDNXA for ECS-P2 [</w:t>
      </w:r>
      <w:r w:rsidR="005557FA">
        <w:fldChar w:fldCharType="begin"/>
      </w:r>
      <w:r w:rsidR="005557FA">
        <w:instrText xml:space="preserve"> REF R16 \h </w:instrText>
      </w:r>
      <w:r w:rsidR="005557FA">
        <w:fldChar w:fldCharType="separate"/>
      </w:r>
      <w:r w:rsidR="004501EF" w:rsidRPr="000C1B4B">
        <w:rPr>
          <w:szCs w:val="24"/>
        </w:rPr>
        <w:t>R</w:t>
      </w:r>
      <w:r w:rsidR="004501EF">
        <w:rPr>
          <w:noProof/>
          <w:szCs w:val="24"/>
        </w:rPr>
        <w:t>16</w:t>
      </w:r>
      <w:r w:rsidR="005557FA">
        <w:fldChar w:fldCharType="end"/>
      </w:r>
      <w:r w:rsidRPr="00C2663C">
        <w:t>] and DDNXA for AES-P1 [</w:t>
      </w:r>
      <w:r w:rsidR="005557FA">
        <w:fldChar w:fldCharType="begin"/>
      </w:r>
      <w:r w:rsidR="005557FA">
        <w:instrText xml:space="preserve"> REF R40 \h </w:instrText>
      </w:r>
      <w:r w:rsidR="005557FA">
        <w:fldChar w:fldCharType="separate"/>
      </w:r>
      <w:r w:rsidR="004501EF" w:rsidRPr="000C1B4B">
        <w:rPr>
          <w:szCs w:val="24"/>
        </w:rPr>
        <w:t>R</w:t>
      </w:r>
      <w:r w:rsidR="004501EF">
        <w:rPr>
          <w:noProof/>
          <w:szCs w:val="24"/>
        </w:rPr>
        <w:t>39</w:t>
      </w:r>
      <w:r w:rsidR="005557FA">
        <w:fldChar w:fldCharType="end"/>
      </w:r>
      <w:r w:rsidRPr="00C2663C">
        <w:t>]);</w:t>
      </w:r>
    </w:p>
    <w:p w14:paraId="24EE6B3C" w14:textId="7058D9FB" w:rsidR="00DF47BE" w:rsidRPr="00476D2F" w:rsidRDefault="001C5478" w:rsidP="003F5078">
      <w:pPr>
        <w:keepNext/>
        <w:keepLines/>
        <w:numPr>
          <w:ilvl w:val="0"/>
          <w:numId w:val="32"/>
        </w:numPr>
        <w:spacing w:before="120"/>
      </w:pPr>
      <w:r w:rsidRPr="001C5478">
        <w:t>Design Document for National Transit Application volume (DDNTA for NCTS-P4 [</w:t>
      </w:r>
      <w:r w:rsidR="005557FA">
        <w:fldChar w:fldCharType="begin"/>
      </w:r>
      <w:r w:rsidR="005557FA">
        <w:instrText xml:space="preserve"> REF R17 \h </w:instrText>
      </w:r>
      <w:r w:rsidR="005557FA">
        <w:fldChar w:fldCharType="separate"/>
      </w:r>
      <w:r w:rsidR="004501EF" w:rsidRPr="000C1B4B">
        <w:rPr>
          <w:szCs w:val="24"/>
        </w:rPr>
        <w:t>R</w:t>
      </w:r>
      <w:r w:rsidR="004501EF">
        <w:rPr>
          <w:noProof/>
          <w:szCs w:val="24"/>
        </w:rPr>
        <w:t>17</w:t>
      </w:r>
      <w:r w:rsidR="005557FA">
        <w:fldChar w:fldCharType="end"/>
      </w:r>
      <w:r w:rsidRPr="001C5478">
        <w:t>], DDNTA for NCTS-P5 [</w:t>
      </w:r>
      <w:r w:rsidR="00171BEE">
        <w:fldChar w:fldCharType="begin"/>
      </w:r>
      <w:r w:rsidR="00171BEE">
        <w:instrText xml:space="preserve"> REF R41 \h </w:instrText>
      </w:r>
      <w:r w:rsidR="00171BEE">
        <w:fldChar w:fldCharType="separate"/>
      </w:r>
      <w:r w:rsidR="004501EF" w:rsidRPr="000C1B4B">
        <w:rPr>
          <w:szCs w:val="24"/>
        </w:rPr>
        <w:t>R</w:t>
      </w:r>
      <w:r w:rsidR="004501EF">
        <w:rPr>
          <w:noProof/>
          <w:szCs w:val="24"/>
        </w:rPr>
        <w:t>40</w:t>
      </w:r>
      <w:r w:rsidR="00171BEE">
        <w:fldChar w:fldCharType="end"/>
      </w:r>
      <w:r w:rsidRPr="001C5478">
        <w:t>], DDNTA for NCTS-P6 [</w:t>
      </w:r>
      <w:r w:rsidR="00637912">
        <w:fldChar w:fldCharType="begin"/>
      </w:r>
      <w:r w:rsidR="00637912">
        <w:instrText xml:space="preserve"> REF R45 \h </w:instrText>
      </w:r>
      <w:r w:rsidR="00637912">
        <w:fldChar w:fldCharType="separate"/>
      </w:r>
      <w:r w:rsidR="004501EF" w:rsidRPr="000C1B4B">
        <w:rPr>
          <w:szCs w:val="24"/>
        </w:rPr>
        <w:t>R</w:t>
      </w:r>
      <w:r w:rsidR="004501EF">
        <w:rPr>
          <w:noProof/>
          <w:szCs w:val="24"/>
        </w:rPr>
        <w:t>44</w:t>
      </w:r>
      <w:r w:rsidR="00637912">
        <w:fldChar w:fldCharType="end"/>
      </w:r>
      <w:r w:rsidRPr="001C5478">
        <w:t>]).</w:t>
      </w:r>
      <w:bookmarkStart w:id="51" w:name="_Toc115912565"/>
      <w:bookmarkEnd w:id="51"/>
    </w:p>
    <w:p w14:paraId="24EE6B3D" w14:textId="77777777" w:rsidR="00DF47BE" w:rsidRPr="00476D2F" w:rsidRDefault="00DF47BE" w:rsidP="006F347D">
      <w:pPr>
        <w:pStyle w:val="Heading3"/>
      </w:pPr>
      <w:bookmarkStart w:id="52" w:name="_Ref165103082"/>
      <w:bookmarkStart w:id="53" w:name="_Ref165103085"/>
      <w:bookmarkStart w:id="54" w:name="_Toc259460270"/>
      <w:bookmarkStart w:id="55" w:name="_Toc526170395"/>
      <w:bookmarkStart w:id="56" w:name="_Toc185900659"/>
      <w:r w:rsidRPr="00476D2F">
        <w:t>Purpose of the DDCOM volume</w:t>
      </w:r>
      <w:bookmarkEnd w:id="52"/>
      <w:bookmarkEnd w:id="53"/>
      <w:bookmarkEnd w:id="54"/>
      <w:bookmarkEnd w:id="55"/>
      <w:bookmarkEnd w:id="56"/>
    </w:p>
    <w:p w14:paraId="24EE6B3E" w14:textId="77777777" w:rsidR="00DF47BE" w:rsidRPr="00476D2F" w:rsidRDefault="00DF47BE">
      <w:pPr>
        <w:keepNext/>
        <w:keepLines/>
      </w:pPr>
      <w:r w:rsidRPr="00476D2F">
        <w:t>This volume, which is the Design Document for Common Operations and Methods, defines the common features applicable to all Customs Applications.</w:t>
      </w:r>
    </w:p>
    <w:p w14:paraId="24EE6B40" w14:textId="5A55116D" w:rsidR="00DF47BE" w:rsidRPr="00476D2F" w:rsidRDefault="00DF47BE" w:rsidP="00065EC6">
      <w:pPr>
        <w:keepNext/>
        <w:keepLines/>
      </w:pPr>
      <w:proofErr w:type="gramStart"/>
      <w:r w:rsidRPr="00476D2F">
        <w:t>In particular, this</w:t>
      </w:r>
      <w:proofErr w:type="gramEnd"/>
      <w:r w:rsidRPr="00476D2F">
        <w:t xml:space="preserve"> volume defines:</w:t>
      </w:r>
    </w:p>
    <w:p w14:paraId="24EE6B41" w14:textId="570B6F49" w:rsidR="00DF47BE" w:rsidRPr="00476D2F" w:rsidRDefault="00FD2C46" w:rsidP="00117A38">
      <w:pPr>
        <w:keepNext/>
        <w:keepLines/>
        <w:numPr>
          <w:ilvl w:val="0"/>
          <w:numId w:val="32"/>
        </w:numPr>
        <w:spacing w:before="120"/>
      </w:pPr>
      <w:r w:rsidRPr="00476D2F">
        <w:t xml:space="preserve">How </w:t>
      </w:r>
      <w:r w:rsidR="00DF47BE" w:rsidRPr="00476D2F">
        <w:t xml:space="preserve">an NCA can exchange information with Central Services </w:t>
      </w:r>
      <w:r w:rsidR="00065EC6" w:rsidRPr="00476D2F">
        <w:t>via a manual (web browser) mode</w:t>
      </w:r>
      <w:r w:rsidR="00DF47BE" w:rsidRPr="00476D2F">
        <w:t>;</w:t>
      </w:r>
    </w:p>
    <w:p w14:paraId="24EE6B42" w14:textId="77777777" w:rsidR="00DF47BE" w:rsidRPr="00476D2F" w:rsidRDefault="00FD2C46" w:rsidP="00117A38">
      <w:pPr>
        <w:keepNext/>
        <w:keepLines/>
        <w:numPr>
          <w:ilvl w:val="0"/>
          <w:numId w:val="32"/>
        </w:numPr>
        <w:spacing w:before="120"/>
      </w:pPr>
      <w:proofErr w:type="gramStart"/>
      <w:r w:rsidRPr="00476D2F">
        <w:t>A</w:t>
      </w:r>
      <w:r w:rsidR="00DF47BE" w:rsidRPr="00476D2F">
        <w:t xml:space="preserve"> number of</w:t>
      </w:r>
      <w:proofErr w:type="gramEnd"/>
      <w:r w:rsidR="00DF47BE" w:rsidRPr="00476D2F">
        <w:t xml:space="preserve"> principles for the NCAs that are common regardless of the transportation mechanism;</w:t>
      </w:r>
    </w:p>
    <w:p w14:paraId="24EE6B43" w14:textId="77777777" w:rsidR="00DF47BE" w:rsidRPr="00476D2F" w:rsidRDefault="00FD2C46" w:rsidP="00117A38">
      <w:pPr>
        <w:keepNext/>
        <w:keepLines/>
        <w:numPr>
          <w:ilvl w:val="0"/>
          <w:numId w:val="32"/>
        </w:numPr>
        <w:spacing w:before="120"/>
      </w:pPr>
      <w:r w:rsidRPr="00476D2F">
        <w:t>T</w:t>
      </w:r>
      <w:r w:rsidR="00DF47BE" w:rsidRPr="00476D2F">
        <w:t>he format of messages (EDIFACT and XML);</w:t>
      </w:r>
    </w:p>
    <w:p w14:paraId="74AE3EE0" w14:textId="77777777" w:rsidR="00065EC6" w:rsidRPr="00476D2F" w:rsidRDefault="00FD2C46" w:rsidP="00117A38">
      <w:pPr>
        <w:keepLines/>
        <w:numPr>
          <w:ilvl w:val="0"/>
          <w:numId w:val="32"/>
        </w:numPr>
        <w:spacing w:before="120"/>
      </w:pPr>
      <w:r w:rsidRPr="00476D2F">
        <w:t>H</w:t>
      </w:r>
      <w:r w:rsidR="00DF47BE" w:rsidRPr="00476D2F">
        <w:t>ow the messages need to be transported across the CCN/CSI.</w:t>
      </w:r>
    </w:p>
    <w:p w14:paraId="7DC7D20C" w14:textId="4E585D8A" w:rsidR="002A0DC3" w:rsidRPr="00476D2F" w:rsidRDefault="002A0DC3" w:rsidP="00A079D8">
      <w:pPr>
        <w:keepLines/>
        <w:spacing w:before="120"/>
      </w:pPr>
      <w:r w:rsidRPr="00476D2F">
        <w:t>Note: the message exchange protocols between NCAs and CS/RD2 regarding the collection and dissemination of reference data can be found in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4501EF" w:rsidRPr="000C1B4B">
        <w:rPr>
          <w:szCs w:val="24"/>
        </w:rPr>
        <w:t>R</w:t>
      </w:r>
      <w:r w:rsidR="004501EF">
        <w:rPr>
          <w:szCs w:val="24"/>
        </w:rPr>
        <w:t>26</w:t>
      </w:r>
      <w:r w:rsidRPr="00476D2F">
        <w:fldChar w:fldCharType="end"/>
      </w:r>
      <w:r w:rsidRPr="00476D2F">
        <w:t>].</w:t>
      </w:r>
    </w:p>
    <w:p w14:paraId="24EE6B45" w14:textId="67A8F9DD" w:rsidR="00DF47BE" w:rsidRPr="00476D2F" w:rsidRDefault="00DF47BE" w:rsidP="00FA117E">
      <w:pPr>
        <w:pStyle w:val="Heading3"/>
      </w:pPr>
      <w:bookmarkStart w:id="57" w:name="_Toc473625671"/>
      <w:bookmarkStart w:id="58" w:name="_Toc473732529"/>
      <w:bookmarkStart w:id="59" w:name="_Toc473825628"/>
      <w:bookmarkStart w:id="60" w:name="_Toc259460271"/>
      <w:bookmarkStart w:id="61" w:name="_Toc526170396"/>
      <w:bookmarkStart w:id="62" w:name="_Toc185900660"/>
      <w:r w:rsidRPr="00476D2F">
        <w:t xml:space="preserve">Scope of </w:t>
      </w:r>
      <w:bookmarkEnd w:id="57"/>
      <w:bookmarkEnd w:id="58"/>
      <w:bookmarkEnd w:id="59"/>
      <w:r w:rsidRPr="00476D2F">
        <w:t>DDCOM volume</w:t>
      </w:r>
      <w:bookmarkEnd w:id="60"/>
      <w:bookmarkEnd w:id="61"/>
      <w:bookmarkEnd w:id="62"/>
    </w:p>
    <w:p w14:paraId="24EE6B46" w14:textId="77777777" w:rsidR="00DF47BE" w:rsidRPr="00476D2F" w:rsidRDefault="00DF47BE" w:rsidP="00CE281A">
      <w:r w:rsidRPr="00476D2F">
        <w:t xml:space="preserve">This volume is restricted to the electronic Information Exchanges within Customs systems. </w:t>
      </w:r>
    </w:p>
    <w:p w14:paraId="5243FF45" w14:textId="77777777" w:rsidR="00DD0145" w:rsidRDefault="00DD0145" w:rsidP="00CE281A">
      <w:r w:rsidRPr="00DD0145">
        <w:t xml:space="preserve">This release of DDCOM is extending the scope to NCTS Phase 6, while remaining applicable to NCTS Phase 4, NCTS Phase 5, ECS Phase 2, AES Phase </w:t>
      </w:r>
      <w:proofErr w:type="gramStart"/>
      <w:r w:rsidRPr="00DD0145">
        <w:t>1</w:t>
      </w:r>
      <w:proofErr w:type="gramEnd"/>
      <w:r w:rsidRPr="00DD0145">
        <w:t xml:space="preserve"> and ICS Phase 1.</w:t>
      </w:r>
    </w:p>
    <w:p w14:paraId="581B64A3" w14:textId="77186D5D" w:rsidR="009E620F" w:rsidRDefault="009E620F" w:rsidP="00CE281A">
      <w:r w:rsidRPr="009E620F">
        <w:t>The NCTS-P6 consist</w:t>
      </w:r>
      <w:r w:rsidR="002C7F6C">
        <w:t>s</w:t>
      </w:r>
      <w:r w:rsidRPr="009E620F">
        <w:t xml:space="preserve"> in </w:t>
      </w:r>
      <w:r w:rsidR="00273C61">
        <w:t>an</w:t>
      </w:r>
      <w:r w:rsidRPr="009E620F">
        <w:t xml:space="preserve"> upgrade of NCTS-P5 to continue supporting the transit declarations combined with ENS particulars, by interfacing with ICS2-CR.</w:t>
      </w:r>
      <w:r w:rsidR="002C7F6C">
        <w:t xml:space="preserve"> </w:t>
      </w:r>
      <w:r w:rsidRPr="009E620F">
        <w:t xml:space="preserve">All NCTS National Project Teams (NPT) will be interested in the new section </w:t>
      </w:r>
      <w:r w:rsidR="00C8420D">
        <w:fldChar w:fldCharType="begin"/>
      </w:r>
      <w:r w:rsidR="00C8420D">
        <w:instrText xml:space="preserve"> REF _Ref104288285 \r \h </w:instrText>
      </w:r>
      <w:r w:rsidR="00C8420D">
        <w:fldChar w:fldCharType="separate"/>
      </w:r>
      <w:r w:rsidR="004501EF">
        <w:t>V.5</w:t>
      </w:r>
      <w:r w:rsidR="00C8420D">
        <w:fldChar w:fldCharType="end"/>
      </w:r>
      <w:r w:rsidR="002C7F6C">
        <w:t xml:space="preserve"> </w:t>
      </w:r>
      <w:r w:rsidRPr="009E620F">
        <w:t>(</w:t>
      </w:r>
      <w:r w:rsidR="00C8420D">
        <w:fldChar w:fldCharType="begin"/>
      </w:r>
      <w:r w:rsidR="00C8420D">
        <w:instrText xml:space="preserve"> REF _Ref104288285 \h </w:instrText>
      </w:r>
      <w:r w:rsidR="00C8420D">
        <w:fldChar w:fldCharType="separate"/>
      </w:r>
      <w:r w:rsidR="004501EF" w:rsidRPr="00476D2F">
        <w:t>Scenarios for Exception Handling during Transitional Period</w:t>
      </w:r>
      <w:r w:rsidR="004501EF">
        <w:t xml:space="preserve"> of NCTS-P6</w:t>
      </w:r>
      <w:r w:rsidR="00C8420D">
        <w:fldChar w:fldCharType="end"/>
      </w:r>
      <w:r w:rsidRPr="009E620F">
        <w:t>).</w:t>
      </w:r>
    </w:p>
    <w:p w14:paraId="7BB413CE" w14:textId="7971C0F6" w:rsidR="00F936C2" w:rsidRPr="00476D2F" w:rsidRDefault="00F936C2" w:rsidP="00CE281A">
      <w:r w:rsidRPr="00F936C2">
        <w:lastRenderedPageBreak/>
        <w:t xml:space="preserve">The new section </w:t>
      </w:r>
      <w:r w:rsidR="006E46DF">
        <w:fldChar w:fldCharType="begin"/>
      </w:r>
      <w:r w:rsidR="006E46DF">
        <w:instrText xml:space="preserve"> REF _Ref112919786 \r \h </w:instrText>
      </w:r>
      <w:r w:rsidR="006E46DF">
        <w:fldChar w:fldCharType="separate"/>
      </w:r>
      <w:r w:rsidR="004501EF">
        <w:t>V.6</w:t>
      </w:r>
      <w:r w:rsidR="006E46DF">
        <w:fldChar w:fldCharType="end"/>
      </w:r>
      <w:r w:rsidR="004E42C1">
        <w:t xml:space="preserve"> </w:t>
      </w:r>
      <w:r w:rsidRPr="00F936C2">
        <w:t>(</w:t>
      </w:r>
      <w:r w:rsidR="008D4E6A">
        <w:fldChar w:fldCharType="begin"/>
      </w:r>
      <w:r w:rsidR="008D4E6A">
        <w:instrText xml:space="preserve"> REF _Ref112919786 \h </w:instrText>
      </w:r>
      <w:r w:rsidR="008D4E6A">
        <w:fldChar w:fldCharType="separate"/>
      </w:r>
      <w:r w:rsidR="004501EF">
        <w:t>Scenarios for Exception</w:t>
      </w:r>
      <w:r w:rsidR="004501EF" w:rsidRPr="00476D2F">
        <w:t xml:space="preserve"> handling between </w:t>
      </w:r>
      <w:r w:rsidR="004501EF">
        <w:t xml:space="preserve">NCTS-P6 NAs (Opt-In) </w:t>
      </w:r>
      <w:r w:rsidR="004501EF" w:rsidRPr="00476D2F">
        <w:t xml:space="preserve">and </w:t>
      </w:r>
      <w:r w:rsidR="004501EF">
        <w:t>ieCA/TED</w:t>
      </w:r>
      <w:r w:rsidR="008D4E6A">
        <w:fldChar w:fldCharType="end"/>
      </w:r>
      <w:r w:rsidRPr="00F936C2">
        <w:t xml:space="preserve">) will be of particular interest for the NCTS countries that consider becoming a so-called </w:t>
      </w:r>
      <w:r w:rsidRPr="00D67F1C">
        <w:rPr>
          <w:i/>
          <w:iCs/>
        </w:rPr>
        <w:t>Opt-In NA</w:t>
      </w:r>
      <w:r w:rsidRPr="00F936C2">
        <w:t xml:space="preserve"> communicating with ICS2-CR via the </w:t>
      </w:r>
      <w:r w:rsidR="00D67F1C">
        <w:t>ieCA/</w:t>
      </w:r>
      <w:r w:rsidRPr="00F936C2">
        <w:t>TED central application.</w:t>
      </w:r>
    </w:p>
    <w:p w14:paraId="7A40694D" w14:textId="186332F9" w:rsidR="00B0263E" w:rsidRPr="00476D2F" w:rsidRDefault="00C25247" w:rsidP="00CE281A">
      <w:r w:rsidRPr="00476D2F">
        <w:t xml:space="preserve">In addition, this version of DDCOM is also applicable to </w:t>
      </w:r>
      <w:r w:rsidR="00965356" w:rsidRPr="00476D2F">
        <w:t xml:space="preserve">TAXUD </w:t>
      </w:r>
      <w:r w:rsidR="00B4694F">
        <w:t>ieCA/TED</w:t>
      </w:r>
      <w:r w:rsidRPr="00476D2F">
        <w:t xml:space="preserve"> specifications and implementation (</w:t>
      </w:r>
      <w:r w:rsidR="00580DA2">
        <w:t>incl.</w:t>
      </w:r>
      <w:r w:rsidRPr="00476D2F">
        <w:t xml:space="preserve"> exception handling).</w:t>
      </w:r>
    </w:p>
    <w:p w14:paraId="24EE6B48" w14:textId="77777777" w:rsidR="00DF47BE" w:rsidRPr="00476D2F" w:rsidRDefault="00DF47BE" w:rsidP="006F347D">
      <w:pPr>
        <w:pStyle w:val="Heading3"/>
      </w:pPr>
      <w:bookmarkStart w:id="63" w:name="_Toc473625672"/>
      <w:bookmarkStart w:id="64" w:name="_Toc473732530"/>
      <w:bookmarkStart w:id="65" w:name="_Toc473825629"/>
      <w:bookmarkStart w:id="66" w:name="_Toc259460272"/>
      <w:bookmarkStart w:id="67" w:name="_Toc526170397"/>
      <w:bookmarkStart w:id="68" w:name="_Toc185900661"/>
      <w:r w:rsidRPr="00476D2F">
        <w:t xml:space="preserve">Intended </w:t>
      </w:r>
      <w:proofErr w:type="gramStart"/>
      <w:r w:rsidRPr="00476D2F">
        <w:t>audience</w:t>
      </w:r>
      <w:bookmarkEnd w:id="63"/>
      <w:bookmarkEnd w:id="64"/>
      <w:bookmarkEnd w:id="65"/>
      <w:bookmarkEnd w:id="66"/>
      <w:bookmarkEnd w:id="67"/>
      <w:bookmarkEnd w:id="68"/>
      <w:proofErr w:type="gramEnd"/>
    </w:p>
    <w:p w14:paraId="24EE6B49" w14:textId="77777777" w:rsidR="00DF47BE" w:rsidRPr="00476D2F" w:rsidRDefault="00DF47BE">
      <w:r w:rsidRPr="00476D2F">
        <w:t>The intended audience for this document includes:</w:t>
      </w:r>
    </w:p>
    <w:p w14:paraId="24EE6B4A" w14:textId="77777777" w:rsidR="00DF47BE" w:rsidRPr="00476D2F" w:rsidRDefault="00DF47BE" w:rsidP="00117A38">
      <w:pPr>
        <w:keepNext/>
        <w:keepLines/>
        <w:numPr>
          <w:ilvl w:val="0"/>
          <w:numId w:val="32"/>
        </w:numPr>
        <w:spacing w:before="0"/>
        <w:ind w:left="714" w:hanging="357"/>
      </w:pPr>
      <w:r w:rsidRPr="00476D2F">
        <w:t xml:space="preserve">Any person responsible for the functional specifications of a </w:t>
      </w:r>
      <w:proofErr w:type="gramStart"/>
      <w:r w:rsidRPr="00476D2F">
        <w:t>Customs</w:t>
      </w:r>
      <w:proofErr w:type="gramEnd"/>
      <w:r w:rsidRPr="00476D2F">
        <w:t xml:space="preserve"> application;</w:t>
      </w:r>
    </w:p>
    <w:p w14:paraId="24EE6B4B" w14:textId="77777777" w:rsidR="00DF47BE" w:rsidRPr="00476D2F" w:rsidRDefault="00DF47BE" w:rsidP="00117A38">
      <w:pPr>
        <w:keepNext/>
        <w:keepLines/>
        <w:numPr>
          <w:ilvl w:val="0"/>
          <w:numId w:val="32"/>
        </w:numPr>
        <w:spacing w:before="120"/>
      </w:pPr>
      <w:r w:rsidRPr="00476D2F">
        <w:t xml:space="preserve">Any person responsible for the development of software in the context of a </w:t>
      </w:r>
      <w:proofErr w:type="gramStart"/>
      <w:r w:rsidRPr="00476D2F">
        <w:t>Customs</w:t>
      </w:r>
      <w:proofErr w:type="gramEnd"/>
      <w:r w:rsidRPr="00476D2F">
        <w:t xml:space="preserve"> application;</w:t>
      </w:r>
    </w:p>
    <w:p w14:paraId="24EE6B4C" w14:textId="77777777" w:rsidR="00DF47BE" w:rsidRPr="00476D2F" w:rsidRDefault="00DF47BE" w:rsidP="00117A38">
      <w:pPr>
        <w:keepNext/>
        <w:keepLines/>
        <w:numPr>
          <w:ilvl w:val="0"/>
          <w:numId w:val="32"/>
        </w:numPr>
        <w:spacing w:before="120"/>
      </w:pPr>
      <w:r w:rsidRPr="00476D2F">
        <w:t xml:space="preserve">Any person responsible for the definition of tests for a </w:t>
      </w:r>
      <w:proofErr w:type="gramStart"/>
      <w:r w:rsidRPr="00476D2F">
        <w:t>Customs</w:t>
      </w:r>
      <w:proofErr w:type="gramEnd"/>
      <w:r w:rsidRPr="00476D2F">
        <w:t xml:space="preserve"> application;</w:t>
      </w:r>
    </w:p>
    <w:p w14:paraId="24EE6B4D" w14:textId="77777777" w:rsidR="00DF47BE" w:rsidRPr="00476D2F" w:rsidRDefault="00DF47BE" w:rsidP="00117A38">
      <w:pPr>
        <w:keepNext/>
        <w:keepLines/>
        <w:numPr>
          <w:ilvl w:val="0"/>
          <w:numId w:val="32"/>
        </w:numPr>
        <w:spacing w:before="120"/>
      </w:pPr>
      <w:r w:rsidRPr="00476D2F">
        <w:t xml:space="preserve">Anyone within the affected service suppliers in the CCN/CSI projects responsible for the delivery of the required services to a </w:t>
      </w:r>
      <w:proofErr w:type="gramStart"/>
      <w:r w:rsidRPr="00476D2F">
        <w:t>Customs</w:t>
      </w:r>
      <w:proofErr w:type="gramEnd"/>
      <w:r w:rsidRPr="00476D2F">
        <w:t xml:space="preserve"> application;</w:t>
      </w:r>
    </w:p>
    <w:p w14:paraId="24EE6B4E" w14:textId="3D1FABD6" w:rsidR="00DF47BE" w:rsidRPr="00476D2F" w:rsidRDefault="00DF47BE" w:rsidP="00117A38">
      <w:pPr>
        <w:keepNext/>
        <w:keepLines/>
        <w:numPr>
          <w:ilvl w:val="0"/>
          <w:numId w:val="32"/>
        </w:numPr>
        <w:spacing w:before="120"/>
      </w:pPr>
      <w:r w:rsidRPr="00476D2F">
        <w:t xml:space="preserve">Any other authorised body affected by a </w:t>
      </w:r>
      <w:proofErr w:type="gramStart"/>
      <w:r w:rsidRPr="00476D2F">
        <w:t>Customs</w:t>
      </w:r>
      <w:proofErr w:type="gramEnd"/>
      <w:r w:rsidRPr="00476D2F">
        <w:t xml:space="preserve"> application, including EC/EFTA Joint Committee on Community/Common Transit, Electronic Customs </w:t>
      </w:r>
      <w:r w:rsidR="003B7A0F">
        <w:t xml:space="preserve">Coordination </w:t>
      </w:r>
      <w:r w:rsidRPr="00476D2F">
        <w:t>Group, OLAF, and Traders Associations.</w:t>
      </w:r>
    </w:p>
    <w:p w14:paraId="45A8D67E" w14:textId="0B8D72FB" w:rsidR="00901E30" w:rsidRPr="00476D2F" w:rsidRDefault="00DF47BE" w:rsidP="00D27C8A">
      <w:r w:rsidRPr="00476D2F">
        <w:t xml:space="preserve">Readers are assumed to have a good understanding of the IT concepts and terminology used in this document. </w:t>
      </w:r>
      <w:r w:rsidR="004A42BD" w:rsidRPr="004A42BD">
        <w:t xml:space="preserve">It is also assumed that readers are aware of the contents of the Functional Specifications of the various Trans-European movement systems (including </w:t>
      </w:r>
      <w:r w:rsidR="000463F8" w:rsidRPr="00476D2F">
        <w:t>[</w:t>
      </w:r>
      <w:r w:rsidR="000463F8" w:rsidRPr="00476D2F">
        <w:fldChar w:fldCharType="begin"/>
      </w:r>
      <w:r w:rsidR="000463F8" w:rsidRPr="00476D2F">
        <w:instrText xml:space="preserve"> REF R13 \h  \* MERGEFORMAT </w:instrText>
      </w:r>
      <w:r w:rsidR="000463F8" w:rsidRPr="00476D2F">
        <w:fldChar w:fldCharType="separate"/>
      </w:r>
      <w:r w:rsidR="004501EF" w:rsidRPr="000C1B4B">
        <w:rPr>
          <w:szCs w:val="24"/>
        </w:rPr>
        <w:t>R</w:t>
      </w:r>
      <w:r w:rsidR="004501EF">
        <w:rPr>
          <w:szCs w:val="24"/>
        </w:rPr>
        <w:t>13</w:t>
      </w:r>
      <w:r w:rsidR="000463F8" w:rsidRPr="00476D2F">
        <w:fldChar w:fldCharType="end"/>
      </w:r>
      <w:r w:rsidR="000463F8" w:rsidRPr="00476D2F">
        <w:t>], [</w:t>
      </w:r>
      <w:r w:rsidR="000463F8" w:rsidRPr="00476D2F">
        <w:fldChar w:fldCharType="begin"/>
      </w:r>
      <w:r w:rsidR="000463F8" w:rsidRPr="00476D2F">
        <w:instrText xml:space="preserve"> REF R14 \h  \* MERGEFORMAT </w:instrText>
      </w:r>
      <w:r w:rsidR="000463F8" w:rsidRPr="00476D2F">
        <w:fldChar w:fldCharType="separate"/>
      </w:r>
      <w:r w:rsidR="004501EF" w:rsidRPr="000C1B4B">
        <w:rPr>
          <w:szCs w:val="24"/>
        </w:rPr>
        <w:t>R</w:t>
      </w:r>
      <w:r w:rsidR="004501EF">
        <w:rPr>
          <w:szCs w:val="24"/>
        </w:rPr>
        <w:t>14</w:t>
      </w:r>
      <w:r w:rsidR="000463F8" w:rsidRPr="00476D2F">
        <w:fldChar w:fldCharType="end"/>
      </w:r>
      <w:r w:rsidR="000463F8" w:rsidRPr="00476D2F">
        <w:t>] , [</w:t>
      </w:r>
      <w:r w:rsidR="000463F8" w:rsidRPr="00476D2F">
        <w:fldChar w:fldCharType="begin"/>
      </w:r>
      <w:r w:rsidR="000463F8" w:rsidRPr="00476D2F">
        <w:instrText xml:space="preserve"> REF EOFS \h  \* MERGEFORMAT </w:instrText>
      </w:r>
      <w:r w:rsidR="000463F8" w:rsidRPr="00476D2F">
        <w:fldChar w:fldCharType="separate"/>
      </w:r>
      <w:r w:rsidR="004501EF" w:rsidRPr="000C1B4B">
        <w:rPr>
          <w:szCs w:val="24"/>
        </w:rPr>
        <w:t>R</w:t>
      </w:r>
      <w:r w:rsidR="004501EF">
        <w:rPr>
          <w:szCs w:val="24"/>
        </w:rPr>
        <w:t>23</w:t>
      </w:r>
      <w:r w:rsidR="000463F8" w:rsidRPr="00476D2F">
        <w:fldChar w:fldCharType="end"/>
      </w:r>
      <w:r w:rsidR="000463F8" w:rsidRPr="00476D2F">
        <w:t>], [</w:t>
      </w:r>
      <w:r w:rsidR="000463F8" w:rsidRPr="00476D2F">
        <w:rPr>
          <w:bCs/>
        </w:rPr>
        <w:fldChar w:fldCharType="begin"/>
      </w:r>
      <w:r w:rsidR="000463F8" w:rsidRPr="00476D2F">
        <w:rPr>
          <w:bCs/>
        </w:rPr>
        <w:instrText xml:space="preserve"> REF R26 \h  \* MERGEFORMAT </w:instrText>
      </w:r>
      <w:r w:rsidR="000463F8" w:rsidRPr="00476D2F">
        <w:rPr>
          <w:bCs/>
        </w:rPr>
      </w:r>
      <w:r w:rsidR="000463F8" w:rsidRPr="00476D2F">
        <w:rPr>
          <w:bCs/>
        </w:rPr>
        <w:fldChar w:fldCharType="separate"/>
      </w:r>
      <w:r w:rsidR="004501EF" w:rsidRPr="000C1B4B">
        <w:rPr>
          <w:szCs w:val="24"/>
        </w:rPr>
        <w:t>R</w:t>
      </w:r>
      <w:r w:rsidR="004501EF">
        <w:rPr>
          <w:szCs w:val="24"/>
        </w:rPr>
        <w:t>25</w:t>
      </w:r>
      <w:r w:rsidR="000463F8" w:rsidRPr="00476D2F">
        <w:rPr>
          <w:bCs/>
        </w:rPr>
        <w:fldChar w:fldCharType="end"/>
      </w:r>
      <w:r w:rsidR="000463F8" w:rsidRPr="00476D2F">
        <w:t>], [</w:t>
      </w:r>
      <w:r w:rsidR="000463F8" w:rsidRPr="00476D2F">
        <w:fldChar w:fldCharType="begin"/>
      </w:r>
      <w:r w:rsidR="000463F8" w:rsidRPr="00476D2F">
        <w:instrText xml:space="preserve"> REF L4_BPM_AES \h </w:instrText>
      </w:r>
      <w:r w:rsidR="00DC7BB1">
        <w:instrText xml:space="preserve"> \* MERGEFORMAT </w:instrText>
      </w:r>
      <w:r w:rsidR="000463F8" w:rsidRPr="00476D2F">
        <w:fldChar w:fldCharType="separate"/>
      </w:r>
      <w:r w:rsidR="004501EF" w:rsidRPr="000C1B4B">
        <w:rPr>
          <w:szCs w:val="24"/>
        </w:rPr>
        <w:t>R</w:t>
      </w:r>
      <w:r w:rsidR="004501EF">
        <w:rPr>
          <w:szCs w:val="24"/>
        </w:rPr>
        <w:t>27</w:t>
      </w:r>
      <w:r w:rsidR="000463F8" w:rsidRPr="00476D2F">
        <w:fldChar w:fldCharType="end"/>
      </w:r>
      <w:r w:rsidR="000463F8" w:rsidRPr="00476D2F">
        <w:t>], [</w:t>
      </w:r>
      <w:r w:rsidR="000463F8" w:rsidRPr="00476D2F">
        <w:fldChar w:fldCharType="begin"/>
      </w:r>
      <w:r w:rsidR="000463F8" w:rsidRPr="00476D2F">
        <w:instrText xml:space="preserve"> REF L4_BPM_NCTS \h </w:instrText>
      </w:r>
      <w:r w:rsidR="00DC7BB1">
        <w:instrText xml:space="preserve"> \* MERGEFORMAT </w:instrText>
      </w:r>
      <w:r w:rsidR="000463F8" w:rsidRPr="00476D2F">
        <w:fldChar w:fldCharType="separate"/>
      </w:r>
      <w:r w:rsidR="004501EF" w:rsidRPr="000C1B4B">
        <w:rPr>
          <w:szCs w:val="24"/>
        </w:rPr>
        <w:t>R</w:t>
      </w:r>
      <w:r w:rsidR="004501EF">
        <w:rPr>
          <w:szCs w:val="24"/>
        </w:rPr>
        <w:t>28</w:t>
      </w:r>
      <w:r w:rsidR="000463F8" w:rsidRPr="00476D2F">
        <w:fldChar w:fldCharType="end"/>
      </w:r>
      <w:r w:rsidR="000463F8" w:rsidRPr="00476D2F">
        <w:t>]</w:t>
      </w:r>
      <w:r w:rsidR="004A42BD" w:rsidRPr="004A42BD">
        <w:t xml:space="preserve">) and are familiar with the vision documents (including </w:t>
      </w:r>
      <w:r w:rsidR="000463F8" w:rsidRPr="00476D2F">
        <w:t>[</w:t>
      </w:r>
      <w:r w:rsidR="000463F8" w:rsidRPr="00476D2F">
        <w:fldChar w:fldCharType="begin"/>
      </w:r>
      <w:r w:rsidR="000463F8" w:rsidRPr="00476D2F">
        <w:instrText xml:space="preserve"> REF R34 \h </w:instrText>
      </w:r>
      <w:r w:rsidR="00DC7BB1">
        <w:instrText xml:space="preserve"> \* MERGEFORMAT </w:instrText>
      </w:r>
      <w:r w:rsidR="000463F8" w:rsidRPr="00476D2F">
        <w:fldChar w:fldCharType="separate"/>
      </w:r>
      <w:r w:rsidR="004501EF" w:rsidRPr="000C1B4B">
        <w:rPr>
          <w:szCs w:val="24"/>
        </w:rPr>
        <w:t>R</w:t>
      </w:r>
      <w:r w:rsidR="004501EF">
        <w:rPr>
          <w:szCs w:val="24"/>
        </w:rPr>
        <w:t>33</w:t>
      </w:r>
      <w:r w:rsidR="000463F8" w:rsidRPr="00476D2F">
        <w:fldChar w:fldCharType="end"/>
      </w:r>
      <w:r w:rsidR="000463F8" w:rsidRPr="00476D2F">
        <w:t>]</w:t>
      </w:r>
      <w:r w:rsidR="000463F8">
        <w:t>,</w:t>
      </w:r>
      <w:r w:rsidR="000463F8" w:rsidRPr="00476D2F">
        <w:t xml:space="preserve"> [</w:t>
      </w:r>
      <w:r w:rsidR="000463F8" w:rsidRPr="00476D2F">
        <w:fldChar w:fldCharType="begin"/>
      </w:r>
      <w:r w:rsidR="000463F8" w:rsidRPr="00476D2F">
        <w:instrText xml:space="preserve"> REF R35 \h </w:instrText>
      </w:r>
      <w:r w:rsidR="00DC7BB1">
        <w:instrText xml:space="preserve"> \* MERGEFORMAT </w:instrText>
      </w:r>
      <w:r w:rsidR="000463F8" w:rsidRPr="00476D2F">
        <w:fldChar w:fldCharType="separate"/>
      </w:r>
      <w:r w:rsidR="004501EF" w:rsidRPr="000C1B4B">
        <w:rPr>
          <w:szCs w:val="24"/>
        </w:rPr>
        <w:t>R</w:t>
      </w:r>
      <w:r w:rsidR="004501EF">
        <w:rPr>
          <w:szCs w:val="24"/>
        </w:rPr>
        <w:t>34</w:t>
      </w:r>
      <w:r w:rsidR="000463F8" w:rsidRPr="00476D2F">
        <w:fldChar w:fldCharType="end"/>
      </w:r>
      <w:r w:rsidR="000463F8" w:rsidRPr="00476D2F">
        <w:t>]</w:t>
      </w:r>
      <w:r w:rsidR="000463F8">
        <w:t xml:space="preserve"> and [</w:t>
      </w:r>
      <w:r w:rsidR="00C35789">
        <w:fldChar w:fldCharType="begin"/>
      </w:r>
      <w:r w:rsidR="00C35789">
        <w:instrText xml:space="preserve"> REF R43 \h </w:instrText>
      </w:r>
      <w:r w:rsidR="00C35789">
        <w:fldChar w:fldCharType="separate"/>
      </w:r>
      <w:r w:rsidR="004501EF" w:rsidRPr="000C1B4B">
        <w:rPr>
          <w:szCs w:val="24"/>
        </w:rPr>
        <w:t>R</w:t>
      </w:r>
      <w:r w:rsidR="004501EF">
        <w:rPr>
          <w:noProof/>
          <w:szCs w:val="24"/>
        </w:rPr>
        <w:t>42</w:t>
      </w:r>
      <w:r w:rsidR="00C35789">
        <w:fldChar w:fldCharType="end"/>
      </w:r>
      <w:r w:rsidR="000463F8">
        <w:t>]</w:t>
      </w:r>
      <w:r w:rsidR="004A42BD" w:rsidRPr="004A42BD">
        <w:t xml:space="preserve">) and with Transition Strategy documents </w:t>
      </w:r>
      <w:r w:rsidR="000463F8" w:rsidRPr="00476D2F">
        <w:t>[</w:t>
      </w:r>
      <w:r w:rsidR="000463F8" w:rsidRPr="00476D2F">
        <w:fldChar w:fldCharType="begin"/>
      </w:r>
      <w:r w:rsidR="000463F8" w:rsidRPr="00476D2F">
        <w:instrText xml:space="preserve"> REF R32 \h </w:instrText>
      </w:r>
      <w:r w:rsidR="00DC7BB1">
        <w:instrText xml:space="preserve"> \* MERGEFORMAT </w:instrText>
      </w:r>
      <w:r w:rsidR="000463F8" w:rsidRPr="00476D2F">
        <w:fldChar w:fldCharType="separate"/>
      </w:r>
      <w:r w:rsidR="004501EF" w:rsidRPr="000C1B4B">
        <w:rPr>
          <w:szCs w:val="24"/>
        </w:rPr>
        <w:t>R</w:t>
      </w:r>
      <w:r w:rsidR="004501EF">
        <w:rPr>
          <w:szCs w:val="24"/>
        </w:rPr>
        <w:t>31</w:t>
      </w:r>
      <w:r w:rsidR="000463F8" w:rsidRPr="00476D2F">
        <w:fldChar w:fldCharType="end"/>
      </w:r>
      <w:r w:rsidR="000463F8" w:rsidRPr="00476D2F">
        <w:t>], [</w:t>
      </w:r>
      <w:r w:rsidR="000463F8" w:rsidRPr="00476D2F">
        <w:fldChar w:fldCharType="begin"/>
      </w:r>
      <w:r w:rsidR="000463F8" w:rsidRPr="00476D2F">
        <w:instrText xml:space="preserve"> REF R33 \h </w:instrText>
      </w:r>
      <w:r w:rsidR="00DC7BB1">
        <w:instrText xml:space="preserve"> \* MERGEFORMAT </w:instrText>
      </w:r>
      <w:r w:rsidR="000463F8" w:rsidRPr="00476D2F">
        <w:fldChar w:fldCharType="separate"/>
      </w:r>
      <w:r w:rsidR="004501EF" w:rsidRPr="000C1B4B">
        <w:rPr>
          <w:szCs w:val="24"/>
        </w:rPr>
        <w:t>R</w:t>
      </w:r>
      <w:r w:rsidR="004501EF">
        <w:rPr>
          <w:szCs w:val="24"/>
        </w:rPr>
        <w:t>32</w:t>
      </w:r>
      <w:r w:rsidR="000463F8" w:rsidRPr="00476D2F">
        <w:fldChar w:fldCharType="end"/>
      </w:r>
      <w:r w:rsidR="000463F8" w:rsidRPr="00476D2F">
        <w:t>]</w:t>
      </w:r>
      <w:r w:rsidR="004A42BD" w:rsidRPr="004A42BD">
        <w:t>).</w:t>
      </w:r>
      <w:bookmarkStart w:id="69" w:name="_Toc473625673"/>
      <w:bookmarkStart w:id="70" w:name="_Toc473732531"/>
      <w:bookmarkStart w:id="71" w:name="_Toc473825630"/>
      <w:bookmarkStart w:id="72" w:name="_Ref165103128"/>
      <w:bookmarkStart w:id="73" w:name="_Toc259460273"/>
      <w:bookmarkStart w:id="74" w:name="_Toc526170398"/>
    </w:p>
    <w:p w14:paraId="24EE6B50" w14:textId="2F4A04D9" w:rsidR="00DF47BE" w:rsidRPr="00476D2F" w:rsidRDefault="00DF47BE" w:rsidP="00DD30A5">
      <w:pPr>
        <w:pStyle w:val="Heading3"/>
      </w:pPr>
      <w:bookmarkStart w:id="75" w:name="_Ref46400765"/>
      <w:bookmarkStart w:id="76" w:name="_Toc185900662"/>
      <w:r w:rsidRPr="00476D2F">
        <w:t>Structure</w:t>
      </w:r>
      <w:bookmarkEnd w:id="69"/>
      <w:bookmarkEnd w:id="70"/>
      <w:bookmarkEnd w:id="71"/>
      <w:r w:rsidRPr="00476D2F">
        <w:t xml:space="preserve"> of DDCOM Volume</w:t>
      </w:r>
      <w:bookmarkEnd w:id="72"/>
      <w:bookmarkEnd w:id="73"/>
      <w:bookmarkEnd w:id="74"/>
      <w:bookmarkEnd w:id="75"/>
      <w:bookmarkEnd w:id="76"/>
    </w:p>
    <w:p w14:paraId="24EE6B51" w14:textId="7E49D69E" w:rsidR="00DF47BE" w:rsidRPr="00476D2F" w:rsidRDefault="00DF47BE">
      <w:r w:rsidRPr="00476D2F">
        <w:t xml:space="preserve">This volume is structured in sections (further subdivided in chapters) that are applicable to all movement systems. </w:t>
      </w:r>
    </w:p>
    <w:p w14:paraId="24EE6B52" w14:textId="77777777" w:rsidR="00DF47BE" w:rsidRPr="00476D2F" w:rsidRDefault="00DF47BE">
      <w:pPr>
        <w:keepNext/>
        <w:keepLines/>
        <w:spacing w:before="120"/>
      </w:pPr>
      <w:r w:rsidRPr="00476D2F">
        <w:t xml:space="preserve">The different sections and chapter categories are distinguished by their heading naming convention. </w:t>
      </w:r>
    </w:p>
    <w:p w14:paraId="24EE6B53" w14:textId="77777777" w:rsidR="00DF47BE" w:rsidRPr="00476D2F" w:rsidRDefault="00DF47BE">
      <w:r w:rsidRPr="00476D2F">
        <w:t>This volume comprises the sections, chapters and lists of appendices summarised below:</w:t>
      </w:r>
    </w:p>
    <w:p w14:paraId="24EE6B54" w14:textId="009721CE" w:rsidR="00DF47BE" w:rsidRPr="00476D2F" w:rsidRDefault="00506E02">
      <w:hyperlink w:anchor="_General_Introduction" w:history="1">
        <w:r w:rsidR="00DF47BE" w:rsidRPr="00476D2F">
          <w:rPr>
            <w:rStyle w:val="Hyperlink"/>
            <w:b/>
          </w:rPr>
          <w:t>SECTION I - GENERAL INTRODUCTION</w:t>
        </w:r>
      </w:hyperlink>
      <w:r w:rsidR="00DF47BE" w:rsidRPr="00476D2F">
        <w:t xml:space="preserve"> includes the following chapters:</w:t>
      </w:r>
    </w:p>
    <w:p w14:paraId="24EE6B55"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1 describes the </w:t>
      </w:r>
      <w:r w:rsidRPr="00476D2F">
        <w:rPr>
          <w:b/>
        </w:rPr>
        <w:t>purpose</w:t>
      </w:r>
      <w:r w:rsidRPr="00476D2F">
        <w:t xml:space="preserve"> and the </w:t>
      </w:r>
      <w:r w:rsidRPr="00476D2F">
        <w:rPr>
          <w:b/>
        </w:rPr>
        <w:t>scope</w:t>
      </w:r>
      <w:r w:rsidRPr="00476D2F">
        <w:t xml:space="preserve"> of DDNA, the </w:t>
      </w:r>
      <w:r w:rsidRPr="00476D2F">
        <w:rPr>
          <w:b/>
        </w:rPr>
        <w:t>intended audience</w:t>
      </w:r>
      <w:r w:rsidRPr="00476D2F">
        <w:t>, the</w:t>
      </w:r>
      <w:r w:rsidRPr="00476D2F">
        <w:rPr>
          <w:b/>
        </w:rPr>
        <w:t xml:space="preserve"> internal structure </w:t>
      </w:r>
      <w:r w:rsidRPr="00476D2F">
        <w:t>of the document,</w:t>
      </w:r>
      <w:r w:rsidRPr="00476D2F">
        <w:rPr>
          <w:b/>
        </w:rPr>
        <w:t xml:space="preserve"> </w:t>
      </w:r>
      <w:r w:rsidRPr="00476D2F">
        <w:t>plus some document</w:t>
      </w:r>
      <w:r w:rsidRPr="00476D2F">
        <w:rPr>
          <w:b/>
        </w:rPr>
        <w:t xml:space="preserve"> service information</w:t>
      </w:r>
      <w:r w:rsidR="00637E79" w:rsidRPr="00476D2F">
        <w:t>;</w:t>
      </w:r>
      <w:r w:rsidRPr="00476D2F">
        <w:t xml:space="preserve"> </w:t>
      </w:r>
    </w:p>
    <w:p w14:paraId="24EE6B56"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2 contains </w:t>
      </w:r>
      <w:r w:rsidRPr="00476D2F">
        <w:rPr>
          <w:b/>
        </w:rPr>
        <w:t>definitions</w:t>
      </w:r>
      <w:r w:rsidRPr="00476D2F">
        <w:t xml:space="preserve"> used in this document (terminology, </w:t>
      </w:r>
      <w:proofErr w:type="gramStart"/>
      <w:r w:rsidRPr="00476D2F">
        <w:t>acronyms</w:t>
      </w:r>
      <w:proofErr w:type="gramEnd"/>
      <w:r w:rsidRPr="00476D2F">
        <w:t xml:space="preserve"> and abbreviations)</w:t>
      </w:r>
      <w:r w:rsidR="00637E79" w:rsidRPr="00476D2F">
        <w:t>;</w:t>
      </w:r>
    </w:p>
    <w:p w14:paraId="24EE6B57" w14:textId="7F9A94C2" w:rsidR="00DF47BE" w:rsidRPr="00476D2F" w:rsidRDefault="00DF47BE" w:rsidP="00117A38">
      <w:pPr>
        <w:numPr>
          <w:ilvl w:val="0"/>
          <w:numId w:val="4"/>
        </w:numPr>
        <w:tabs>
          <w:tab w:val="clear" w:pos="360"/>
          <w:tab w:val="left" w:pos="851"/>
        </w:tabs>
        <w:spacing w:before="0"/>
        <w:ind w:left="851" w:hanging="284"/>
      </w:pPr>
      <w:r w:rsidRPr="00476D2F">
        <w:t xml:space="preserve">Chapter 3 describes the relationship of this document with other Customs systems baseline documents. It defines dependencies with these documents and states the applicability of these documents. It also explains how this document, together with the other Customs systems documentation, </w:t>
      </w:r>
      <w:r w:rsidR="003E3C0D" w:rsidRPr="00476D2F">
        <w:t>should be used during the development and verification of the Customs applications being covered by the DDCOM</w:t>
      </w:r>
      <w:r w:rsidR="00637E79" w:rsidRPr="00476D2F">
        <w:t>;</w:t>
      </w:r>
    </w:p>
    <w:p w14:paraId="24EE6B58"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4 describes the </w:t>
      </w:r>
      <w:r w:rsidRPr="00476D2F">
        <w:rPr>
          <w:b/>
        </w:rPr>
        <w:t>symbolism and the conventions</w:t>
      </w:r>
      <w:r w:rsidRPr="00476D2F">
        <w:t xml:space="preserve"> used in the various models included in this document. It also discusses the technical naming conventions used for the data dictionary.</w:t>
      </w:r>
    </w:p>
    <w:p w14:paraId="24EE6B59" w14:textId="77777777" w:rsidR="00DF47BE" w:rsidRPr="00476D2F" w:rsidRDefault="00DF47BE">
      <w:pPr>
        <w:tabs>
          <w:tab w:val="left" w:pos="851"/>
        </w:tabs>
        <w:spacing w:before="0"/>
      </w:pPr>
    </w:p>
    <w:p w14:paraId="24EE6B5A" w14:textId="1A11E813" w:rsidR="00DF47BE" w:rsidRPr="00476D2F" w:rsidRDefault="00506E02">
      <w:pPr>
        <w:tabs>
          <w:tab w:val="left" w:pos="851"/>
        </w:tabs>
        <w:spacing w:before="0"/>
      </w:pPr>
      <w:hyperlink w:anchor="_Central_Services" w:history="1">
        <w:r w:rsidR="00DF47BE" w:rsidRPr="00476D2F">
          <w:rPr>
            <w:rStyle w:val="Hyperlink"/>
            <w:b/>
          </w:rPr>
          <w:t>SECTION II - CENTRAL SERVICES</w:t>
        </w:r>
      </w:hyperlink>
      <w:r w:rsidR="00DF47BE" w:rsidRPr="00476D2F">
        <w:t xml:space="preserve"> deals with availability reporting and statistics. It is subdivided as follows:</w:t>
      </w:r>
    </w:p>
    <w:p w14:paraId="24EE6B5B" w14:textId="74C29CE6" w:rsidR="00DF47BE" w:rsidRPr="00476D2F" w:rsidRDefault="00EC74FD" w:rsidP="00117A38">
      <w:pPr>
        <w:numPr>
          <w:ilvl w:val="0"/>
          <w:numId w:val="4"/>
        </w:numPr>
        <w:tabs>
          <w:tab w:val="clear" w:pos="360"/>
          <w:tab w:val="num" w:pos="585"/>
          <w:tab w:val="left" w:pos="851"/>
        </w:tabs>
        <w:spacing w:before="0"/>
        <w:ind w:left="851" w:hanging="284"/>
      </w:pPr>
      <w:r w:rsidRPr="00476D2F">
        <w:t xml:space="preserve">Chapter </w:t>
      </w:r>
      <w:r w:rsidR="00DF47BE" w:rsidRPr="00476D2F">
        <w:t>1 defines the Messages involved in Central Services</w:t>
      </w:r>
      <w:r w:rsidR="0059256E" w:rsidRPr="00476D2F">
        <w:t>;</w:t>
      </w:r>
    </w:p>
    <w:p w14:paraId="24EE6B5D" w14:textId="5A40593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D10690" w:rsidRPr="00476D2F">
        <w:t>2</w:t>
      </w:r>
      <w:r w:rsidRPr="00476D2F">
        <w:t xml:space="preserve"> defines how statistics and availability data are exchanged</w:t>
      </w:r>
      <w:r w:rsidR="0059256E" w:rsidRPr="00476D2F">
        <w:t>;</w:t>
      </w:r>
    </w:p>
    <w:p w14:paraId="24EE6B60" w14:textId="4B84EE0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3</w:t>
      </w:r>
      <w:r w:rsidRPr="00476D2F">
        <w:t xml:space="preserve"> defines the message protocols to be used for exchanges with the CS/MIS</w:t>
      </w:r>
      <w:r w:rsidR="00AF67EB" w:rsidRPr="00476D2F">
        <w:t>2</w:t>
      </w:r>
      <w:r w:rsidRPr="00476D2F">
        <w:t xml:space="preserve"> application via the Inter(Extra)net (for exchanges of statistics data and availability data)</w:t>
      </w:r>
      <w:r w:rsidR="0059256E" w:rsidRPr="00476D2F">
        <w:t>;</w:t>
      </w:r>
    </w:p>
    <w:p w14:paraId="24EE6B61" w14:textId="45ABDCE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4</w:t>
      </w:r>
      <w:r w:rsidRPr="00476D2F">
        <w:t xml:space="preserve"> defines the message protocols to be used for exchanges with the CS/MIS</w:t>
      </w:r>
      <w:r w:rsidR="00AF67EB" w:rsidRPr="00476D2F">
        <w:t>2</w:t>
      </w:r>
      <w:r w:rsidRPr="00476D2F">
        <w:t xml:space="preserve"> application via CCN/CSI.</w:t>
      </w:r>
    </w:p>
    <w:p w14:paraId="24EE6B62" w14:textId="77777777" w:rsidR="00DF47BE" w:rsidRPr="00476D2F" w:rsidRDefault="00DF47BE">
      <w:pPr>
        <w:tabs>
          <w:tab w:val="left" w:pos="851"/>
        </w:tabs>
        <w:spacing w:before="0"/>
        <w:rPr>
          <w:b/>
          <w:u w:val="single"/>
        </w:rPr>
      </w:pPr>
    </w:p>
    <w:p w14:paraId="24EE6B63" w14:textId="0A0AFA72" w:rsidR="00DF47BE" w:rsidRPr="00476D2F" w:rsidRDefault="00506E02">
      <w:pPr>
        <w:tabs>
          <w:tab w:val="left" w:pos="851"/>
        </w:tabs>
        <w:spacing w:before="0"/>
      </w:pPr>
      <w:hyperlink w:anchor="_Systems_Administration" w:history="1">
        <w:r w:rsidR="00DF47BE" w:rsidRPr="00476D2F">
          <w:rPr>
            <w:rStyle w:val="Hyperlink"/>
            <w:b/>
          </w:rPr>
          <w:t>SECTION III - SYSTEMS ADMINISTRATION</w:t>
        </w:r>
      </w:hyperlink>
      <w:r w:rsidR="00DF47BE" w:rsidRPr="00476D2F">
        <w:t xml:space="preserve"> deals with issues such as logging and tracing and any other administration function to be foreseen.</w:t>
      </w:r>
    </w:p>
    <w:p w14:paraId="24EE6B64" w14:textId="622082AC" w:rsidR="00DF47BE" w:rsidRPr="00476D2F" w:rsidRDefault="00506E02">
      <w:hyperlink w:anchor="_Technical_Message_Structure" w:history="1">
        <w:r w:rsidR="00DF47BE" w:rsidRPr="00476D2F">
          <w:rPr>
            <w:rStyle w:val="Hyperlink"/>
            <w:b/>
          </w:rPr>
          <w:t>SECTION IV – TECHNICAL MESSAGE STRUCTURE</w:t>
        </w:r>
      </w:hyperlink>
      <w:r w:rsidR="00DF47BE" w:rsidRPr="00476D2F">
        <w:t xml:space="preserve"> defines the detailed technical structure of the Information Exchanges for movement systems. This section is further subdivided as follows:</w:t>
      </w:r>
    </w:p>
    <w:p w14:paraId="24EE6B65" w14:textId="58942F05"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C49D5" w:rsidRPr="00476D2F">
        <w:t xml:space="preserve">introduces the key elements of a basic data dictionary. It defines </w:t>
      </w:r>
      <w:proofErr w:type="gramStart"/>
      <w:r w:rsidR="001C49D5" w:rsidRPr="00476D2F">
        <w:t>a number of</w:t>
      </w:r>
      <w:proofErr w:type="gramEnd"/>
      <w:r w:rsidR="001C49D5" w:rsidRPr="00476D2F">
        <w:t xml:space="preserve"> items that make up a message, such as Data Items, Data Groups, Code Lists (sets of discrete values). This chapter is accompanied by the corresponding DDNA Appendices Y, Z and C</w:t>
      </w:r>
      <w:r w:rsidR="00D10E95" w:rsidRPr="00476D2F">
        <w:t xml:space="preserve">. </w:t>
      </w:r>
      <w:r w:rsidR="001C49D5" w:rsidRPr="00476D2F">
        <w:t xml:space="preserve">Appendix C </w:t>
      </w:r>
      <w:r w:rsidR="00D10E95" w:rsidRPr="00476D2F">
        <w:t xml:space="preserve">(for the domains where this applicable) </w:t>
      </w:r>
      <w:r w:rsidR="001C49D5" w:rsidRPr="00476D2F">
        <w:t>with all the applicable code lists is directly gene</w:t>
      </w:r>
      <w:r w:rsidR="000563FC" w:rsidRPr="00476D2F">
        <w:t>rated by the application CS/RD2</w:t>
      </w:r>
      <w:r w:rsidR="001C49D5" w:rsidRPr="00476D2F">
        <w:t>;</w:t>
      </w:r>
    </w:p>
    <w:p w14:paraId="24EE6B66" w14:textId="47DCBF63"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2</w:t>
      </w:r>
      <w:r w:rsidR="000563FC" w:rsidRPr="00476D2F">
        <w:t>, 3 and 4</w:t>
      </w:r>
      <w:r w:rsidRPr="00476D2F">
        <w:t xml:space="preserve"> presents the detailed Technical Message Structure (TMS) for the different Information Exchanges</w:t>
      </w:r>
      <w:r w:rsidR="000563FC" w:rsidRPr="00476D2F">
        <w:t xml:space="preserve"> for the legacy and UCC compliant systems (during and post TP)</w:t>
      </w:r>
      <w:r w:rsidRPr="00476D2F">
        <w:t>. The detailed TMS for all messages is included in each domain volume’s Appendix Q</w:t>
      </w:r>
      <w:r w:rsidR="00DF6EE0" w:rsidRPr="00476D2F">
        <w:t>2, possibly complemented by Appendices Q1 and/or Q3.</w:t>
      </w:r>
      <w:r w:rsidRPr="00476D2F">
        <w:t xml:space="preserve"> This chapter will only explain how the Appendix Q</w:t>
      </w:r>
      <w:r w:rsidR="00DF6EE0" w:rsidRPr="00476D2F">
        <w:t>2</w:t>
      </w:r>
      <w:r w:rsidRPr="00476D2F">
        <w:t xml:space="preserve"> needs to be interpreted and used</w:t>
      </w:r>
      <w:r w:rsidR="0059256E" w:rsidRPr="00476D2F">
        <w:t>;</w:t>
      </w:r>
    </w:p>
    <w:p w14:paraId="23762D3B" w14:textId="5C29E80D" w:rsidR="000563FC" w:rsidRPr="00476D2F" w:rsidRDefault="000563FC" w:rsidP="00117A38">
      <w:pPr>
        <w:numPr>
          <w:ilvl w:val="0"/>
          <w:numId w:val="4"/>
        </w:numPr>
        <w:tabs>
          <w:tab w:val="clear" w:pos="360"/>
          <w:tab w:val="num" w:pos="585"/>
          <w:tab w:val="left" w:pos="851"/>
        </w:tabs>
        <w:spacing w:before="0"/>
        <w:ind w:left="851" w:hanging="284"/>
      </w:pPr>
      <w:r w:rsidRPr="00476D2F">
        <w:t xml:space="preserve">Chapters 5, 6, 7 are analysing various aspects that concern the design </w:t>
      </w:r>
      <w:r w:rsidR="00EC396A" w:rsidRPr="00476D2F">
        <w:t xml:space="preserve">and definition </w:t>
      </w:r>
      <w:r w:rsidRPr="00476D2F">
        <w:t xml:space="preserve">of Rules, Conditions, </w:t>
      </w:r>
      <w:r w:rsidR="00EC396A" w:rsidRPr="00476D2F">
        <w:t>TRTs</w:t>
      </w:r>
      <w:r w:rsidR="00124DC4" w:rsidRPr="00476D2F">
        <w:t xml:space="preserve">, BRTs, </w:t>
      </w:r>
      <w:r w:rsidR="00EC396A" w:rsidRPr="00476D2F">
        <w:t>Techn</w:t>
      </w:r>
      <w:r w:rsidR="002054B3" w:rsidRPr="00476D2F">
        <w:t>i</w:t>
      </w:r>
      <w:r w:rsidR="00EC396A" w:rsidRPr="00476D2F">
        <w:t xml:space="preserve">cal </w:t>
      </w:r>
      <w:proofErr w:type="gramStart"/>
      <w:r w:rsidR="00EC396A" w:rsidRPr="00476D2F">
        <w:t>rules</w:t>
      </w:r>
      <w:proofErr w:type="gramEnd"/>
      <w:r w:rsidR="00124DC4" w:rsidRPr="00476D2F">
        <w:t xml:space="preserve"> and Guidelines</w:t>
      </w:r>
      <w:r w:rsidR="00EC396A" w:rsidRPr="00476D2F">
        <w:t xml:space="preserve"> applicable to </w:t>
      </w:r>
      <w:r w:rsidR="00752422" w:rsidRPr="00476D2F">
        <w:t>AES-P1</w:t>
      </w:r>
      <w:r w:rsidR="00EC396A" w:rsidRPr="00476D2F">
        <w:t xml:space="preserve"> and NCTS</w:t>
      </w:r>
      <w:r w:rsidR="00124DC4" w:rsidRPr="00476D2F">
        <w:t>-</w:t>
      </w:r>
      <w:r w:rsidR="00EC396A" w:rsidRPr="00476D2F">
        <w:t>P5;</w:t>
      </w:r>
    </w:p>
    <w:p w14:paraId="24EE6B67" w14:textId="4358FA48"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w:t>
      </w:r>
      <w:r w:rsidR="000563FC" w:rsidRPr="00476D2F">
        <w:t>8 and 9</w:t>
      </w:r>
      <w:r w:rsidRPr="00476D2F">
        <w:t xml:space="preserve"> discusses the issue of</w:t>
      </w:r>
      <w:r w:rsidRPr="00476D2F">
        <w:rPr>
          <w:b/>
        </w:rPr>
        <w:t xml:space="preserve"> consistency</w:t>
      </w:r>
      <w:r w:rsidR="000563FC" w:rsidRPr="00476D2F">
        <w:rPr>
          <w:b/>
        </w:rPr>
        <w:t xml:space="preserve"> </w:t>
      </w:r>
      <w:r w:rsidR="000563FC" w:rsidRPr="00476D2F">
        <w:t>for the legacy and UCC compliant systems</w:t>
      </w:r>
      <w:r w:rsidRPr="00476D2F">
        <w:rPr>
          <w:b/>
        </w:rPr>
        <w:t xml:space="preserve">. </w:t>
      </w:r>
      <w:r w:rsidRPr="00476D2F">
        <w:t xml:space="preserve">It defines with which Customs documents this DDNA needs to be consistent (such as </w:t>
      </w:r>
      <w:r w:rsidR="00CD42DB"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and SAM Mapping Specification [</w:t>
      </w:r>
      <w:r w:rsidR="00C35789">
        <w:fldChar w:fldCharType="begin"/>
      </w:r>
      <w:r w:rsidR="00C35789">
        <w:instrText xml:space="preserve"> REF R43 \h </w:instrText>
      </w:r>
      <w:r w:rsidR="00C35789">
        <w:fldChar w:fldCharType="separate"/>
      </w:r>
      <w:r w:rsidR="004501EF" w:rsidRPr="000C1B4B">
        <w:rPr>
          <w:szCs w:val="24"/>
        </w:rPr>
        <w:t>R</w:t>
      </w:r>
      <w:r w:rsidR="004501EF">
        <w:rPr>
          <w:noProof/>
          <w:szCs w:val="24"/>
        </w:rPr>
        <w:t>42</w:t>
      </w:r>
      <w:r w:rsidR="00C35789">
        <w:fldChar w:fldCharType="end"/>
      </w:r>
      <w:r w:rsidRPr="00476D2F">
        <w:t xml:space="preserve">]) and it explains how this consistency has been achieved during the TMS definition. </w:t>
      </w:r>
    </w:p>
    <w:p w14:paraId="24EE6B68" w14:textId="0D6F1D8B" w:rsidR="00DF47BE" w:rsidRPr="00476D2F" w:rsidRDefault="00506E02">
      <w:hyperlink w:anchor="_Design_principles" w:history="1">
        <w:r w:rsidR="00DF47BE" w:rsidRPr="00476D2F">
          <w:rPr>
            <w:rStyle w:val="Hyperlink"/>
            <w:b/>
          </w:rPr>
          <w:t>SECTION V –</w:t>
        </w:r>
        <w:r w:rsidR="00DF47BE" w:rsidRPr="00476D2F">
          <w:rPr>
            <w:rStyle w:val="Hyperlink"/>
          </w:rPr>
          <w:t xml:space="preserve"> </w:t>
        </w:r>
        <w:r w:rsidR="00DF47BE" w:rsidRPr="00476D2F">
          <w:rPr>
            <w:rStyle w:val="Hyperlink"/>
            <w:b/>
          </w:rPr>
          <w:t>DESIGN PRINCIPLES</w:t>
        </w:r>
      </w:hyperlink>
      <w:r w:rsidR="00DF47BE" w:rsidRPr="00476D2F">
        <w:t xml:space="preserve"> explains how the system, defined in the previous sections, needs to be built. Basically, every Information Exchange needs to be formatted in one of two formats (</w:t>
      </w:r>
      <w:r w:rsidR="00C1401A" w:rsidRPr="00476D2F">
        <w:t>EDIFACT</w:t>
      </w:r>
      <w:r w:rsidR="00DF47BE" w:rsidRPr="00476D2F">
        <w:t xml:space="preserve"> and/or XML) and needs to be transmitted across one of two communications platforms (CCN/CSI or Inter(Extra)net). This section states </w:t>
      </w:r>
      <w:proofErr w:type="gramStart"/>
      <w:r w:rsidR="00DF47BE" w:rsidRPr="00476D2F">
        <w:t>a number of</w:t>
      </w:r>
      <w:proofErr w:type="gramEnd"/>
      <w:r w:rsidR="00DF47BE" w:rsidRPr="00476D2F">
        <w:t xml:space="preserve"> principles that are common, regardless of the message format and transportation mechanism:</w:t>
      </w:r>
    </w:p>
    <w:p w14:paraId="24EE6B69"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discusses the overall </w:t>
      </w:r>
      <w:r w:rsidRPr="00476D2F">
        <w:rPr>
          <w:b/>
        </w:rPr>
        <w:t>approach</w:t>
      </w:r>
      <w:r w:rsidR="0059256E" w:rsidRPr="00476D2F">
        <w:t>;</w:t>
      </w:r>
    </w:p>
    <w:p w14:paraId="24EE6B6A"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discusses the usage of </w:t>
      </w:r>
      <w:r w:rsidRPr="00476D2F">
        <w:rPr>
          <w:b/>
        </w:rPr>
        <w:t>character sets</w:t>
      </w:r>
      <w:r w:rsidRPr="00476D2F">
        <w:t xml:space="preserve"> and </w:t>
      </w:r>
      <w:r w:rsidRPr="00476D2F">
        <w:rPr>
          <w:b/>
        </w:rPr>
        <w:t>Data Item conventions</w:t>
      </w:r>
      <w:r w:rsidR="0059256E" w:rsidRPr="00476D2F">
        <w:t>;</w:t>
      </w:r>
    </w:p>
    <w:p w14:paraId="53C99A7A" w14:textId="77777777" w:rsidR="007C6471" w:rsidRDefault="00DF47BE" w:rsidP="00117A38">
      <w:pPr>
        <w:numPr>
          <w:ilvl w:val="0"/>
          <w:numId w:val="4"/>
        </w:numPr>
        <w:tabs>
          <w:tab w:val="clear" w:pos="360"/>
          <w:tab w:val="num" w:pos="585"/>
          <w:tab w:val="left" w:pos="851"/>
        </w:tabs>
        <w:spacing w:before="0"/>
        <w:ind w:left="851" w:hanging="284"/>
      </w:pPr>
      <w:r w:rsidRPr="00476D2F">
        <w:t xml:space="preserve">Chapter 3 </w:t>
      </w:r>
      <w:proofErr w:type="gramStart"/>
      <w:r w:rsidRPr="00476D2F">
        <w:t>defines</w:t>
      </w:r>
      <w:proofErr w:type="gramEnd"/>
      <w:r w:rsidRPr="00476D2F">
        <w:t xml:space="preserve"> </w:t>
      </w:r>
    </w:p>
    <w:p w14:paraId="65B3F8CD" w14:textId="77777777" w:rsidR="007C6471" w:rsidRDefault="007C6471" w:rsidP="007C6471">
      <w:pPr>
        <w:numPr>
          <w:ilvl w:val="0"/>
          <w:numId w:val="4"/>
        </w:numPr>
        <w:tabs>
          <w:tab w:val="clear" w:pos="360"/>
          <w:tab w:val="num" w:pos="869"/>
        </w:tabs>
        <w:spacing w:before="0"/>
        <w:ind w:left="1135" w:hanging="284"/>
      </w:pPr>
      <w:r w:rsidRPr="00B4060C">
        <w:t xml:space="preserve">the </w:t>
      </w:r>
      <w:r w:rsidR="00DF47BE" w:rsidRPr="00476D2F">
        <w:rPr>
          <w:b/>
        </w:rPr>
        <w:t>exception handling</w:t>
      </w:r>
      <w:r w:rsidR="00DF47BE" w:rsidRPr="00476D2F">
        <w:t xml:space="preserve"> (how Customs systems should prevent and handle failures, defects, </w:t>
      </w:r>
      <w:proofErr w:type="gramStart"/>
      <w:r w:rsidR="00DF47BE" w:rsidRPr="00476D2F">
        <w:t>errors</w:t>
      </w:r>
      <w:proofErr w:type="gramEnd"/>
      <w:r w:rsidR="00DF47BE" w:rsidRPr="00476D2F">
        <w:t xml:space="preserve"> or mistakes)</w:t>
      </w:r>
      <w:r w:rsidR="0059256E" w:rsidRPr="00476D2F">
        <w:t>;</w:t>
      </w:r>
      <w:r w:rsidR="00BB7225">
        <w:t xml:space="preserve"> </w:t>
      </w:r>
    </w:p>
    <w:p w14:paraId="6F4E91B0" w14:textId="542261EC" w:rsidR="007C6471" w:rsidRDefault="00BB7225" w:rsidP="007C6471">
      <w:pPr>
        <w:numPr>
          <w:ilvl w:val="0"/>
          <w:numId w:val="4"/>
        </w:numPr>
        <w:tabs>
          <w:tab w:val="clear" w:pos="360"/>
          <w:tab w:val="num" w:pos="869"/>
        </w:tabs>
        <w:spacing w:before="0"/>
        <w:ind w:left="1135" w:hanging="284"/>
      </w:pPr>
      <w:r w:rsidRPr="00476D2F">
        <w:t xml:space="preserve">the use of </w:t>
      </w:r>
      <w:r w:rsidRPr="00476D2F">
        <w:rPr>
          <w:b/>
        </w:rPr>
        <w:t xml:space="preserve">Functional error </w:t>
      </w:r>
      <w:r w:rsidRPr="00476D2F">
        <w:t>data group in IE906 for ECS-P2, NCTS-P4 and ICS-P1</w:t>
      </w:r>
      <w:r w:rsidR="00F55DBD">
        <w:t>;</w:t>
      </w:r>
    </w:p>
    <w:p w14:paraId="24EE6B6B" w14:textId="5FF5AF2F" w:rsidR="00DF47BE" w:rsidRPr="00476D2F" w:rsidRDefault="00BB7225" w:rsidP="007C6471">
      <w:pPr>
        <w:numPr>
          <w:ilvl w:val="0"/>
          <w:numId w:val="4"/>
        </w:numPr>
        <w:tabs>
          <w:tab w:val="clear" w:pos="360"/>
          <w:tab w:val="num" w:pos="869"/>
        </w:tabs>
        <w:spacing w:before="0"/>
        <w:ind w:left="1135" w:hanging="284"/>
      </w:pPr>
      <w:r w:rsidRPr="00476D2F">
        <w:t xml:space="preserve">the use of </w:t>
      </w:r>
      <w:r w:rsidRPr="00476D2F">
        <w:rPr>
          <w:b/>
        </w:rPr>
        <w:t xml:space="preserve">Functional error </w:t>
      </w:r>
      <w:r w:rsidRPr="00476D2F">
        <w:t>data group in IE906 for AES-P1</w:t>
      </w:r>
      <w:r w:rsidR="007C6471">
        <w:t xml:space="preserve">, </w:t>
      </w:r>
      <w:r w:rsidRPr="00476D2F">
        <w:t>NCTS-P5</w:t>
      </w:r>
      <w:r w:rsidR="007C6471">
        <w:t xml:space="preserve"> and NCTS-P6</w:t>
      </w:r>
      <w:r w:rsidR="0059256E" w:rsidRPr="00476D2F">
        <w:t>;</w:t>
      </w:r>
    </w:p>
    <w:p w14:paraId="612CC023" w14:textId="4CEF3744" w:rsidR="007C6471" w:rsidRPr="00476D2F" w:rsidRDefault="007C6471" w:rsidP="00B4060C">
      <w:pPr>
        <w:numPr>
          <w:ilvl w:val="0"/>
          <w:numId w:val="4"/>
        </w:numPr>
        <w:tabs>
          <w:tab w:val="clear" w:pos="360"/>
          <w:tab w:val="num" w:pos="869"/>
        </w:tabs>
        <w:spacing w:before="0"/>
        <w:ind w:left="1135" w:hanging="284"/>
      </w:pPr>
      <w:r w:rsidRPr="00476D2F">
        <w:t xml:space="preserve">the use of </w:t>
      </w:r>
      <w:r w:rsidRPr="00476D2F">
        <w:rPr>
          <w:b/>
        </w:rPr>
        <w:t xml:space="preserve">Functional error </w:t>
      </w:r>
      <w:r w:rsidRPr="00476D2F">
        <w:t>data group in IE</w:t>
      </w:r>
      <w:r>
        <w:t>056 (Common Domain)</w:t>
      </w:r>
      <w:r w:rsidRPr="00476D2F">
        <w:t xml:space="preserve"> for </w:t>
      </w:r>
      <w:r>
        <w:t>NCTS-P6.</w:t>
      </w:r>
    </w:p>
    <w:p w14:paraId="24EE6B6C" w14:textId="77C9B9C3" w:rsidR="009A4EFA" w:rsidRPr="00476D2F" w:rsidRDefault="009A4EFA" w:rsidP="00117A38">
      <w:pPr>
        <w:numPr>
          <w:ilvl w:val="0"/>
          <w:numId w:val="4"/>
        </w:numPr>
        <w:tabs>
          <w:tab w:val="clear" w:pos="360"/>
          <w:tab w:val="num" w:pos="585"/>
          <w:tab w:val="left" w:pos="851"/>
        </w:tabs>
        <w:spacing w:before="0"/>
        <w:ind w:left="851" w:hanging="284"/>
      </w:pPr>
      <w:r w:rsidRPr="00476D2F">
        <w:t>Chapter 4 describes</w:t>
      </w:r>
      <w:r w:rsidR="007C6471">
        <w:t xml:space="preserve"> the scenarios for </w:t>
      </w:r>
      <w:r w:rsidR="007C6471" w:rsidRPr="005015FA">
        <w:rPr>
          <w:b/>
          <w:bCs/>
        </w:rPr>
        <w:t>exception handling during Transitional Period</w:t>
      </w:r>
      <w:r w:rsidR="004C6B2E" w:rsidRPr="00B4060C">
        <w:t xml:space="preserve"> </w:t>
      </w:r>
      <w:r w:rsidR="0012192B">
        <w:rPr>
          <w:lang w:val="en-US"/>
        </w:rPr>
        <w:t>for AES-P1 and NCTS-P5</w:t>
      </w:r>
      <w:r w:rsidRPr="00476D2F">
        <w:t>;</w:t>
      </w:r>
    </w:p>
    <w:p w14:paraId="0F219BEF" w14:textId="6FA27B08" w:rsidR="00E36873" w:rsidRDefault="00E36873" w:rsidP="00117A38">
      <w:pPr>
        <w:numPr>
          <w:ilvl w:val="0"/>
          <w:numId w:val="4"/>
        </w:numPr>
        <w:tabs>
          <w:tab w:val="clear" w:pos="360"/>
          <w:tab w:val="num" w:pos="585"/>
          <w:tab w:val="left" w:pos="851"/>
        </w:tabs>
        <w:spacing w:before="0"/>
        <w:ind w:left="851" w:hanging="284"/>
      </w:pPr>
      <w:r w:rsidRPr="00476D2F">
        <w:lastRenderedPageBreak/>
        <w:t>Chapter 5 describes</w:t>
      </w:r>
      <w:r w:rsidR="00D05458" w:rsidRPr="00D05458">
        <w:t xml:space="preserve"> </w:t>
      </w:r>
      <w:r w:rsidR="00D05458">
        <w:t xml:space="preserve">the scenarios for </w:t>
      </w:r>
      <w:r w:rsidR="00D05458" w:rsidRPr="005015FA">
        <w:rPr>
          <w:b/>
          <w:bCs/>
        </w:rPr>
        <w:t xml:space="preserve">exception handling during Transitional Period </w:t>
      </w:r>
      <w:r w:rsidR="00D05458">
        <w:t>for NCTS-P6</w:t>
      </w:r>
      <w:r w:rsidRPr="00476D2F">
        <w:t>;</w:t>
      </w:r>
    </w:p>
    <w:p w14:paraId="4756CD0E" w14:textId="1316497E" w:rsidR="00BB7967" w:rsidRPr="00476D2F" w:rsidRDefault="00BB7967" w:rsidP="00BB7967">
      <w:pPr>
        <w:numPr>
          <w:ilvl w:val="0"/>
          <w:numId w:val="4"/>
        </w:numPr>
        <w:tabs>
          <w:tab w:val="clear" w:pos="360"/>
          <w:tab w:val="num" w:pos="585"/>
          <w:tab w:val="left" w:pos="851"/>
        </w:tabs>
        <w:spacing w:before="0"/>
        <w:ind w:left="851" w:hanging="284"/>
      </w:pPr>
      <w:r w:rsidRPr="00476D2F">
        <w:t xml:space="preserve">Chapter </w:t>
      </w:r>
      <w:r>
        <w:t>6</w:t>
      </w:r>
      <w:r w:rsidRPr="00476D2F">
        <w:t xml:space="preserve"> describes</w:t>
      </w:r>
      <w:r w:rsidRPr="00D05458">
        <w:t xml:space="preserve"> </w:t>
      </w:r>
      <w:r>
        <w:t xml:space="preserve">the scenarios for </w:t>
      </w:r>
      <w:r w:rsidRPr="005015FA">
        <w:rPr>
          <w:b/>
          <w:bCs/>
        </w:rPr>
        <w:t>exception handling</w:t>
      </w:r>
      <w:r>
        <w:t xml:space="preserve"> between NCTS-P6 NAs (Opt-</w:t>
      </w:r>
      <w:r w:rsidR="00673FDE">
        <w:t>I</w:t>
      </w:r>
      <w:r>
        <w:t xml:space="preserve">n) and </w:t>
      </w:r>
      <w:r w:rsidR="005015FA">
        <w:t>ieCA/</w:t>
      </w:r>
      <w:r>
        <w:t>TED</w:t>
      </w:r>
      <w:r w:rsidRPr="00476D2F">
        <w:t>;</w:t>
      </w:r>
    </w:p>
    <w:p w14:paraId="24EE6B6D" w14:textId="19296E09" w:rsidR="009A4EFA" w:rsidRPr="00476D2F" w:rsidRDefault="00F1482C" w:rsidP="00117A38">
      <w:pPr>
        <w:numPr>
          <w:ilvl w:val="0"/>
          <w:numId w:val="4"/>
        </w:numPr>
        <w:tabs>
          <w:tab w:val="clear" w:pos="360"/>
          <w:tab w:val="num" w:pos="585"/>
          <w:tab w:val="left" w:pos="851"/>
        </w:tabs>
        <w:spacing w:before="0"/>
        <w:ind w:left="851" w:hanging="284"/>
      </w:pPr>
      <w:r w:rsidRPr="00476D2F">
        <w:t xml:space="preserve">Chapter </w:t>
      </w:r>
      <w:r w:rsidR="00BB7967">
        <w:t>7</w:t>
      </w:r>
      <w:r w:rsidR="00BB7967" w:rsidRPr="00476D2F">
        <w:t xml:space="preserve"> </w:t>
      </w:r>
      <w:r w:rsidRPr="00476D2F">
        <w:t xml:space="preserve">defines some </w:t>
      </w:r>
      <w:r w:rsidRPr="005015FA">
        <w:rPr>
          <w:b/>
          <w:bCs/>
        </w:rPr>
        <w:t>constraints</w:t>
      </w:r>
      <w:r w:rsidRPr="00476D2F">
        <w:t xml:space="preserve"> that are applicable to the Customs system, including </w:t>
      </w:r>
      <w:r w:rsidRPr="005015FA">
        <w:rPr>
          <w:b/>
          <w:bCs/>
        </w:rPr>
        <w:t>performance and availability</w:t>
      </w:r>
      <w:r w:rsidRPr="00476D2F">
        <w:t>;</w:t>
      </w:r>
    </w:p>
    <w:p w14:paraId="039E176F" w14:textId="6D074F9E" w:rsidR="00AC791F" w:rsidRPr="00A1043D" w:rsidRDefault="009A4EFA" w:rsidP="00117A38">
      <w:pPr>
        <w:numPr>
          <w:ilvl w:val="0"/>
          <w:numId w:val="4"/>
        </w:numPr>
        <w:tabs>
          <w:tab w:val="clear" w:pos="360"/>
          <w:tab w:val="num" w:pos="585"/>
          <w:tab w:val="left" w:pos="851"/>
        </w:tabs>
        <w:spacing w:before="0"/>
        <w:ind w:left="851" w:hanging="284"/>
      </w:pPr>
      <w:r w:rsidRPr="00476D2F">
        <w:t xml:space="preserve">Chapter </w:t>
      </w:r>
      <w:r w:rsidR="00BB7967">
        <w:t>8</w:t>
      </w:r>
      <w:r w:rsidR="00BB7967" w:rsidRPr="00476D2F">
        <w:t xml:space="preserve"> </w:t>
      </w:r>
      <w:r w:rsidRPr="00476D2F">
        <w:t xml:space="preserve">defines </w:t>
      </w:r>
      <w:r w:rsidR="00F1482C" w:rsidRPr="00476D2F">
        <w:t xml:space="preserve">the </w:t>
      </w:r>
      <w:r w:rsidRPr="00476D2F">
        <w:rPr>
          <w:b/>
        </w:rPr>
        <w:t>structure of</w:t>
      </w:r>
      <w:r w:rsidRPr="00476D2F">
        <w:t xml:space="preserve"> </w:t>
      </w:r>
      <w:r w:rsidR="00893D42" w:rsidRPr="002F11DC">
        <w:rPr>
          <w:b/>
          <w:bCs/>
        </w:rPr>
        <w:t>the various</w:t>
      </w:r>
      <w:r w:rsidR="00893D42" w:rsidRPr="00893D42">
        <w:t xml:space="preserve"> </w:t>
      </w:r>
      <w:r w:rsidR="76481E71" w:rsidRPr="00476D2F">
        <w:rPr>
          <w:b/>
          <w:bCs/>
        </w:rPr>
        <w:t xml:space="preserve">Master </w:t>
      </w:r>
      <w:r w:rsidRPr="00476D2F">
        <w:rPr>
          <w:b/>
        </w:rPr>
        <w:t>Reference Number</w:t>
      </w:r>
      <w:r w:rsidRPr="00476D2F">
        <w:t xml:space="preserve"> and </w:t>
      </w:r>
      <w:r w:rsidRPr="00476D2F">
        <w:rPr>
          <w:b/>
        </w:rPr>
        <w:t>Guarantee Reference Number</w:t>
      </w:r>
      <w:r w:rsidR="00D05458" w:rsidRPr="00A079D8">
        <w:rPr>
          <w:bCs/>
        </w:rPr>
        <w:t>;</w:t>
      </w:r>
    </w:p>
    <w:p w14:paraId="7AABCFAA" w14:textId="5496B730" w:rsidR="00AC791F" w:rsidRPr="00A1043D" w:rsidRDefault="00AC791F" w:rsidP="00117A38">
      <w:pPr>
        <w:numPr>
          <w:ilvl w:val="0"/>
          <w:numId w:val="4"/>
        </w:numPr>
        <w:tabs>
          <w:tab w:val="clear" w:pos="360"/>
          <w:tab w:val="num" w:pos="585"/>
          <w:tab w:val="left" w:pos="851"/>
        </w:tabs>
        <w:spacing w:before="0"/>
        <w:ind w:left="851" w:hanging="284"/>
      </w:pPr>
      <w:r w:rsidRPr="00476D2F">
        <w:t xml:space="preserve">Chapter </w:t>
      </w:r>
      <w:r w:rsidR="00BB7967">
        <w:t>9</w:t>
      </w:r>
      <w:r w:rsidR="00BB7967" w:rsidRPr="00476D2F">
        <w:t xml:space="preserve"> </w:t>
      </w:r>
      <w:r w:rsidRPr="00476D2F">
        <w:t xml:space="preserve">defines the </w:t>
      </w:r>
      <w:r w:rsidRPr="00476D2F">
        <w:rPr>
          <w:b/>
        </w:rPr>
        <w:t>structure of</w:t>
      </w:r>
      <w:r w:rsidRPr="00476D2F">
        <w:t xml:space="preserve"> </w:t>
      </w:r>
      <w:r>
        <w:rPr>
          <w:b/>
          <w:bCs/>
        </w:rPr>
        <w:t>GNSS</w:t>
      </w:r>
      <w:r w:rsidRPr="00A079D8">
        <w:rPr>
          <w:bCs/>
        </w:rPr>
        <w:t>;</w:t>
      </w:r>
    </w:p>
    <w:p w14:paraId="24EE6B6E" w14:textId="5C876256" w:rsidR="00DF47BE" w:rsidRPr="00476D2F" w:rsidRDefault="00AC791F" w:rsidP="00117A38">
      <w:pPr>
        <w:numPr>
          <w:ilvl w:val="0"/>
          <w:numId w:val="4"/>
        </w:numPr>
        <w:tabs>
          <w:tab w:val="clear" w:pos="360"/>
          <w:tab w:val="num" w:pos="585"/>
          <w:tab w:val="left" w:pos="851"/>
        </w:tabs>
        <w:spacing w:before="0"/>
        <w:ind w:left="851" w:hanging="284"/>
      </w:pPr>
      <w:r w:rsidRPr="00476D2F">
        <w:t xml:space="preserve">Chapter </w:t>
      </w:r>
      <w:r w:rsidR="00BB7967">
        <w:t>10</w:t>
      </w:r>
      <w:r w:rsidR="00BB7967" w:rsidRPr="00476D2F">
        <w:t xml:space="preserve"> </w:t>
      </w:r>
      <w:r w:rsidRPr="00476D2F">
        <w:t xml:space="preserve">defines the </w:t>
      </w:r>
      <w:r w:rsidRPr="00476D2F">
        <w:rPr>
          <w:b/>
        </w:rPr>
        <w:t>structure of</w:t>
      </w:r>
      <w:r>
        <w:rPr>
          <w:b/>
        </w:rPr>
        <w:t xml:space="preserve"> </w:t>
      </w:r>
      <w:r w:rsidR="00131D58">
        <w:rPr>
          <w:b/>
        </w:rPr>
        <w:t xml:space="preserve">Trader </w:t>
      </w:r>
      <w:r>
        <w:rPr>
          <w:b/>
        </w:rPr>
        <w:t>Identification Number</w:t>
      </w:r>
      <w:r w:rsidR="009A4EFA" w:rsidRPr="00476D2F">
        <w:t>.</w:t>
      </w:r>
    </w:p>
    <w:p w14:paraId="24EE6B6F" w14:textId="294A4409" w:rsidR="00DF47BE" w:rsidRPr="00476D2F" w:rsidRDefault="00506E02">
      <w:hyperlink w:anchor="_EDIFACT_message_formatting" w:history="1">
        <w:r w:rsidR="00DF47BE" w:rsidRPr="00476D2F">
          <w:rPr>
            <w:rStyle w:val="Hyperlink"/>
            <w:b/>
          </w:rPr>
          <w:t>SECTION VI –</w:t>
        </w:r>
        <w:r w:rsidR="00DF47BE" w:rsidRPr="00476D2F">
          <w:rPr>
            <w:rStyle w:val="Hyperlink"/>
          </w:rPr>
          <w:t xml:space="preserve"> </w:t>
        </w:r>
        <w:r w:rsidR="00DF47BE" w:rsidRPr="00476D2F">
          <w:rPr>
            <w:rStyle w:val="Hyperlink"/>
            <w:b/>
          </w:rPr>
          <w:t>EDIFACT MESSAGE FORMATTING</w:t>
        </w:r>
      </w:hyperlink>
      <w:r w:rsidR="00DF47BE" w:rsidRPr="00476D2F">
        <w:t xml:space="preserve"> defines in detail how messages need to be formatted in </w:t>
      </w:r>
      <w:r w:rsidR="00C1401A" w:rsidRPr="00476D2F">
        <w:t>EDIFACT</w:t>
      </w:r>
      <w:r w:rsidR="00DF47BE" w:rsidRPr="00476D2F">
        <w:t>. This section is subdivided as follows:</w:t>
      </w:r>
    </w:p>
    <w:p w14:paraId="24EE6B7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introduces </w:t>
      </w:r>
      <w:r w:rsidRPr="00476D2F">
        <w:rPr>
          <w:b/>
        </w:rPr>
        <w:t>EDIFACT conventions</w:t>
      </w:r>
      <w:r w:rsidRPr="00476D2F">
        <w:t xml:space="preserve"> in general</w:t>
      </w:r>
      <w:r w:rsidR="0059256E" w:rsidRPr="00476D2F">
        <w:t>;</w:t>
      </w:r>
    </w:p>
    <w:p w14:paraId="24EE6B7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defines </w:t>
      </w:r>
      <w:r w:rsidRPr="00476D2F">
        <w:rPr>
          <w:b/>
        </w:rPr>
        <w:t>EDIFACT conventions</w:t>
      </w:r>
      <w:r w:rsidRPr="00476D2F">
        <w:t xml:space="preserve"> used in Customs systems</w:t>
      </w:r>
      <w:r w:rsidR="0059256E" w:rsidRPr="00476D2F">
        <w:t>;</w:t>
      </w:r>
    </w:p>
    <w:p w14:paraId="24EE6B72" w14:textId="7C5B9775"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provides an overview of </w:t>
      </w:r>
      <w:r w:rsidRPr="00476D2F">
        <w:rPr>
          <w:b/>
        </w:rPr>
        <w:t>EDIFACT mapping</w:t>
      </w:r>
      <w:r w:rsidRPr="00476D2F">
        <w:t xml:space="preserve"> and points to the tables that list which Information Exchanges are mapped to each EDIFACT messages for each Customs domain (NCTS</w:t>
      </w:r>
      <w:r w:rsidR="00F15A90">
        <w:t>-</w:t>
      </w:r>
      <w:r w:rsidR="00595488" w:rsidRPr="00476D2F">
        <w:t>P4</w:t>
      </w:r>
      <w:r w:rsidRPr="00476D2F">
        <w:t xml:space="preserve"> or ECS</w:t>
      </w:r>
      <w:r w:rsidR="00F15A90">
        <w:t>-</w:t>
      </w:r>
      <w:r w:rsidR="00AF0023" w:rsidRPr="00476D2F">
        <w:t>P2</w:t>
      </w:r>
      <w:r w:rsidRPr="00476D2F">
        <w:t>)</w:t>
      </w:r>
      <w:r w:rsidR="0059256E" w:rsidRPr="00476D2F">
        <w:t>;</w:t>
      </w:r>
    </w:p>
    <w:p w14:paraId="24EE6B73"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describes the </w:t>
      </w:r>
      <w:r w:rsidRPr="00476D2F">
        <w:rPr>
          <w:b/>
        </w:rPr>
        <w:t>Message Hierarchies</w:t>
      </w:r>
      <w:r w:rsidRPr="00476D2F">
        <w:t>. Appendix Y accompanies this chapter</w:t>
      </w:r>
      <w:r w:rsidR="0059256E" w:rsidRPr="00476D2F">
        <w:t>;</w:t>
      </w:r>
    </w:p>
    <w:p w14:paraId="24EE6B74"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5 explains the detailed low-level </w:t>
      </w:r>
      <w:r w:rsidRPr="00476D2F">
        <w:rPr>
          <w:b/>
        </w:rPr>
        <w:t>mapping</w:t>
      </w:r>
      <w:r w:rsidRPr="00476D2F">
        <w:t xml:space="preserve"> of the Customs messages upon the UNSMs. Appendix H and Appendix I accompany this chapter</w:t>
      </w:r>
      <w:r w:rsidR="0059256E" w:rsidRPr="00476D2F">
        <w:t>;</w:t>
      </w:r>
    </w:p>
    <w:p w14:paraId="24EE6B75" w14:textId="4713C3DB"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6 describes the formatting of </w:t>
      </w:r>
      <w:r w:rsidR="005D3DF7" w:rsidRPr="00476D2F">
        <w:rPr>
          <w:b/>
        </w:rPr>
        <w:t>Functional error</w:t>
      </w:r>
      <w:r w:rsidRPr="00476D2F">
        <w:rPr>
          <w:b/>
        </w:rPr>
        <w:t xml:space="preserve"> in </w:t>
      </w:r>
      <w:r w:rsidR="00C1401A" w:rsidRPr="00476D2F">
        <w:rPr>
          <w:b/>
        </w:rPr>
        <w:t>EDIFACT</w:t>
      </w:r>
      <w:r w:rsidR="0059256E" w:rsidRPr="00476D2F">
        <w:t>;</w:t>
      </w:r>
    </w:p>
    <w:p w14:paraId="24EE6B76"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7 describes the </w:t>
      </w:r>
      <w:r w:rsidR="00C1401A" w:rsidRPr="00476D2F">
        <w:rPr>
          <w:b/>
        </w:rPr>
        <w:t>EDIFACT</w:t>
      </w:r>
      <w:r w:rsidRPr="00476D2F">
        <w:rPr>
          <w:b/>
        </w:rPr>
        <w:t xml:space="preserve"> CONTRL</w:t>
      </w:r>
      <w:r w:rsidRPr="00476D2F">
        <w:t xml:space="preserve"> message to be used in the </w:t>
      </w:r>
      <w:r w:rsidR="00C1401A" w:rsidRPr="00476D2F">
        <w:t>EDIFACT</w:t>
      </w:r>
      <w:r w:rsidRPr="00476D2F">
        <w:t xml:space="preserve"> exchanges.</w:t>
      </w:r>
    </w:p>
    <w:p w14:paraId="24EE6B77" w14:textId="022D1E71" w:rsidR="00DF47BE" w:rsidRPr="00476D2F" w:rsidRDefault="00506E02">
      <w:hyperlink w:anchor="_XML_message_formatting" w:history="1">
        <w:r w:rsidR="00DF47BE" w:rsidRPr="00476D2F">
          <w:rPr>
            <w:rStyle w:val="Hyperlink"/>
            <w:b/>
          </w:rPr>
          <w:t>SECTION VII – XML MESSAGE FORMATTING</w:t>
        </w:r>
      </w:hyperlink>
      <w:r w:rsidR="00DF47BE" w:rsidRPr="00476D2F">
        <w:t xml:space="preserve"> defines how messages need to be formatted in an XML format. This section is structured as follows: </w:t>
      </w:r>
    </w:p>
    <w:p w14:paraId="24EE6B78"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XML conventions</w:t>
      </w:r>
      <w:r w:rsidRPr="00476D2F">
        <w:t xml:space="preserve"> for Customs systems</w:t>
      </w:r>
      <w:r w:rsidR="0059256E" w:rsidRPr="00476D2F">
        <w:t>;</w:t>
      </w:r>
    </w:p>
    <w:p w14:paraId="24EE6B79" w14:textId="33A467AE"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54343B" w:rsidRPr="00476D2F">
        <w:t>s</w:t>
      </w:r>
      <w:r w:rsidRPr="00476D2F">
        <w:t xml:space="preserve"> 2</w:t>
      </w:r>
      <w:r w:rsidR="0054343B" w:rsidRPr="00476D2F">
        <w:t xml:space="preserve"> and 3</w:t>
      </w:r>
      <w:r w:rsidRPr="00476D2F">
        <w:t xml:space="preserve"> discusses the </w:t>
      </w:r>
      <w:r w:rsidRPr="00476D2F">
        <w:rPr>
          <w:b/>
        </w:rPr>
        <w:t>XML formatting</w:t>
      </w:r>
      <w:r w:rsidRPr="00476D2F">
        <w:t xml:space="preserve"> of the Information Exchanges. Appendix R </w:t>
      </w:r>
      <w:r w:rsidR="00AF0023" w:rsidRPr="00476D2F">
        <w:t xml:space="preserve">of DDNA </w:t>
      </w:r>
      <w:r w:rsidRPr="00476D2F">
        <w:t>accompanies this chapter</w:t>
      </w:r>
      <w:r w:rsidR="0059256E" w:rsidRPr="00476D2F">
        <w:t>;</w:t>
      </w:r>
    </w:p>
    <w:p w14:paraId="24EE6B7A" w14:textId="1DF52C4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4 </w:t>
      </w:r>
      <w:r w:rsidRPr="00476D2F">
        <w:t xml:space="preserve">discusses the </w:t>
      </w:r>
      <w:r w:rsidRPr="00476D2F">
        <w:rPr>
          <w:b/>
        </w:rPr>
        <w:t>DTDs</w:t>
      </w:r>
      <w:r w:rsidRPr="00476D2F">
        <w:t xml:space="preserve"> of Customs messages</w:t>
      </w:r>
      <w:r w:rsidR="00DF6EE0" w:rsidRPr="00476D2F">
        <w:t xml:space="preserve"> where applicable</w:t>
      </w:r>
      <w:r w:rsidRPr="00476D2F">
        <w:t>. Appendix T accompanies this chapter</w:t>
      </w:r>
      <w:r w:rsidR="0059256E" w:rsidRPr="00476D2F">
        <w:t>;</w:t>
      </w:r>
    </w:p>
    <w:p w14:paraId="24EE6B7B" w14:textId="61AFE75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5 </w:t>
      </w:r>
      <w:r w:rsidRPr="00476D2F">
        <w:t xml:space="preserve">describes the </w:t>
      </w:r>
      <w:r w:rsidRPr="00476D2F">
        <w:rPr>
          <w:b/>
        </w:rPr>
        <w:t>XML CONTRL</w:t>
      </w:r>
      <w:r w:rsidRPr="00476D2F">
        <w:t xml:space="preserve"> message to be used in the XML exchanges</w:t>
      </w:r>
      <w:r w:rsidR="0059256E" w:rsidRPr="00476D2F">
        <w:t>;</w:t>
      </w:r>
    </w:p>
    <w:p w14:paraId="24EE6B7C" w14:textId="3D6A993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6 </w:t>
      </w:r>
      <w:r w:rsidRPr="00476D2F">
        <w:t xml:space="preserve">describes the </w:t>
      </w:r>
      <w:r w:rsidRPr="00476D2F">
        <w:rPr>
          <w:b/>
        </w:rPr>
        <w:t>Message Header</w:t>
      </w:r>
      <w:r w:rsidRPr="00476D2F">
        <w:t xml:space="preserve"> for the </w:t>
      </w:r>
      <w:r w:rsidR="0054343B" w:rsidRPr="00476D2F">
        <w:t xml:space="preserve">ICS-P1 </w:t>
      </w:r>
      <w:r w:rsidRPr="00476D2F">
        <w:t>exchanges</w:t>
      </w:r>
      <w:r w:rsidR="00280D22">
        <w:t>;</w:t>
      </w:r>
    </w:p>
    <w:p w14:paraId="75070A10" w14:textId="3D85BF82" w:rsidR="0054343B" w:rsidRPr="00476D2F" w:rsidRDefault="0054343B" w:rsidP="00117A38">
      <w:pPr>
        <w:numPr>
          <w:ilvl w:val="0"/>
          <w:numId w:val="4"/>
        </w:numPr>
        <w:tabs>
          <w:tab w:val="clear" w:pos="360"/>
          <w:tab w:val="num" w:pos="585"/>
          <w:tab w:val="left" w:pos="851"/>
        </w:tabs>
        <w:spacing w:before="0"/>
        <w:ind w:left="851" w:hanging="284"/>
      </w:pPr>
      <w:r w:rsidRPr="00476D2F">
        <w:t xml:space="preserve">Chapter 7 describes the </w:t>
      </w:r>
      <w:r w:rsidRPr="00476D2F">
        <w:rPr>
          <w:b/>
        </w:rPr>
        <w:t>Message Header</w:t>
      </w:r>
      <w:r w:rsidRPr="00476D2F">
        <w:t xml:space="preserve"> for the </w:t>
      </w:r>
      <w:r w:rsidR="00FD53C3" w:rsidRPr="00476D2F">
        <w:t>NCTS-P5</w:t>
      </w:r>
      <w:r w:rsidR="00E96EF3" w:rsidRPr="00476D2F">
        <w:t xml:space="preserve"> and </w:t>
      </w:r>
      <w:r w:rsidR="00752422" w:rsidRPr="00476D2F">
        <w:t>AES-P1</w:t>
      </w:r>
      <w:r w:rsidR="00E96EF3" w:rsidRPr="00476D2F">
        <w:t xml:space="preserve"> </w:t>
      </w:r>
      <w:r w:rsidRPr="00476D2F">
        <w:t>exchanges</w:t>
      </w:r>
      <w:r w:rsidR="00280D22">
        <w:t>;</w:t>
      </w:r>
    </w:p>
    <w:p w14:paraId="24EE6B7D" w14:textId="4300C8C7" w:rsidR="00167F77" w:rsidRPr="00476D2F" w:rsidRDefault="00167F77" w:rsidP="00117A38">
      <w:pPr>
        <w:numPr>
          <w:ilvl w:val="0"/>
          <w:numId w:val="4"/>
        </w:numPr>
        <w:tabs>
          <w:tab w:val="clear" w:pos="360"/>
          <w:tab w:val="num" w:pos="585"/>
          <w:tab w:val="left" w:pos="851"/>
        </w:tabs>
        <w:spacing w:before="0"/>
        <w:ind w:left="851" w:hanging="284"/>
        <w:rPr>
          <w:b/>
        </w:rPr>
      </w:pPr>
      <w:r w:rsidRPr="00476D2F">
        <w:t>Chapter</w:t>
      </w:r>
      <w:r w:rsidR="0054343B" w:rsidRPr="00476D2F">
        <w:t>s</w:t>
      </w:r>
      <w:r w:rsidRPr="00476D2F">
        <w:t xml:space="preserve"> </w:t>
      </w:r>
      <w:r w:rsidR="0054343B" w:rsidRPr="00476D2F">
        <w:t xml:space="preserve">8 and 9 </w:t>
      </w:r>
      <w:r w:rsidRPr="00476D2F">
        <w:t xml:space="preserve">describes </w:t>
      </w:r>
      <w:r w:rsidRPr="00476D2F">
        <w:rPr>
          <w:b/>
        </w:rPr>
        <w:t>XSD</w:t>
      </w:r>
      <w:r w:rsidRPr="00476D2F">
        <w:t xml:space="preserve"> Conventions as well as the structure of the XSDs.</w:t>
      </w:r>
    </w:p>
    <w:p w14:paraId="24EE6B7E" w14:textId="3EC05488" w:rsidR="00DF47BE" w:rsidRPr="00476D2F" w:rsidRDefault="00506E02">
      <w:hyperlink w:anchor="_Transport_of_messages" w:history="1">
        <w:r w:rsidR="00DF47BE" w:rsidRPr="00476D2F">
          <w:rPr>
            <w:rStyle w:val="Hyperlink"/>
            <w:b/>
          </w:rPr>
          <w:t>SECTION VIII – TRANSPORT OF MESSAGES VIA CCN/CSI</w:t>
        </w:r>
      </w:hyperlink>
      <w:r w:rsidR="00DF47BE" w:rsidRPr="00476D2F">
        <w:t xml:space="preserve"> defines how messages need to be transported across the CCN/CSI communication platform. This section is subdivided as follows:</w:t>
      </w:r>
    </w:p>
    <w:p w14:paraId="24EE6B7F"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architectural assumptions</w:t>
      </w:r>
      <w:r w:rsidRPr="00476D2F">
        <w:t xml:space="preserve"> made for the transport of messages via CCN/CSI and details where references to CCN/CSI can be found.</w:t>
      </w:r>
    </w:p>
    <w:p w14:paraId="24EE6B8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presents the </w:t>
      </w:r>
      <w:r w:rsidRPr="00476D2F">
        <w:rPr>
          <w:b/>
        </w:rPr>
        <w:t>mandatory CCN/CSI elements</w:t>
      </w:r>
      <w:r w:rsidRPr="00476D2F">
        <w:t xml:space="preserve"> that will ensure end-to-end communication between two CCN gateways.</w:t>
      </w:r>
    </w:p>
    <w:p w14:paraId="24EE6B8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presents the </w:t>
      </w:r>
      <w:r w:rsidRPr="00476D2F">
        <w:rPr>
          <w:b/>
        </w:rPr>
        <w:t>recommended CCN/CSI elements</w:t>
      </w:r>
      <w:r w:rsidRPr="00476D2F">
        <w:t xml:space="preserve"> for sending and receiving messages.</w:t>
      </w:r>
    </w:p>
    <w:p w14:paraId="24EE6B82"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defines the </w:t>
      </w:r>
      <w:r w:rsidRPr="00476D2F">
        <w:rPr>
          <w:b/>
        </w:rPr>
        <w:t>configuration information</w:t>
      </w:r>
      <w:r w:rsidRPr="00476D2F">
        <w:t xml:space="preserve"> necessary for the CCN gateways</w:t>
      </w:r>
      <w:r w:rsidR="008C435A" w:rsidRPr="00476D2F">
        <w:t>;</w:t>
      </w:r>
    </w:p>
    <w:p w14:paraId="24EE6B83" w14:textId="1D00C8CE" w:rsidR="00DF47BE" w:rsidRPr="00476D2F" w:rsidRDefault="00DF47BE" w:rsidP="00117A38">
      <w:pPr>
        <w:numPr>
          <w:ilvl w:val="0"/>
          <w:numId w:val="4"/>
        </w:numPr>
        <w:tabs>
          <w:tab w:val="clear" w:pos="360"/>
          <w:tab w:val="left" w:pos="851"/>
          <w:tab w:val="num" w:pos="927"/>
        </w:tabs>
        <w:spacing w:before="0"/>
        <w:ind w:left="927"/>
      </w:pPr>
      <w:r w:rsidRPr="00476D2F">
        <w:t xml:space="preserve">Chapter 5 defines the </w:t>
      </w:r>
      <w:r w:rsidRPr="00476D2F">
        <w:rPr>
          <w:b/>
        </w:rPr>
        <w:t>CCN/CSI statistics services</w:t>
      </w:r>
      <w:r w:rsidRPr="00476D2F">
        <w:t xml:space="preserve"> provided by </w:t>
      </w:r>
      <w:r w:rsidR="0012044A">
        <w:t>ITSM</w:t>
      </w:r>
      <w:r w:rsidR="00D771A5" w:rsidRPr="00D771A5">
        <w:t xml:space="preserve"> Contractor</w:t>
      </w:r>
      <w:r w:rsidRPr="00476D2F">
        <w:t>.</w:t>
      </w:r>
    </w:p>
    <w:p w14:paraId="24EE6B84" w14:textId="5404C4A7" w:rsidR="00DF47BE" w:rsidRPr="00476D2F" w:rsidRDefault="00506E02">
      <w:hyperlink w:anchor="_Transport_of_messages_1" w:history="1">
        <w:r w:rsidR="00DF47BE" w:rsidRPr="00476D2F">
          <w:rPr>
            <w:rStyle w:val="Hyperlink"/>
            <w:b/>
          </w:rPr>
          <w:t>SECTION IX – TRANSPORT OF MESSAGES VIA INTER(EXTRA)NET</w:t>
        </w:r>
      </w:hyperlink>
      <w:r w:rsidR="00DF47BE" w:rsidRPr="00476D2F">
        <w:t xml:space="preserve"> defines how messages need to be transported across the Inter(Extra)net communication platform. </w:t>
      </w:r>
    </w:p>
    <w:p w14:paraId="24EE6B85" w14:textId="76975AD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B1AFA" w:rsidRPr="00476D2F">
        <w:t>states common Internet principles</w:t>
      </w:r>
      <w:r w:rsidR="008C435A" w:rsidRPr="00476D2F">
        <w:t>;</w:t>
      </w:r>
    </w:p>
    <w:p w14:paraId="24EE6B89" w14:textId="0C874C4E" w:rsidR="00DF47BE" w:rsidRDefault="00DF47BE" w:rsidP="00117A38">
      <w:pPr>
        <w:numPr>
          <w:ilvl w:val="0"/>
          <w:numId w:val="4"/>
        </w:numPr>
        <w:tabs>
          <w:tab w:val="clear" w:pos="360"/>
          <w:tab w:val="num" w:pos="585"/>
          <w:tab w:val="left" w:pos="851"/>
        </w:tabs>
        <w:spacing w:before="0"/>
        <w:ind w:left="851" w:hanging="284"/>
      </w:pPr>
      <w:r w:rsidRPr="00476D2F">
        <w:t xml:space="preserve">Chapter </w:t>
      </w:r>
      <w:r w:rsidR="00AF1AEB" w:rsidRPr="00476D2F">
        <w:t xml:space="preserve">2 </w:t>
      </w:r>
      <w:r w:rsidRPr="00476D2F">
        <w:t xml:space="preserve">discusses </w:t>
      </w:r>
      <w:r w:rsidRPr="00476D2F">
        <w:rPr>
          <w:b/>
        </w:rPr>
        <w:t>security</w:t>
      </w:r>
      <w:r w:rsidRPr="00476D2F">
        <w:t xml:space="preserve"> aspects of Inter(Extra)net transport. </w:t>
      </w:r>
    </w:p>
    <w:p w14:paraId="6FE39876" w14:textId="77777777" w:rsidR="00797CEC" w:rsidRPr="00476D2F" w:rsidRDefault="00797CEC" w:rsidP="00797CEC">
      <w:pPr>
        <w:tabs>
          <w:tab w:val="left" w:pos="851"/>
        </w:tabs>
        <w:spacing w:before="0"/>
        <w:ind w:left="851"/>
      </w:pPr>
    </w:p>
    <w:p w14:paraId="24EE6B8A" w14:textId="77777777" w:rsidR="00DF47BE" w:rsidRPr="00476D2F" w:rsidRDefault="00DF47BE" w:rsidP="00DB5464">
      <w:pPr>
        <w:pStyle w:val="Heading3"/>
      </w:pPr>
      <w:bookmarkStart w:id="77" w:name="_Toc473625674"/>
      <w:bookmarkStart w:id="78" w:name="_Toc473732532"/>
      <w:bookmarkStart w:id="79" w:name="_Toc473825631"/>
      <w:bookmarkStart w:id="80" w:name="_Toc259460274"/>
      <w:bookmarkStart w:id="81" w:name="_Toc526170399"/>
      <w:bookmarkStart w:id="82" w:name="_Toc185900663"/>
      <w:r w:rsidRPr="00476D2F">
        <w:t xml:space="preserve">Document service </w:t>
      </w:r>
      <w:proofErr w:type="gramStart"/>
      <w:r w:rsidRPr="00476D2F">
        <w:t>information</w:t>
      </w:r>
      <w:bookmarkEnd w:id="77"/>
      <w:bookmarkEnd w:id="78"/>
      <w:bookmarkEnd w:id="79"/>
      <w:bookmarkEnd w:id="80"/>
      <w:bookmarkEnd w:id="81"/>
      <w:bookmarkEnd w:id="82"/>
      <w:proofErr w:type="gramEnd"/>
    </w:p>
    <w:p w14:paraId="24EE6B8B" w14:textId="77777777" w:rsidR="00DF47BE" w:rsidRPr="00476D2F" w:rsidRDefault="00DF47BE">
      <w:r w:rsidRPr="00476D2F">
        <w:t xml:space="preserve">The different parts that make up DDNA will each be submitted individually to configuration and version control. Individual components may be upgraded and delivered separately. </w:t>
      </w:r>
    </w:p>
    <w:p w14:paraId="24EE6B8C" w14:textId="77777777" w:rsidR="00DF47BE" w:rsidRPr="00476D2F" w:rsidRDefault="00DF47BE">
      <w:r w:rsidRPr="00476D2F">
        <w:t>Maintenance will be provided for this document. The Taxation and Customs Union DG will define and schedule the different deliveries.</w:t>
      </w:r>
    </w:p>
    <w:p w14:paraId="24EE6B8D" w14:textId="50F3411F" w:rsidR="00DF47BE" w:rsidRPr="00476D2F" w:rsidRDefault="00A154E3" w:rsidP="00A154E3">
      <w:r w:rsidRPr="00476D2F">
        <w:t>Comments can be submitted to this document, either via organised reviews or via calls to the Central Service Desk at ITSM (</w:t>
      </w:r>
      <w:r w:rsidR="00331F48" w:rsidRPr="00476D2F">
        <w:t xml:space="preserve"> </w:t>
      </w:r>
      <w:hyperlink r:id="rId20" w:history="1">
        <w:r w:rsidR="00331F48" w:rsidRPr="00476D2F">
          <w:rPr>
            <w:rStyle w:val="Hyperlink"/>
          </w:rPr>
          <w:t>https://itsmtaxud.europa.eu/smt/ess</w:t>
        </w:r>
      </w:hyperlink>
      <w:r w:rsidR="00331F48" w:rsidRPr="00476D2F">
        <w:t xml:space="preserve"> </w:t>
      </w:r>
      <w:r w:rsidRPr="00476D2F">
        <w:t>).</w:t>
      </w:r>
    </w:p>
    <w:p w14:paraId="40886F31" w14:textId="2D946AE1" w:rsidR="003215A1" w:rsidRPr="00476D2F" w:rsidRDefault="003215A1" w:rsidP="003215A1">
      <w:r w:rsidRPr="00476D2F">
        <w:t xml:space="preserve">Known errors to the DDCOM volume will be maintained in the format of the RFC-List published on </w:t>
      </w:r>
      <w:hyperlink r:id="rId21" w:history="1">
        <w:r w:rsidRPr="00476D2F">
          <w:rPr>
            <w:rStyle w:val="Hyperlink"/>
          </w:rPr>
          <w:t>CIRCABC</w:t>
        </w:r>
      </w:hyperlink>
      <w:r w:rsidRPr="00476D2F">
        <w:t>.</w:t>
      </w:r>
    </w:p>
    <w:p w14:paraId="24EE6B8F" w14:textId="2C2788C2" w:rsidR="00DF47BE" w:rsidRDefault="00DF47BE" w:rsidP="003215A1">
      <w:r w:rsidRPr="00476D2F">
        <w:t>Whenever a part of this document is referred to, reference will be given to an entire section or an entire chapter (within a section) or a paragraph (for any other subdivision).</w:t>
      </w:r>
    </w:p>
    <w:p w14:paraId="24EE6B90" w14:textId="77777777" w:rsidR="00DF47BE" w:rsidRPr="00476D2F" w:rsidRDefault="00DF47BE">
      <w:r w:rsidRPr="00476D2F">
        <w:t>This document will be submitted as a Word file with the following naming convention:</w:t>
      </w:r>
    </w:p>
    <w:p w14:paraId="4F432C79" w14:textId="77777777" w:rsidR="004008A0" w:rsidRPr="00476D2F" w:rsidRDefault="00DF47BE">
      <w:pPr>
        <w:tabs>
          <w:tab w:val="left" w:pos="851"/>
        </w:tabs>
        <w:spacing w:before="0"/>
        <w:ind w:left="360"/>
      </w:pPr>
      <w:r w:rsidRPr="00476D2F">
        <w:t>DDCOM-</w:t>
      </w:r>
      <w:r w:rsidR="00137929" w:rsidRPr="00476D2F">
        <w:t>Main Document</w:t>
      </w:r>
      <w:r w:rsidRPr="00476D2F">
        <w:t>-</w:t>
      </w:r>
      <w:proofErr w:type="spellStart"/>
      <w:r w:rsidR="004008A0" w:rsidRPr="00476D2F">
        <w:rPr>
          <w:i/>
        </w:rPr>
        <w:t>a.b</w:t>
      </w:r>
      <w:r w:rsidRPr="00476D2F">
        <w:rPr>
          <w:i/>
        </w:rPr>
        <w:t>.</w:t>
      </w:r>
      <w:r w:rsidR="004008A0" w:rsidRPr="00476D2F">
        <w:rPr>
          <w:i/>
        </w:rPr>
        <w:t>c</w:t>
      </w:r>
      <w:proofErr w:type="spellEnd"/>
      <w:r w:rsidR="00B47B33" w:rsidRPr="00476D2F">
        <w:rPr>
          <w:i/>
        </w:rPr>
        <w:t>-</w:t>
      </w:r>
      <w:r w:rsidRPr="00476D2F">
        <w:t>SfR/SfA</w:t>
      </w:r>
      <w:r w:rsidR="004008A0" w:rsidRPr="00476D2F">
        <w:t>-v</w:t>
      </w:r>
      <w:r w:rsidR="004008A0" w:rsidRPr="00476D2F">
        <w:rPr>
          <w:i/>
        </w:rPr>
        <w:t>x.yy</w:t>
      </w:r>
      <w:r w:rsidRPr="00476D2F">
        <w:t>.doc</w:t>
      </w:r>
      <w:r w:rsidR="004008A0" w:rsidRPr="00476D2F">
        <w:t>x</w:t>
      </w:r>
      <w:r w:rsidRPr="00476D2F">
        <w:t xml:space="preserve">, </w:t>
      </w:r>
      <w:proofErr w:type="gramStart"/>
      <w:r w:rsidRPr="00476D2F">
        <w:t>where</w:t>
      </w:r>
      <w:proofErr w:type="gramEnd"/>
      <w:r w:rsidRPr="00476D2F">
        <w:t xml:space="preserve"> </w:t>
      </w:r>
    </w:p>
    <w:p w14:paraId="04E3852C" w14:textId="2B2BAA73" w:rsidR="004008A0" w:rsidRPr="00476D2F" w:rsidRDefault="004008A0" w:rsidP="004008A0">
      <w:pPr>
        <w:tabs>
          <w:tab w:val="left" w:pos="851"/>
        </w:tabs>
        <w:spacing w:before="0"/>
        <w:ind w:left="1440"/>
      </w:pPr>
      <w:r w:rsidRPr="00476D2F">
        <w:rPr>
          <w:i/>
        </w:rPr>
        <w:t>a</w:t>
      </w:r>
      <w:r w:rsidRPr="00476D2F">
        <w:t xml:space="preserve"> is the major release </w:t>
      </w:r>
      <w:proofErr w:type="gramStart"/>
      <w:r w:rsidRPr="00476D2F">
        <w:t>identifier</w:t>
      </w:r>
      <w:proofErr w:type="gramEnd"/>
    </w:p>
    <w:p w14:paraId="0F02A629" w14:textId="06695B28" w:rsidR="004008A0" w:rsidRPr="00476D2F" w:rsidRDefault="004008A0" w:rsidP="004008A0">
      <w:pPr>
        <w:tabs>
          <w:tab w:val="left" w:pos="851"/>
        </w:tabs>
        <w:spacing w:before="0"/>
        <w:ind w:left="1440"/>
      </w:pPr>
      <w:r w:rsidRPr="00476D2F">
        <w:rPr>
          <w:i/>
        </w:rPr>
        <w:t>b</w:t>
      </w:r>
      <w:r w:rsidRPr="00476D2F">
        <w:t xml:space="preserve"> is the minor release identifier</w:t>
      </w:r>
    </w:p>
    <w:p w14:paraId="09688A6C" w14:textId="21876BA6" w:rsidR="004008A0" w:rsidRPr="00476D2F" w:rsidRDefault="004008A0" w:rsidP="004008A0">
      <w:pPr>
        <w:tabs>
          <w:tab w:val="left" w:pos="851"/>
        </w:tabs>
        <w:spacing w:before="0"/>
        <w:ind w:left="1440"/>
      </w:pPr>
      <w:r w:rsidRPr="00476D2F">
        <w:rPr>
          <w:i/>
        </w:rPr>
        <w:t>c</w:t>
      </w:r>
      <w:r w:rsidRPr="00476D2F">
        <w:t xml:space="preserve"> is the hotfix release identifier</w:t>
      </w:r>
    </w:p>
    <w:p w14:paraId="6F11D14D" w14:textId="70C56D00" w:rsidR="00901E30" w:rsidRPr="00476D2F" w:rsidRDefault="004008A0" w:rsidP="004008A0">
      <w:pPr>
        <w:tabs>
          <w:tab w:val="left" w:pos="851"/>
        </w:tabs>
        <w:spacing w:before="0"/>
        <w:ind w:left="1440"/>
      </w:pPr>
      <w:r w:rsidRPr="00476D2F">
        <w:rPr>
          <w:b/>
          <w:i/>
        </w:rPr>
        <w:t>x</w:t>
      </w:r>
      <w:r w:rsidR="00DF47BE" w:rsidRPr="00476D2F">
        <w:t xml:space="preserve"> and </w:t>
      </w:r>
      <w:proofErr w:type="spellStart"/>
      <w:r w:rsidRPr="00476D2F">
        <w:rPr>
          <w:b/>
          <w:i/>
        </w:rPr>
        <w:t>yy</w:t>
      </w:r>
      <w:proofErr w:type="spellEnd"/>
      <w:r w:rsidR="00DF47BE" w:rsidRPr="00476D2F">
        <w:t xml:space="preserve"> are version and revision numbers.</w:t>
      </w:r>
      <w:bookmarkStart w:id="83" w:name="_Ref212612772"/>
      <w:bookmarkStart w:id="84" w:name="_Toc259460275"/>
      <w:bookmarkStart w:id="85" w:name="_Toc526170400"/>
    </w:p>
    <w:p w14:paraId="24EE6B93" w14:textId="4412EDFD" w:rsidR="00DF47BE" w:rsidRPr="00476D2F" w:rsidRDefault="00DF47BE" w:rsidP="00DB5464">
      <w:pPr>
        <w:pStyle w:val="Heading3"/>
      </w:pPr>
      <w:bookmarkStart w:id="86" w:name="_Ref46395727"/>
      <w:bookmarkStart w:id="87" w:name="_Ref46397269"/>
      <w:bookmarkStart w:id="88" w:name="_Toc185900664"/>
      <w:r w:rsidRPr="00476D2F">
        <w:t>Change history</w:t>
      </w:r>
      <w:bookmarkEnd w:id="83"/>
      <w:r w:rsidRPr="00476D2F">
        <w:rPr>
          <w:rStyle w:val="FootnoteReference"/>
        </w:rPr>
        <w:footnoteReference w:id="4"/>
      </w:r>
      <w:bookmarkEnd w:id="84"/>
      <w:bookmarkEnd w:id="85"/>
      <w:bookmarkEnd w:id="86"/>
      <w:bookmarkEnd w:id="87"/>
      <w:bookmarkEnd w:id="88"/>
    </w:p>
    <w:p w14:paraId="24EE6B94" w14:textId="4D75FBFB" w:rsidR="00DF47BE" w:rsidRPr="00476D2F" w:rsidRDefault="00DF47BE" w:rsidP="006F347D">
      <w:pPr>
        <w:pStyle w:val="Heading4"/>
      </w:pPr>
      <w:r w:rsidRPr="00476D2F">
        <w:t>Changes in DDCOM versions 5.10 and 6.10</w:t>
      </w:r>
    </w:p>
    <w:p w14:paraId="24EE6B95" w14:textId="77777777" w:rsidR="00DF47BE" w:rsidRPr="00476D2F" w:rsidRDefault="00DF47BE">
      <w:pPr>
        <w:spacing w:before="120" w:after="120"/>
      </w:pPr>
      <w:r w:rsidRPr="00476D2F">
        <w:t>Version 5.10 of DDCOM incorporates the following changes:</w:t>
      </w:r>
    </w:p>
    <w:p w14:paraId="24EE6B96" w14:textId="77777777" w:rsidR="00DF47BE" w:rsidRPr="00476D2F" w:rsidRDefault="00DF47BE" w:rsidP="00117A38">
      <w:pPr>
        <w:numPr>
          <w:ilvl w:val="0"/>
          <w:numId w:val="50"/>
        </w:numPr>
        <w:spacing w:before="0"/>
      </w:pPr>
      <w:r w:rsidRPr="00476D2F">
        <w:t>Implementation of DDNA KEL v0.21 (KEL entries #192, #201, #202 and #213)</w:t>
      </w:r>
      <w:r w:rsidR="008C435A" w:rsidRPr="00476D2F">
        <w:t>;</w:t>
      </w:r>
    </w:p>
    <w:p w14:paraId="24EE6B97" w14:textId="0BEFD539" w:rsidR="00DF47BE" w:rsidRPr="00476D2F" w:rsidRDefault="00DF47BE" w:rsidP="00117A38">
      <w:pPr>
        <w:numPr>
          <w:ilvl w:val="0"/>
          <w:numId w:val="51"/>
        </w:numPr>
        <w:tabs>
          <w:tab w:val="clear" w:pos="288"/>
          <w:tab w:val="num" w:pos="720"/>
        </w:tabs>
        <w:spacing w:before="120"/>
      </w:pPr>
      <w:r w:rsidRPr="00476D2F">
        <w:rPr>
          <w:szCs w:val="24"/>
        </w:rPr>
        <w:t xml:space="preserve">Incorporation of message exchange details (i.e., EDIFACT conventions, queue naming and addressing, national and Taxation and </w:t>
      </w:r>
      <w:r w:rsidR="00965356" w:rsidRPr="00476D2F">
        <w:rPr>
          <w:szCs w:val="24"/>
        </w:rPr>
        <w:t>Customs</w:t>
      </w:r>
      <w:r w:rsidR="00965356" w:rsidRPr="00476D2F" w:rsidDel="00965356">
        <w:rPr>
          <w:szCs w:val="24"/>
        </w:rPr>
        <w:t xml:space="preserve"> </w:t>
      </w:r>
      <w:r w:rsidRPr="00476D2F">
        <w:rPr>
          <w:szCs w:val="24"/>
        </w:rPr>
        <w:t>Union DG gateways, configuration information) regarding the IE</w:t>
      </w:r>
      <w:r w:rsidR="00AD2C3E" w:rsidRPr="00476D2F">
        <w:rPr>
          <w:szCs w:val="24"/>
        </w:rPr>
        <w:t>0</w:t>
      </w:r>
      <w:r w:rsidRPr="00476D2F">
        <w:rPr>
          <w:szCs w:val="24"/>
        </w:rPr>
        <w:t xml:space="preserve">12 message that is exchanged in the scope of the </w:t>
      </w:r>
      <w:r w:rsidR="00BB57BE" w:rsidRPr="00476D2F">
        <w:t>NCTS/TIR-DATA</w:t>
      </w:r>
      <w:r w:rsidRPr="00476D2F">
        <w:rPr>
          <w:szCs w:val="24"/>
        </w:rPr>
        <w:t xml:space="preserve"> pilot project.</w:t>
      </w:r>
    </w:p>
    <w:p w14:paraId="24EE6B98" w14:textId="77777777" w:rsidR="00DF47BE" w:rsidRPr="00476D2F" w:rsidRDefault="00DF47BE">
      <w:pPr>
        <w:spacing w:before="120" w:after="120"/>
      </w:pPr>
      <w:r w:rsidRPr="00476D2F">
        <w:t>Version 6.10 of DDCOM incorporates the following changes:</w:t>
      </w:r>
    </w:p>
    <w:p w14:paraId="24EE6B99" w14:textId="77777777" w:rsidR="00DF47BE" w:rsidRPr="00476D2F" w:rsidRDefault="00DF47BE" w:rsidP="00117A38">
      <w:pPr>
        <w:pStyle w:val="Table10"/>
        <w:numPr>
          <w:ilvl w:val="0"/>
          <w:numId w:val="47"/>
        </w:numPr>
        <w:spacing w:before="60" w:after="60"/>
        <w:rPr>
          <w:sz w:val="24"/>
          <w:szCs w:val="24"/>
        </w:rPr>
      </w:pPr>
      <w:r w:rsidRPr="00476D2F">
        <w:rPr>
          <w:sz w:val="24"/>
          <w:szCs w:val="24"/>
        </w:rPr>
        <w:t>Incorporation of new Customs Business Statistics functionality</w:t>
      </w:r>
    </w:p>
    <w:p w14:paraId="24EE6B9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II.3.2.3</w:t>
      </w:r>
      <w:r w:rsidRPr="00476D2F">
        <w:rPr>
          <w:sz w:val="24"/>
          <w:szCs w:val="24"/>
        </w:rPr>
        <w:t xml:space="preserve">: Updated to: </w:t>
      </w:r>
    </w:p>
    <w:p w14:paraId="24EE6B9B"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Introduce ECS and ICS business statistics;</w:t>
      </w:r>
    </w:p>
    <w:p w14:paraId="24EE6B9C"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 xml:space="preserve">Specify that NAs will be able to send one IE411 message for multiple domains or multiple </w:t>
      </w:r>
      <w:proofErr w:type="gramStart"/>
      <w:r w:rsidRPr="00476D2F">
        <w:rPr>
          <w:sz w:val="24"/>
          <w:szCs w:val="24"/>
        </w:rPr>
        <w:t>domain-specific</w:t>
      </w:r>
      <w:proofErr w:type="gramEnd"/>
      <w:r w:rsidRPr="00476D2F">
        <w:rPr>
          <w:sz w:val="24"/>
          <w:szCs w:val="24"/>
        </w:rPr>
        <w:t xml:space="preserve"> IE411 messages;</w:t>
      </w:r>
    </w:p>
    <w:p w14:paraId="24EE6B9D" w14:textId="28F5FA05"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Indicate that CS/MIS will produce an IE412 message per domain as soon as an IE411 message is received;</w:t>
      </w:r>
    </w:p>
    <w:p w14:paraId="24EE6B9E" w14:textId="3BF8C3C8"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 xml:space="preserve">Define that, each time an IE412 is produced, CS/MIS will combine this IE412 with other IE412 messages created for other periods and generate a </w:t>
      </w:r>
      <w:proofErr w:type="gramStart"/>
      <w:r w:rsidRPr="00476D2F">
        <w:rPr>
          <w:sz w:val="24"/>
          <w:szCs w:val="24"/>
        </w:rPr>
        <w:t>domain-specific</w:t>
      </w:r>
      <w:proofErr w:type="gramEnd"/>
      <w:r w:rsidRPr="00476D2F">
        <w:rPr>
          <w:sz w:val="24"/>
          <w:szCs w:val="24"/>
        </w:rPr>
        <w:t xml:space="preserve"> XLS file, which will also be available for download on CS/MIS Web interface.</w:t>
      </w:r>
    </w:p>
    <w:p w14:paraId="24EE6B9F" w14:textId="105BBC3A" w:rsidR="00DF47BE" w:rsidRPr="00476D2F" w:rsidRDefault="00DF47BE" w:rsidP="00117A38">
      <w:pPr>
        <w:pStyle w:val="Table10"/>
        <w:numPr>
          <w:ilvl w:val="2"/>
          <w:numId w:val="49"/>
        </w:numPr>
        <w:spacing w:before="60" w:after="60"/>
        <w:jc w:val="both"/>
        <w:rPr>
          <w:sz w:val="24"/>
          <w:szCs w:val="24"/>
        </w:rPr>
      </w:pPr>
      <w:r w:rsidRPr="00476D2F">
        <w:rPr>
          <w:i/>
          <w:sz w:val="24"/>
          <w:szCs w:val="24"/>
        </w:rPr>
        <w:t>II.7.1</w:t>
      </w:r>
      <w:r w:rsidRPr="00476D2F">
        <w:rPr>
          <w:sz w:val="24"/>
          <w:szCs w:val="24"/>
        </w:rPr>
        <w:t>: Updated to define that the IE411 message will have EDIFACT or XML format and will either be sent to the CS/MIS application across CCN/</w:t>
      </w:r>
      <w:proofErr w:type="gramStart"/>
      <w:r w:rsidRPr="00476D2F">
        <w:rPr>
          <w:sz w:val="24"/>
          <w:szCs w:val="24"/>
        </w:rPr>
        <w:t>CSI</w:t>
      </w:r>
      <w:proofErr w:type="gramEnd"/>
      <w:r w:rsidRPr="00476D2F">
        <w:rPr>
          <w:sz w:val="24"/>
          <w:szCs w:val="24"/>
        </w:rPr>
        <w:t xml:space="preserve"> or it will be uploaded on CS/MIS Web interface</w:t>
      </w:r>
      <w:r w:rsidR="008C435A" w:rsidRPr="00476D2F">
        <w:rPr>
          <w:sz w:val="24"/>
          <w:szCs w:val="24"/>
        </w:rPr>
        <w:t>;</w:t>
      </w:r>
    </w:p>
    <w:p w14:paraId="24EE6BA0" w14:textId="77777777" w:rsidR="00DF47BE" w:rsidRPr="00476D2F" w:rsidRDefault="00DF47BE" w:rsidP="00117A38">
      <w:pPr>
        <w:pStyle w:val="Table10"/>
        <w:numPr>
          <w:ilvl w:val="2"/>
          <w:numId w:val="49"/>
        </w:numPr>
        <w:spacing w:before="60" w:after="60"/>
        <w:jc w:val="both"/>
        <w:rPr>
          <w:sz w:val="24"/>
          <w:szCs w:val="24"/>
        </w:rPr>
      </w:pPr>
      <w:r w:rsidRPr="00476D2F">
        <w:rPr>
          <w:i/>
          <w:sz w:val="24"/>
          <w:szCs w:val="24"/>
        </w:rPr>
        <w:t>II.6.1.2 and II.6.2.4</w:t>
      </w:r>
      <w:r w:rsidRPr="00476D2F">
        <w:rPr>
          <w:sz w:val="24"/>
          <w:szCs w:val="24"/>
        </w:rPr>
        <w:t>: Updated to include IE411.</w:t>
      </w:r>
    </w:p>
    <w:p w14:paraId="24EE6BA1" w14:textId="77777777" w:rsidR="00DF47BE" w:rsidRPr="00476D2F" w:rsidRDefault="00DF47BE" w:rsidP="00117A38">
      <w:pPr>
        <w:pStyle w:val="Table10"/>
        <w:numPr>
          <w:ilvl w:val="0"/>
          <w:numId w:val="49"/>
        </w:numPr>
        <w:tabs>
          <w:tab w:val="clear" w:pos="1134"/>
        </w:tabs>
        <w:spacing w:before="60" w:after="60"/>
        <w:jc w:val="both"/>
        <w:rPr>
          <w:sz w:val="24"/>
          <w:szCs w:val="24"/>
        </w:rPr>
      </w:pPr>
      <w:r w:rsidRPr="00476D2F">
        <w:rPr>
          <w:sz w:val="24"/>
          <w:szCs w:val="24"/>
        </w:rPr>
        <w:t>INC0909.135833</w:t>
      </w:r>
    </w:p>
    <w:p w14:paraId="24EE6BA2"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 and IX</w:t>
      </w:r>
      <w:r w:rsidRPr="00476D2F">
        <w:rPr>
          <w:sz w:val="24"/>
          <w:szCs w:val="24"/>
        </w:rPr>
        <w:t>: Updated to remove of the programmatic mode from CS/RD and IE</w:t>
      </w:r>
      <w:r w:rsidR="002F49C6" w:rsidRPr="00476D2F">
        <w:rPr>
          <w:sz w:val="24"/>
          <w:szCs w:val="24"/>
        </w:rPr>
        <w:t>0</w:t>
      </w:r>
      <w:r w:rsidRPr="00476D2F">
        <w:rPr>
          <w:sz w:val="24"/>
          <w:szCs w:val="24"/>
        </w:rPr>
        <w:t>31/IE</w:t>
      </w:r>
      <w:r w:rsidR="002F49C6" w:rsidRPr="00476D2F">
        <w:rPr>
          <w:sz w:val="24"/>
          <w:szCs w:val="24"/>
        </w:rPr>
        <w:t>0</w:t>
      </w:r>
      <w:r w:rsidRPr="00476D2F">
        <w:rPr>
          <w:sz w:val="24"/>
          <w:szCs w:val="24"/>
        </w:rPr>
        <w:t>32 attachments from CS/RD notifications.</w:t>
      </w:r>
    </w:p>
    <w:p w14:paraId="24EE6BA3"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INC0907.132635</w:t>
      </w:r>
    </w:p>
    <w:p w14:paraId="24EE6BA4"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V.2.1.2.1.2</w:t>
      </w:r>
      <w:r w:rsidRPr="00476D2F">
        <w:rPr>
          <w:sz w:val="24"/>
          <w:szCs w:val="24"/>
        </w:rPr>
        <w:t>: Updated to specify the support of printable ASCII characters only in non-language sensitive fields.</w:t>
      </w:r>
    </w:p>
    <w:p w14:paraId="24EE6BA5"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INC0908.133794</w:t>
      </w:r>
    </w:p>
    <w:p w14:paraId="24EE6BA6"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the non-use of leading and trailing spaces within text fields for both normal spaces and non-breaking spaces.</w:t>
      </w:r>
    </w:p>
    <w:p w14:paraId="24EE6BA7"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INC0911.139015</w:t>
      </w:r>
    </w:p>
    <w:p w14:paraId="24EE6BA8"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that text fields shall be case sensitive.</w:t>
      </w:r>
    </w:p>
    <w:p w14:paraId="24EE6BA9"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INC0912.140662</w:t>
      </w:r>
    </w:p>
    <w:p w14:paraId="24EE6BA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 xml:space="preserve">VII.5.7: </w:t>
      </w:r>
      <w:r w:rsidRPr="00476D2F">
        <w:rPr>
          <w:sz w:val="24"/>
          <w:szCs w:val="24"/>
        </w:rPr>
        <w:t>Updated to correct the inconsistency between TR9181 in DDNA appendix Q2 and DDCOM section VII.5.7.</w:t>
      </w:r>
    </w:p>
    <w:p w14:paraId="24EE6BAB" w14:textId="77777777" w:rsidR="00126697" w:rsidRPr="00476D2F" w:rsidRDefault="00126697" w:rsidP="006F347D">
      <w:pPr>
        <w:pStyle w:val="Heading4"/>
      </w:pPr>
      <w:r w:rsidRPr="00476D2F">
        <w:t>Changes from DDNTA version 8.10</w:t>
      </w:r>
    </w:p>
    <w:p w14:paraId="24EE6BAC" w14:textId="77777777" w:rsidR="00126697" w:rsidRPr="00476D2F" w:rsidRDefault="00126697" w:rsidP="00126697">
      <w:pPr>
        <w:spacing w:before="120"/>
      </w:pPr>
      <w:r w:rsidRPr="00476D2F">
        <w:t>DDCOM incorporates the following changes:</w:t>
      </w:r>
    </w:p>
    <w:p w14:paraId="24EE6BAD" w14:textId="77777777" w:rsidR="00126697" w:rsidRPr="00476D2F" w:rsidRDefault="00126697" w:rsidP="00117A38">
      <w:pPr>
        <w:numPr>
          <w:ilvl w:val="0"/>
          <w:numId w:val="25"/>
        </w:numPr>
        <w:spacing w:before="0"/>
        <w:ind w:left="924" w:hanging="357"/>
      </w:pPr>
      <w:r w:rsidRPr="00476D2F">
        <w:t>The DDNA has been divided into four volumes – one each for Common, NCTS, ECS and ICS;</w:t>
      </w:r>
    </w:p>
    <w:p w14:paraId="24EE6BAE" w14:textId="77777777" w:rsidR="00126697" w:rsidRPr="00476D2F" w:rsidRDefault="00126697" w:rsidP="00117A38">
      <w:pPr>
        <w:numPr>
          <w:ilvl w:val="0"/>
          <w:numId w:val="25"/>
        </w:numPr>
        <w:spacing w:before="0"/>
        <w:ind w:left="924" w:hanging="357"/>
      </w:pPr>
      <w:r w:rsidRPr="00476D2F">
        <w:t>Implementation of “FTSS – AES Addendum 1/2006”;</w:t>
      </w:r>
    </w:p>
    <w:p w14:paraId="24EE6BAF" w14:textId="77777777" w:rsidR="00126697" w:rsidRPr="00476D2F" w:rsidRDefault="00126697" w:rsidP="00117A38">
      <w:pPr>
        <w:numPr>
          <w:ilvl w:val="0"/>
          <w:numId w:val="25"/>
        </w:numPr>
        <w:spacing w:before="0"/>
        <w:ind w:left="924" w:hanging="357"/>
      </w:pPr>
      <w:r w:rsidRPr="00476D2F">
        <w:t>Implementation of DDNTA KEL v0.11.</w:t>
      </w:r>
    </w:p>
    <w:p w14:paraId="24EE6BB0" w14:textId="77777777" w:rsidR="00DF47BE" w:rsidRPr="00476D2F" w:rsidRDefault="00DF47BE" w:rsidP="006F347D">
      <w:pPr>
        <w:pStyle w:val="Heading4"/>
      </w:pPr>
      <w:r w:rsidRPr="00476D2F">
        <w:t>Changes in DDCOM version 9.00</w:t>
      </w:r>
    </w:p>
    <w:p w14:paraId="24EE6BB1" w14:textId="77777777" w:rsidR="00DF47BE" w:rsidRPr="00476D2F" w:rsidRDefault="00DF47BE">
      <w:pPr>
        <w:spacing w:before="120"/>
      </w:pPr>
      <w:r w:rsidRPr="00476D2F">
        <w:t>DDCOM incorporates the following changes:</w:t>
      </w:r>
    </w:p>
    <w:p w14:paraId="24EE6BB2" w14:textId="77777777" w:rsidR="00DF47BE" w:rsidRPr="00476D2F" w:rsidRDefault="00DF47BE" w:rsidP="00117A38">
      <w:pPr>
        <w:numPr>
          <w:ilvl w:val="0"/>
          <w:numId w:val="25"/>
        </w:numPr>
        <w:spacing w:before="0"/>
        <w:ind w:left="924" w:hanging="357"/>
      </w:pPr>
      <w:r w:rsidRPr="00476D2F">
        <w:t>Im</w:t>
      </w:r>
      <w:r w:rsidR="00C22102" w:rsidRPr="00476D2F">
        <w:t>plementation of DDNA KEL v0.23</w:t>
      </w:r>
    </w:p>
    <w:p w14:paraId="24EE6BB3" w14:textId="77777777" w:rsidR="00C22102" w:rsidRPr="00476D2F" w:rsidRDefault="00C22102" w:rsidP="00117A38">
      <w:pPr>
        <w:numPr>
          <w:ilvl w:val="0"/>
          <w:numId w:val="25"/>
        </w:numPr>
        <w:spacing w:before="0"/>
        <w:ind w:left="924" w:hanging="357"/>
      </w:pPr>
      <w:r w:rsidRPr="00476D2F">
        <w:t>INC0908.134169 (DDNA KEL#224)</w:t>
      </w:r>
    </w:p>
    <w:p w14:paraId="24EE6BB4" w14:textId="77777777" w:rsidR="00C22102" w:rsidRPr="00476D2F" w:rsidRDefault="00C22102" w:rsidP="00C22102">
      <w:pPr>
        <w:spacing w:before="0"/>
        <w:ind w:left="924"/>
      </w:pPr>
      <w:r w:rsidRPr="00476D2F">
        <w:t>The first and seventh paragraph of DDCOM section V.2.1.1.1 (Numerical fields) amended regarding the definition in the use of numerical value fields.</w:t>
      </w:r>
    </w:p>
    <w:p w14:paraId="24EE6BB5" w14:textId="77777777" w:rsidR="00C22102" w:rsidRPr="00476D2F" w:rsidRDefault="00C22102" w:rsidP="00117A38">
      <w:pPr>
        <w:numPr>
          <w:ilvl w:val="0"/>
          <w:numId w:val="25"/>
        </w:numPr>
        <w:spacing w:before="0"/>
        <w:ind w:left="924" w:hanging="357"/>
      </w:pPr>
      <w:r w:rsidRPr="00476D2F">
        <w:t>INC0910.138415 (DDNA KEL#227)</w:t>
      </w:r>
    </w:p>
    <w:p w14:paraId="24EE6BB6" w14:textId="77777777" w:rsidR="00C22102" w:rsidRPr="00476D2F" w:rsidRDefault="00C22102" w:rsidP="009E1C78">
      <w:pPr>
        <w:spacing w:before="0"/>
        <w:ind w:left="924"/>
      </w:pPr>
      <w:r w:rsidRPr="00476D2F">
        <w:t>Section VII.3 (Document Type Definition) updated to exclude ICS</w:t>
      </w:r>
      <w:r w:rsidR="00A305E7" w:rsidRPr="00476D2F">
        <w:t>.</w:t>
      </w:r>
    </w:p>
    <w:p w14:paraId="24EE6BB7" w14:textId="77777777" w:rsidR="00D3478D" w:rsidRPr="00476D2F" w:rsidRDefault="00D3478D" w:rsidP="006F347D">
      <w:pPr>
        <w:pStyle w:val="Heading4"/>
      </w:pPr>
      <w:bookmarkStart w:id="89" w:name="_Ref317238527"/>
      <w:r w:rsidRPr="00476D2F">
        <w:t>Changes in DDCOM version 10.00</w:t>
      </w:r>
      <w:bookmarkEnd w:id="89"/>
    </w:p>
    <w:p w14:paraId="24EE6BB8" w14:textId="77777777" w:rsidR="00D3478D" w:rsidRPr="00476D2F" w:rsidRDefault="00D3478D" w:rsidP="00D3478D">
      <w:pPr>
        <w:spacing w:before="120"/>
      </w:pPr>
      <w:r w:rsidRPr="00476D2F">
        <w:t>DDCOM incorporates the following changes:</w:t>
      </w:r>
    </w:p>
    <w:p w14:paraId="24EE6BB9" w14:textId="77777777" w:rsidR="00D3478D" w:rsidRPr="00476D2F" w:rsidRDefault="00D3478D" w:rsidP="00117A38">
      <w:pPr>
        <w:numPr>
          <w:ilvl w:val="0"/>
          <w:numId w:val="25"/>
        </w:numPr>
        <w:spacing w:before="0"/>
        <w:ind w:left="924" w:hanging="357"/>
      </w:pPr>
      <w:r w:rsidRPr="00476D2F">
        <w:t>Implementation of DDNA KEL v0.24</w:t>
      </w:r>
    </w:p>
    <w:p w14:paraId="24EE6BBA" w14:textId="77777777" w:rsidR="001A5D55" w:rsidRPr="00476D2F" w:rsidRDefault="00D3478D" w:rsidP="00117A38">
      <w:pPr>
        <w:numPr>
          <w:ilvl w:val="0"/>
          <w:numId w:val="53"/>
        </w:numPr>
        <w:spacing w:before="0"/>
        <w:ind w:left="1656" w:hanging="216"/>
      </w:pPr>
      <w:r w:rsidRPr="00476D2F">
        <w:t>IM15049 (DDNA KEL#300)</w:t>
      </w:r>
    </w:p>
    <w:p w14:paraId="24EE6BBB" w14:textId="77777777" w:rsidR="00D3478D" w:rsidRPr="00476D2F" w:rsidRDefault="00A305E7" w:rsidP="00F12A07">
      <w:pPr>
        <w:spacing w:before="0"/>
        <w:ind w:left="1656"/>
      </w:pPr>
      <w:r w:rsidRPr="00476D2F">
        <w:t>S</w:t>
      </w:r>
      <w:r w:rsidR="006618AA" w:rsidRPr="00476D2F">
        <w:t>ection</w:t>
      </w:r>
      <w:r w:rsidR="00D3478D" w:rsidRPr="00476D2F">
        <w:t xml:space="preserve"> </w:t>
      </w:r>
      <w:r w:rsidR="006618AA" w:rsidRPr="00476D2F">
        <w:t>V.2.1.2.1.2 “</w:t>
      </w:r>
      <w:proofErr w:type="gramStart"/>
      <w:r w:rsidR="006618AA" w:rsidRPr="00476D2F">
        <w:t>Non-language</w:t>
      </w:r>
      <w:proofErr w:type="gramEnd"/>
      <w:r w:rsidR="006618AA" w:rsidRPr="00476D2F">
        <w:t xml:space="preserve"> sensitive text fields” and second paragraph of section V.2.1.2.2 “Exchanges in XML format” </w:t>
      </w:r>
      <w:r w:rsidR="00D3478D" w:rsidRPr="00476D2F">
        <w:t xml:space="preserve">amended regarding the </w:t>
      </w:r>
      <w:r w:rsidR="000B4AB9" w:rsidRPr="00476D2F">
        <w:t>clarification of ASCII characters usage</w:t>
      </w:r>
      <w:r w:rsidR="00D3478D" w:rsidRPr="00476D2F">
        <w:t>.</w:t>
      </w:r>
    </w:p>
    <w:p w14:paraId="24EE6BBC" w14:textId="77777777" w:rsidR="000C088D" w:rsidRPr="00476D2F" w:rsidRDefault="000C088D" w:rsidP="006F347D">
      <w:pPr>
        <w:pStyle w:val="Heading4"/>
      </w:pPr>
      <w:bookmarkStart w:id="90" w:name="_Ref320524611"/>
      <w:r w:rsidRPr="00476D2F">
        <w:t>Changes in DDCOM version 10.50</w:t>
      </w:r>
      <w:bookmarkEnd w:id="90"/>
    </w:p>
    <w:p w14:paraId="24EE6BBD" w14:textId="77777777" w:rsidR="000C088D" w:rsidRPr="00476D2F" w:rsidRDefault="000C088D" w:rsidP="000C088D">
      <w:pPr>
        <w:spacing w:before="120"/>
      </w:pPr>
      <w:r w:rsidRPr="00476D2F">
        <w:t>DDCOM incorporates the following changes:</w:t>
      </w:r>
    </w:p>
    <w:p w14:paraId="24EE6BBE" w14:textId="77777777" w:rsidR="000C088D" w:rsidRPr="00476D2F" w:rsidRDefault="000C088D" w:rsidP="00117A38">
      <w:pPr>
        <w:numPr>
          <w:ilvl w:val="0"/>
          <w:numId w:val="25"/>
        </w:numPr>
        <w:spacing w:before="0"/>
        <w:ind w:left="924" w:hanging="357"/>
      </w:pPr>
      <w:r w:rsidRPr="00476D2F">
        <w:t>Implementation of DDNA KEL v0.23a</w:t>
      </w:r>
    </w:p>
    <w:p w14:paraId="24EE6BBF" w14:textId="77777777" w:rsidR="000C088D" w:rsidRPr="00476D2F" w:rsidRDefault="000C088D" w:rsidP="00117A38">
      <w:pPr>
        <w:numPr>
          <w:ilvl w:val="0"/>
          <w:numId w:val="53"/>
        </w:numPr>
        <w:spacing w:before="0"/>
        <w:ind w:left="1656" w:hanging="216"/>
      </w:pPr>
      <w:r w:rsidRPr="00476D2F">
        <w:t>IM22001 (DDNA KEL#305)</w:t>
      </w:r>
    </w:p>
    <w:p w14:paraId="3279F70E" w14:textId="27B390D9" w:rsidR="00DC1681" w:rsidRPr="00476D2F" w:rsidRDefault="000C088D" w:rsidP="00797CEC">
      <w:pPr>
        <w:spacing w:before="0"/>
        <w:ind w:left="1656"/>
      </w:pPr>
      <w:r w:rsidRPr="00476D2F">
        <w:t xml:space="preserve">Section </w:t>
      </w:r>
      <w:r w:rsidR="00AC3ECE" w:rsidRPr="00476D2F">
        <w:t>V.2.1.2.1.1</w:t>
      </w:r>
      <w:r w:rsidR="00C150D0" w:rsidRPr="00476D2F">
        <w:t xml:space="preserve"> “</w:t>
      </w:r>
      <w:r w:rsidR="005F54AB" w:rsidRPr="00476D2F">
        <w:fldChar w:fldCharType="begin"/>
      </w:r>
      <w:r w:rsidR="00E3162A" w:rsidRPr="00476D2F">
        <w:instrText xml:space="preserve"> REF _Ref320523582 \h </w:instrText>
      </w:r>
      <w:r w:rsidR="008D2375" w:rsidRPr="00476D2F">
        <w:instrText xml:space="preserve"> \* MERGEFORMAT </w:instrText>
      </w:r>
      <w:r w:rsidR="005F54AB" w:rsidRPr="00476D2F">
        <w:fldChar w:fldCharType="separate"/>
      </w:r>
      <w:r w:rsidR="004501EF" w:rsidRPr="00476D2F">
        <w:t>Language-sensitive text fields</w:t>
      </w:r>
      <w:r w:rsidR="005F54AB" w:rsidRPr="00476D2F">
        <w:fldChar w:fldCharType="end"/>
      </w:r>
      <w:r w:rsidR="00C150D0" w:rsidRPr="00476D2F">
        <w:t xml:space="preserve">” and second paragraph of section </w:t>
      </w:r>
      <w:r w:rsidR="00AC3ECE" w:rsidRPr="00476D2F">
        <w:t>V.2.1.2.2</w:t>
      </w:r>
      <w:r w:rsidR="00C150D0" w:rsidRPr="00476D2F">
        <w:t xml:space="preserve"> “</w:t>
      </w:r>
      <w:r w:rsidR="005F54AB" w:rsidRPr="00476D2F">
        <w:fldChar w:fldCharType="begin"/>
      </w:r>
      <w:r w:rsidR="00E3162A" w:rsidRPr="00476D2F">
        <w:instrText xml:space="preserve"> REF _Ref317238662 \h </w:instrText>
      </w:r>
      <w:r w:rsidR="008D2375" w:rsidRPr="00476D2F">
        <w:instrText xml:space="preserve"> \* MERGEFORMAT </w:instrText>
      </w:r>
      <w:r w:rsidR="005F54AB" w:rsidRPr="00476D2F">
        <w:fldChar w:fldCharType="separate"/>
      </w:r>
      <w:r w:rsidR="004501EF" w:rsidRPr="00476D2F">
        <w:t>Exchanges in XML format</w:t>
      </w:r>
      <w:r w:rsidR="005F54AB" w:rsidRPr="00476D2F">
        <w:fldChar w:fldCharType="end"/>
      </w:r>
      <w:r w:rsidR="00C150D0" w:rsidRPr="00476D2F">
        <w:t>” amended regarding the usage</w:t>
      </w:r>
      <w:r w:rsidR="00390165" w:rsidRPr="00476D2F">
        <w:t xml:space="preserve"> of character set UNOK: Turkish, ISO 8859-9</w:t>
      </w:r>
      <w:r w:rsidR="00C150D0" w:rsidRPr="00476D2F">
        <w:t>.</w:t>
      </w:r>
    </w:p>
    <w:p w14:paraId="24EE6BC1" w14:textId="77777777" w:rsidR="00FE0EEC" w:rsidRPr="00476D2F" w:rsidRDefault="00FE0EEC" w:rsidP="006F347D">
      <w:pPr>
        <w:pStyle w:val="Heading4"/>
      </w:pPr>
      <w:r w:rsidRPr="00476D2F">
        <w:t>Changes in DDCOM version 10.70</w:t>
      </w:r>
      <w:r w:rsidR="000F5D9E" w:rsidRPr="00476D2F">
        <w:t xml:space="preserve"> </w:t>
      </w:r>
    </w:p>
    <w:p w14:paraId="58863851" w14:textId="48D2F58F" w:rsidR="005178FD" w:rsidRDefault="00FE0EEC" w:rsidP="00FE0EEC">
      <w:pPr>
        <w:tabs>
          <w:tab w:val="left" w:pos="851"/>
        </w:tabs>
        <w:spacing w:before="0"/>
        <w:rPr>
          <w:b/>
        </w:rPr>
      </w:pPr>
      <w:r w:rsidRPr="00476D2F">
        <w:t>No changes were implemented in the DDCOM version 10.70. In the scope of the DDNA Known Error List (KEL) 0.24a only changes in the DDNIA are implemented.</w:t>
      </w:r>
      <w:r w:rsidR="000D6494" w:rsidRPr="00476D2F">
        <w:t xml:space="preserve"> </w:t>
      </w:r>
      <w:r w:rsidR="000D6494" w:rsidRPr="00476D2F">
        <w:rPr>
          <w:b/>
          <w:bCs/>
          <w:szCs w:val="24"/>
        </w:rPr>
        <w:t>This version was created in a side branch to address urgent business needs in DDNIA</w:t>
      </w:r>
      <w:r w:rsidR="000D6494" w:rsidRPr="00A079D8">
        <w:rPr>
          <w:bCs/>
        </w:rPr>
        <w:t>.</w:t>
      </w:r>
    </w:p>
    <w:p w14:paraId="24EE6BC3" w14:textId="4F6D7EF5" w:rsidR="006A0D66" w:rsidRPr="00476D2F" w:rsidRDefault="006A0D66" w:rsidP="006F347D">
      <w:pPr>
        <w:pStyle w:val="Heading4"/>
      </w:pPr>
      <w:bookmarkStart w:id="91" w:name="_Ref329783126"/>
      <w:r w:rsidRPr="00476D2F">
        <w:t xml:space="preserve">Changes in DDCOM version </w:t>
      </w:r>
      <w:bookmarkEnd w:id="91"/>
      <w:r w:rsidR="00DF07B6" w:rsidRPr="00476D2F">
        <w:t>1</w:t>
      </w:r>
      <w:r w:rsidR="00B504A8" w:rsidRPr="00476D2F">
        <w:t>1</w:t>
      </w:r>
      <w:r w:rsidR="00DF07B6" w:rsidRPr="00476D2F">
        <w:t>.</w:t>
      </w:r>
      <w:r w:rsidR="00B504A8" w:rsidRPr="00476D2F">
        <w:t>0</w:t>
      </w:r>
      <w:r w:rsidR="00DF07B6" w:rsidRPr="00476D2F">
        <w:t>0</w:t>
      </w:r>
    </w:p>
    <w:p w14:paraId="24EE6BC4" w14:textId="77777777" w:rsidR="006A0D66" w:rsidRPr="00476D2F" w:rsidRDefault="006A0D66" w:rsidP="006A0D66">
      <w:pPr>
        <w:spacing w:before="120"/>
      </w:pPr>
      <w:r w:rsidRPr="00476D2F">
        <w:t>DDCOM incorporates the following changes</w:t>
      </w:r>
      <w:r w:rsidR="005367D0" w:rsidRPr="00476D2F">
        <w:rPr>
          <w:b/>
        </w:rPr>
        <w:t xml:space="preserve"> (</w:t>
      </w:r>
      <w:r w:rsidR="005367D0" w:rsidRPr="00476D2F">
        <w:rPr>
          <w:b/>
          <w:bCs/>
        </w:rPr>
        <w:t>WARNING: This version does NOT include the changes for KEL24a</w:t>
      </w:r>
      <w:r w:rsidR="005367D0" w:rsidRPr="00476D2F">
        <w:rPr>
          <w:b/>
        </w:rPr>
        <w:t>)</w:t>
      </w:r>
      <w:r w:rsidRPr="00476D2F">
        <w:t>:</w:t>
      </w:r>
    </w:p>
    <w:p w14:paraId="24EE6BC5" w14:textId="77777777" w:rsidR="006A0D66" w:rsidRPr="00476D2F" w:rsidRDefault="006A0D66" w:rsidP="00117A38">
      <w:pPr>
        <w:numPr>
          <w:ilvl w:val="0"/>
          <w:numId w:val="25"/>
        </w:numPr>
        <w:spacing w:before="0"/>
        <w:ind w:left="924" w:hanging="357"/>
      </w:pPr>
      <w:r w:rsidRPr="00476D2F">
        <w:t>Implementation of DDNA KEL v0.25</w:t>
      </w:r>
    </w:p>
    <w:p w14:paraId="24EE6BC6" w14:textId="77777777" w:rsidR="00741E52" w:rsidRPr="00476D2F" w:rsidRDefault="00741E52" w:rsidP="00117A38">
      <w:pPr>
        <w:numPr>
          <w:ilvl w:val="0"/>
          <w:numId w:val="53"/>
        </w:numPr>
        <w:spacing w:before="0"/>
        <w:ind w:left="1656" w:hanging="216"/>
      </w:pPr>
      <w:r w:rsidRPr="00476D2F">
        <w:rPr>
          <w:rFonts w:cs="Tahoma"/>
          <w:szCs w:val="24"/>
        </w:rPr>
        <w:t xml:space="preserve">IM23666 </w:t>
      </w:r>
      <w:r w:rsidRPr="00476D2F">
        <w:t>(DDNA KEL#313)</w:t>
      </w:r>
    </w:p>
    <w:p w14:paraId="24EE6BC7" w14:textId="77777777" w:rsidR="006A0D66" w:rsidRPr="00476D2F" w:rsidRDefault="00741E52" w:rsidP="00C150D0">
      <w:pPr>
        <w:spacing w:before="0"/>
        <w:ind w:left="1656"/>
        <w:rPr>
          <w:rFonts w:cs="Tahoma"/>
          <w:szCs w:val="24"/>
        </w:rPr>
      </w:pPr>
      <w:r w:rsidRPr="00476D2F">
        <w:t xml:space="preserve">The chapter ‘VII.1.2 Character set </w:t>
      </w:r>
      <w:proofErr w:type="spellStart"/>
      <w:r w:rsidRPr="00476D2F">
        <w:t>support’</w:t>
      </w:r>
      <w:proofErr w:type="spellEnd"/>
      <w:r w:rsidRPr="00476D2F">
        <w:t xml:space="preserve"> amended - </w:t>
      </w:r>
      <w:proofErr w:type="gramStart"/>
      <w:r w:rsidR="00C56789" w:rsidRPr="00476D2F">
        <w:t>i</w:t>
      </w:r>
      <w:r w:rsidR="00C56789" w:rsidRPr="00476D2F">
        <w:rPr>
          <w:bCs/>
          <w:szCs w:val="24"/>
        </w:rPr>
        <w:t>n order to</w:t>
      </w:r>
      <w:proofErr w:type="gramEnd"/>
      <w:r w:rsidR="00C56789" w:rsidRPr="00476D2F">
        <w:rPr>
          <w:bCs/>
          <w:szCs w:val="24"/>
        </w:rPr>
        <w:t xml:space="preserve"> avoid repeating of the supported character sets several times, the </w:t>
      </w:r>
      <w:r w:rsidRPr="00476D2F">
        <w:rPr>
          <w:bCs/>
          <w:szCs w:val="24"/>
        </w:rPr>
        <w:t>cross-reference to "</w:t>
      </w:r>
      <w:r w:rsidRPr="00476D2F">
        <w:rPr>
          <w:rFonts w:cs="Tahoma"/>
          <w:iCs/>
          <w:szCs w:val="24"/>
        </w:rPr>
        <w:t>V.2.1.2.1.1 Language-sensitive text fields</w:t>
      </w:r>
      <w:r w:rsidRPr="00476D2F">
        <w:rPr>
          <w:rFonts w:cs="Tahoma"/>
          <w:szCs w:val="24"/>
        </w:rPr>
        <w:t>" paragraph is added.</w:t>
      </w:r>
    </w:p>
    <w:p w14:paraId="24EE6BCA" w14:textId="77777777" w:rsidR="00B10E43" w:rsidRPr="00476D2F" w:rsidRDefault="00B504A8" w:rsidP="00DB5464">
      <w:pPr>
        <w:pStyle w:val="Heading4"/>
      </w:pPr>
      <w:r w:rsidRPr="00476D2F">
        <w:t>Changes in DDCOM version 1</w:t>
      </w:r>
      <w:r w:rsidR="009B45F3" w:rsidRPr="00476D2F">
        <w:t>1</w:t>
      </w:r>
      <w:r w:rsidRPr="00476D2F">
        <w:t>.</w:t>
      </w:r>
      <w:r w:rsidR="009B45F3" w:rsidRPr="00476D2F">
        <w:t>5</w:t>
      </w:r>
      <w:r w:rsidRPr="00476D2F">
        <w:t>0</w:t>
      </w:r>
      <w:r w:rsidR="005E442F" w:rsidRPr="00476D2F">
        <w:t xml:space="preserve"> </w:t>
      </w:r>
    </w:p>
    <w:p w14:paraId="24EE6BCB" w14:textId="77777777" w:rsidR="00B10E43" w:rsidRPr="00476D2F" w:rsidRDefault="002525C3" w:rsidP="00632F7F">
      <w:pPr>
        <w:spacing w:before="120"/>
      </w:pPr>
      <w:r w:rsidRPr="00476D2F">
        <w:t xml:space="preserve">No changes were implemented in the DDCOM version 11.50. In the scope of the DDNA Known Error List (KEL) 0.25a only changes in the DDNTA, DDNXA and DDNIA are implemented. </w:t>
      </w:r>
      <w:r w:rsidR="00B10E43" w:rsidRPr="00476D2F">
        <w:rPr>
          <w:b/>
        </w:rPr>
        <w:t>This version includes also the changes introduced within KEL v0.24a.</w:t>
      </w:r>
    </w:p>
    <w:p w14:paraId="24EE6BCD" w14:textId="77777777" w:rsidR="004F7323" w:rsidRPr="00476D2F" w:rsidRDefault="004F7323" w:rsidP="00DB5464">
      <w:pPr>
        <w:pStyle w:val="Heading4"/>
      </w:pPr>
      <w:r w:rsidRPr="00476D2F">
        <w:t xml:space="preserve">Changes in DDCOM version 12.00 </w:t>
      </w:r>
    </w:p>
    <w:p w14:paraId="24EE6BCE" w14:textId="77777777" w:rsidR="004F7323" w:rsidRPr="00476D2F" w:rsidRDefault="004F7323" w:rsidP="004F7323">
      <w:pPr>
        <w:spacing w:before="120"/>
      </w:pPr>
      <w:r w:rsidRPr="00476D2F">
        <w:t>DDCOM incorporates the following changes:</w:t>
      </w:r>
    </w:p>
    <w:p w14:paraId="24EE6BCF" w14:textId="77777777" w:rsidR="004F7323" w:rsidRPr="00476D2F" w:rsidRDefault="004F7323" w:rsidP="00117A38">
      <w:pPr>
        <w:numPr>
          <w:ilvl w:val="0"/>
          <w:numId w:val="25"/>
        </w:numPr>
        <w:spacing w:before="0"/>
        <w:ind w:left="924" w:hanging="357"/>
      </w:pPr>
      <w:r w:rsidRPr="00476D2F">
        <w:t>Implementation of DDNA KEL v0</w:t>
      </w:r>
      <w:r w:rsidR="00020F3F" w:rsidRPr="00476D2F">
        <w:t>.26</w:t>
      </w:r>
    </w:p>
    <w:p w14:paraId="24EE6BD0" w14:textId="77777777" w:rsidR="004F7323" w:rsidRPr="00476D2F" w:rsidRDefault="00020F3F" w:rsidP="00117A38">
      <w:pPr>
        <w:numPr>
          <w:ilvl w:val="0"/>
          <w:numId w:val="53"/>
        </w:numPr>
        <w:spacing w:before="0"/>
      </w:pPr>
      <w:r w:rsidRPr="00476D2F">
        <w:rPr>
          <w:rFonts w:cs="Tahoma"/>
          <w:szCs w:val="24"/>
        </w:rPr>
        <w:t>KE11054/</w:t>
      </w:r>
      <w:r w:rsidR="004F7323" w:rsidRPr="00476D2F">
        <w:rPr>
          <w:rFonts w:cs="Tahoma"/>
          <w:szCs w:val="24"/>
        </w:rPr>
        <w:t>IM</w:t>
      </w:r>
      <w:r w:rsidRPr="00476D2F">
        <w:rPr>
          <w:rFonts w:cs="Tahoma"/>
          <w:szCs w:val="24"/>
        </w:rPr>
        <w:t xml:space="preserve">15061 </w:t>
      </w:r>
      <w:r w:rsidRPr="00476D2F">
        <w:t>(DDNA KEL#326 ‘MRN and GRN structure (DDCOM update)’</w:t>
      </w:r>
      <w:r w:rsidR="004F7323" w:rsidRPr="00476D2F">
        <w:t>)</w:t>
      </w:r>
    </w:p>
    <w:p w14:paraId="24EE6BD1" w14:textId="77777777" w:rsidR="004F7323" w:rsidRPr="00476D2F" w:rsidRDefault="00020F3F" w:rsidP="00D840FD">
      <w:pPr>
        <w:spacing w:before="0"/>
        <w:ind w:left="1800"/>
      </w:pPr>
      <w:r w:rsidRPr="00476D2F">
        <w:t xml:space="preserve">New sub-section V.6 </w:t>
      </w:r>
      <w:r w:rsidR="00892F83" w:rsidRPr="00476D2F">
        <w:t>‘</w:t>
      </w:r>
      <w:r w:rsidRPr="00476D2F">
        <w:t>MRN and GRN structure</w:t>
      </w:r>
      <w:r w:rsidR="00892F83" w:rsidRPr="00476D2F">
        <w:t>’</w:t>
      </w:r>
      <w:r w:rsidRPr="00476D2F">
        <w:t xml:space="preserve"> is</w:t>
      </w:r>
      <w:r w:rsidR="00892F83" w:rsidRPr="00476D2F">
        <w:t xml:space="preserve"> added to the section V</w:t>
      </w:r>
      <w:r w:rsidRPr="00476D2F">
        <w:t xml:space="preserve"> </w:t>
      </w:r>
      <w:r w:rsidR="00892F83" w:rsidRPr="00476D2F">
        <w:t>‘</w:t>
      </w:r>
      <w:r w:rsidRPr="00476D2F">
        <w:t>Design principles</w:t>
      </w:r>
      <w:r w:rsidR="00892F83" w:rsidRPr="00476D2F">
        <w:t>’</w:t>
      </w:r>
      <w:r w:rsidRPr="00476D2F">
        <w:t xml:space="preserve"> </w:t>
      </w:r>
      <w:proofErr w:type="gramStart"/>
      <w:r w:rsidRPr="00476D2F">
        <w:t>in order to</w:t>
      </w:r>
      <w:proofErr w:type="gramEnd"/>
      <w:r w:rsidRPr="00476D2F">
        <w:t xml:space="preserve"> describe MRN and GRN structure.</w:t>
      </w:r>
    </w:p>
    <w:p w14:paraId="24EE6BD2" w14:textId="0B40CB47" w:rsidR="00FB491F" w:rsidRPr="00476D2F" w:rsidRDefault="00020F3F" w:rsidP="00117A38">
      <w:pPr>
        <w:numPr>
          <w:ilvl w:val="0"/>
          <w:numId w:val="53"/>
        </w:numPr>
        <w:spacing w:before="0"/>
        <w:rPr>
          <w:rFonts w:cs="Tahoma"/>
          <w:szCs w:val="24"/>
        </w:rPr>
      </w:pPr>
      <w:r w:rsidRPr="00476D2F">
        <w:rPr>
          <w:rFonts w:cs="Tahoma"/>
          <w:szCs w:val="24"/>
        </w:rPr>
        <w:t>KE10029 (DDNA KEL#322 ‘Clarification of allowed value for ‘</w:t>
      </w:r>
      <w:proofErr w:type="spellStart"/>
      <w:r w:rsidRPr="00476D2F">
        <w:rPr>
          <w:rFonts w:cs="Tahoma"/>
          <w:szCs w:val="24"/>
        </w:rPr>
        <w:t>MsgType</w:t>
      </w:r>
      <w:proofErr w:type="spellEnd"/>
      <w:r w:rsidRPr="00476D2F">
        <w:rPr>
          <w:rFonts w:cs="Tahoma"/>
          <w:szCs w:val="24"/>
        </w:rPr>
        <w:t>’ in IE411’)</w:t>
      </w:r>
    </w:p>
    <w:p w14:paraId="24EE6BD3" w14:textId="2A50AA67" w:rsidR="00020F3F" w:rsidRPr="00476D2F" w:rsidRDefault="00FB491F" w:rsidP="00D840FD">
      <w:pPr>
        <w:spacing w:before="0"/>
        <w:ind w:left="1800"/>
        <w:rPr>
          <w:rFonts w:cs="Tahoma"/>
          <w:szCs w:val="24"/>
        </w:rPr>
      </w:pPr>
      <w:r w:rsidRPr="00476D2F">
        <w:rPr>
          <w:rFonts w:cs="Tahoma"/>
          <w:szCs w:val="24"/>
        </w:rPr>
        <w:t xml:space="preserve">The </w:t>
      </w:r>
      <w:r w:rsidR="00806371" w:rsidRPr="00476D2F">
        <w:rPr>
          <w:rFonts w:cs="Tahoma"/>
          <w:szCs w:val="24"/>
        </w:rPr>
        <w:t>section</w:t>
      </w:r>
      <w:r w:rsidRPr="00476D2F">
        <w:rPr>
          <w:rFonts w:cs="Tahoma"/>
          <w:szCs w:val="24"/>
        </w:rPr>
        <w:t xml:space="preserve"> ‘II.7.1 Sending IE411 data to CS/MIS’ is updated.</w:t>
      </w:r>
    </w:p>
    <w:p w14:paraId="24EE6BD5" w14:textId="77777777" w:rsidR="00404C10" w:rsidRPr="00476D2F" w:rsidRDefault="00404C10" w:rsidP="00DB5464">
      <w:pPr>
        <w:pStyle w:val="Heading4"/>
      </w:pPr>
      <w:r w:rsidRPr="00476D2F">
        <w:t xml:space="preserve">Changes in DDCOM version 13.00 </w:t>
      </w:r>
    </w:p>
    <w:p w14:paraId="24EE6BD6" w14:textId="77777777" w:rsidR="00020F3F" w:rsidRPr="00476D2F" w:rsidRDefault="00824E53" w:rsidP="00590FF9">
      <w:pPr>
        <w:spacing w:before="0"/>
        <w:rPr>
          <w:rFonts w:cs="Tahoma"/>
          <w:szCs w:val="24"/>
        </w:rPr>
      </w:pPr>
      <w:r w:rsidRPr="00476D2F">
        <w:rPr>
          <w:rFonts w:cs="Tahoma"/>
          <w:szCs w:val="24"/>
        </w:rPr>
        <w:t>No major changes were implemented in the DDCOM version 13.00. The changes included in the DDNA Known Error List (KEL) 0.27 do not affect DDCOM, but the DDNIA, DDNXA and DDNTA documents.</w:t>
      </w:r>
    </w:p>
    <w:p w14:paraId="24EE6BD8" w14:textId="77777777" w:rsidR="00BA68A6" w:rsidRPr="00476D2F" w:rsidRDefault="00BA68A6" w:rsidP="00DB5464">
      <w:pPr>
        <w:pStyle w:val="Heading4"/>
      </w:pPr>
      <w:r w:rsidRPr="00476D2F">
        <w:t>Changes in DDCOM version 14.</w:t>
      </w:r>
      <w:r w:rsidR="0061717A" w:rsidRPr="00476D2F">
        <w:t>1</w:t>
      </w:r>
      <w:r w:rsidRPr="00476D2F">
        <w:t xml:space="preserve">0 </w:t>
      </w:r>
    </w:p>
    <w:p w14:paraId="24EE6BD9" w14:textId="77777777" w:rsidR="00C44726" w:rsidRPr="00476D2F" w:rsidRDefault="00C44726" w:rsidP="00430D2C">
      <w:r w:rsidRPr="00476D2F">
        <w:t xml:space="preserve">DDCOM incorporates the following changes: </w:t>
      </w:r>
    </w:p>
    <w:p w14:paraId="24EE6BDA" w14:textId="77777777" w:rsidR="00C44726" w:rsidRPr="00476D2F" w:rsidRDefault="00C44726" w:rsidP="00117A38">
      <w:pPr>
        <w:numPr>
          <w:ilvl w:val="0"/>
          <w:numId w:val="25"/>
        </w:numPr>
        <w:spacing w:before="0"/>
        <w:ind w:left="924" w:hanging="357"/>
      </w:pPr>
      <w:r w:rsidRPr="00476D2F">
        <w:t>Implementation of DDNA RFC-List.28</w:t>
      </w:r>
      <w:r w:rsidR="0061717A" w:rsidRPr="00476D2F">
        <w:t>:</w:t>
      </w:r>
    </w:p>
    <w:p w14:paraId="24EE6BDB" w14:textId="01461DCD" w:rsidR="00C44726" w:rsidRPr="00476D2F" w:rsidRDefault="000F0BE5" w:rsidP="00117A38">
      <w:pPr>
        <w:numPr>
          <w:ilvl w:val="0"/>
          <w:numId w:val="53"/>
        </w:numPr>
        <w:spacing w:before="0"/>
        <w:rPr>
          <w:rFonts w:cs="Tahoma"/>
          <w:szCs w:val="24"/>
        </w:rPr>
      </w:pPr>
      <w:r w:rsidRPr="00476D2F">
        <w:rPr>
          <w:rFonts w:cs="Tahoma"/>
          <w:szCs w:val="24"/>
        </w:rPr>
        <w:t>M</w:t>
      </w:r>
      <w:r w:rsidR="00C44726" w:rsidRPr="00476D2F">
        <w:rPr>
          <w:rFonts w:cs="Tahoma"/>
          <w:szCs w:val="24"/>
        </w:rPr>
        <w:t>ultiple corrections in various sections of Chapter II, as defined in</w:t>
      </w:r>
      <w:r w:rsidR="00642632" w:rsidRPr="00476D2F">
        <w:rPr>
          <w:rFonts w:cs="Tahoma"/>
          <w:szCs w:val="24"/>
        </w:rPr>
        <w:t xml:space="preserve"> </w:t>
      </w:r>
      <w:r w:rsidR="00C44726" w:rsidRPr="00476D2F">
        <w:rPr>
          <w:rFonts w:cs="Tahoma"/>
          <w:szCs w:val="24"/>
        </w:rPr>
        <w:t>DDNA RFC #353 - (587) Removing IE413 and OTS-(related to KE11645/IM80519);</w:t>
      </w:r>
    </w:p>
    <w:p w14:paraId="24EE6BDC" w14:textId="73A60722"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w:t>
      </w:r>
      <w:r w:rsidR="0061717A" w:rsidRPr="00476D2F">
        <w:rPr>
          <w:rFonts w:cs="Tahoma"/>
          <w:szCs w:val="24"/>
        </w:rPr>
        <w:t xml:space="preserve">II.3.2.5 </w:t>
      </w:r>
      <w:r w:rsidR="007A25E8" w:rsidRPr="00476D2F">
        <w:rPr>
          <w:rFonts w:cs="Tahoma"/>
          <w:szCs w:val="24"/>
        </w:rPr>
        <w:t xml:space="preserve">is added </w:t>
      </w:r>
      <w:r w:rsidR="0061717A" w:rsidRPr="00476D2F">
        <w:rPr>
          <w:rFonts w:cs="Tahoma"/>
          <w:szCs w:val="24"/>
        </w:rPr>
        <w:t xml:space="preserve">and </w:t>
      </w:r>
      <w:r w:rsidR="007A25E8" w:rsidRPr="00476D2F">
        <w:rPr>
          <w:rFonts w:cs="Tahoma"/>
          <w:szCs w:val="24"/>
        </w:rPr>
        <w:t xml:space="preserve">section </w:t>
      </w:r>
      <w:r w:rsidR="00C44726" w:rsidRPr="00476D2F">
        <w:rPr>
          <w:rFonts w:cs="Tahoma"/>
          <w:szCs w:val="24"/>
        </w:rPr>
        <w:t xml:space="preserve">II.7.4 </w:t>
      </w:r>
      <w:r w:rsidR="007A25E8" w:rsidRPr="00476D2F">
        <w:rPr>
          <w:rFonts w:cs="Tahoma"/>
          <w:szCs w:val="24"/>
        </w:rPr>
        <w:t xml:space="preserve">is inserted </w:t>
      </w:r>
      <w:r w:rsidR="00C44726" w:rsidRPr="00476D2F">
        <w:rPr>
          <w:rFonts w:cs="Tahoma"/>
          <w:szCs w:val="24"/>
        </w:rPr>
        <w:t>, according to DDNA RFC #354 - (645) Error messages duplication to CS/MIS (related to IM92061);</w:t>
      </w:r>
    </w:p>
    <w:p w14:paraId="24EE6BDD" w14:textId="77777777"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II.4.6.3.2 </w:t>
      </w:r>
      <w:r w:rsidR="0061717A" w:rsidRPr="00476D2F">
        <w:rPr>
          <w:rFonts w:cs="Tahoma"/>
          <w:szCs w:val="24"/>
        </w:rPr>
        <w:t xml:space="preserve">updated, </w:t>
      </w:r>
      <w:r w:rsidR="00C44726" w:rsidRPr="00476D2F">
        <w:rPr>
          <w:rFonts w:cs="Tahoma"/>
          <w:szCs w:val="24"/>
        </w:rPr>
        <w:t>as defined in DDNA RFC #355 - (575) Adding some flexibility in TR9200 (for ITSM Support) (related to KE/12049/KE12051/KE12052/IM36381);</w:t>
      </w:r>
    </w:p>
    <w:p w14:paraId="24EE6BDE" w14:textId="79F20175"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ections V.6.1 and V.6.2</w:t>
      </w:r>
      <w:r w:rsidR="0061717A" w:rsidRPr="00476D2F">
        <w:rPr>
          <w:rFonts w:cs="Tahoma"/>
          <w:szCs w:val="24"/>
        </w:rPr>
        <w:t xml:space="preserve"> updated</w:t>
      </w:r>
      <w:r w:rsidR="00C44726" w:rsidRPr="00476D2F">
        <w:rPr>
          <w:rFonts w:cs="Tahoma"/>
          <w:szCs w:val="24"/>
        </w:rPr>
        <w:t>, as defined in DDNA RFC #356 - (574) DDCOM: MRN and GRN format (only capital letters) + incorrect MRN</w:t>
      </w:r>
      <w:r w:rsidR="00642632" w:rsidRPr="00476D2F">
        <w:rPr>
          <w:rFonts w:cs="Tahoma"/>
          <w:szCs w:val="24"/>
        </w:rPr>
        <w:t xml:space="preserve"> </w:t>
      </w:r>
      <w:r w:rsidR="00C44726" w:rsidRPr="00476D2F">
        <w:rPr>
          <w:rFonts w:cs="Tahoma"/>
          <w:szCs w:val="24"/>
        </w:rPr>
        <w:t>(related to KE12384/IM56447/IM67432);</w:t>
      </w:r>
    </w:p>
    <w:p w14:paraId="24EE6BDF" w14:textId="166ED2D4"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V.2.1.1.2 updated, as defined in DDNA RFC #357 - (643) DDCOM: management of XML escaping </w:t>
      </w:r>
      <w:r w:rsidR="003B7A0F">
        <w:rPr>
          <w:rFonts w:cs="Tahoma"/>
          <w:szCs w:val="24"/>
        </w:rPr>
        <w:t>characters (related to IM80518);</w:t>
      </w:r>
    </w:p>
    <w:p w14:paraId="24EE6BE0" w14:textId="706F54F6" w:rsidR="00AC18DB" w:rsidRPr="00476D2F" w:rsidRDefault="00AC18DB" w:rsidP="00117A38">
      <w:pPr>
        <w:numPr>
          <w:ilvl w:val="0"/>
          <w:numId w:val="53"/>
        </w:numPr>
        <w:spacing w:before="0"/>
        <w:rPr>
          <w:rFonts w:cs="Tahoma"/>
          <w:szCs w:val="24"/>
        </w:rPr>
      </w:pPr>
      <w:r w:rsidRPr="00476D2F">
        <w:rPr>
          <w:rFonts w:cs="Tahoma"/>
          <w:szCs w:val="24"/>
        </w:rPr>
        <w:t>Section V.2.1.2.1.1 Language-sensitive text fields corrected for UNOG, as defined during the DDNA review cycle with NAs.</w:t>
      </w:r>
    </w:p>
    <w:p w14:paraId="2CC274FD" w14:textId="11F3CA42" w:rsidR="00D124DA" w:rsidRPr="00476D2F" w:rsidRDefault="00D124DA" w:rsidP="00DB5464">
      <w:pPr>
        <w:pStyle w:val="Heading4"/>
      </w:pPr>
      <w:bookmarkStart w:id="92" w:name="_Ref477356164"/>
      <w:r w:rsidRPr="00476D2F">
        <w:t>Changes in DDCOM version 15.00</w:t>
      </w:r>
      <w:bookmarkEnd w:id="92"/>
      <w:r w:rsidRPr="00476D2F">
        <w:t xml:space="preserve"> </w:t>
      </w:r>
    </w:p>
    <w:p w14:paraId="3B0EE880" w14:textId="77777777" w:rsidR="00D124DA" w:rsidRPr="00476D2F" w:rsidRDefault="00D124DA" w:rsidP="00BC5ADC">
      <w:pPr>
        <w:spacing w:after="120"/>
      </w:pPr>
      <w:r w:rsidRPr="00476D2F">
        <w:t xml:space="preserve">DDCOM incorporates the following changes: </w:t>
      </w:r>
    </w:p>
    <w:p w14:paraId="45FA4121" w14:textId="4AA63822" w:rsidR="00D124DA" w:rsidRPr="00476D2F" w:rsidRDefault="00D124DA" w:rsidP="00BC5ADC">
      <w:pPr>
        <w:numPr>
          <w:ilvl w:val="0"/>
          <w:numId w:val="25"/>
        </w:numPr>
        <w:spacing w:before="0" w:after="120"/>
        <w:ind w:left="924" w:hanging="357"/>
      </w:pPr>
      <w:r w:rsidRPr="00476D2F">
        <w:t>Implementation of DDNA RFC-List.29:</w:t>
      </w:r>
    </w:p>
    <w:p w14:paraId="36691F39" w14:textId="3A3E89F9" w:rsidR="003215A1" w:rsidRPr="00476D2F" w:rsidRDefault="003215A1" w:rsidP="00BC5ADC">
      <w:pPr>
        <w:numPr>
          <w:ilvl w:val="1"/>
          <w:numId w:val="25"/>
        </w:numPr>
        <w:spacing w:before="0" w:after="120"/>
        <w:rPr>
          <w:rFonts w:cs="Tahoma"/>
          <w:szCs w:val="24"/>
        </w:rPr>
      </w:pPr>
      <w:r w:rsidRPr="00476D2F">
        <w:rPr>
          <w:rFonts w:cs="Tahoma"/>
          <w:szCs w:val="24"/>
        </w:rPr>
        <w:t>Multiple corrections</w:t>
      </w:r>
      <w:r w:rsidR="000D7C57" w:rsidRPr="00476D2F">
        <w:rPr>
          <w:rFonts w:cs="Tahoma"/>
          <w:szCs w:val="24"/>
        </w:rPr>
        <w:t xml:space="preserve"> in section VIII, as defined in</w:t>
      </w:r>
      <w:r w:rsidRPr="00476D2F">
        <w:rPr>
          <w:rFonts w:cs="Tahoma"/>
          <w:szCs w:val="24"/>
        </w:rPr>
        <w:t xml:space="preserve"> DDNA RFC #388 [(543) DDNTA: From 'NCTS/TIR-RU' to a more generic 'NCTS/TIR-DATA' description], to define the queues that will be used by the SPEED2 Platform;</w:t>
      </w:r>
    </w:p>
    <w:p w14:paraId="6061B189" w14:textId="5DEB703D" w:rsidR="002A46D0" w:rsidRPr="00476D2F" w:rsidRDefault="002A46D0" w:rsidP="00BC5ADC">
      <w:pPr>
        <w:numPr>
          <w:ilvl w:val="0"/>
          <w:numId w:val="25"/>
        </w:numPr>
        <w:spacing w:before="0" w:after="120"/>
        <w:rPr>
          <w:rFonts w:cs="Tahoma"/>
          <w:szCs w:val="24"/>
        </w:rPr>
      </w:pPr>
      <w:r w:rsidRPr="00476D2F">
        <w:rPr>
          <w:rFonts w:cs="Tahoma"/>
          <w:szCs w:val="24"/>
        </w:rPr>
        <w:t xml:space="preserve">Implementation of </w:t>
      </w:r>
      <w:r w:rsidR="003215A1" w:rsidRPr="00476D2F">
        <w:rPr>
          <w:rFonts w:cs="Tahoma"/>
          <w:szCs w:val="24"/>
        </w:rPr>
        <w:t>RTC-19999</w:t>
      </w:r>
      <w:r w:rsidRPr="00476D2F">
        <w:rPr>
          <w:rFonts w:cs="Tahoma"/>
          <w:szCs w:val="24"/>
        </w:rPr>
        <w:t>:</w:t>
      </w:r>
    </w:p>
    <w:p w14:paraId="31A78429" w14:textId="77777777" w:rsidR="00824B2A" w:rsidRPr="00476D2F" w:rsidRDefault="00824B2A" w:rsidP="00BC5ADC">
      <w:pPr>
        <w:numPr>
          <w:ilvl w:val="1"/>
          <w:numId w:val="25"/>
        </w:numPr>
        <w:spacing w:before="0" w:after="120"/>
        <w:rPr>
          <w:rFonts w:cs="Tahoma"/>
          <w:szCs w:val="24"/>
        </w:rPr>
      </w:pPr>
      <w:r w:rsidRPr="00476D2F">
        <w:rPr>
          <w:rFonts w:cs="Tahoma"/>
          <w:szCs w:val="24"/>
        </w:rPr>
        <w:t>Multiple updates in several sections with the general principle that:</w:t>
      </w:r>
    </w:p>
    <w:p w14:paraId="0285DE5B" w14:textId="64CFBAA5" w:rsidR="00824B2A" w:rsidRPr="00476D2F" w:rsidRDefault="00824B2A" w:rsidP="00BC5ADC">
      <w:pPr>
        <w:numPr>
          <w:ilvl w:val="0"/>
          <w:numId w:val="57"/>
        </w:numPr>
        <w:spacing w:before="0" w:after="120"/>
        <w:contextualSpacing/>
        <w:jc w:val="left"/>
        <w:rPr>
          <w:rFonts w:cs="Tahoma"/>
          <w:szCs w:val="24"/>
        </w:rPr>
      </w:pPr>
      <w:r w:rsidRPr="00476D2F">
        <w:rPr>
          <w:rFonts w:cs="Tahoma"/>
          <w:szCs w:val="24"/>
        </w:rPr>
        <w:t>For the backward compatibility of CS/RD2: DDCOM remains the reference point. The new Design Document for Reference Data Application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4501EF" w:rsidRPr="000C1B4B">
        <w:rPr>
          <w:szCs w:val="24"/>
        </w:rPr>
        <w:t>R</w:t>
      </w:r>
      <w:r w:rsidR="004501EF">
        <w:rPr>
          <w:noProof/>
          <w:szCs w:val="24"/>
        </w:rPr>
        <w:t>26</w:t>
      </w:r>
      <w:r w:rsidRPr="00476D2F">
        <w:rPr>
          <w:rFonts w:cs="Tahoma"/>
          <w:szCs w:val="24"/>
        </w:rPr>
        <w:fldChar w:fldCharType="end"/>
      </w:r>
      <w:r w:rsidRPr="00476D2F">
        <w:rPr>
          <w:rFonts w:cs="Tahoma"/>
          <w:szCs w:val="24"/>
        </w:rPr>
        <w:t>] will point to it.</w:t>
      </w:r>
    </w:p>
    <w:p w14:paraId="64B00B25" w14:textId="3AD6AB5A" w:rsidR="00824B2A" w:rsidRPr="00476D2F" w:rsidRDefault="00824B2A" w:rsidP="00BC5ADC">
      <w:pPr>
        <w:numPr>
          <w:ilvl w:val="0"/>
          <w:numId w:val="57"/>
        </w:numPr>
        <w:spacing w:before="0" w:after="120"/>
        <w:contextualSpacing/>
        <w:jc w:val="left"/>
        <w:rPr>
          <w:rFonts w:cs="Tahoma"/>
          <w:szCs w:val="24"/>
        </w:rPr>
      </w:pPr>
      <w:r w:rsidRPr="00476D2F">
        <w:rPr>
          <w:rFonts w:cs="Tahoma"/>
          <w:szCs w:val="24"/>
        </w:rPr>
        <w:t>For the new functionalities of CS/RD2: the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4501EF" w:rsidRPr="000C1B4B">
        <w:rPr>
          <w:szCs w:val="24"/>
        </w:rPr>
        <w:t>R</w:t>
      </w:r>
      <w:r w:rsidR="004501EF">
        <w:rPr>
          <w:noProof/>
          <w:szCs w:val="24"/>
        </w:rPr>
        <w:t>26</w:t>
      </w:r>
      <w:r w:rsidRPr="00476D2F">
        <w:rPr>
          <w:rFonts w:cs="Tahoma"/>
          <w:szCs w:val="24"/>
        </w:rPr>
        <w:fldChar w:fldCharType="end"/>
      </w:r>
      <w:r w:rsidRPr="00476D2F">
        <w:rPr>
          <w:rFonts w:cs="Tahoma"/>
          <w:szCs w:val="24"/>
        </w:rPr>
        <w:t>] is the new reference point. DDCOM only points to it.</w:t>
      </w:r>
    </w:p>
    <w:p w14:paraId="53902515" w14:textId="197C8309" w:rsidR="006736B0" w:rsidRPr="00476D2F" w:rsidRDefault="006736B0" w:rsidP="00DB5464">
      <w:pPr>
        <w:pStyle w:val="Heading4"/>
      </w:pPr>
      <w:bookmarkStart w:id="93" w:name="_Ref529371807"/>
      <w:r w:rsidRPr="00476D2F">
        <w:t>Changes in DDCOM version 15.10</w:t>
      </w:r>
      <w:bookmarkEnd w:id="93"/>
      <w:r w:rsidRPr="00476D2F">
        <w:t xml:space="preserve"> </w:t>
      </w:r>
    </w:p>
    <w:p w14:paraId="5BEB84EC" w14:textId="5F4E3D49" w:rsidR="006736B0" w:rsidRPr="00476D2F" w:rsidRDefault="006736B0" w:rsidP="00DB5464">
      <w:pPr>
        <w:spacing w:after="120"/>
      </w:pPr>
      <w:r w:rsidRPr="00476D2F">
        <w:t xml:space="preserve">DDCOM incorporates the following changes: </w:t>
      </w:r>
    </w:p>
    <w:p w14:paraId="4BB9BA09" w14:textId="1E3F6C82" w:rsidR="00EC2DB5" w:rsidRPr="00476D2F" w:rsidRDefault="00EC2DB5" w:rsidP="00117A38">
      <w:pPr>
        <w:numPr>
          <w:ilvl w:val="0"/>
          <w:numId w:val="25"/>
        </w:numPr>
        <w:spacing w:before="120"/>
      </w:pPr>
      <w:r w:rsidRPr="00476D2F">
        <w:t xml:space="preserve">Changes in Section III </w:t>
      </w:r>
      <w:r w:rsidR="005D156B" w:rsidRPr="00476D2F">
        <w:t xml:space="preserve">with NCTS-P5 and </w:t>
      </w:r>
      <w:r w:rsidR="00752422" w:rsidRPr="00476D2F">
        <w:t>AES-P1</w:t>
      </w:r>
      <w:r w:rsidR="005D156B" w:rsidRPr="00476D2F">
        <w:t xml:space="preserve"> requirements</w:t>
      </w:r>
      <w:r w:rsidRPr="00476D2F">
        <w:t>:</w:t>
      </w:r>
    </w:p>
    <w:p w14:paraId="463C6634" w14:textId="422435AB" w:rsidR="006736B0" w:rsidRPr="00476D2F" w:rsidRDefault="006736B0" w:rsidP="00117A38">
      <w:pPr>
        <w:pStyle w:val="ListParagraph"/>
        <w:numPr>
          <w:ilvl w:val="1"/>
          <w:numId w:val="25"/>
        </w:numPr>
        <w:tabs>
          <w:tab w:val="left" w:pos="4536"/>
        </w:tabs>
        <w:spacing w:before="120"/>
        <w:ind w:left="1644" w:hanging="357"/>
      </w:pPr>
      <w:r w:rsidRPr="00476D2F">
        <w:t>Section III</w:t>
      </w:r>
      <w:r w:rsidR="00EC2DB5" w:rsidRPr="00476D2F">
        <w:t>.1</w:t>
      </w:r>
      <w:r w:rsidRPr="00476D2F">
        <w:t xml:space="preserve"> updated for information to be stored during </w:t>
      </w:r>
      <w:r w:rsidR="00E96EF3" w:rsidRPr="00476D2F">
        <w:t xml:space="preserve">the </w:t>
      </w:r>
      <w:r w:rsidR="002959D2" w:rsidRPr="00476D2F">
        <w:t>Transitional P</w:t>
      </w:r>
      <w:r w:rsidR="00E96EF3" w:rsidRPr="00476D2F">
        <w:t xml:space="preserve">eriod of </w:t>
      </w:r>
      <w:r w:rsidR="00FD53C3" w:rsidRPr="00476D2F">
        <w:t>NCTS-P5</w:t>
      </w:r>
      <w:r w:rsidRPr="00476D2F">
        <w:t xml:space="preserve"> and </w:t>
      </w:r>
      <w:r w:rsidR="00752422" w:rsidRPr="00476D2F">
        <w:t>AES-P1</w:t>
      </w:r>
      <w:r w:rsidRPr="00476D2F">
        <w:t xml:space="preserve"> operations and when NCA</w:t>
      </w:r>
      <w:r w:rsidR="006016A2">
        <w:t xml:space="preserve"> </w:t>
      </w:r>
      <w:r w:rsidRPr="00476D2F">
        <w:t>[</w:t>
      </w:r>
      <w:r w:rsidR="00FD53C3" w:rsidRPr="00476D2F">
        <w:t>NCTS-P5</w:t>
      </w:r>
      <w:r w:rsidR="00E96EF3" w:rsidRPr="00476D2F">
        <w:t>/</w:t>
      </w:r>
      <w:r w:rsidR="00752422" w:rsidRPr="00476D2F">
        <w:t>AES-P1</w:t>
      </w:r>
      <w:r w:rsidRPr="00476D2F">
        <w:t>] uses a convertor (</w:t>
      </w:r>
      <w:r w:rsidR="00136AA7" w:rsidRPr="00476D2F">
        <w:t xml:space="preserve">TAXUD </w:t>
      </w:r>
      <w:r w:rsidR="00B4694F">
        <w:t>ieCA/TED</w:t>
      </w:r>
      <w:r w:rsidR="001C0994" w:rsidRPr="00476D2F">
        <w:t xml:space="preserve">) or National </w:t>
      </w:r>
      <w:r w:rsidR="00136AA7" w:rsidRPr="00476D2F">
        <w:t xml:space="preserve">Convertor </w:t>
      </w:r>
      <w:r w:rsidR="001C0994" w:rsidRPr="00476D2F">
        <w:t>(</w:t>
      </w:r>
      <w:r w:rsidR="00136AA7" w:rsidRPr="00476D2F">
        <w:t>NCO</w:t>
      </w:r>
      <w:r w:rsidR="001C0994" w:rsidRPr="00476D2F">
        <w:t>)</w:t>
      </w:r>
      <w:r w:rsidRPr="00476D2F">
        <w:t xml:space="preserve"> for downgrade or upgrade of messages for CD exchanges between NCA[</w:t>
      </w:r>
      <w:r w:rsidR="00FD53C3" w:rsidRPr="00476D2F">
        <w:t>NCTS-P5</w:t>
      </w:r>
      <w:r w:rsidR="00E96EF3" w:rsidRPr="00476D2F">
        <w:t>/</w:t>
      </w:r>
      <w:r w:rsidR="00752422" w:rsidRPr="00476D2F">
        <w:t>AES-P1</w:t>
      </w:r>
      <w:r w:rsidRPr="00476D2F">
        <w:t>] and NCA[NCTS-P4/ECS-P2]</w:t>
      </w:r>
      <w:r w:rsidR="00493911">
        <w:t>.</w:t>
      </w:r>
    </w:p>
    <w:p w14:paraId="636117D4" w14:textId="09191529" w:rsidR="006736B0" w:rsidRPr="00476D2F" w:rsidRDefault="006736B0" w:rsidP="00117A38">
      <w:pPr>
        <w:numPr>
          <w:ilvl w:val="0"/>
          <w:numId w:val="25"/>
        </w:numPr>
        <w:spacing w:before="120"/>
      </w:pPr>
      <w:r w:rsidRPr="00476D2F">
        <w:t xml:space="preserve">Changes in Section IV </w:t>
      </w:r>
      <w:r w:rsidR="005D156B" w:rsidRPr="00476D2F">
        <w:t xml:space="preserve">with NCTS-P5 and </w:t>
      </w:r>
      <w:r w:rsidR="00752422" w:rsidRPr="00476D2F">
        <w:t>AES-P1</w:t>
      </w:r>
      <w:r w:rsidR="005D156B" w:rsidRPr="00476D2F">
        <w:t xml:space="preserve"> requirements</w:t>
      </w:r>
      <w:r w:rsidR="00EC2DB5" w:rsidRPr="00476D2F">
        <w:t>:</w:t>
      </w:r>
    </w:p>
    <w:p w14:paraId="2CF98569" w14:textId="216CE29E" w:rsidR="00EC2DB5" w:rsidRPr="00476D2F" w:rsidRDefault="00EC2DB5" w:rsidP="00117A38">
      <w:pPr>
        <w:numPr>
          <w:ilvl w:val="1"/>
          <w:numId w:val="25"/>
        </w:numPr>
        <w:spacing w:before="120"/>
      </w:pPr>
      <w:r w:rsidRPr="00476D2F">
        <w:t>Section IV.2 title updated to clarify that concern only NCTS-P4, ECS-P2 and ICS-P1</w:t>
      </w:r>
      <w:r w:rsidR="00493911">
        <w:t>;</w:t>
      </w:r>
    </w:p>
    <w:p w14:paraId="3B9C4AB7" w14:textId="4F10ABDA" w:rsidR="00EC2DB5" w:rsidRPr="00476D2F" w:rsidRDefault="00EC2DB5" w:rsidP="00117A38">
      <w:pPr>
        <w:pStyle w:val="ListParagraph"/>
        <w:numPr>
          <w:ilvl w:val="1"/>
          <w:numId w:val="25"/>
        </w:numPr>
      </w:pPr>
      <w:r w:rsidRPr="00476D2F">
        <w:t xml:space="preserve">Section IV.3 added for </w:t>
      </w:r>
      <w:proofErr w:type="gramStart"/>
      <w:r w:rsidRPr="00476D2F">
        <w:t>Technical</w:t>
      </w:r>
      <w:proofErr w:type="gramEnd"/>
      <w:r w:rsidRPr="00476D2F">
        <w:t xml:space="preserve"> message structure for </w:t>
      </w:r>
      <w:r w:rsidR="00FD53C3" w:rsidRPr="00476D2F">
        <w:t>NCTS-P5</w:t>
      </w:r>
      <w:r w:rsidRPr="00476D2F">
        <w:t xml:space="preserve"> and </w:t>
      </w:r>
      <w:r w:rsidR="00752422" w:rsidRPr="00476D2F">
        <w:t>AES-P1</w:t>
      </w:r>
      <w:r w:rsidR="00150D1A" w:rsidRPr="00476D2F">
        <w:t xml:space="preserve">. </w:t>
      </w:r>
      <w:r w:rsidR="00150D1A" w:rsidRPr="00476D2F">
        <w:rPr>
          <w:i/>
        </w:rPr>
        <w:t>Note: The definition of TRTs validity has changed compared to v15.10 to reflect the comment raised by NA-PL during the workshop on 14/12/2018</w:t>
      </w:r>
      <w:r w:rsidR="00493911">
        <w:rPr>
          <w:i/>
        </w:rPr>
        <w:t>;</w:t>
      </w:r>
    </w:p>
    <w:p w14:paraId="14B952D2" w14:textId="1CDA369A" w:rsidR="00EC2DB5" w:rsidRPr="00476D2F" w:rsidRDefault="00EC2DB5" w:rsidP="00117A38">
      <w:pPr>
        <w:pStyle w:val="ListParagraph"/>
        <w:numPr>
          <w:ilvl w:val="1"/>
          <w:numId w:val="25"/>
        </w:numPr>
      </w:pPr>
      <w:r w:rsidRPr="00476D2F">
        <w:t xml:space="preserve">Section IV.4 added for </w:t>
      </w:r>
      <w:proofErr w:type="gramStart"/>
      <w:r w:rsidRPr="00476D2F">
        <w:t>Technical</w:t>
      </w:r>
      <w:proofErr w:type="gramEnd"/>
      <w:r w:rsidRPr="00476D2F">
        <w:t xml:space="preserve"> message structure for </w:t>
      </w:r>
      <w:r w:rsidR="00FD53C3" w:rsidRPr="00476D2F">
        <w:t>NCTS-P5</w:t>
      </w:r>
      <w:r w:rsidRPr="00476D2F">
        <w:t xml:space="preserve"> and </w:t>
      </w:r>
      <w:r w:rsidR="00752422" w:rsidRPr="00476D2F">
        <w:t>AES-P1</w:t>
      </w:r>
      <w:r w:rsidR="00493911">
        <w:t>;</w:t>
      </w:r>
    </w:p>
    <w:p w14:paraId="4F4F8766" w14:textId="7A6D700F" w:rsidR="00EC2DB5" w:rsidRPr="00476D2F" w:rsidRDefault="00EC2DB5" w:rsidP="00117A38">
      <w:pPr>
        <w:pStyle w:val="ListParagraph"/>
        <w:numPr>
          <w:ilvl w:val="1"/>
          <w:numId w:val="25"/>
        </w:numPr>
      </w:pPr>
      <w:r w:rsidRPr="00476D2F">
        <w:t>Section IV.5 added for Numbering Convention for Rules/</w:t>
      </w:r>
      <w:r w:rsidR="009033B4" w:rsidRPr="00476D2F">
        <w:t>T</w:t>
      </w:r>
      <w:r w:rsidRPr="00476D2F">
        <w:t xml:space="preserve">/TRT and Conditions for NCTS-P5 and </w:t>
      </w:r>
      <w:r w:rsidR="00752422" w:rsidRPr="00476D2F">
        <w:t>AES-P1</w:t>
      </w:r>
      <w:r w:rsidR="00493911">
        <w:t>;</w:t>
      </w:r>
    </w:p>
    <w:p w14:paraId="35FA4332" w14:textId="5370DF8B" w:rsidR="00EC2DB5" w:rsidRPr="00476D2F" w:rsidRDefault="00EC2DB5" w:rsidP="00117A38">
      <w:pPr>
        <w:pStyle w:val="ListParagraph"/>
        <w:numPr>
          <w:ilvl w:val="1"/>
          <w:numId w:val="25"/>
        </w:numPr>
      </w:pPr>
      <w:r w:rsidRPr="00476D2F">
        <w:t>Section IV.6 added for Rules/</w:t>
      </w:r>
      <w:r w:rsidR="009033B4" w:rsidRPr="00476D2F">
        <w:t>T</w:t>
      </w:r>
      <w:r w:rsidRPr="00476D2F">
        <w:t xml:space="preserve">/TRT and Conditions definition and syntax for NCTS-P5 and </w:t>
      </w:r>
      <w:r w:rsidR="00752422" w:rsidRPr="00476D2F">
        <w:t>AES-P1</w:t>
      </w:r>
      <w:r w:rsidR="00493911">
        <w:t>;</w:t>
      </w:r>
    </w:p>
    <w:p w14:paraId="0D926B8F" w14:textId="2C3CA725" w:rsidR="00EC2DB5" w:rsidRPr="00476D2F" w:rsidRDefault="00EC2DB5" w:rsidP="00117A38">
      <w:pPr>
        <w:pStyle w:val="ListParagraph"/>
        <w:numPr>
          <w:ilvl w:val="1"/>
          <w:numId w:val="25"/>
        </w:numPr>
      </w:pPr>
      <w:r w:rsidRPr="00476D2F">
        <w:t>Section IV.7 added for logic of Rules/</w:t>
      </w:r>
      <w:r w:rsidR="009033B4" w:rsidRPr="00476D2F">
        <w:t>T</w:t>
      </w:r>
      <w:r w:rsidRPr="00476D2F">
        <w:t xml:space="preserve">/TRT and Conditions validation sequence for NCTS-P5 and </w:t>
      </w:r>
      <w:r w:rsidR="00752422" w:rsidRPr="00476D2F">
        <w:t>AES-P1</w:t>
      </w:r>
      <w:r w:rsidR="00493911">
        <w:t>;</w:t>
      </w:r>
    </w:p>
    <w:p w14:paraId="3D9ECBF8" w14:textId="2DE51381" w:rsidR="00EC2DB5" w:rsidRPr="00476D2F" w:rsidRDefault="00EC2DB5" w:rsidP="00117A38">
      <w:pPr>
        <w:numPr>
          <w:ilvl w:val="1"/>
          <w:numId w:val="25"/>
        </w:numPr>
        <w:spacing w:before="120"/>
      </w:pPr>
      <w:r w:rsidRPr="00476D2F">
        <w:t>Section IV.8 title updated to clarify that concern only NCTS-P4, ECS-P2 and ICS-P1</w:t>
      </w:r>
      <w:r w:rsidR="00493911">
        <w:t>;</w:t>
      </w:r>
    </w:p>
    <w:p w14:paraId="0068FCAE" w14:textId="482A0644" w:rsidR="00EC2DB5" w:rsidRPr="00476D2F" w:rsidRDefault="00EC2DB5" w:rsidP="00117A38">
      <w:pPr>
        <w:pStyle w:val="ListParagraph"/>
        <w:numPr>
          <w:ilvl w:val="1"/>
          <w:numId w:val="25"/>
        </w:numPr>
      </w:pPr>
      <w:r w:rsidRPr="00476D2F">
        <w:t xml:space="preserve">Section IV.9 added to describe DDNA consistency for NCTS-P5 and </w:t>
      </w:r>
      <w:r w:rsidR="00752422" w:rsidRPr="00476D2F">
        <w:t>AES-P1</w:t>
      </w:r>
      <w:r w:rsidR="00493911">
        <w:t>.</w:t>
      </w:r>
    </w:p>
    <w:p w14:paraId="2C7A499A" w14:textId="5B5C0621" w:rsidR="00EC2DB5" w:rsidRPr="00476D2F" w:rsidRDefault="00EC2DB5" w:rsidP="00117A38">
      <w:pPr>
        <w:numPr>
          <w:ilvl w:val="0"/>
          <w:numId w:val="25"/>
        </w:numPr>
        <w:spacing w:before="120"/>
      </w:pPr>
      <w:r w:rsidRPr="00476D2F">
        <w:t xml:space="preserve">Changes in Section V </w:t>
      </w:r>
      <w:r w:rsidR="005D156B" w:rsidRPr="00476D2F">
        <w:t>with</w:t>
      </w:r>
      <w:r w:rsidRPr="00476D2F">
        <w:t xml:space="preserve"> NCTS-P5 and </w:t>
      </w:r>
      <w:r w:rsidR="00752422" w:rsidRPr="00476D2F">
        <w:t>AES-P1</w:t>
      </w:r>
      <w:r w:rsidR="005D156B" w:rsidRPr="00476D2F">
        <w:t xml:space="preserve"> requirements</w:t>
      </w:r>
      <w:r w:rsidRPr="00476D2F">
        <w:t>:</w:t>
      </w:r>
    </w:p>
    <w:p w14:paraId="7325CFE1" w14:textId="0F3F46B5" w:rsidR="00AE23A9" w:rsidRPr="00476D2F" w:rsidRDefault="00EC2DB5" w:rsidP="00117A38">
      <w:pPr>
        <w:pStyle w:val="ListParagraph"/>
        <w:numPr>
          <w:ilvl w:val="1"/>
          <w:numId w:val="25"/>
        </w:numPr>
      </w:pPr>
      <w:r w:rsidRPr="00476D2F">
        <w:t xml:space="preserve">Section </w:t>
      </w:r>
      <w:r w:rsidR="00AE23A9" w:rsidRPr="00476D2F">
        <w:t xml:space="preserve">V.2.1.1.3 added to define Date/Time Fields (NCTS-P5 and </w:t>
      </w:r>
      <w:r w:rsidR="00752422" w:rsidRPr="00476D2F">
        <w:t>AES-P1</w:t>
      </w:r>
      <w:r w:rsidR="00AE23A9" w:rsidRPr="00476D2F">
        <w:t>)</w:t>
      </w:r>
      <w:r w:rsidR="00493911">
        <w:t>;</w:t>
      </w:r>
    </w:p>
    <w:p w14:paraId="4981BB8B" w14:textId="098845BB" w:rsidR="00EC2DB5" w:rsidRPr="00476D2F" w:rsidRDefault="00AE23A9" w:rsidP="00117A38">
      <w:pPr>
        <w:numPr>
          <w:ilvl w:val="1"/>
          <w:numId w:val="25"/>
        </w:numPr>
        <w:spacing w:before="120"/>
      </w:pPr>
      <w:r w:rsidRPr="00476D2F">
        <w:t xml:space="preserve">Section V.3.1 </w:t>
      </w:r>
      <w:r w:rsidR="005D156B" w:rsidRPr="00476D2F">
        <w:t xml:space="preserve">updated with </w:t>
      </w:r>
      <w:r w:rsidRPr="00476D2F">
        <w:t>minor/cosmetic corrections</w:t>
      </w:r>
      <w:r w:rsidR="00493911">
        <w:t>;</w:t>
      </w:r>
    </w:p>
    <w:p w14:paraId="52B4F23E" w14:textId="4BE7BE58" w:rsidR="00AE23A9" w:rsidRPr="00476D2F" w:rsidRDefault="00AE23A9" w:rsidP="00117A38">
      <w:pPr>
        <w:pStyle w:val="ListParagraph"/>
        <w:numPr>
          <w:ilvl w:val="1"/>
          <w:numId w:val="25"/>
        </w:numPr>
      </w:pPr>
      <w:r w:rsidRPr="00476D2F">
        <w:t xml:space="preserve">Section V.3.2.1.1. </w:t>
      </w:r>
      <w:r w:rsidR="005D156B" w:rsidRPr="00476D2F">
        <w:t xml:space="preserve">updated </w:t>
      </w:r>
      <w:r w:rsidR="00045DFA" w:rsidRPr="00476D2F">
        <w:t xml:space="preserve">to clarify </w:t>
      </w:r>
      <w:r w:rsidR="005D3DF7" w:rsidRPr="00476D2F">
        <w:t>Functional error</w:t>
      </w:r>
      <w:r w:rsidR="005D156B" w:rsidRPr="00476D2F">
        <w:t xml:space="preserve">s </w:t>
      </w:r>
      <w:r w:rsidR="00045DFA" w:rsidRPr="00476D2F">
        <w:t xml:space="preserve">use for </w:t>
      </w:r>
      <w:r w:rsidR="00FD53C3" w:rsidRPr="00476D2F">
        <w:t>NCTS-P5</w:t>
      </w:r>
      <w:r w:rsidR="00045DFA" w:rsidRPr="00476D2F">
        <w:t xml:space="preserve"> and </w:t>
      </w:r>
      <w:r w:rsidR="00752422" w:rsidRPr="00476D2F">
        <w:t>AES-P1</w:t>
      </w:r>
      <w:r w:rsidR="00493911">
        <w:t>;</w:t>
      </w:r>
    </w:p>
    <w:p w14:paraId="21FA212F" w14:textId="147E24A4" w:rsidR="005D156B" w:rsidRPr="00476D2F" w:rsidRDefault="005D156B" w:rsidP="00117A38">
      <w:pPr>
        <w:pStyle w:val="ListParagraph"/>
        <w:numPr>
          <w:ilvl w:val="1"/>
          <w:numId w:val="25"/>
        </w:numPr>
      </w:pPr>
      <w:r w:rsidRPr="00476D2F">
        <w:t xml:space="preserve">Section V.3.2.1.4 added to specify exception handling after </w:t>
      </w:r>
      <w:r w:rsidR="002959D2" w:rsidRPr="00476D2F">
        <w:t xml:space="preserve">the Transitional </w:t>
      </w:r>
      <w:r w:rsidRPr="00476D2F">
        <w:t>Period (</w:t>
      </w:r>
      <w:r w:rsidR="00FD53C3" w:rsidRPr="00476D2F">
        <w:t>NCTS-P5</w:t>
      </w:r>
      <w:r w:rsidRPr="00476D2F">
        <w:t xml:space="preserve"> and </w:t>
      </w:r>
      <w:r w:rsidR="00752422" w:rsidRPr="00476D2F">
        <w:t>AES-P1</w:t>
      </w:r>
      <w:r w:rsidRPr="00476D2F">
        <w:t>)</w:t>
      </w:r>
      <w:r w:rsidR="00493911">
        <w:t>;</w:t>
      </w:r>
    </w:p>
    <w:p w14:paraId="76FE2A71" w14:textId="465065EB" w:rsidR="005D156B" w:rsidRPr="00476D2F" w:rsidRDefault="005D156B" w:rsidP="00117A38">
      <w:pPr>
        <w:pStyle w:val="ListParagraph"/>
        <w:numPr>
          <w:ilvl w:val="1"/>
          <w:numId w:val="25"/>
        </w:numPr>
      </w:pPr>
      <w:r w:rsidRPr="00476D2F">
        <w:t xml:space="preserve">Section V.3.2.1.5 added to specify exception handling during </w:t>
      </w:r>
      <w:r w:rsidR="002959D2" w:rsidRPr="00476D2F">
        <w:t xml:space="preserve">the Transitional </w:t>
      </w:r>
      <w:r w:rsidRPr="00476D2F">
        <w:t>Period (</w:t>
      </w:r>
      <w:r w:rsidR="00FD53C3" w:rsidRPr="00476D2F">
        <w:t>NCTS-P5</w:t>
      </w:r>
      <w:r w:rsidR="00E96EF3" w:rsidRPr="00476D2F">
        <w:t xml:space="preserve"> and </w:t>
      </w:r>
      <w:r w:rsidR="00752422" w:rsidRPr="00476D2F">
        <w:t>AES-P1</w:t>
      </w:r>
      <w:r w:rsidRPr="00476D2F">
        <w:t>)</w:t>
      </w:r>
      <w:r w:rsidR="00493911">
        <w:t>;</w:t>
      </w:r>
    </w:p>
    <w:p w14:paraId="0548992E" w14:textId="1562C702" w:rsidR="00823D04" w:rsidRPr="00476D2F" w:rsidRDefault="00823D04" w:rsidP="00117A38">
      <w:pPr>
        <w:pStyle w:val="ListParagraph"/>
        <w:numPr>
          <w:ilvl w:val="1"/>
          <w:numId w:val="25"/>
        </w:numPr>
      </w:pPr>
      <w:r w:rsidRPr="00476D2F">
        <w:t xml:space="preserve">Section V3.3. updated to clarify use of </w:t>
      </w:r>
      <w:r w:rsidR="005D3DF7" w:rsidRPr="00476D2F">
        <w:t>Functional error</w:t>
      </w:r>
      <w:r w:rsidRPr="00476D2F">
        <w:t xml:space="preserve"> codes in IE906 (CD906C) for NCTS-P5 and </w:t>
      </w:r>
      <w:r w:rsidR="00752422" w:rsidRPr="00476D2F">
        <w:t>AES-P1</w:t>
      </w:r>
      <w:r w:rsidR="00493911">
        <w:t>;</w:t>
      </w:r>
    </w:p>
    <w:p w14:paraId="3EF491C4" w14:textId="09795B04" w:rsidR="005D156B" w:rsidRPr="00476D2F" w:rsidRDefault="005D156B" w:rsidP="00117A38">
      <w:pPr>
        <w:pStyle w:val="ListParagraph"/>
        <w:numPr>
          <w:ilvl w:val="1"/>
          <w:numId w:val="25"/>
        </w:numPr>
      </w:pPr>
      <w:r w:rsidRPr="00476D2F">
        <w:t xml:space="preserve">Section V.4 updated to clarify use of </w:t>
      </w:r>
      <w:r w:rsidR="005D3DF7" w:rsidRPr="00476D2F">
        <w:t>Functional error</w:t>
      </w:r>
      <w:r w:rsidRPr="00476D2F">
        <w:t xml:space="preserve"> in IE906 (CD906A)</w:t>
      </w:r>
      <w:r w:rsidR="00493911">
        <w:t>;</w:t>
      </w:r>
      <w:r w:rsidRPr="00476D2F">
        <w:t xml:space="preserve"> </w:t>
      </w:r>
    </w:p>
    <w:p w14:paraId="36E7D9A1" w14:textId="0FA56047" w:rsidR="00AE23A9" w:rsidRPr="00476D2F" w:rsidRDefault="005D156B" w:rsidP="00117A38">
      <w:pPr>
        <w:pStyle w:val="ListParagraph"/>
        <w:numPr>
          <w:ilvl w:val="1"/>
          <w:numId w:val="25"/>
        </w:numPr>
      </w:pPr>
      <w:r w:rsidRPr="00476D2F">
        <w:t xml:space="preserve">Section V.5 </w:t>
      </w:r>
      <w:r w:rsidR="00834B17" w:rsidRPr="00476D2F">
        <w:t>added</w:t>
      </w:r>
      <w:r w:rsidRPr="00476D2F">
        <w:t xml:space="preserve"> to </w:t>
      </w:r>
      <w:r w:rsidR="00834B17" w:rsidRPr="00476D2F">
        <w:t>specify the</w:t>
      </w:r>
      <w:r w:rsidRPr="00476D2F">
        <w:t xml:space="preserve"> use of </w:t>
      </w:r>
      <w:r w:rsidR="005D3DF7" w:rsidRPr="00476D2F">
        <w:t>Functional error</w:t>
      </w:r>
      <w:r w:rsidRPr="00476D2F">
        <w:t xml:space="preserve"> in IE906 (CD906</w:t>
      </w:r>
      <w:r w:rsidR="001B4D97" w:rsidRPr="00476D2F">
        <w:t>C</w:t>
      </w:r>
      <w:r w:rsidRPr="00476D2F">
        <w:t>)</w:t>
      </w:r>
      <w:r w:rsidR="00493911">
        <w:t>;</w:t>
      </w:r>
    </w:p>
    <w:p w14:paraId="76930D2C" w14:textId="566B43A1" w:rsidR="00834B17" w:rsidRPr="00476D2F" w:rsidRDefault="00965356" w:rsidP="00117A38">
      <w:pPr>
        <w:pStyle w:val="ListParagraph"/>
        <w:numPr>
          <w:ilvl w:val="1"/>
          <w:numId w:val="25"/>
        </w:numPr>
      </w:pPr>
      <w:r w:rsidRPr="00476D2F">
        <w:t xml:space="preserve">Section </w:t>
      </w:r>
      <w:r w:rsidR="00834B17" w:rsidRPr="00476D2F">
        <w:t>V.7.1 updated to clarify use of existing MRN structure for NCTS-P4, ECS-P2 and ICS-P1</w:t>
      </w:r>
      <w:r w:rsidR="001057BB" w:rsidRPr="00476D2F">
        <w:t xml:space="preserve"> and to define the XSD restriction for MRN data item in NCTS-P4, ECS-P2 and ICS-P1 (</w:t>
      </w:r>
      <w:proofErr w:type="spellStart"/>
      <w:r w:rsidR="001057BB" w:rsidRPr="00476D2F">
        <w:t>MRNType</w:t>
      </w:r>
      <w:proofErr w:type="spellEnd"/>
      <w:r w:rsidR="001057BB" w:rsidRPr="00476D2F">
        <w:t>)</w:t>
      </w:r>
      <w:r w:rsidR="00493911">
        <w:t>;</w:t>
      </w:r>
    </w:p>
    <w:p w14:paraId="7C7B5A2A" w14:textId="4D9DAAED" w:rsidR="001057BB" w:rsidRPr="00476D2F" w:rsidRDefault="001057BB" w:rsidP="00117A38">
      <w:pPr>
        <w:pStyle w:val="ListParagraph"/>
        <w:numPr>
          <w:ilvl w:val="1"/>
          <w:numId w:val="25"/>
        </w:numPr>
      </w:pPr>
      <w:r w:rsidRPr="00476D2F">
        <w:t>Section V.7.2 updated to define the XSD restriction for GRN data item in NCTS-P4</w:t>
      </w:r>
      <w:r w:rsidR="00E96EF3" w:rsidRPr="00476D2F">
        <w:t xml:space="preserve"> and NCTS-P5</w:t>
      </w:r>
      <w:r w:rsidR="00493911">
        <w:t>;</w:t>
      </w:r>
    </w:p>
    <w:p w14:paraId="21F5E641" w14:textId="26E16606" w:rsidR="001057BB" w:rsidRPr="00476D2F" w:rsidRDefault="00965356" w:rsidP="00117A38">
      <w:pPr>
        <w:pStyle w:val="ListParagraph"/>
        <w:numPr>
          <w:ilvl w:val="1"/>
          <w:numId w:val="25"/>
        </w:numPr>
      </w:pPr>
      <w:r w:rsidRPr="00476D2F">
        <w:t xml:space="preserve">Section </w:t>
      </w:r>
      <w:r w:rsidR="001057BB" w:rsidRPr="00476D2F">
        <w:t xml:space="preserve">V.7.3 added to define the new MRN structure for </w:t>
      </w:r>
      <w:r w:rsidR="00E96EF3" w:rsidRPr="00476D2F">
        <w:t xml:space="preserve">NCTS-P5 and </w:t>
      </w:r>
      <w:r w:rsidR="00752422" w:rsidRPr="00476D2F">
        <w:t>AES-P1</w:t>
      </w:r>
      <w:r w:rsidR="00642632" w:rsidRPr="00476D2F">
        <w:t xml:space="preserve"> </w:t>
      </w:r>
      <w:r w:rsidR="001057BB" w:rsidRPr="00476D2F">
        <w:t>and to define the XSD restriction for MRN data item (</w:t>
      </w:r>
      <w:proofErr w:type="spellStart"/>
      <w:r w:rsidR="001057BB" w:rsidRPr="00476D2F">
        <w:t>MRNType</w:t>
      </w:r>
      <w:proofErr w:type="spellEnd"/>
      <w:r w:rsidR="001057BB" w:rsidRPr="00476D2F">
        <w:t>) based on this structure.</w:t>
      </w:r>
    </w:p>
    <w:p w14:paraId="224CB2F9" w14:textId="293EA76B" w:rsidR="001057BB" w:rsidRPr="00476D2F" w:rsidRDefault="001057BB" w:rsidP="00117A38">
      <w:pPr>
        <w:pStyle w:val="ListParagraph"/>
        <w:numPr>
          <w:ilvl w:val="0"/>
          <w:numId w:val="25"/>
        </w:numPr>
      </w:pPr>
      <w:r w:rsidRPr="00476D2F">
        <w:t xml:space="preserve">Changes in Section VII with NCTS-P5 and </w:t>
      </w:r>
      <w:r w:rsidR="00752422" w:rsidRPr="00476D2F">
        <w:t>AES-P1</w:t>
      </w:r>
      <w:r w:rsidRPr="00476D2F">
        <w:t xml:space="preserve"> requirements:</w:t>
      </w:r>
    </w:p>
    <w:p w14:paraId="13D59C41" w14:textId="00AE2303" w:rsidR="001057BB" w:rsidRPr="00476D2F" w:rsidRDefault="001057BB" w:rsidP="00117A38">
      <w:pPr>
        <w:pStyle w:val="ListParagraph"/>
        <w:numPr>
          <w:ilvl w:val="1"/>
          <w:numId w:val="25"/>
        </w:numPr>
      </w:pPr>
      <w:r w:rsidRPr="00476D2F">
        <w:t xml:space="preserve">Section VII.3 added to define XML mapping of Information Exchanges for </w:t>
      </w:r>
      <w:r w:rsidR="00752422" w:rsidRPr="00476D2F">
        <w:t>AES-P1</w:t>
      </w:r>
      <w:r w:rsidRPr="00476D2F">
        <w:t xml:space="preserve"> and NCTS-P5</w:t>
      </w:r>
      <w:r w:rsidR="00493911">
        <w:t>;</w:t>
      </w:r>
    </w:p>
    <w:p w14:paraId="34FB2BCE" w14:textId="3381E98E" w:rsidR="001057BB" w:rsidRPr="00476D2F" w:rsidRDefault="001057BB" w:rsidP="00117A38">
      <w:pPr>
        <w:pStyle w:val="ListParagraph"/>
        <w:numPr>
          <w:ilvl w:val="1"/>
          <w:numId w:val="25"/>
        </w:numPr>
      </w:pPr>
      <w:r w:rsidRPr="00476D2F">
        <w:t>S</w:t>
      </w:r>
      <w:r w:rsidR="007A3B09" w:rsidRPr="00476D2F">
        <w:t xml:space="preserve">ection VII.5 updated </w:t>
      </w:r>
      <w:r w:rsidR="002E6CC9" w:rsidRPr="00476D2F">
        <w:t xml:space="preserve">to mention CD917C for NCTS-P5 and </w:t>
      </w:r>
      <w:r w:rsidR="00752422" w:rsidRPr="00476D2F">
        <w:t>AES-P1</w:t>
      </w:r>
      <w:r w:rsidR="002E6CC9" w:rsidRPr="00476D2F">
        <w:t xml:space="preserve"> using the Message Header for </w:t>
      </w:r>
      <w:r w:rsidR="00E96EF3" w:rsidRPr="00476D2F">
        <w:t xml:space="preserve">NCTS-P5 and </w:t>
      </w:r>
      <w:r w:rsidR="00752422" w:rsidRPr="00476D2F">
        <w:t>AES-P1</w:t>
      </w:r>
      <w:r w:rsidR="00493911">
        <w:t>;</w:t>
      </w:r>
      <w:r w:rsidR="00E96EF3" w:rsidRPr="00476D2F" w:rsidDel="00E96EF3">
        <w:t xml:space="preserve"> </w:t>
      </w:r>
    </w:p>
    <w:p w14:paraId="229CBE92" w14:textId="29C39AAC" w:rsidR="002E6CC9" w:rsidRPr="00476D2F" w:rsidRDefault="002E6CC9" w:rsidP="00117A38">
      <w:pPr>
        <w:numPr>
          <w:ilvl w:val="1"/>
          <w:numId w:val="25"/>
        </w:numPr>
        <w:spacing w:before="120"/>
      </w:pPr>
      <w:r w:rsidRPr="00476D2F">
        <w:t>Section VII.6 title updated to clarify that concern only ICS-P1</w:t>
      </w:r>
      <w:r w:rsidR="00090407">
        <w:t>;</w:t>
      </w:r>
    </w:p>
    <w:p w14:paraId="3B4B3058" w14:textId="50118296" w:rsidR="00124DC4" w:rsidRPr="00476D2F" w:rsidRDefault="002E6CC9" w:rsidP="00117A38">
      <w:pPr>
        <w:pStyle w:val="ListParagraph"/>
        <w:numPr>
          <w:ilvl w:val="1"/>
          <w:numId w:val="25"/>
        </w:numPr>
        <w:spacing w:before="120"/>
      </w:pPr>
      <w:r w:rsidRPr="00476D2F">
        <w:t xml:space="preserve">Section VII.7 added to define the Message Header for </w:t>
      </w:r>
      <w:r w:rsidR="00E96EF3" w:rsidRPr="00476D2F">
        <w:t xml:space="preserve">NCTS-P5 and </w:t>
      </w:r>
      <w:r w:rsidR="00752422" w:rsidRPr="00476D2F">
        <w:t>AES-P1</w:t>
      </w:r>
      <w:r w:rsidR="00090407">
        <w:t>;</w:t>
      </w:r>
      <w:r w:rsidR="00E96EF3" w:rsidRPr="00476D2F" w:rsidDel="00E96EF3">
        <w:t xml:space="preserve"> </w:t>
      </w:r>
    </w:p>
    <w:p w14:paraId="2B598BE4" w14:textId="4ACBA6FB" w:rsidR="002E6CC9" w:rsidRPr="00476D2F" w:rsidRDefault="002E6CC9" w:rsidP="00117A38">
      <w:pPr>
        <w:pStyle w:val="ListParagraph"/>
        <w:numPr>
          <w:ilvl w:val="1"/>
          <w:numId w:val="25"/>
        </w:numPr>
      </w:pPr>
      <w:r w:rsidRPr="00476D2F">
        <w:t>Section VII.8 title updated to clarify that concern only NCTS-P4, ECS-P2 and ICS-P1</w:t>
      </w:r>
      <w:r w:rsidR="00090407">
        <w:t>;</w:t>
      </w:r>
    </w:p>
    <w:p w14:paraId="7B15A3FE" w14:textId="34B3330B" w:rsidR="002E6CC9" w:rsidRPr="00476D2F" w:rsidRDefault="002E6CC9" w:rsidP="00117A38">
      <w:pPr>
        <w:pStyle w:val="ListParagraph"/>
        <w:numPr>
          <w:ilvl w:val="1"/>
          <w:numId w:val="25"/>
        </w:numPr>
      </w:pPr>
      <w:r w:rsidRPr="00476D2F">
        <w:t xml:space="preserve">Section VII.9 added to define the XSD principles and conventions for </w:t>
      </w:r>
      <w:r w:rsidR="00E96EF3" w:rsidRPr="00476D2F">
        <w:t xml:space="preserve">NCTS-P5 and </w:t>
      </w:r>
      <w:r w:rsidR="00752422" w:rsidRPr="00476D2F">
        <w:t>AES-P1</w:t>
      </w:r>
      <w:r w:rsidR="00090407">
        <w:t>.</w:t>
      </w:r>
    </w:p>
    <w:p w14:paraId="56D32D4C" w14:textId="4B5EA121" w:rsidR="002E6CC9" w:rsidRPr="00476D2F" w:rsidRDefault="00301D82" w:rsidP="00117A38">
      <w:pPr>
        <w:pStyle w:val="ListParagraph"/>
        <w:numPr>
          <w:ilvl w:val="0"/>
          <w:numId w:val="25"/>
        </w:numPr>
      </w:pPr>
      <w:r w:rsidRPr="00476D2F">
        <w:t xml:space="preserve">Minor change in Section IX removing CS/RD2 reference since such aspects </w:t>
      </w:r>
      <w:r w:rsidR="00124DC4" w:rsidRPr="00476D2F">
        <w:t xml:space="preserve">of </w:t>
      </w:r>
      <w:r w:rsidRPr="00476D2F">
        <w:t>CS/RD2 are defined in 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4501EF" w:rsidRPr="000C1B4B">
        <w:rPr>
          <w:szCs w:val="24"/>
        </w:rPr>
        <w:t>R</w:t>
      </w:r>
      <w:r w:rsidR="004501EF">
        <w:rPr>
          <w:szCs w:val="24"/>
        </w:rPr>
        <w:t>26</w:t>
      </w:r>
      <w:r w:rsidRPr="00476D2F">
        <w:fldChar w:fldCharType="end"/>
      </w:r>
      <w:r w:rsidRPr="00476D2F">
        <w:t>].</w:t>
      </w:r>
    </w:p>
    <w:p w14:paraId="2C282C2B" w14:textId="3A0B2FF9" w:rsidR="00E23223" w:rsidRPr="00476D2F" w:rsidRDefault="00E23223" w:rsidP="00E23223">
      <w:pPr>
        <w:pStyle w:val="Heading4"/>
      </w:pPr>
      <w:r w:rsidRPr="00476D2F">
        <w:t xml:space="preserve">Changes in DDCOM version 16.00 </w:t>
      </w:r>
    </w:p>
    <w:p w14:paraId="65AEAA3B" w14:textId="7DC90C22" w:rsidR="00C46DF9" w:rsidRPr="00476D2F" w:rsidRDefault="00E23223" w:rsidP="00E23223">
      <w:pPr>
        <w:spacing w:after="120"/>
      </w:pPr>
      <w:r w:rsidRPr="00476D2F">
        <w:t>DDCOM incorporates the changes</w:t>
      </w:r>
      <w:r w:rsidR="00352D94" w:rsidRPr="00476D2F">
        <w:t xml:space="preserve"> in v15.10 and minor changes introduced due to comments raised during the review cycle of the </w:t>
      </w:r>
      <w:proofErr w:type="gramStart"/>
      <w:r w:rsidR="00352D94" w:rsidRPr="00476D2F">
        <w:t>aforementioned version</w:t>
      </w:r>
      <w:proofErr w:type="gramEnd"/>
      <w:r w:rsidR="00352D94" w:rsidRPr="00476D2F">
        <w:t>.</w:t>
      </w:r>
      <w:r w:rsidRPr="00476D2F">
        <w:t xml:space="preserve"> </w:t>
      </w:r>
    </w:p>
    <w:p w14:paraId="2A08C12F" w14:textId="181732DD" w:rsidR="00C46DF9" w:rsidRPr="00476D2F" w:rsidRDefault="00C46DF9" w:rsidP="0017371F">
      <w:pPr>
        <w:pStyle w:val="Heading4"/>
      </w:pPr>
      <w:bookmarkStart w:id="94" w:name="_Ref32225951"/>
      <w:r w:rsidRPr="00476D2F">
        <w:t>Changes in DDCOM version 16.10</w:t>
      </w:r>
      <w:bookmarkEnd w:id="94"/>
      <w:r w:rsidRPr="00476D2F">
        <w:t xml:space="preserve"> </w:t>
      </w:r>
    </w:p>
    <w:p w14:paraId="7F2A7216" w14:textId="77777777" w:rsidR="00C46DF9" w:rsidRPr="00476D2F" w:rsidRDefault="00C46DF9" w:rsidP="0017371F">
      <w:pPr>
        <w:pStyle w:val="Text1"/>
        <w:ind w:left="0"/>
      </w:pPr>
      <w:r w:rsidRPr="00476D2F">
        <w:t>The deliverables cover the following items:</w:t>
      </w:r>
    </w:p>
    <w:p w14:paraId="1A67B7A0" w14:textId="6AA524A3" w:rsidR="00C46DF9" w:rsidRPr="00476D2F" w:rsidRDefault="00C46DF9" w:rsidP="00117A38">
      <w:pPr>
        <w:pStyle w:val="Text1"/>
        <w:numPr>
          <w:ilvl w:val="0"/>
          <w:numId w:val="89"/>
        </w:numPr>
        <w:spacing w:before="0" w:after="0"/>
      </w:pPr>
      <w:r w:rsidRPr="00476D2F">
        <w:t xml:space="preserve">Implementation of comments marked as “Implementation delayed” for Iteration 2 during the review cycle of DDCOM v15.10 – </w:t>
      </w:r>
      <w:r w:rsidRPr="00476D2F">
        <w:rPr>
          <w:b/>
        </w:rPr>
        <w:t>RTC id 35359</w:t>
      </w:r>
      <w:r w:rsidR="00090407" w:rsidRPr="00A079D8">
        <w:rPr>
          <w:bCs/>
        </w:rPr>
        <w:t>;</w:t>
      </w:r>
    </w:p>
    <w:p w14:paraId="17FC2276" w14:textId="5C7B7DF9" w:rsidR="00C46DF9" w:rsidRPr="00476D2F" w:rsidRDefault="00C46DF9" w:rsidP="00117A38">
      <w:pPr>
        <w:pStyle w:val="Text1"/>
        <w:numPr>
          <w:ilvl w:val="0"/>
          <w:numId w:val="89"/>
        </w:numPr>
        <w:spacing w:before="0" w:after="0"/>
      </w:pPr>
      <w:r w:rsidRPr="00476D2F">
        <w:t xml:space="preserve">Example provided for C0810 in IV.5.1: example of a Condition which requires data from a different message than the one applicable, </w:t>
      </w:r>
      <w:proofErr w:type="gramStart"/>
      <w:r w:rsidRPr="00476D2F">
        <w:t>in order to</w:t>
      </w:r>
      <w:proofErr w:type="gramEnd"/>
      <w:r w:rsidRPr="00476D2F">
        <w:t xml:space="preserve"> be validated - </w:t>
      </w:r>
      <w:r w:rsidRPr="00476D2F">
        <w:rPr>
          <w:b/>
        </w:rPr>
        <w:t>RTC id 34081</w:t>
      </w:r>
      <w:r w:rsidR="00090407" w:rsidRPr="00A079D8">
        <w:rPr>
          <w:bCs/>
        </w:rPr>
        <w:t>;</w:t>
      </w:r>
    </w:p>
    <w:p w14:paraId="3EC2B839" w14:textId="089C9480" w:rsidR="00C46DF9" w:rsidRPr="00476D2F" w:rsidRDefault="00C46DF9" w:rsidP="00117A38">
      <w:pPr>
        <w:pStyle w:val="Text1"/>
        <w:numPr>
          <w:ilvl w:val="0"/>
          <w:numId w:val="89"/>
        </w:numPr>
        <w:spacing w:before="0" w:after="0"/>
      </w:pPr>
      <w:r w:rsidRPr="00476D2F">
        <w:t xml:space="preserve">Mandatory </w:t>
      </w:r>
      <w:proofErr w:type="spellStart"/>
      <w:r w:rsidRPr="00476D2F">
        <w:t>CorrelID</w:t>
      </w:r>
      <w:proofErr w:type="spellEnd"/>
      <w:r w:rsidRPr="00476D2F">
        <w:t xml:space="preserve"> in UCC phases – </w:t>
      </w:r>
      <w:r w:rsidRPr="00476D2F">
        <w:rPr>
          <w:b/>
        </w:rPr>
        <w:t>RTC id 35112</w:t>
      </w:r>
      <w:r w:rsidR="00090407" w:rsidRPr="00A079D8">
        <w:rPr>
          <w:bCs/>
        </w:rPr>
        <w:t>;</w:t>
      </w:r>
    </w:p>
    <w:p w14:paraId="4F2234C1" w14:textId="79F99A35" w:rsidR="00C46DF9" w:rsidRPr="00476D2F" w:rsidRDefault="00C46DF9" w:rsidP="00117A38">
      <w:pPr>
        <w:pStyle w:val="Text1"/>
        <w:numPr>
          <w:ilvl w:val="0"/>
          <w:numId w:val="89"/>
        </w:numPr>
        <w:spacing w:before="0" w:after="0"/>
      </w:pPr>
      <w:r w:rsidRPr="00476D2F">
        <w:t>Completion of figures in VII.9 (XSD principles for new phases)</w:t>
      </w:r>
      <w:r w:rsidR="00090407">
        <w:t>;</w:t>
      </w:r>
    </w:p>
    <w:p w14:paraId="6E4EA5FB" w14:textId="77777777" w:rsidR="00C46DF9" w:rsidRPr="00476D2F" w:rsidRDefault="00C46DF9" w:rsidP="00117A38">
      <w:pPr>
        <w:pStyle w:val="Text1"/>
        <w:numPr>
          <w:ilvl w:val="0"/>
          <w:numId w:val="89"/>
        </w:numPr>
        <w:spacing w:before="0" w:after="0"/>
      </w:pPr>
      <w:r w:rsidRPr="00476D2F">
        <w:t xml:space="preserve">Correction of XSD namespaces following comments raised by NA-DE - </w:t>
      </w:r>
      <w:r w:rsidRPr="00476D2F">
        <w:rPr>
          <w:b/>
        </w:rPr>
        <w:t xml:space="preserve">RTC id </w:t>
      </w:r>
      <w:proofErr w:type="gramStart"/>
      <w:r w:rsidRPr="00476D2F">
        <w:rPr>
          <w:b/>
        </w:rPr>
        <w:t>34299</w:t>
      </w:r>
      <w:proofErr w:type="gramEnd"/>
    </w:p>
    <w:p w14:paraId="5A426E2A" w14:textId="779DEDCB" w:rsidR="00C46DF9" w:rsidRPr="00476D2F" w:rsidRDefault="00C46DF9" w:rsidP="00117A38">
      <w:pPr>
        <w:pStyle w:val="Text1"/>
        <w:numPr>
          <w:ilvl w:val="0"/>
          <w:numId w:val="89"/>
        </w:numPr>
        <w:spacing w:before="0" w:after="0"/>
      </w:pPr>
      <w:r w:rsidRPr="00476D2F">
        <w:t xml:space="preserve">Constraint was inserted in DDCOM about the maximum size of the XML message over CCN – </w:t>
      </w:r>
      <w:r w:rsidRPr="00476D2F">
        <w:rPr>
          <w:b/>
        </w:rPr>
        <w:t>RTC id 34303</w:t>
      </w:r>
      <w:r w:rsidR="00090407" w:rsidRPr="00A079D8">
        <w:rPr>
          <w:bCs/>
        </w:rPr>
        <w:t>;</w:t>
      </w:r>
    </w:p>
    <w:p w14:paraId="41893552" w14:textId="00B87F68" w:rsidR="00C46DF9" w:rsidRPr="00476D2F" w:rsidRDefault="00C46DF9" w:rsidP="00117A38">
      <w:pPr>
        <w:pStyle w:val="Text1"/>
        <w:numPr>
          <w:ilvl w:val="0"/>
          <w:numId w:val="89"/>
        </w:numPr>
        <w:spacing w:before="0" w:after="0"/>
      </w:pPr>
      <w:r w:rsidRPr="00476D2F">
        <w:t xml:space="preserve">Code M was added in table 44 about </w:t>
      </w:r>
      <w:r w:rsidRPr="00476D2F">
        <w:rPr>
          <w:i/>
        </w:rPr>
        <w:t>“</w:t>
      </w:r>
      <w:r w:rsidRPr="00476D2F">
        <w:rPr>
          <w:i/>
          <w:szCs w:val="24"/>
        </w:rPr>
        <w:t>Transit declaration and exit summary declaration and entry summary declaration</w:t>
      </w:r>
      <w:r w:rsidRPr="00476D2F">
        <w:rPr>
          <w:i/>
        </w:rPr>
        <w:t>”</w:t>
      </w:r>
      <w:r w:rsidRPr="00476D2F">
        <w:t>. Also raised as a comment #447 -</w:t>
      </w:r>
      <w:r w:rsidRPr="00476D2F">
        <w:rPr>
          <w:b/>
        </w:rPr>
        <w:t xml:space="preserve"> RTC id 34657</w:t>
      </w:r>
      <w:r w:rsidR="00090407" w:rsidRPr="00A079D8">
        <w:rPr>
          <w:bCs/>
        </w:rPr>
        <w:t>;</w:t>
      </w:r>
    </w:p>
    <w:p w14:paraId="47CF727D" w14:textId="40FC7998" w:rsidR="00C46DF9" w:rsidRPr="00476D2F" w:rsidRDefault="006A5B3D" w:rsidP="00117A38">
      <w:pPr>
        <w:pStyle w:val="Text1"/>
        <w:numPr>
          <w:ilvl w:val="0"/>
          <w:numId w:val="89"/>
        </w:numPr>
        <w:spacing w:before="0" w:after="0"/>
      </w:pPr>
      <w:r w:rsidRPr="00476D2F">
        <w:t xml:space="preserve">GPS </w:t>
      </w:r>
      <w:proofErr w:type="gramStart"/>
      <w:r w:rsidR="00C46DF9" w:rsidRPr="00476D2F">
        <w:t>coordinates</w:t>
      </w:r>
      <w:proofErr w:type="gramEnd"/>
      <w:r w:rsidR="00C46DF9" w:rsidRPr="00476D2F">
        <w:t xml:space="preserve"> structure was defined in DDCOM – </w:t>
      </w:r>
      <w:r w:rsidR="00C46DF9" w:rsidRPr="00476D2F">
        <w:rPr>
          <w:b/>
        </w:rPr>
        <w:t>RTC id 35157</w:t>
      </w:r>
      <w:r w:rsidR="00090407" w:rsidRPr="00A079D8">
        <w:rPr>
          <w:bCs/>
        </w:rPr>
        <w:t>;</w:t>
      </w:r>
    </w:p>
    <w:p w14:paraId="7C680E3B" w14:textId="022BA8C2" w:rsidR="00C46DF9" w:rsidRPr="00476D2F" w:rsidRDefault="00C46DF9" w:rsidP="00117A38">
      <w:pPr>
        <w:pStyle w:val="Text1"/>
        <w:numPr>
          <w:ilvl w:val="0"/>
          <w:numId w:val="89"/>
        </w:numPr>
        <w:spacing w:before="0" w:after="0"/>
      </w:pPr>
      <w:r w:rsidRPr="00476D2F">
        <w:t xml:space="preserve">Following comment #434 of Iteration 1 review cycle the queue naming for CTA and </w:t>
      </w:r>
      <w:r w:rsidR="00B4694F">
        <w:t>ieCA/TED</w:t>
      </w:r>
      <w:r w:rsidRPr="00476D2F">
        <w:t xml:space="preserve"> was revised and amended to reflect the new approach</w:t>
      </w:r>
      <w:r w:rsidR="00090407">
        <w:t>;</w:t>
      </w:r>
    </w:p>
    <w:p w14:paraId="3EF6F20F" w14:textId="7425F2B1" w:rsidR="00C46DF9" w:rsidRPr="00476D2F" w:rsidRDefault="00C46DF9" w:rsidP="00117A38">
      <w:pPr>
        <w:pStyle w:val="Text1"/>
        <w:numPr>
          <w:ilvl w:val="0"/>
          <w:numId w:val="89"/>
        </w:numPr>
        <w:spacing w:before="0" w:after="0"/>
      </w:pPr>
      <w:r w:rsidRPr="00476D2F">
        <w:t xml:space="preserve">IE918/IE919 and corresponding references to CCN queues and functionality was removed entirely from DDCOM. Figure </w:t>
      </w:r>
      <w:r w:rsidRPr="00476D2F">
        <w:rPr>
          <w:i/>
        </w:rPr>
        <w:t>“Figure 34: Normal Operations with CS/MIS”</w:t>
      </w:r>
      <w:r w:rsidRPr="00476D2F">
        <w:t xml:space="preserve"> was also updated. This was a comment raised during the review cycle of </w:t>
      </w:r>
      <w:r w:rsidR="00124DC4" w:rsidRPr="00476D2F">
        <w:t xml:space="preserve">Iteration </w:t>
      </w:r>
      <w:r w:rsidRPr="00476D2F">
        <w:t>1 that was not correctly implemented</w:t>
      </w:r>
      <w:r w:rsidR="00090407">
        <w:t>;</w:t>
      </w:r>
    </w:p>
    <w:p w14:paraId="06F0F72F" w14:textId="6EDC7931" w:rsidR="00E23223" w:rsidRPr="00476D2F" w:rsidRDefault="00C46DF9" w:rsidP="00117A38">
      <w:pPr>
        <w:pStyle w:val="Text1"/>
        <w:numPr>
          <w:ilvl w:val="0"/>
          <w:numId w:val="89"/>
        </w:numPr>
        <w:spacing w:before="0" w:after="0"/>
      </w:pPr>
      <w:r w:rsidRPr="00476D2F">
        <w:t>Definitions of R/C/G and BRTs/TRTs was revised to reflect the current/future status. DDCOM was updated to remove the distinction between Px.0/Px.1.</w:t>
      </w:r>
      <w:r w:rsidRPr="00476D2F">
        <w:rPr>
          <w:b/>
        </w:rPr>
        <w:t>RTC id – 35110</w:t>
      </w:r>
      <w:r w:rsidR="00090407" w:rsidRPr="00A079D8">
        <w:rPr>
          <w:bCs/>
        </w:rPr>
        <w:t>.</w:t>
      </w:r>
    </w:p>
    <w:p w14:paraId="7257F756" w14:textId="1585610F" w:rsidR="00BF342A" w:rsidRPr="00476D2F" w:rsidRDefault="00BF342A" w:rsidP="00BF342A">
      <w:pPr>
        <w:pStyle w:val="Heading4"/>
      </w:pPr>
      <w:r w:rsidRPr="00476D2F">
        <w:t xml:space="preserve">Changes in DDCOM version 17.00 </w:t>
      </w:r>
    </w:p>
    <w:p w14:paraId="33B8905C" w14:textId="7AC27A82" w:rsidR="00BF342A" w:rsidRPr="00476D2F" w:rsidRDefault="00BF342A" w:rsidP="00BF342A">
      <w:pPr>
        <w:spacing w:after="120"/>
      </w:pPr>
      <w:r w:rsidRPr="00476D2F">
        <w:t>DDCOM incorporates the changes in v1</w:t>
      </w:r>
      <w:r w:rsidR="00A24E2D" w:rsidRPr="00476D2F">
        <w:t>6</w:t>
      </w:r>
      <w:r w:rsidRPr="00476D2F">
        <w:t xml:space="preserve">.10 and minor changes introduced due to comments raised during the review cycle of the </w:t>
      </w:r>
      <w:proofErr w:type="gramStart"/>
      <w:r w:rsidRPr="00476D2F">
        <w:t>aforementioned version</w:t>
      </w:r>
      <w:proofErr w:type="gramEnd"/>
      <w:r w:rsidRPr="00476D2F">
        <w:t xml:space="preserve">. </w:t>
      </w:r>
    </w:p>
    <w:p w14:paraId="3615D540" w14:textId="7692FE2E" w:rsidR="005D4D85" w:rsidRPr="00476D2F" w:rsidRDefault="005D4D85" w:rsidP="005D4D85">
      <w:pPr>
        <w:pStyle w:val="Heading4"/>
      </w:pPr>
      <w:r w:rsidRPr="00476D2F">
        <w:t xml:space="preserve">Changes in DDCOM version 17.10 </w:t>
      </w:r>
    </w:p>
    <w:p w14:paraId="7EA2B8AF" w14:textId="61A6BFEE" w:rsidR="005D4D85" w:rsidRPr="00476D2F" w:rsidRDefault="005D4D85" w:rsidP="005D4D85">
      <w:pPr>
        <w:pStyle w:val="Text1"/>
        <w:ind w:left="0"/>
      </w:pPr>
      <w:r w:rsidRPr="00476D2F">
        <w:t>The deliverables cover the following items:</w:t>
      </w:r>
    </w:p>
    <w:p w14:paraId="096E321C" w14:textId="3CDACB1A" w:rsidR="007E6431" w:rsidRPr="00476D2F" w:rsidRDefault="007E6431" w:rsidP="00117A38">
      <w:pPr>
        <w:numPr>
          <w:ilvl w:val="0"/>
          <w:numId w:val="25"/>
        </w:numPr>
        <w:spacing w:before="120"/>
      </w:pPr>
      <w:r w:rsidRPr="00476D2F">
        <w:t xml:space="preserve">Section </w:t>
      </w:r>
      <w:r w:rsidRPr="00476D2F">
        <w:fldChar w:fldCharType="begin"/>
      </w:r>
      <w:r w:rsidRPr="00476D2F">
        <w:instrText xml:space="preserve"> REF _Ref16245691 \r \h </w:instrText>
      </w:r>
      <w:r w:rsidRPr="00476D2F">
        <w:fldChar w:fldCharType="separate"/>
      </w:r>
      <w:r w:rsidR="004501EF">
        <w:t>II.1.1</w:t>
      </w:r>
      <w:r w:rsidRPr="00476D2F">
        <w:fldChar w:fldCharType="end"/>
      </w:r>
      <w:r w:rsidRPr="00476D2F">
        <w:t xml:space="preserve"> updated </w:t>
      </w:r>
      <w:bookmarkStart w:id="95" w:name="_Hlk16246057"/>
      <w:r w:rsidRPr="00476D2F">
        <w:t xml:space="preserve">to </w:t>
      </w:r>
      <w:bookmarkStart w:id="96" w:name="_Hlk16246281"/>
      <w:r w:rsidRPr="00476D2F">
        <w:t>clarify that the identification of system phase will not be covered by the CS/MIS CDCA</w:t>
      </w:r>
      <w:bookmarkEnd w:id="95"/>
      <w:bookmarkEnd w:id="96"/>
      <w:r w:rsidR="00533940">
        <w:t>;</w:t>
      </w:r>
    </w:p>
    <w:p w14:paraId="40B19B25" w14:textId="32EA3447"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_Ref14693289 \r \h </w:instrText>
      </w:r>
      <w:r w:rsidR="007B31D8" w:rsidRPr="00476D2F">
        <w:instrText xml:space="preserve"> \* MERGEFORMAT </w:instrText>
      </w:r>
      <w:r w:rsidRPr="00476D2F">
        <w:fldChar w:fldCharType="separate"/>
      </w:r>
      <w:r w:rsidR="004501EF">
        <w:t>V.7.4.1</w:t>
      </w:r>
      <w:r w:rsidRPr="00476D2F">
        <w:fldChar w:fldCharType="end"/>
      </w:r>
      <w:r w:rsidRPr="00476D2F">
        <w:t xml:space="preserve"> updated to reflect discussions with Forerunners MS and DG TAXUD about availability management</w:t>
      </w:r>
      <w:r w:rsidR="007B31D8" w:rsidRPr="00476D2F">
        <w:t xml:space="preserve"> i.e. to state that “Suspension of sending messages must apply only in case of System Unavailability Type “N” as described in II.2.2.4)”</w:t>
      </w:r>
      <w:r w:rsidR="00533940">
        <w:t>;</w:t>
      </w:r>
    </w:p>
    <w:p w14:paraId="564AE08C" w14:textId="1A51FA41"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_Ref14692950 \r \h </w:instrText>
      </w:r>
      <w:r w:rsidR="007B31D8" w:rsidRPr="00476D2F">
        <w:instrText xml:space="preserve"> \* MERGEFORMAT </w:instrText>
      </w:r>
      <w:r w:rsidRPr="00476D2F">
        <w:fldChar w:fldCharType="separate"/>
      </w:r>
      <w:r w:rsidR="004501EF">
        <w:t>V.10</w:t>
      </w:r>
      <w:r w:rsidRPr="00476D2F">
        <w:fldChar w:fldCharType="end"/>
      </w:r>
      <w:r w:rsidRPr="00476D2F">
        <w:t xml:space="preserve"> added to define TIN XSD pattern applicable only for EORI TINs</w:t>
      </w:r>
      <w:r w:rsidR="00533940">
        <w:t>;</w:t>
      </w:r>
    </w:p>
    <w:p w14:paraId="36568257" w14:textId="7FC6BA2D"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_Ref14692218 \r \h </w:instrText>
      </w:r>
      <w:r w:rsidR="006800B4" w:rsidRPr="00476D2F">
        <w:instrText xml:space="preserve"> \* MERGEFORMAT </w:instrText>
      </w:r>
      <w:r w:rsidRPr="00476D2F">
        <w:fldChar w:fldCharType="separate"/>
      </w:r>
      <w:r w:rsidR="004501EF">
        <w:t>X</w:t>
      </w:r>
      <w:r w:rsidRPr="00476D2F">
        <w:fldChar w:fldCharType="end"/>
      </w:r>
      <w:r w:rsidRPr="00476D2F">
        <w:t xml:space="preserve"> added for the integration of SD-COM of NCTS-P4, ECS-P2 and ICS-P1 as DDCOM Annex</w:t>
      </w:r>
      <w:r w:rsidR="00533940">
        <w:t>;</w:t>
      </w:r>
    </w:p>
    <w:p w14:paraId="14C78F44" w14:textId="2E2716A1"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_Ref14692226 \r \h </w:instrText>
      </w:r>
      <w:r w:rsidR="006800B4" w:rsidRPr="00476D2F">
        <w:instrText xml:space="preserve"> \* MERGEFORMAT </w:instrText>
      </w:r>
      <w:r w:rsidRPr="00476D2F">
        <w:fldChar w:fldCharType="separate"/>
      </w:r>
      <w:r w:rsidR="004501EF">
        <w:t>XI</w:t>
      </w:r>
      <w:r w:rsidRPr="00476D2F">
        <w:fldChar w:fldCharType="end"/>
      </w:r>
      <w:r w:rsidRPr="00476D2F">
        <w:t xml:space="preserve"> added for the integration of SD-COM of NCTS-P5 and AES-P1 as DDCOM Annex:</w:t>
      </w:r>
    </w:p>
    <w:p w14:paraId="46CFEC02" w14:textId="7CE947DC" w:rsidR="0083454F" w:rsidRPr="00476D2F" w:rsidRDefault="0083454F" w:rsidP="00BC5ADC">
      <w:pPr>
        <w:pStyle w:val="ListParagraph"/>
        <w:numPr>
          <w:ilvl w:val="1"/>
          <w:numId w:val="25"/>
        </w:numPr>
        <w:spacing w:before="120"/>
        <w:ind w:left="1642"/>
      </w:pPr>
      <w:r w:rsidRPr="00476D2F">
        <w:t>Update</w:t>
      </w:r>
      <w:r w:rsidR="006800B4" w:rsidRPr="00476D2F">
        <w:t>d</w:t>
      </w:r>
      <w:r w:rsidRPr="00476D2F">
        <w:t xml:space="preserve"> EBPs applicable to NCTS-P5 and AES-P1</w:t>
      </w:r>
      <w:r w:rsidR="00533940">
        <w:t>;</w:t>
      </w:r>
    </w:p>
    <w:p w14:paraId="319DED6E" w14:textId="1C76BD82" w:rsidR="0083454F" w:rsidRPr="00476D2F" w:rsidRDefault="0083454F" w:rsidP="00BC5ADC">
      <w:pPr>
        <w:pStyle w:val="ListParagraph"/>
        <w:numPr>
          <w:ilvl w:val="1"/>
          <w:numId w:val="25"/>
        </w:numPr>
        <w:spacing w:before="120"/>
        <w:ind w:left="1642"/>
      </w:pPr>
      <w:proofErr w:type="gramStart"/>
      <w:r w:rsidRPr="00476D2F">
        <w:t>Ma</w:t>
      </w:r>
      <w:r w:rsidR="006800B4" w:rsidRPr="00476D2F">
        <w:t>de</w:t>
      </w:r>
      <w:r w:rsidRPr="00476D2F">
        <w:t xml:space="preserve"> reference</w:t>
      </w:r>
      <w:proofErr w:type="gramEnd"/>
      <w:r w:rsidRPr="00476D2F">
        <w:t xml:space="preserve"> to AO for NCTS-P5 and AES-P1 in regard to interfaces with Central Services</w:t>
      </w:r>
      <w:r w:rsidR="00533940">
        <w:t>;</w:t>
      </w:r>
    </w:p>
    <w:p w14:paraId="12AA7399" w14:textId="1250DE00" w:rsidR="0083454F" w:rsidRPr="00476D2F" w:rsidRDefault="0083454F" w:rsidP="00BC5ADC">
      <w:pPr>
        <w:pStyle w:val="ListParagraph"/>
        <w:numPr>
          <w:ilvl w:val="1"/>
          <w:numId w:val="25"/>
        </w:numPr>
        <w:spacing w:before="120"/>
        <w:ind w:left="1642"/>
      </w:pPr>
      <w:proofErr w:type="gramStart"/>
      <w:r w:rsidRPr="00476D2F">
        <w:t>Ma</w:t>
      </w:r>
      <w:r w:rsidR="006800B4" w:rsidRPr="00476D2F">
        <w:t>de</w:t>
      </w:r>
      <w:r w:rsidRPr="00476D2F">
        <w:t xml:space="preserve"> reference</w:t>
      </w:r>
      <w:proofErr w:type="gramEnd"/>
      <w:r w:rsidRPr="00476D2F">
        <w:t xml:space="preserve"> to ITSM2_LOT2-SC05-QTM-08-eCustoms TES Security Plan for security</w:t>
      </w:r>
      <w:r w:rsidR="00533940">
        <w:t>;</w:t>
      </w:r>
    </w:p>
    <w:p w14:paraId="302177DE" w14:textId="43615B33" w:rsidR="0083454F" w:rsidRPr="00476D2F" w:rsidRDefault="0083454F" w:rsidP="00BC5ADC">
      <w:pPr>
        <w:pStyle w:val="ListParagraph"/>
        <w:numPr>
          <w:ilvl w:val="1"/>
          <w:numId w:val="25"/>
        </w:numPr>
        <w:spacing w:before="120"/>
        <w:ind w:left="1642"/>
      </w:pPr>
      <w:proofErr w:type="gramStart"/>
      <w:r w:rsidRPr="00476D2F">
        <w:t>Ma</w:t>
      </w:r>
      <w:r w:rsidR="006800B4" w:rsidRPr="00476D2F">
        <w:t>de</w:t>
      </w:r>
      <w:r w:rsidRPr="00476D2F">
        <w:t xml:space="preserve"> reference</w:t>
      </w:r>
      <w:proofErr w:type="gramEnd"/>
      <w:r w:rsidRPr="00476D2F">
        <w:t xml:space="preserve"> to NCTS-P4 and ECS-P2 sections of Annex A about fallback procedures</w:t>
      </w:r>
      <w:r w:rsidR="00533940">
        <w:t>.</w:t>
      </w:r>
    </w:p>
    <w:p w14:paraId="4A79D05D" w14:textId="38BC8376" w:rsidR="00245E21" w:rsidRPr="00476D2F" w:rsidRDefault="00245E21" w:rsidP="00245E21">
      <w:pPr>
        <w:pStyle w:val="Heading4"/>
      </w:pPr>
      <w:r w:rsidRPr="00476D2F">
        <w:t xml:space="preserve">Changes in DDCOM version 18.00 </w:t>
      </w:r>
    </w:p>
    <w:p w14:paraId="3E3B532E" w14:textId="2CD99AEC" w:rsidR="00245E21" w:rsidRPr="00476D2F" w:rsidRDefault="00245E21" w:rsidP="00245E21">
      <w:pPr>
        <w:spacing w:after="120"/>
      </w:pPr>
      <w:r w:rsidRPr="00476D2F">
        <w:t xml:space="preserve">DDCOM incorporates the changes in v17.10 and minor changes introduced due to comments raised during the review cycle of the </w:t>
      </w:r>
      <w:proofErr w:type="gramStart"/>
      <w:r w:rsidRPr="00476D2F">
        <w:t>aforementioned version</w:t>
      </w:r>
      <w:proofErr w:type="gramEnd"/>
      <w:r w:rsidRPr="00476D2F">
        <w:t xml:space="preserve">. </w:t>
      </w:r>
    </w:p>
    <w:p w14:paraId="4FB23A22" w14:textId="57767B32" w:rsidR="00A9126A" w:rsidRPr="00476D2F" w:rsidRDefault="00A9126A" w:rsidP="00A9126A">
      <w:pPr>
        <w:pStyle w:val="Heading4"/>
      </w:pPr>
      <w:bookmarkStart w:id="97" w:name="_Ref18068152"/>
      <w:r w:rsidRPr="00476D2F">
        <w:t>Changes in DDCOM version 18.</w:t>
      </w:r>
      <w:r w:rsidR="005B6082" w:rsidRPr="00476D2F">
        <w:t>1</w:t>
      </w:r>
      <w:r w:rsidRPr="00476D2F">
        <w:t>0</w:t>
      </w:r>
      <w:bookmarkEnd w:id="97"/>
      <w:r w:rsidRPr="00476D2F">
        <w:t xml:space="preserve"> </w:t>
      </w:r>
    </w:p>
    <w:p w14:paraId="652C53E3" w14:textId="77777777" w:rsidR="00D06A5B" w:rsidRPr="00476D2F" w:rsidRDefault="00D06A5B" w:rsidP="00D06A5B">
      <w:pPr>
        <w:pStyle w:val="Text1"/>
        <w:ind w:left="0"/>
      </w:pPr>
      <w:r w:rsidRPr="00476D2F">
        <w:t>The deliverables cover the following items:</w:t>
      </w:r>
    </w:p>
    <w:p w14:paraId="68C1902E" w14:textId="73AFC16C" w:rsidR="00263D15" w:rsidRPr="00476D2F" w:rsidRDefault="00263D15" w:rsidP="00117A38">
      <w:pPr>
        <w:numPr>
          <w:ilvl w:val="0"/>
          <w:numId w:val="25"/>
        </w:numPr>
        <w:spacing w:before="120"/>
      </w:pPr>
      <w:r w:rsidRPr="00476D2F">
        <w:t>Section</w:t>
      </w:r>
      <w:r w:rsidR="00E87712" w:rsidRPr="00476D2F">
        <w:t xml:space="preserve"> </w:t>
      </w:r>
      <w:r w:rsidR="00E87712" w:rsidRPr="00476D2F">
        <w:fldChar w:fldCharType="begin"/>
      </w:r>
      <w:r w:rsidR="00E87712" w:rsidRPr="00476D2F">
        <w:instrText xml:space="preserve"> REF _Ref27414098 \r \h </w:instrText>
      </w:r>
      <w:r w:rsidR="00E87712" w:rsidRPr="00476D2F">
        <w:fldChar w:fldCharType="separate"/>
      </w:r>
      <w:r w:rsidR="004501EF">
        <w:t>II.2.6</w:t>
      </w:r>
      <w:r w:rsidR="00E87712" w:rsidRPr="00476D2F">
        <w:fldChar w:fldCharType="end"/>
      </w:r>
      <w:r w:rsidRPr="00476D2F">
        <w:t xml:space="preserve"> </w:t>
      </w:r>
      <w:r w:rsidR="00F41C9C" w:rsidRPr="00476D2F">
        <w:t>introduced</w:t>
      </w:r>
      <w:r w:rsidRPr="00476D2F">
        <w:t xml:space="preserve"> to </w:t>
      </w:r>
      <w:r w:rsidR="003B1D56" w:rsidRPr="00476D2F">
        <w:t>define</w:t>
      </w:r>
      <w:r w:rsidRPr="00476D2F">
        <w:t xml:space="preserve"> in which Central Service</w:t>
      </w:r>
      <w:r w:rsidR="003B1D56" w:rsidRPr="00476D2F">
        <w:t>s</w:t>
      </w:r>
      <w:r w:rsidRPr="00476D2F">
        <w:t xml:space="preserve"> the information</w:t>
      </w:r>
      <w:r w:rsidR="00F41C9C" w:rsidRPr="00476D2F">
        <w:t xml:space="preserve"> about </w:t>
      </w:r>
      <w:proofErr w:type="gramStart"/>
      <w:r w:rsidR="00F41C9C" w:rsidRPr="00476D2F">
        <w:t>start</w:t>
      </w:r>
      <w:proofErr w:type="gramEnd"/>
      <w:r w:rsidR="00F41C9C" w:rsidRPr="00476D2F">
        <w:t xml:space="preserve"> of </w:t>
      </w:r>
      <w:r w:rsidRPr="00476D2F">
        <w:t xml:space="preserve">operations </w:t>
      </w:r>
      <w:r w:rsidR="002138D8" w:rsidRPr="00476D2F">
        <w:t>in the “To-Be” operational mode in</w:t>
      </w:r>
      <w:r w:rsidR="00CD43F0" w:rsidRPr="00476D2F">
        <w:t xml:space="preserve"> the</w:t>
      </w:r>
      <w:r w:rsidR="002138D8" w:rsidRPr="00476D2F">
        <w:t xml:space="preserve"> Common Domain </w:t>
      </w:r>
      <w:r w:rsidR="003B1D56" w:rsidRPr="00476D2F">
        <w:t>and</w:t>
      </w:r>
      <w:r w:rsidR="00CD43F0" w:rsidRPr="00476D2F">
        <w:t xml:space="preserve"> the information</w:t>
      </w:r>
      <w:r w:rsidR="003B1D56" w:rsidRPr="00476D2F">
        <w:t xml:space="preserve"> </w:t>
      </w:r>
      <w:r w:rsidR="00CD43F0" w:rsidRPr="00476D2F">
        <w:t>about the n</w:t>
      </w:r>
      <w:r w:rsidR="003B1D56" w:rsidRPr="00476D2F">
        <w:t>ot implemented/supported functionality by NA “To-Be”</w:t>
      </w:r>
      <w:r w:rsidR="00CD43F0" w:rsidRPr="00476D2F">
        <w:t xml:space="preserve"> </w:t>
      </w:r>
      <w:r w:rsidRPr="00476D2F">
        <w:t>should be declared by the NAs.</w:t>
      </w:r>
      <w:r w:rsidR="00CD43F0" w:rsidRPr="00476D2F">
        <w:t xml:space="preserve"> The aforementioned information is important for </w:t>
      </w:r>
      <w:r w:rsidR="002959D2" w:rsidRPr="00476D2F">
        <w:t>the Transitional</w:t>
      </w:r>
      <w:r w:rsidR="00CD43F0" w:rsidRPr="00476D2F">
        <w:t xml:space="preserve"> Period of NCTS-P5 and AES-P1</w:t>
      </w:r>
      <w:r w:rsidR="00533940">
        <w:t>;</w:t>
      </w:r>
    </w:p>
    <w:p w14:paraId="0089C028" w14:textId="5CDA3121" w:rsidR="00FA42E5" w:rsidRPr="00476D2F" w:rsidRDefault="00FA42E5" w:rsidP="00117A38">
      <w:pPr>
        <w:numPr>
          <w:ilvl w:val="0"/>
          <w:numId w:val="25"/>
        </w:numPr>
        <w:spacing w:before="120"/>
      </w:pPr>
      <w:r w:rsidRPr="00476D2F">
        <w:t xml:space="preserve">Section </w:t>
      </w:r>
      <w:r w:rsidRPr="00476D2F">
        <w:fldChar w:fldCharType="begin"/>
      </w:r>
      <w:r w:rsidRPr="00476D2F">
        <w:instrText xml:space="preserve"> REF _Ref18065968 \r \h </w:instrText>
      </w:r>
      <w:r w:rsidRPr="00476D2F">
        <w:fldChar w:fldCharType="separate"/>
      </w:r>
      <w:r w:rsidR="004501EF">
        <w:t>IV.5.1</w:t>
      </w:r>
      <w:r w:rsidRPr="00476D2F">
        <w:fldChar w:fldCharType="end"/>
      </w:r>
      <w:r w:rsidRPr="00476D2F">
        <w:t xml:space="preserve"> updated by removing “</w:t>
      </w:r>
      <w:r w:rsidR="00005528" w:rsidRPr="00476D2F">
        <w:t>E</w:t>
      </w:r>
      <w:r w:rsidRPr="00476D2F">
        <w:t xml:space="preserve">rror reporting” from </w:t>
      </w:r>
      <w:r w:rsidR="00005528" w:rsidRPr="00476D2F">
        <w:t xml:space="preserve">the </w:t>
      </w:r>
      <w:r w:rsidRPr="00476D2F">
        <w:t xml:space="preserve">template for </w:t>
      </w:r>
      <w:r w:rsidR="002403B0">
        <w:t>R</w:t>
      </w:r>
      <w:r w:rsidRPr="00476D2F">
        <w:t xml:space="preserve">ules &amp; </w:t>
      </w:r>
      <w:r w:rsidR="002403B0">
        <w:t>C</w:t>
      </w:r>
      <w:r w:rsidRPr="00476D2F">
        <w:t>onditions</w:t>
      </w:r>
      <w:r w:rsidR="00533940">
        <w:t>;</w:t>
      </w:r>
    </w:p>
    <w:p w14:paraId="44B9210B" w14:textId="228D5FD1" w:rsidR="00D5518B" w:rsidRPr="00476D2F" w:rsidRDefault="00D5518B" w:rsidP="00117A38">
      <w:pPr>
        <w:numPr>
          <w:ilvl w:val="0"/>
          <w:numId w:val="25"/>
        </w:numPr>
        <w:spacing w:before="120"/>
      </w:pPr>
      <w:r w:rsidRPr="00476D2F">
        <w:t xml:space="preserve">Section </w:t>
      </w:r>
      <w:r w:rsidRPr="00476D2F">
        <w:fldChar w:fldCharType="begin"/>
      </w:r>
      <w:r w:rsidRPr="00476D2F">
        <w:instrText xml:space="preserve"> REF _Ref18049375 \r \h </w:instrText>
      </w:r>
      <w:r w:rsidRPr="00476D2F">
        <w:fldChar w:fldCharType="separate"/>
      </w:r>
      <w:r w:rsidR="004501EF">
        <w:t>V.3.1.3</w:t>
      </w:r>
      <w:r w:rsidRPr="00476D2F">
        <w:fldChar w:fldCharType="end"/>
      </w:r>
      <w:r w:rsidRPr="00476D2F">
        <w:t xml:space="preserve"> updated</w:t>
      </w:r>
      <w:r w:rsidR="006F673E" w:rsidRPr="00476D2F">
        <w:t xml:space="preserve"> to be aligned with CD exchange patterns defined in DDNTA and DDNXA Section IV</w:t>
      </w:r>
      <w:r w:rsidR="00533940">
        <w:t>;</w:t>
      </w:r>
    </w:p>
    <w:p w14:paraId="66DD6310" w14:textId="67A0DF0F" w:rsidR="006F673E" w:rsidRPr="00476D2F" w:rsidRDefault="006F673E" w:rsidP="00117A38">
      <w:pPr>
        <w:numPr>
          <w:ilvl w:val="0"/>
          <w:numId w:val="25"/>
        </w:numPr>
        <w:spacing w:before="120"/>
      </w:pPr>
      <w:r w:rsidRPr="00476D2F">
        <w:t xml:space="preserve">Section </w:t>
      </w:r>
      <w:r w:rsidRPr="00476D2F">
        <w:fldChar w:fldCharType="begin"/>
      </w:r>
      <w:r w:rsidRPr="00476D2F">
        <w:instrText xml:space="preserve"> REF _Ref18049489 \r \h </w:instrText>
      </w:r>
      <w:r w:rsidRPr="00476D2F">
        <w:fldChar w:fldCharType="separate"/>
      </w:r>
      <w:r w:rsidR="004501EF">
        <w:t>V.3.5.1</w:t>
      </w:r>
      <w:r w:rsidRPr="00476D2F">
        <w:fldChar w:fldCharType="end"/>
      </w:r>
      <w:r w:rsidRPr="00476D2F">
        <w:t xml:space="preserve"> updated to</w:t>
      </w:r>
      <w:r w:rsidR="000B1E50" w:rsidRPr="00476D2F">
        <w:t xml:space="preserve"> include the functional error codes list applicable for NCTS-P5 and A</w:t>
      </w:r>
      <w:r w:rsidR="005B6082" w:rsidRPr="00476D2F">
        <w:t>ES-P1</w:t>
      </w:r>
      <w:r w:rsidR="00533940">
        <w:t>;</w:t>
      </w:r>
    </w:p>
    <w:p w14:paraId="13D12B66" w14:textId="30AC2F83" w:rsidR="005B6082" w:rsidRPr="00476D2F" w:rsidRDefault="005B6082" w:rsidP="00117A38">
      <w:pPr>
        <w:numPr>
          <w:ilvl w:val="0"/>
          <w:numId w:val="25"/>
        </w:numPr>
        <w:spacing w:before="120"/>
      </w:pPr>
      <w:r w:rsidRPr="00476D2F">
        <w:t xml:space="preserve">Section </w:t>
      </w:r>
      <w:r w:rsidRPr="00476D2F">
        <w:fldChar w:fldCharType="begin"/>
      </w:r>
      <w:r w:rsidRPr="00476D2F">
        <w:instrText xml:space="preserve"> REF _Ref18049223 \r \h </w:instrText>
      </w:r>
      <w:r w:rsidRPr="00476D2F">
        <w:fldChar w:fldCharType="separate"/>
      </w:r>
      <w:r w:rsidR="004501EF">
        <w:t>VII.7</w:t>
      </w:r>
      <w:r w:rsidRPr="00476D2F">
        <w:fldChar w:fldCharType="end"/>
      </w:r>
      <w:r w:rsidRPr="00476D2F">
        <w:t xml:space="preserve"> updated by removing the “Priority” and “Test Indicator” data items</w:t>
      </w:r>
      <w:r w:rsidR="00533940">
        <w:t>;</w:t>
      </w:r>
    </w:p>
    <w:p w14:paraId="3309585B" w14:textId="2DE7D0F4" w:rsidR="00472A86" w:rsidRPr="00476D2F" w:rsidRDefault="00472A86" w:rsidP="00117A38">
      <w:pPr>
        <w:numPr>
          <w:ilvl w:val="0"/>
          <w:numId w:val="25"/>
        </w:numPr>
        <w:spacing w:before="120"/>
      </w:pPr>
      <w:r w:rsidRPr="00476D2F">
        <w:t xml:space="preserve">Section </w:t>
      </w:r>
      <w:r w:rsidRPr="00476D2F">
        <w:fldChar w:fldCharType="begin"/>
      </w:r>
      <w:r w:rsidRPr="00476D2F">
        <w:instrText xml:space="preserve"> REF _Ref157921434 \r \h </w:instrText>
      </w:r>
      <w:r w:rsidRPr="00476D2F">
        <w:fldChar w:fldCharType="separate"/>
      </w:r>
      <w:r w:rsidR="004501EF">
        <w:t>VIII.2.6</w:t>
      </w:r>
      <w:r w:rsidRPr="00476D2F">
        <w:fldChar w:fldCharType="end"/>
      </w:r>
      <w:r w:rsidRPr="00476D2F">
        <w:t xml:space="preserve"> updated </w:t>
      </w:r>
      <w:r w:rsidR="00024CA4" w:rsidRPr="00476D2F">
        <w:t xml:space="preserve">to state that for AES-P1 and NCTS-P5 all Information Exchanges shall be sent with Normal priority and therefore, </w:t>
      </w:r>
      <w:r w:rsidR="00ED2858" w:rsidRPr="00476D2F">
        <w:t>appropriate CSI QoS priority parameter shall be used.</w:t>
      </w:r>
    </w:p>
    <w:p w14:paraId="331924B4" w14:textId="32CF3089" w:rsidR="00A9126A" w:rsidRPr="00476D2F" w:rsidRDefault="008B1FB4" w:rsidP="00245E21">
      <w:pPr>
        <w:spacing w:after="120"/>
      </w:pPr>
      <w:r w:rsidRPr="00476D2F">
        <w:t>It should be noted that the following minor changes were implemented throughout the document</w:t>
      </w:r>
      <w:r w:rsidR="00F421DE" w:rsidRPr="00476D2F">
        <w:t xml:space="preserve"> for consistency reasons</w:t>
      </w:r>
      <w:r w:rsidRPr="00476D2F">
        <w:t>:</w:t>
      </w:r>
    </w:p>
    <w:p w14:paraId="01807C24" w14:textId="5FF5C077" w:rsidR="00F421DE" w:rsidRPr="00476D2F" w:rsidRDefault="00F421DE" w:rsidP="00117A38">
      <w:pPr>
        <w:numPr>
          <w:ilvl w:val="0"/>
          <w:numId w:val="25"/>
        </w:numPr>
        <w:spacing w:before="120"/>
      </w:pPr>
      <w:r w:rsidRPr="00476D2F">
        <w:t xml:space="preserve">“CS/ieCA” has been replaced “TAXUD </w:t>
      </w:r>
      <w:r w:rsidR="00B4694F">
        <w:t>ieCA/TED</w:t>
      </w:r>
      <w:r w:rsidRPr="00476D2F">
        <w:t>”</w:t>
      </w:r>
      <w:r w:rsidR="00533940">
        <w:t>;</w:t>
      </w:r>
    </w:p>
    <w:p w14:paraId="342CC25A" w14:textId="4468B264" w:rsidR="008B1FB4" w:rsidRDefault="00F421DE" w:rsidP="00117A38">
      <w:pPr>
        <w:numPr>
          <w:ilvl w:val="0"/>
          <w:numId w:val="25"/>
        </w:numPr>
        <w:spacing w:before="120"/>
      </w:pPr>
      <w:r w:rsidRPr="00476D2F">
        <w:t>“N/ieCA” has been replaced “NCO” (National Convertor).</w:t>
      </w:r>
    </w:p>
    <w:p w14:paraId="20DCB36B" w14:textId="52134675" w:rsidR="008951D3" w:rsidRPr="00476D2F" w:rsidRDefault="008951D3" w:rsidP="008951D3">
      <w:pPr>
        <w:pStyle w:val="Heading4"/>
      </w:pPr>
      <w:bookmarkStart w:id="98" w:name="_Hlk19283369"/>
      <w:bookmarkStart w:id="99" w:name="_Hlk19283497"/>
      <w:r w:rsidRPr="00476D2F">
        <w:t xml:space="preserve">Changes in DDCOM version 19.00 </w:t>
      </w:r>
    </w:p>
    <w:p w14:paraId="6AC9F0A8" w14:textId="449D98B3" w:rsidR="00252F51" w:rsidRPr="00476D2F" w:rsidRDefault="008951D3" w:rsidP="008951D3">
      <w:pPr>
        <w:spacing w:after="120"/>
      </w:pPr>
      <w:bookmarkStart w:id="100" w:name="_Hlk19283452"/>
      <w:r w:rsidRPr="00476D2F">
        <w:t>DDCOM incorporates</w:t>
      </w:r>
      <w:r w:rsidR="00252F51" w:rsidRPr="00476D2F">
        <w:t>:</w:t>
      </w:r>
    </w:p>
    <w:p w14:paraId="4D6AEEE9" w14:textId="249D40CF" w:rsidR="00030063" w:rsidRPr="00476D2F" w:rsidRDefault="00030063" w:rsidP="00030063">
      <w:pPr>
        <w:numPr>
          <w:ilvl w:val="0"/>
          <w:numId w:val="25"/>
        </w:numPr>
        <w:spacing w:before="120"/>
      </w:pPr>
      <w:r w:rsidRPr="00476D2F">
        <w:t>The changes covered in v18.10</w:t>
      </w:r>
      <w:r w:rsidR="00533940">
        <w:t>;</w:t>
      </w:r>
    </w:p>
    <w:p w14:paraId="1A5C3BD6" w14:textId="3FCC1A18" w:rsidR="00030063" w:rsidRPr="00476D2F" w:rsidRDefault="00030063" w:rsidP="00030063">
      <w:pPr>
        <w:numPr>
          <w:ilvl w:val="0"/>
          <w:numId w:val="25"/>
        </w:numPr>
        <w:spacing w:before="120"/>
      </w:pPr>
      <w:r w:rsidRPr="00476D2F">
        <w:t xml:space="preserve">Minor changes introduced due to comments raised during the review cycle of the </w:t>
      </w:r>
      <w:proofErr w:type="gramStart"/>
      <w:r w:rsidRPr="00476D2F">
        <w:t>aforementioned version</w:t>
      </w:r>
      <w:proofErr w:type="gramEnd"/>
      <w:r w:rsidR="00533940">
        <w:t>;</w:t>
      </w:r>
    </w:p>
    <w:p w14:paraId="6D0288D9" w14:textId="60B5BF8B" w:rsidR="008B1FB4" w:rsidRPr="00476D2F" w:rsidRDefault="00030063" w:rsidP="00030063">
      <w:pPr>
        <w:numPr>
          <w:ilvl w:val="0"/>
          <w:numId w:val="25"/>
        </w:numPr>
        <w:spacing w:before="120"/>
      </w:pPr>
      <w:r w:rsidRPr="00476D2F">
        <w:t>The update of section II.1.1 and section II.3.1 to specify that the information related to the start date of operations in the “To-Be” operational mode in Common Domain for NCTS-P5 and AES-P1 will be managed by CS/MIS CDCA</w:t>
      </w:r>
      <w:bookmarkEnd w:id="98"/>
      <w:bookmarkEnd w:id="100"/>
      <w:r w:rsidR="00BE5164" w:rsidRPr="00476D2F">
        <w:t>.</w:t>
      </w:r>
    </w:p>
    <w:p w14:paraId="025C949C" w14:textId="70D49193" w:rsidR="00E60E0F" w:rsidRPr="00476D2F" w:rsidRDefault="00E60E0F" w:rsidP="00E60E0F">
      <w:pPr>
        <w:pStyle w:val="Heading4"/>
      </w:pPr>
      <w:bookmarkStart w:id="101" w:name="_Toc376856378"/>
      <w:bookmarkStart w:id="102" w:name="_Toc473625675"/>
      <w:bookmarkStart w:id="103" w:name="_Toc473732533"/>
      <w:bookmarkStart w:id="104" w:name="_Toc473825632"/>
      <w:bookmarkStart w:id="105" w:name="_Toc259460276"/>
      <w:bookmarkStart w:id="106" w:name="_Toc526170401"/>
      <w:bookmarkStart w:id="107" w:name="_Ref14354924"/>
      <w:bookmarkEnd w:id="99"/>
      <w:bookmarkEnd w:id="101"/>
      <w:r w:rsidRPr="00476D2F">
        <w:t xml:space="preserve">Changes in DDCOM version 19.10 </w:t>
      </w:r>
    </w:p>
    <w:p w14:paraId="34BDC45E" w14:textId="77777777" w:rsidR="00E60E0F" w:rsidRPr="00476D2F" w:rsidRDefault="00E60E0F" w:rsidP="00E60E0F">
      <w:pPr>
        <w:spacing w:after="120"/>
      </w:pPr>
      <w:r w:rsidRPr="00476D2F">
        <w:t>DDCOM incorporates:</w:t>
      </w:r>
    </w:p>
    <w:p w14:paraId="31343494" w14:textId="1411DCD8" w:rsidR="00E60E0F" w:rsidRPr="00476D2F" w:rsidRDefault="000D15C3" w:rsidP="00E60E0F">
      <w:pPr>
        <w:numPr>
          <w:ilvl w:val="0"/>
          <w:numId w:val="25"/>
        </w:numPr>
        <w:spacing w:before="120"/>
      </w:pPr>
      <w:r w:rsidRPr="00476D2F">
        <w:t>Changes introduced due to comments raised by National Administrations (via ECCG) and DG TAXUD during the review cycle</w:t>
      </w:r>
      <w:r w:rsidR="00E60E0F" w:rsidRPr="00476D2F">
        <w:t xml:space="preserve"> of version</w:t>
      </w:r>
      <w:r w:rsidRPr="00476D2F">
        <w:t xml:space="preserve"> 19.00</w:t>
      </w:r>
      <w:r w:rsidR="00533940">
        <w:t>;</w:t>
      </w:r>
    </w:p>
    <w:p w14:paraId="3AD1E71C" w14:textId="31AEAEDD" w:rsidR="00E60E0F" w:rsidRPr="00476D2F" w:rsidRDefault="00D97838" w:rsidP="00D97838">
      <w:pPr>
        <w:numPr>
          <w:ilvl w:val="0"/>
          <w:numId w:val="25"/>
        </w:numPr>
        <w:spacing w:before="120"/>
      </w:pPr>
      <w:bookmarkStart w:id="108" w:name="_Hlk24973401"/>
      <w:r w:rsidRPr="00476D2F">
        <w:t xml:space="preserve">The addition of </w:t>
      </w:r>
      <w:r w:rsidR="002111F2" w:rsidRPr="00476D2F">
        <w:t xml:space="preserve">a </w:t>
      </w:r>
      <w:r w:rsidRPr="00476D2F">
        <w:t xml:space="preserve">table summarizing the expected validation of TMS for NCTS-P5 and AES-P1 at the end of section </w:t>
      </w:r>
      <w:r w:rsidRPr="00476D2F">
        <w:fldChar w:fldCharType="begin"/>
      </w:r>
      <w:r w:rsidRPr="00476D2F">
        <w:instrText xml:space="preserve"> REF _Ref24972912 \r \h </w:instrText>
      </w:r>
      <w:r w:rsidRPr="00476D2F">
        <w:fldChar w:fldCharType="separate"/>
      </w:r>
      <w:r w:rsidR="004501EF">
        <w:t>IV.3</w:t>
      </w:r>
      <w:r w:rsidRPr="00476D2F">
        <w:fldChar w:fldCharType="end"/>
      </w:r>
      <w:bookmarkEnd w:id="108"/>
      <w:r w:rsidR="00533940">
        <w:t>;</w:t>
      </w:r>
    </w:p>
    <w:bookmarkStart w:id="109" w:name="_Hlk26190211"/>
    <w:p w14:paraId="72004B1E" w14:textId="18B2AD7B" w:rsidR="00893E0B" w:rsidRPr="00476D2F" w:rsidRDefault="00893E0B" w:rsidP="00D97838">
      <w:pPr>
        <w:numPr>
          <w:ilvl w:val="0"/>
          <w:numId w:val="25"/>
        </w:numPr>
        <w:spacing w:before="120"/>
      </w:pPr>
      <w:r w:rsidRPr="00476D2F">
        <w:fldChar w:fldCharType="begin"/>
      </w:r>
      <w:r w:rsidRPr="00476D2F">
        <w:instrText xml:space="preserve"> REF _Ref6908985 \r \h </w:instrText>
      </w:r>
      <w:r w:rsidRPr="00476D2F">
        <w:fldChar w:fldCharType="separate"/>
      </w:r>
      <w:r w:rsidR="004501EF">
        <w:t>VIII.2.26</w:t>
      </w:r>
      <w:r w:rsidRPr="00476D2F">
        <w:fldChar w:fldCharType="end"/>
      </w:r>
      <w:r w:rsidRPr="00476D2F">
        <w:t xml:space="preserve"> updated to indicate that the </w:t>
      </w:r>
      <w:r w:rsidR="00DF0827" w:rsidRPr="00476D2F">
        <w:t>maximum size of a message handled by the CSI stacks (NJCSI, C CSI) is 20MB per compressed message.</w:t>
      </w:r>
    </w:p>
    <w:bookmarkEnd w:id="109"/>
    <w:p w14:paraId="5C7DDA82" w14:textId="02CECA81" w:rsidR="008822DA" w:rsidRPr="00476D2F" w:rsidRDefault="008822DA" w:rsidP="008822DA">
      <w:pPr>
        <w:pStyle w:val="Heading4"/>
      </w:pPr>
      <w:r w:rsidRPr="00476D2F">
        <w:t xml:space="preserve">Changes in DDCOM version </w:t>
      </w:r>
      <w:r w:rsidR="007D66E8" w:rsidRPr="00476D2F">
        <w:t>20.00</w:t>
      </w:r>
      <w:r w:rsidRPr="00476D2F">
        <w:t xml:space="preserve"> </w:t>
      </w:r>
    </w:p>
    <w:p w14:paraId="63348E68" w14:textId="77777777" w:rsidR="008822DA" w:rsidRPr="00476D2F" w:rsidRDefault="008822DA" w:rsidP="008822DA">
      <w:pPr>
        <w:spacing w:after="120"/>
      </w:pPr>
      <w:r w:rsidRPr="00476D2F">
        <w:t>DDCOM incorporates:</w:t>
      </w:r>
    </w:p>
    <w:p w14:paraId="72481C2C" w14:textId="40FAF96A" w:rsidR="008822DA" w:rsidRPr="00476D2F" w:rsidRDefault="008822DA" w:rsidP="008822DA">
      <w:pPr>
        <w:numPr>
          <w:ilvl w:val="0"/>
          <w:numId w:val="25"/>
        </w:numPr>
        <w:spacing w:before="120"/>
      </w:pPr>
      <w:r w:rsidRPr="00476D2F">
        <w:t>Changes introduced du</w:t>
      </w:r>
      <w:r w:rsidR="009E5AB2" w:rsidRPr="00476D2F">
        <w:t xml:space="preserve">ring the implementation verification of the comments raised </w:t>
      </w:r>
      <w:r w:rsidRPr="00476D2F">
        <w:t xml:space="preserve">by National Administrations (via ECCG) and DG TAXUD </w:t>
      </w:r>
      <w:r w:rsidR="006C4442" w:rsidRPr="00476D2F">
        <w:t>on</w:t>
      </w:r>
      <w:r w:rsidRPr="00476D2F">
        <w:t xml:space="preserve"> version 19.</w:t>
      </w:r>
      <w:r w:rsidR="009E5AB2" w:rsidRPr="00476D2F">
        <w:t>1</w:t>
      </w:r>
      <w:r w:rsidRPr="00476D2F">
        <w:t>0</w:t>
      </w:r>
      <w:r w:rsidR="00B01F55">
        <w:t>;</w:t>
      </w:r>
    </w:p>
    <w:p w14:paraId="04EA0A43" w14:textId="76543B59" w:rsidR="006517B0" w:rsidRPr="00476D2F" w:rsidRDefault="006517B0" w:rsidP="006517B0">
      <w:pPr>
        <w:numPr>
          <w:ilvl w:val="0"/>
          <w:numId w:val="25"/>
        </w:numPr>
        <w:spacing w:before="120"/>
      </w:pPr>
      <w:r w:rsidRPr="00476D2F">
        <w:t xml:space="preserve">Correction in </w:t>
      </w:r>
      <w:r w:rsidR="008859DF" w:rsidRPr="00476D2F">
        <w:fldChar w:fldCharType="begin"/>
      </w:r>
      <w:r w:rsidR="008859DF" w:rsidRPr="00476D2F">
        <w:instrText xml:space="preserve"> REF _Ref46413118 \r \h </w:instrText>
      </w:r>
      <w:r w:rsidR="008859DF" w:rsidRPr="00476D2F">
        <w:fldChar w:fldCharType="separate"/>
      </w:r>
      <w:r w:rsidR="004501EF">
        <w:t>V.9</w:t>
      </w:r>
      <w:r w:rsidR="008859DF" w:rsidRPr="00476D2F">
        <w:fldChar w:fldCharType="end"/>
      </w:r>
      <w:r w:rsidRPr="00476D2F">
        <w:t xml:space="preserve">, the term ‘GNSS’ is </w:t>
      </w:r>
      <w:r w:rsidR="00FD223A" w:rsidRPr="00476D2F">
        <w:t>used instead of</w:t>
      </w:r>
      <w:r w:rsidRPr="00476D2F">
        <w:t xml:space="preserve"> ‘GPS’(</w:t>
      </w:r>
      <w:r w:rsidR="00A97C76" w:rsidRPr="00476D2F">
        <w:t xml:space="preserve">single </w:t>
      </w:r>
      <w:r w:rsidR="008B2801" w:rsidRPr="00476D2F">
        <w:t>occurrence</w:t>
      </w:r>
      <w:r w:rsidRPr="00476D2F">
        <w:t>)</w:t>
      </w:r>
      <w:r w:rsidR="00B01F55">
        <w:t>;</w:t>
      </w:r>
    </w:p>
    <w:p w14:paraId="21984F8F" w14:textId="0C655720" w:rsidR="006517B0" w:rsidRPr="00476D2F" w:rsidRDefault="00EC5330" w:rsidP="006517B0">
      <w:pPr>
        <w:numPr>
          <w:ilvl w:val="0"/>
          <w:numId w:val="25"/>
        </w:numPr>
        <w:spacing w:before="120"/>
      </w:pPr>
      <w:r w:rsidRPr="00476D2F">
        <w:fldChar w:fldCharType="begin"/>
      </w:r>
      <w:r w:rsidRPr="00476D2F">
        <w:instrText xml:space="preserve"> REF _Ref32226034 \h </w:instrText>
      </w:r>
      <w:r w:rsidRPr="00476D2F">
        <w:fldChar w:fldCharType="separate"/>
      </w:r>
      <w:r w:rsidR="004501EF" w:rsidRPr="00476D2F">
        <w:t xml:space="preserve">Table </w:t>
      </w:r>
      <w:r w:rsidR="004501EF">
        <w:rPr>
          <w:noProof/>
        </w:rPr>
        <w:t>42</w:t>
      </w:r>
      <w:r w:rsidRPr="00476D2F">
        <w:fldChar w:fldCharType="end"/>
      </w:r>
      <w:r w:rsidRPr="00476D2F">
        <w:t xml:space="preserve"> </w:t>
      </w:r>
      <w:r w:rsidR="006517B0" w:rsidRPr="00476D2F">
        <w:t xml:space="preserve">in Section </w:t>
      </w:r>
      <w:r w:rsidR="002D1DA0" w:rsidRPr="00476D2F">
        <w:fldChar w:fldCharType="begin"/>
      </w:r>
      <w:r w:rsidR="002D1DA0" w:rsidRPr="00476D2F">
        <w:instrText xml:space="preserve"> REF _Ref66826548 \r \h </w:instrText>
      </w:r>
      <w:r w:rsidR="002D1DA0" w:rsidRPr="00476D2F">
        <w:fldChar w:fldCharType="separate"/>
      </w:r>
      <w:r w:rsidR="004501EF">
        <w:t>V.3.5</w:t>
      </w:r>
      <w:r w:rsidR="002D1DA0" w:rsidRPr="00476D2F">
        <w:fldChar w:fldCharType="end"/>
      </w:r>
      <w:r w:rsidR="00E26673" w:rsidRPr="00476D2F">
        <w:t xml:space="preserve"> </w:t>
      </w:r>
      <w:r w:rsidR="006517B0" w:rsidRPr="00476D2F">
        <w:t>updated (for the examples)</w:t>
      </w:r>
      <w:r w:rsidR="00B01F55">
        <w:t>;</w:t>
      </w:r>
    </w:p>
    <w:p w14:paraId="6B30E2A9" w14:textId="58383A4D" w:rsidR="006517B0" w:rsidRPr="00476D2F" w:rsidRDefault="006517B0" w:rsidP="006517B0">
      <w:pPr>
        <w:numPr>
          <w:ilvl w:val="0"/>
          <w:numId w:val="25"/>
        </w:numPr>
        <w:spacing w:before="120"/>
      </w:pPr>
      <w:r w:rsidRPr="00476D2F">
        <w:t>The term ‘CSE’ replaced by ‘Specs Manager’ as needed (new name of the DG TAXUD application that manages the specifications</w:t>
      </w:r>
      <w:r w:rsidR="00FF3A4A" w:rsidRPr="00476D2F">
        <w:t>)</w:t>
      </w:r>
      <w:r w:rsidR="00B01F55">
        <w:t>;</w:t>
      </w:r>
    </w:p>
    <w:p w14:paraId="4D7452B2" w14:textId="00217B10" w:rsidR="006517B0" w:rsidRPr="00476D2F" w:rsidRDefault="006517B0" w:rsidP="006517B0">
      <w:pPr>
        <w:numPr>
          <w:ilvl w:val="0"/>
          <w:numId w:val="25"/>
        </w:numPr>
        <w:spacing w:before="120"/>
      </w:pPr>
      <w:r w:rsidRPr="00476D2F">
        <w:t>The Documentation of &lt;</w:t>
      </w:r>
      <w:proofErr w:type="spellStart"/>
      <w:r w:rsidRPr="00476D2F">
        <w:t>xs:simpleType</w:t>
      </w:r>
      <w:proofErr w:type="spellEnd"/>
      <w:r w:rsidRPr="00476D2F">
        <w:t xml:space="preserve"> name="</w:t>
      </w:r>
      <w:proofErr w:type="spellStart"/>
      <w:r w:rsidRPr="00476D2F">
        <w:t>TimeType</w:t>
      </w:r>
      <w:proofErr w:type="spellEnd"/>
      <w:r w:rsidRPr="00476D2F">
        <w:t>"&gt; was improved (to clarify the usage of UTC time)</w:t>
      </w:r>
      <w:r w:rsidR="00B01F55">
        <w:t>;</w:t>
      </w:r>
    </w:p>
    <w:p w14:paraId="029566B0" w14:textId="7F7C8454" w:rsidR="006517B0" w:rsidRPr="00476D2F" w:rsidRDefault="006517B0" w:rsidP="006517B0">
      <w:pPr>
        <w:numPr>
          <w:ilvl w:val="0"/>
          <w:numId w:val="25"/>
        </w:numPr>
        <w:spacing w:before="120"/>
      </w:pPr>
      <w:r w:rsidRPr="00476D2F">
        <w:t xml:space="preserve">Text clarified in section </w:t>
      </w:r>
      <w:r w:rsidR="0084662C" w:rsidRPr="00476D2F">
        <w:fldChar w:fldCharType="begin"/>
      </w:r>
      <w:r w:rsidR="0084662C" w:rsidRPr="00476D2F">
        <w:instrText xml:space="preserve"> REF _Ref63933502 \r \h </w:instrText>
      </w:r>
      <w:r w:rsidR="0084662C" w:rsidRPr="00476D2F">
        <w:fldChar w:fldCharType="separate"/>
      </w:r>
      <w:r w:rsidR="004501EF">
        <w:t>V.3.4.1</w:t>
      </w:r>
      <w:r w:rsidR="0084662C" w:rsidRPr="00476D2F">
        <w:fldChar w:fldCharType="end"/>
      </w:r>
      <w:r w:rsidR="002E4AD7" w:rsidRPr="00476D2F">
        <w:t xml:space="preserve"> </w:t>
      </w:r>
      <w:r w:rsidRPr="00476D2F">
        <w:t>(In case a specific C_DES_CON or C_EXT_RES building rule is violated</w:t>
      </w:r>
      <w:r w:rsidR="001C225A" w:rsidRPr="00476D2F">
        <w:t>,</w:t>
      </w:r>
      <w:r w:rsidRPr="00476D2F">
        <w:t xml:space="preserve"> the </w:t>
      </w:r>
      <w:proofErr w:type="gramStart"/>
      <w:r w:rsidRPr="00476D2F">
        <w:t>particular error</w:t>
      </w:r>
      <w:proofErr w:type="gramEnd"/>
      <w:r w:rsidRPr="00476D2F">
        <w:t xml:space="preserve"> reason code ‘</w:t>
      </w:r>
      <w:proofErr w:type="spellStart"/>
      <w:r w:rsidRPr="00476D2F">
        <w:t>TRxxxx</w:t>
      </w:r>
      <w:proofErr w:type="spellEnd"/>
      <w:r w:rsidRPr="00476D2F">
        <w:t>’ is used)</w:t>
      </w:r>
      <w:r w:rsidR="00B01F55">
        <w:t>;</w:t>
      </w:r>
    </w:p>
    <w:p w14:paraId="54079034" w14:textId="1E1CB372" w:rsidR="00E90F91" w:rsidRPr="00476D2F" w:rsidRDefault="00E90F91" w:rsidP="00E90F91">
      <w:pPr>
        <w:numPr>
          <w:ilvl w:val="0"/>
          <w:numId w:val="25"/>
        </w:numPr>
        <w:spacing w:before="120"/>
      </w:pPr>
      <w:r w:rsidRPr="00476D2F">
        <w:t xml:space="preserve">The layout of </w:t>
      </w:r>
      <w:r w:rsidRPr="00476D2F">
        <w:fldChar w:fldCharType="begin"/>
      </w:r>
      <w:r w:rsidRPr="00476D2F">
        <w:instrText xml:space="preserve"> REF _Ref32226360 \h </w:instrText>
      </w:r>
      <w:r w:rsidRPr="00476D2F">
        <w:fldChar w:fldCharType="separate"/>
      </w:r>
      <w:r w:rsidR="004501EF" w:rsidRPr="00476D2F">
        <w:t xml:space="preserve">Table </w:t>
      </w:r>
      <w:r w:rsidR="004501EF">
        <w:rPr>
          <w:noProof/>
        </w:rPr>
        <w:t>18</w:t>
      </w:r>
      <w:r w:rsidRPr="00476D2F">
        <w:fldChar w:fldCharType="end"/>
      </w:r>
      <w:r w:rsidRPr="00476D2F">
        <w:t xml:space="preserve"> was </w:t>
      </w:r>
      <w:r w:rsidR="00F8079B" w:rsidRPr="00476D2F">
        <w:t xml:space="preserve">optimised </w:t>
      </w:r>
      <w:r w:rsidRPr="00476D2F">
        <w:t>(for BRT numbering)</w:t>
      </w:r>
      <w:r w:rsidR="00B01F55">
        <w:t>;</w:t>
      </w:r>
    </w:p>
    <w:p w14:paraId="4133F7E0" w14:textId="262EF883" w:rsidR="00E90F91" w:rsidRPr="00476D2F" w:rsidRDefault="00E90F91" w:rsidP="00E90F91">
      <w:pPr>
        <w:numPr>
          <w:ilvl w:val="0"/>
          <w:numId w:val="25"/>
        </w:numPr>
        <w:spacing w:before="120"/>
      </w:pPr>
      <w:r w:rsidRPr="00476D2F">
        <w:t>The sequential numbers are starting from ‘00’ (and no more from ‘01’) for BRT and TRT</w:t>
      </w:r>
      <w:r w:rsidR="00B01F55">
        <w:t>;</w:t>
      </w:r>
    </w:p>
    <w:p w14:paraId="31F2DAE1" w14:textId="2A05DD37" w:rsidR="008822DA" w:rsidRPr="00476D2F" w:rsidRDefault="009E5AB2" w:rsidP="008822DA">
      <w:pPr>
        <w:numPr>
          <w:ilvl w:val="0"/>
          <w:numId w:val="25"/>
        </w:numPr>
        <w:spacing w:before="120"/>
      </w:pPr>
      <w:r w:rsidRPr="00476D2F">
        <w:t xml:space="preserve">The update of </w:t>
      </w:r>
      <w:r w:rsidR="006A7AE6" w:rsidRPr="00476D2F">
        <w:t>“</w:t>
      </w:r>
      <w:r w:rsidRPr="00476D2F">
        <w:fldChar w:fldCharType="begin"/>
      </w:r>
      <w:r w:rsidRPr="00476D2F">
        <w:instrText xml:space="preserve"> REF _Ref27653019 \h </w:instrText>
      </w:r>
      <w:r w:rsidRPr="00476D2F">
        <w:fldChar w:fldCharType="separate"/>
      </w:r>
      <w:r w:rsidR="004501EF" w:rsidRPr="00476D2F">
        <w:t xml:space="preserve">Table </w:t>
      </w:r>
      <w:r w:rsidR="004501EF">
        <w:rPr>
          <w:noProof/>
        </w:rPr>
        <w:t>57</w:t>
      </w:r>
      <w:r w:rsidR="004501EF" w:rsidRPr="00476D2F">
        <w:t>: Codes to be used in MRN field 4 Procedure identifier for NCTS-P5</w:t>
      </w:r>
      <w:r w:rsidRPr="00476D2F">
        <w:fldChar w:fldCharType="end"/>
      </w:r>
      <w:r w:rsidR="006A7AE6" w:rsidRPr="00476D2F">
        <w:t>”</w:t>
      </w:r>
      <w:r w:rsidRPr="00476D2F">
        <w:t xml:space="preserve"> with the </w:t>
      </w:r>
      <w:r w:rsidR="0075193F" w:rsidRPr="00476D2F">
        <w:t>new</w:t>
      </w:r>
      <w:r w:rsidRPr="00476D2F">
        <w:t xml:space="preserve"> correspon</w:t>
      </w:r>
      <w:r w:rsidR="00FE4768" w:rsidRPr="00476D2F">
        <w:t>d</w:t>
      </w:r>
      <w:r w:rsidRPr="00476D2F">
        <w:t>ing columns rel</w:t>
      </w:r>
      <w:r w:rsidR="0075193F" w:rsidRPr="00476D2F">
        <w:t>a</w:t>
      </w:r>
      <w:r w:rsidRPr="00476D2F">
        <w:t xml:space="preserve">ted to </w:t>
      </w:r>
      <w:r w:rsidR="008245B8" w:rsidRPr="00476D2F">
        <w:t>DA-</w:t>
      </w:r>
      <w:r w:rsidRPr="00476D2F">
        <w:t>Annex B</w:t>
      </w:r>
      <w:r w:rsidR="00B01F55">
        <w:t>;</w:t>
      </w:r>
    </w:p>
    <w:p w14:paraId="52620C61" w14:textId="547FCCF8" w:rsidR="009E3026" w:rsidRPr="00476D2F" w:rsidRDefault="009E3026" w:rsidP="009E3026">
      <w:pPr>
        <w:numPr>
          <w:ilvl w:val="0"/>
          <w:numId w:val="25"/>
        </w:numPr>
        <w:spacing w:before="120"/>
      </w:pPr>
      <w:r w:rsidRPr="00476D2F">
        <w:t>In</w:t>
      </w:r>
      <w:r w:rsidR="00E06B70" w:rsidRPr="00476D2F">
        <w:t xml:space="preserve"> </w:t>
      </w:r>
      <w:r w:rsidR="005C224A" w:rsidRPr="00476D2F">
        <w:fldChar w:fldCharType="begin"/>
      </w:r>
      <w:r w:rsidR="005C224A" w:rsidRPr="00476D2F">
        <w:instrText xml:space="preserve"> REF _Ref525632552 \h </w:instrText>
      </w:r>
      <w:r w:rsidR="005C224A" w:rsidRPr="00476D2F">
        <w:fldChar w:fldCharType="separate"/>
      </w:r>
      <w:r w:rsidR="004501EF" w:rsidRPr="00476D2F">
        <w:t xml:space="preserve">Table </w:t>
      </w:r>
      <w:r w:rsidR="004501EF">
        <w:rPr>
          <w:noProof/>
        </w:rPr>
        <w:t>61</w:t>
      </w:r>
      <w:r w:rsidR="005C224A" w:rsidRPr="00476D2F">
        <w:fldChar w:fldCharType="end"/>
      </w:r>
      <w:r w:rsidRPr="00476D2F">
        <w:t>, the check digit field type changed to "Numeric 1"</w:t>
      </w:r>
      <w:r w:rsidR="00B01F55">
        <w:t>;</w:t>
      </w:r>
    </w:p>
    <w:p w14:paraId="1681C06E" w14:textId="516D06B7" w:rsidR="009E3026" w:rsidRPr="00476D2F" w:rsidRDefault="009E3026" w:rsidP="009E3026">
      <w:pPr>
        <w:numPr>
          <w:ilvl w:val="0"/>
          <w:numId w:val="25"/>
        </w:numPr>
        <w:spacing w:before="120"/>
      </w:pPr>
      <w:r w:rsidRPr="00476D2F">
        <w:t xml:space="preserve">Section </w:t>
      </w:r>
      <w:r w:rsidR="00E06B70" w:rsidRPr="00476D2F">
        <w:fldChar w:fldCharType="begin"/>
      </w:r>
      <w:r w:rsidR="00E06B70" w:rsidRPr="00476D2F">
        <w:instrText xml:space="preserve"> REF _Ref32226535 \r \h </w:instrText>
      </w:r>
      <w:r w:rsidR="00E06B70" w:rsidRPr="00476D2F">
        <w:fldChar w:fldCharType="separate"/>
      </w:r>
      <w:r w:rsidR="004501EF">
        <w:t>VII.7.2</w:t>
      </w:r>
      <w:r w:rsidR="00E06B70" w:rsidRPr="00476D2F">
        <w:fldChar w:fldCharType="end"/>
      </w:r>
      <w:r w:rsidR="00E06B70" w:rsidRPr="00476D2F">
        <w:t xml:space="preserve"> </w:t>
      </w:r>
      <w:r w:rsidRPr="00476D2F">
        <w:t>(Message Type) corrected by removing types A and B</w:t>
      </w:r>
      <w:r w:rsidR="00B01F55">
        <w:t>;</w:t>
      </w:r>
    </w:p>
    <w:p w14:paraId="0ABFF19D" w14:textId="6FD350B6" w:rsidR="009E3026" w:rsidRPr="00476D2F" w:rsidRDefault="009E3026" w:rsidP="009E3026">
      <w:pPr>
        <w:numPr>
          <w:ilvl w:val="0"/>
          <w:numId w:val="25"/>
        </w:numPr>
        <w:spacing w:before="120"/>
      </w:pPr>
      <w:r w:rsidRPr="00476D2F">
        <w:t>Section</w:t>
      </w:r>
      <w:r w:rsidR="00366002" w:rsidRPr="00476D2F">
        <w:t xml:space="preserve"> </w:t>
      </w:r>
      <w:r w:rsidR="00366002" w:rsidRPr="00476D2F">
        <w:fldChar w:fldCharType="begin"/>
      </w:r>
      <w:r w:rsidR="00366002" w:rsidRPr="00476D2F">
        <w:instrText xml:space="preserve"> REF _Ref6908985 \r \h </w:instrText>
      </w:r>
      <w:r w:rsidR="00366002" w:rsidRPr="00476D2F">
        <w:fldChar w:fldCharType="separate"/>
      </w:r>
      <w:r w:rsidR="004501EF">
        <w:t>VIII.2.26</w:t>
      </w:r>
      <w:r w:rsidR="00366002" w:rsidRPr="00476D2F">
        <w:fldChar w:fldCharType="end"/>
      </w:r>
      <w:r w:rsidR="00366002" w:rsidRPr="00476D2F">
        <w:t xml:space="preserve"> </w:t>
      </w:r>
      <w:r w:rsidR="00366002" w:rsidRPr="00476D2F">
        <w:fldChar w:fldCharType="begin"/>
      </w:r>
      <w:r w:rsidR="00366002" w:rsidRPr="00476D2F">
        <w:instrText xml:space="preserve"> REF _Ref6908985 \h </w:instrText>
      </w:r>
      <w:r w:rsidR="00366002" w:rsidRPr="00476D2F">
        <w:fldChar w:fldCharType="separate"/>
      </w:r>
      <w:r w:rsidR="004501EF" w:rsidRPr="00476D2F">
        <w:t>Maximum Message size</w:t>
      </w:r>
      <w:r w:rsidR="00366002" w:rsidRPr="00476D2F">
        <w:fldChar w:fldCharType="end"/>
      </w:r>
      <w:r w:rsidR="00366002" w:rsidRPr="00476D2F">
        <w:t xml:space="preserve"> </w:t>
      </w:r>
      <w:r w:rsidRPr="00476D2F">
        <w:t>clarified</w:t>
      </w:r>
      <w:r w:rsidR="00B01F55">
        <w:t>;</w:t>
      </w:r>
    </w:p>
    <w:p w14:paraId="31C4A9E4" w14:textId="3AE3DE73" w:rsidR="00B01F55" w:rsidRPr="00476D2F" w:rsidRDefault="009E3026" w:rsidP="00797CEC">
      <w:pPr>
        <w:numPr>
          <w:ilvl w:val="0"/>
          <w:numId w:val="25"/>
        </w:numPr>
        <w:spacing w:before="120"/>
      </w:pPr>
      <w:r w:rsidRPr="00476D2F">
        <w:t xml:space="preserve">The obsolete message types IE030, IEx31, IEx32 are removed from section </w:t>
      </w:r>
      <w:r w:rsidRPr="00476D2F">
        <w:fldChar w:fldCharType="begin"/>
      </w:r>
      <w:r w:rsidRPr="00476D2F">
        <w:instrText xml:space="preserve"> REF _Ref32226449 \r \h </w:instrText>
      </w:r>
      <w:r w:rsidRPr="00476D2F">
        <w:fldChar w:fldCharType="separate"/>
      </w:r>
      <w:r w:rsidR="004501EF">
        <w:t>X.2.4</w:t>
      </w:r>
      <w:r w:rsidRPr="00476D2F">
        <w:fldChar w:fldCharType="end"/>
      </w:r>
      <w:r w:rsidRPr="00476D2F">
        <w:t xml:space="preserve"> </w:t>
      </w:r>
      <w:r w:rsidRPr="00476D2F">
        <w:fldChar w:fldCharType="begin"/>
      </w:r>
      <w:r w:rsidRPr="00476D2F">
        <w:instrText xml:space="preserve"> REF _Ref32226452 \h </w:instrText>
      </w:r>
      <w:r w:rsidRPr="00476D2F">
        <w:fldChar w:fldCharType="separate"/>
      </w:r>
      <w:r w:rsidR="004501EF" w:rsidRPr="00476D2F">
        <w:t>Restriction on the Central Services</w:t>
      </w:r>
      <w:r w:rsidRPr="00476D2F">
        <w:fldChar w:fldCharType="end"/>
      </w:r>
      <w:r w:rsidR="007233BD" w:rsidRPr="00476D2F">
        <w:t xml:space="preserve"> </w:t>
      </w:r>
      <w:r w:rsidR="00424988" w:rsidRPr="00476D2F">
        <w:t xml:space="preserve">and other sections in Chapter </w:t>
      </w:r>
      <w:r w:rsidR="00424988" w:rsidRPr="00476D2F">
        <w:fldChar w:fldCharType="begin"/>
      </w:r>
      <w:r w:rsidR="00424988" w:rsidRPr="00476D2F">
        <w:instrText xml:space="preserve"> REF _Ref14692218 \r \h </w:instrText>
      </w:r>
      <w:r w:rsidR="00424988" w:rsidRPr="00476D2F">
        <w:fldChar w:fldCharType="separate"/>
      </w:r>
      <w:r w:rsidR="004501EF">
        <w:t>X</w:t>
      </w:r>
      <w:r w:rsidR="00424988" w:rsidRPr="00476D2F">
        <w:fldChar w:fldCharType="end"/>
      </w:r>
      <w:r w:rsidR="00424988" w:rsidRPr="00476D2F">
        <w:t>.</w:t>
      </w:r>
    </w:p>
    <w:p w14:paraId="76E06657" w14:textId="75D70190" w:rsidR="00DA789E" w:rsidRPr="00476D2F" w:rsidRDefault="00DA789E" w:rsidP="00DA789E">
      <w:pPr>
        <w:pStyle w:val="Heading4"/>
      </w:pPr>
      <w:r w:rsidRPr="00476D2F">
        <w:t xml:space="preserve">Changes in DDCOM version 20.10 </w:t>
      </w:r>
    </w:p>
    <w:p w14:paraId="5971D5E1" w14:textId="5EF0E8A3" w:rsidR="00571F89" w:rsidRPr="00476D2F" w:rsidRDefault="00DA789E" w:rsidP="00571F89">
      <w:pPr>
        <w:pStyle w:val="ListParagraph"/>
        <w:numPr>
          <w:ilvl w:val="0"/>
          <w:numId w:val="145"/>
        </w:numPr>
        <w:spacing w:after="120"/>
        <w:rPr>
          <w:szCs w:val="24"/>
        </w:rPr>
      </w:pPr>
      <w:r w:rsidRPr="00476D2F">
        <w:t>DDCOM incorporates:</w:t>
      </w:r>
      <w:r w:rsidR="003028B3" w:rsidRPr="00476D2F">
        <w:t xml:space="preserve"> </w:t>
      </w:r>
      <w:r w:rsidR="20DF0F30" w:rsidRPr="00476D2F">
        <w:rPr>
          <w:szCs w:val="24"/>
        </w:rPr>
        <w:t>MRN acronym corrected i</w:t>
      </w:r>
      <w:r w:rsidR="09736E2D" w:rsidRPr="00476D2F">
        <w:rPr>
          <w:szCs w:val="24"/>
        </w:rPr>
        <w:t xml:space="preserve">n </w:t>
      </w:r>
      <w:r w:rsidR="71FC5B6E" w:rsidRPr="00476D2F">
        <w:rPr>
          <w:szCs w:val="24"/>
        </w:rPr>
        <w:t>Section</w:t>
      </w:r>
      <w:r w:rsidR="36B9D90B" w:rsidRPr="00476D2F">
        <w:rPr>
          <w:szCs w:val="24"/>
        </w:rPr>
        <w:t>s</w:t>
      </w:r>
      <w:r w:rsidR="71FC5B6E" w:rsidRPr="00476D2F">
        <w:rPr>
          <w:szCs w:val="24"/>
        </w:rPr>
        <w:t xml:space="preserve"> </w:t>
      </w:r>
      <w:r w:rsidR="00CE3E40" w:rsidRPr="00476D2F">
        <w:rPr>
          <w:szCs w:val="24"/>
        </w:rPr>
        <w:fldChar w:fldCharType="begin"/>
      </w:r>
      <w:r w:rsidR="00CE3E40" w:rsidRPr="00476D2F">
        <w:rPr>
          <w:szCs w:val="24"/>
        </w:rPr>
        <w:instrText xml:space="preserve"> REF _Ref46400765 \r \h </w:instrText>
      </w:r>
      <w:r w:rsidR="00CE3E40" w:rsidRPr="00476D2F">
        <w:rPr>
          <w:szCs w:val="24"/>
        </w:rPr>
      </w:r>
      <w:r w:rsidR="00CE3E40" w:rsidRPr="00476D2F">
        <w:rPr>
          <w:szCs w:val="24"/>
        </w:rPr>
        <w:fldChar w:fldCharType="separate"/>
      </w:r>
      <w:r w:rsidR="004501EF">
        <w:rPr>
          <w:szCs w:val="24"/>
        </w:rPr>
        <w:t>I.1.6</w:t>
      </w:r>
      <w:r w:rsidR="00CE3E40" w:rsidRPr="00476D2F">
        <w:rPr>
          <w:szCs w:val="24"/>
        </w:rPr>
        <w:fldChar w:fldCharType="end"/>
      </w:r>
      <w:r w:rsidR="71FC5B6E" w:rsidRPr="00476D2F">
        <w:rPr>
          <w:szCs w:val="24"/>
        </w:rPr>
        <w:t xml:space="preserve">, </w:t>
      </w:r>
      <w:r w:rsidR="00CE3E40" w:rsidRPr="00476D2F">
        <w:rPr>
          <w:szCs w:val="24"/>
        </w:rPr>
        <w:fldChar w:fldCharType="begin"/>
      </w:r>
      <w:r w:rsidR="00CE3E40" w:rsidRPr="00476D2F">
        <w:rPr>
          <w:szCs w:val="24"/>
        </w:rPr>
        <w:instrText xml:space="preserve"> REF _Ref46400781 \r \h </w:instrText>
      </w:r>
      <w:r w:rsidR="00CE3E40" w:rsidRPr="00476D2F">
        <w:rPr>
          <w:szCs w:val="24"/>
        </w:rPr>
      </w:r>
      <w:r w:rsidR="00CE3E40" w:rsidRPr="00476D2F">
        <w:rPr>
          <w:szCs w:val="24"/>
        </w:rPr>
        <w:fldChar w:fldCharType="separate"/>
      </w:r>
      <w:r w:rsidR="004501EF">
        <w:rPr>
          <w:szCs w:val="24"/>
        </w:rPr>
        <w:t>I.2.3</w:t>
      </w:r>
      <w:r w:rsidR="00CE3E40" w:rsidRPr="00476D2F">
        <w:rPr>
          <w:szCs w:val="24"/>
        </w:rPr>
        <w:fldChar w:fldCharType="end"/>
      </w:r>
      <w:r w:rsidR="71FC5B6E" w:rsidRPr="00476D2F">
        <w:rPr>
          <w:szCs w:val="24"/>
        </w:rPr>
        <w:t xml:space="preserve">, </w:t>
      </w:r>
      <w:r w:rsidR="00735CD0" w:rsidRPr="00476D2F">
        <w:rPr>
          <w:szCs w:val="24"/>
        </w:rPr>
        <w:fldChar w:fldCharType="begin"/>
      </w:r>
      <w:r w:rsidR="00735CD0" w:rsidRPr="00476D2F">
        <w:rPr>
          <w:szCs w:val="24"/>
        </w:rPr>
        <w:instrText xml:space="preserve"> REF _Ref46400827 \r \h </w:instrText>
      </w:r>
      <w:r w:rsidR="00735CD0" w:rsidRPr="00476D2F">
        <w:rPr>
          <w:szCs w:val="24"/>
        </w:rPr>
      </w:r>
      <w:r w:rsidR="00735CD0" w:rsidRPr="00476D2F">
        <w:rPr>
          <w:szCs w:val="24"/>
        </w:rPr>
        <w:fldChar w:fldCharType="separate"/>
      </w:r>
      <w:r w:rsidR="004501EF">
        <w:rPr>
          <w:szCs w:val="24"/>
        </w:rPr>
        <w:t>V.8.1</w:t>
      </w:r>
      <w:r w:rsidR="00735CD0" w:rsidRPr="00476D2F">
        <w:rPr>
          <w:szCs w:val="24"/>
        </w:rPr>
        <w:fldChar w:fldCharType="end"/>
      </w:r>
      <w:r w:rsidR="002A33DB">
        <w:rPr>
          <w:szCs w:val="24"/>
        </w:rPr>
        <w:t>;</w:t>
      </w:r>
      <w:r w:rsidR="34839189" w:rsidRPr="00476D2F">
        <w:rPr>
          <w:szCs w:val="24"/>
        </w:rPr>
        <w:t xml:space="preserve"> </w:t>
      </w:r>
    </w:p>
    <w:p w14:paraId="5A3C4B73" w14:textId="0388649A" w:rsidR="00535F88" w:rsidRPr="00476D2F" w:rsidRDefault="18F9BDB4" w:rsidP="00535F88">
      <w:pPr>
        <w:pStyle w:val="ListParagraph"/>
        <w:numPr>
          <w:ilvl w:val="0"/>
          <w:numId w:val="145"/>
        </w:numPr>
        <w:spacing w:after="120"/>
      </w:pPr>
      <w:r w:rsidRPr="00476D2F">
        <w:rPr>
          <w:szCs w:val="24"/>
        </w:rPr>
        <w:t xml:space="preserve">Section </w:t>
      </w:r>
      <w:r w:rsidR="009A7A36" w:rsidRPr="00476D2F">
        <w:rPr>
          <w:szCs w:val="24"/>
        </w:rPr>
        <w:fldChar w:fldCharType="begin"/>
      </w:r>
      <w:r w:rsidR="009A7A36" w:rsidRPr="00476D2F">
        <w:rPr>
          <w:szCs w:val="24"/>
        </w:rPr>
        <w:instrText xml:space="preserve"> REF _Ref32236529 \r \h </w:instrText>
      </w:r>
      <w:r w:rsidR="009A7A36" w:rsidRPr="00476D2F">
        <w:rPr>
          <w:szCs w:val="24"/>
        </w:rPr>
      </w:r>
      <w:r w:rsidR="009A7A36" w:rsidRPr="00476D2F">
        <w:rPr>
          <w:szCs w:val="24"/>
        </w:rPr>
        <w:fldChar w:fldCharType="separate"/>
      </w:r>
      <w:r w:rsidR="004501EF">
        <w:rPr>
          <w:szCs w:val="24"/>
        </w:rPr>
        <w:t>V.3</w:t>
      </w:r>
      <w:r w:rsidR="009A7A36" w:rsidRPr="00476D2F">
        <w:rPr>
          <w:szCs w:val="24"/>
        </w:rPr>
        <w:fldChar w:fldCharType="end"/>
      </w:r>
      <w:r w:rsidRPr="00476D2F">
        <w:rPr>
          <w:szCs w:val="24"/>
        </w:rPr>
        <w:t xml:space="preserve"> enhanced with </w:t>
      </w:r>
      <w:r w:rsidR="50FEC4C1" w:rsidRPr="00476D2F">
        <w:rPr>
          <w:szCs w:val="24"/>
        </w:rPr>
        <w:t>the existing practice for Exception Handling to avoid looping of error messages</w:t>
      </w:r>
      <w:r w:rsidR="002A33DB">
        <w:rPr>
          <w:szCs w:val="24"/>
        </w:rPr>
        <w:t>;</w:t>
      </w:r>
    </w:p>
    <w:p w14:paraId="089EF34A" w14:textId="67818760" w:rsidR="005B3333" w:rsidRPr="00476D2F" w:rsidRDefault="0136944F" w:rsidP="005B3333">
      <w:pPr>
        <w:pStyle w:val="ListParagraph"/>
        <w:numPr>
          <w:ilvl w:val="0"/>
          <w:numId w:val="145"/>
        </w:numPr>
        <w:spacing w:after="120"/>
        <w:rPr>
          <w:rFonts w:eastAsia="Calibri"/>
        </w:rPr>
      </w:pPr>
      <w:r w:rsidRPr="00476D2F">
        <w:rPr>
          <w:szCs w:val="24"/>
        </w:rPr>
        <w:t xml:space="preserve">Tables 47 </w:t>
      </w:r>
      <w:r w:rsidR="73A02BB6" w:rsidRPr="00476D2F">
        <w:rPr>
          <w:rFonts w:eastAsia="Calibri"/>
          <w:szCs w:val="24"/>
        </w:rPr>
        <w:t>corrected by removing the reference to the columns F10, F11, F20, F30, F31, F40, F41, F42, F43, F44, F45, F50 or F51 of Annex B of UCC DA</w:t>
      </w:r>
      <w:r w:rsidR="002A33DB">
        <w:rPr>
          <w:rFonts w:eastAsia="Calibri"/>
          <w:szCs w:val="24"/>
        </w:rPr>
        <w:t>;</w:t>
      </w:r>
    </w:p>
    <w:p w14:paraId="29DCE7A9" w14:textId="6F3359B2" w:rsidR="73A02BB6" w:rsidRPr="00476D2F" w:rsidRDefault="73A02BB6" w:rsidP="00877BD7">
      <w:pPr>
        <w:pStyle w:val="ListParagraph"/>
        <w:numPr>
          <w:ilvl w:val="0"/>
          <w:numId w:val="145"/>
        </w:numPr>
        <w:spacing w:after="120"/>
      </w:pPr>
      <w:r w:rsidRPr="00476D2F">
        <w:rPr>
          <w:rFonts w:eastAsia="Calibri"/>
          <w:szCs w:val="24"/>
        </w:rPr>
        <w:t>Table 46 enhanced with code E</w:t>
      </w:r>
      <w:r w:rsidR="002A33DB">
        <w:rPr>
          <w:rFonts w:eastAsia="Calibri"/>
          <w:szCs w:val="24"/>
        </w:rPr>
        <w:t>;</w:t>
      </w:r>
    </w:p>
    <w:p w14:paraId="60325C3C" w14:textId="2004EA1E" w:rsidR="4AA5752D" w:rsidRPr="00476D2F" w:rsidRDefault="31C13D7E" w:rsidP="2128ED7D">
      <w:pPr>
        <w:pStyle w:val="ListParagraph"/>
        <w:numPr>
          <w:ilvl w:val="0"/>
          <w:numId w:val="145"/>
        </w:numPr>
        <w:spacing w:after="120"/>
      </w:pPr>
      <w:r w:rsidRPr="00476D2F">
        <w:rPr>
          <w:szCs w:val="24"/>
        </w:rPr>
        <w:t xml:space="preserve">Structure of the </w:t>
      </w:r>
      <w:r w:rsidR="252014CE" w:rsidRPr="00476D2F">
        <w:t>XMLs in section V.7.2 updated</w:t>
      </w:r>
      <w:r w:rsidR="002A33DB">
        <w:t>;</w:t>
      </w:r>
    </w:p>
    <w:p w14:paraId="2F312AD4" w14:textId="77963C77" w:rsidR="19ED106E" w:rsidRPr="00476D2F" w:rsidRDefault="19ED106E" w:rsidP="08A834D8">
      <w:pPr>
        <w:pStyle w:val="ListParagraph"/>
        <w:numPr>
          <w:ilvl w:val="0"/>
          <w:numId w:val="145"/>
        </w:numPr>
        <w:spacing w:after="120"/>
        <w:rPr>
          <w:szCs w:val="24"/>
        </w:rPr>
      </w:pPr>
      <w:r w:rsidRPr="00476D2F">
        <w:t xml:space="preserve">Section </w:t>
      </w:r>
      <w:r w:rsidR="49F5EBFC" w:rsidRPr="00476D2F">
        <w:t>I</w:t>
      </w:r>
      <w:r w:rsidRPr="00476D2F">
        <w:t xml:space="preserve">V.3 </w:t>
      </w:r>
      <w:r w:rsidR="17D611F6" w:rsidRPr="00476D2F">
        <w:t xml:space="preserve">enhanced with sub-sections </w:t>
      </w:r>
      <w:proofErr w:type="gramStart"/>
      <w:r w:rsidR="17D611F6" w:rsidRPr="00476D2F">
        <w:t>according</w:t>
      </w:r>
      <w:proofErr w:type="gramEnd"/>
      <w:r w:rsidR="17D611F6" w:rsidRPr="00476D2F">
        <w:t xml:space="preserve"> semantic validation </w:t>
      </w:r>
      <w:r w:rsidR="41AE3D8B" w:rsidRPr="00476D2F">
        <w:t>for NCTS-P5 and AES-P1</w:t>
      </w:r>
      <w:r w:rsidR="002A33DB">
        <w:t>;</w:t>
      </w:r>
    </w:p>
    <w:p w14:paraId="02A3085C" w14:textId="18C33898" w:rsidR="00BA6ADB" w:rsidRPr="00476D2F" w:rsidRDefault="00D818EE" w:rsidP="00BA6ADB">
      <w:pPr>
        <w:pStyle w:val="ListParagraph"/>
        <w:numPr>
          <w:ilvl w:val="0"/>
          <w:numId w:val="145"/>
        </w:numPr>
        <w:spacing w:after="120"/>
        <w:rPr>
          <w:szCs w:val="24"/>
        </w:rPr>
      </w:pPr>
      <w:r w:rsidRPr="00476D2F">
        <w:rPr>
          <w:szCs w:val="24"/>
        </w:rPr>
        <w:t>Section II restructure</w:t>
      </w:r>
      <w:r w:rsidR="007547B7" w:rsidRPr="00476D2F">
        <w:rPr>
          <w:szCs w:val="24"/>
        </w:rPr>
        <w:t>d</w:t>
      </w:r>
      <w:r w:rsidRPr="00476D2F">
        <w:rPr>
          <w:szCs w:val="24"/>
        </w:rPr>
        <w:t xml:space="preserve"> and update</w:t>
      </w:r>
      <w:r w:rsidR="007547B7" w:rsidRPr="00476D2F">
        <w:rPr>
          <w:szCs w:val="24"/>
        </w:rPr>
        <w:t>d</w:t>
      </w:r>
      <w:r w:rsidRPr="00476D2F">
        <w:rPr>
          <w:szCs w:val="24"/>
        </w:rPr>
        <w:t xml:space="preserve"> accor</w:t>
      </w:r>
      <w:r w:rsidR="00C85A55" w:rsidRPr="00476D2F">
        <w:t>ding to</w:t>
      </w:r>
      <w:r w:rsidR="00BA6ADB" w:rsidRPr="00476D2F">
        <w:rPr>
          <w:szCs w:val="24"/>
        </w:rPr>
        <w:t xml:space="preserve"> the new CS/MIS2 specifications in general, as well as the upgraded functionality of IE411D</w:t>
      </w:r>
      <w:r w:rsidR="00C85A55" w:rsidRPr="00476D2F">
        <w:rPr>
          <w:szCs w:val="24"/>
        </w:rPr>
        <w:t>, t</w:t>
      </w:r>
      <w:r w:rsidR="00BA6ADB" w:rsidRPr="00476D2F">
        <w:rPr>
          <w:szCs w:val="24"/>
        </w:rPr>
        <w:t>he addition of IE903D</w:t>
      </w:r>
      <w:r w:rsidR="00C85A55" w:rsidRPr="00476D2F">
        <w:rPr>
          <w:szCs w:val="24"/>
        </w:rPr>
        <w:t xml:space="preserve">, </w:t>
      </w:r>
      <w:r w:rsidR="00BA6ADB" w:rsidRPr="00476D2F">
        <w:rPr>
          <w:szCs w:val="24"/>
        </w:rPr>
        <w:t>IE974C/IE975C</w:t>
      </w:r>
      <w:r w:rsidR="00BE67B5" w:rsidRPr="00476D2F">
        <w:rPr>
          <w:szCs w:val="24"/>
        </w:rPr>
        <w:t>,</w:t>
      </w:r>
      <w:r w:rsidR="00BA6ADB" w:rsidRPr="00476D2F">
        <w:rPr>
          <w:szCs w:val="24"/>
        </w:rPr>
        <w:t xml:space="preserve"> IE</w:t>
      </w:r>
      <w:r w:rsidR="00C85A55" w:rsidRPr="00476D2F">
        <w:rPr>
          <w:szCs w:val="24"/>
        </w:rPr>
        <w:t>0</w:t>
      </w:r>
      <w:r w:rsidR="00BA6ADB" w:rsidRPr="00476D2F">
        <w:rPr>
          <w:szCs w:val="24"/>
        </w:rPr>
        <w:t>78C</w:t>
      </w:r>
      <w:r w:rsidR="00C85A55" w:rsidRPr="00476D2F">
        <w:rPr>
          <w:szCs w:val="24"/>
        </w:rPr>
        <w:t>/IE578C</w:t>
      </w:r>
      <w:r w:rsidR="00BA6ADB" w:rsidRPr="00476D2F">
        <w:rPr>
          <w:szCs w:val="24"/>
        </w:rPr>
        <w:t xml:space="preserve"> </w:t>
      </w:r>
      <w:r w:rsidR="00BE67B5" w:rsidRPr="00476D2F">
        <w:rPr>
          <w:szCs w:val="24"/>
        </w:rPr>
        <w:t>and the</w:t>
      </w:r>
      <w:r w:rsidR="00BA6ADB" w:rsidRPr="00476D2F">
        <w:rPr>
          <w:szCs w:val="24"/>
        </w:rPr>
        <w:t xml:space="preserve"> removal of IE912C</w:t>
      </w:r>
      <w:r w:rsidR="002A33DB">
        <w:rPr>
          <w:szCs w:val="24"/>
        </w:rPr>
        <w:t>;</w:t>
      </w:r>
    </w:p>
    <w:p w14:paraId="41FA2A7E" w14:textId="71E57297" w:rsidR="00EA15FE" w:rsidRPr="00476D2F" w:rsidRDefault="00B80FE9" w:rsidP="00156120">
      <w:pPr>
        <w:pStyle w:val="ListParagraph"/>
        <w:numPr>
          <w:ilvl w:val="0"/>
          <w:numId w:val="145"/>
        </w:numPr>
        <w:spacing w:after="120"/>
        <w:rPr>
          <w:szCs w:val="24"/>
        </w:rPr>
      </w:pPr>
      <w:r w:rsidRPr="00476D2F">
        <w:rPr>
          <w:szCs w:val="24"/>
        </w:rPr>
        <w:t>S</w:t>
      </w:r>
      <w:r w:rsidR="0070287F" w:rsidRPr="00476D2F">
        <w:rPr>
          <w:szCs w:val="24"/>
        </w:rPr>
        <w:t>ection V.3.2.1.5.1 has been updated to illustrate what ha</w:t>
      </w:r>
      <w:r w:rsidR="001204FD" w:rsidRPr="00476D2F">
        <w:rPr>
          <w:szCs w:val="24"/>
        </w:rPr>
        <w:t xml:space="preserve">ppens if </w:t>
      </w:r>
      <w:r w:rsidR="00B4694F">
        <w:rPr>
          <w:szCs w:val="24"/>
        </w:rPr>
        <w:t>ieCA/TED</w:t>
      </w:r>
      <w:r w:rsidR="001204FD" w:rsidRPr="00476D2F">
        <w:rPr>
          <w:szCs w:val="24"/>
        </w:rPr>
        <w:t xml:space="preserve"> convertor detects an error in a converted message.</w:t>
      </w:r>
      <w:r w:rsidR="002169C2" w:rsidRPr="00476D2F">
        <w:rPr>
          <w:szCs w:val="24"/>
        </w:rPr>
        <w:t xml:space="preserve"> Figure 11 has been added to illustrate </w:t>
      </w:r>
      <w:r w:rsidR="003028B3" w:rsidRPr="00476D2F">
        <w:rPr>
          <w:szCs w:val="24"/>
        </w:rPr>
        <w:t>it</w:t>
      </w:r>
      <w:r w:rsidR="002A33DB">
        <w:rPr>
          <w:szCs w:val="24"/>
        </w:rPr>
        <w:t>;</w:t>
      </w:r>
    </w:p>
    <w:p w14:paraId="1E28D855" w14:textId="28AE5F87" w:rsidR="08A834D8" w:rsidRPr="00476D2F" w:rsidRDefault="7C0E64EC" w:rsidP="00156120">
      <w:pPr>
        <w:pStyle w:val="ListParagraph"/>
        <w:numPr>
          <w:ilvl w:val="0"/>
          <w:numId w:val="145"/>
        </w:numPr>
        <w:spacing w:after="120"/>
        <w:rPr>
          <w:szCs w:val="24"/>
        </w:rPr>
      </w:pPr>
      <w:r w:rsidRPr="00476D2F">
        <w:rPr>
          <w:szCs w:val="24"/>
        </w:rPr>
        <w:t>Changes in Tables 19, 20, 21, 22.</w:t>
      </w:r>
    </w:p>
    <w:p w14:paraId="66EF9BA0" w14:textId="254E9DAE" w:rsidR="00EA6E84" w:rsidRPr="00476D2F" w:rsidRDefault="00EA6E84" w:rsidP="00EA6E84">
      <w:pPr>
        <w:pStyle w:val="Heading4"/>
      </w:pPr>
      <w:r w:rsidRPr="00476D2F">
        <w:t xml:space="preserve">Changes in DDCOM version 20.20 </w:t>
      </w:r>
    </w:p>
    <w:p w14:paraId="58716D5D" w14:textId="77777777" w:rsidR="00C71034" w:rsidRPr="00476D2F" w:rsidRDefault="00C71034" w:rsidP="00C71034">
      <w:pPr>
        <w:spacing w:after="120"/>
      </w:pPr>
      <w:r w:rsidRPr="00476D2F">
        <w:t>DDCOM incorporates:</w:t>
      </w:r>
    </w:p>
    <w:p w14:paraId="127D7522" w14:textId="20C6F52B" w:rsidR="00C71034" w:rsidRPr="00476D2F" w:rsidRDefault="00C71034" w:rsidP="00C71034">
      <w:pPr>
        <w:numPr>
          <w:ilvl w:val="0"/>
          <w:numId w:val="25"/>
        </w:numPr>
        <w:spacing w:before="120"/>
      </w:pPr>
      <w:r w:rsidRPr="00476D2F">
        <w:t xml:space="preserve">The corrections in the section </w:t>
      </w:r>
      <w:r w:rsidRPr="00476D2F">
        <w:rPr>
          <w:i/>
        </w:rPr>
        <w:t>I.3 Applicable and reference documents</w:t>
      </w:r>
      <w:r w:rsidRPr="00476D2F">
        <w:t>, and the addition of the referenc</w:t>
      </w:r>
      <w:r w:rsidR="00FD2375" w:rsidRPr="00476D2F">
        <w:t>e</w:t>
      </w:r>
      <w:r w:rsidRPr="00476D2F">
        <w:t xml:space="preserve"> to the important document </w:t>
      </w:r>
      <w:r w:rsidR="00B4694F">
        <w:rPr>
          <w:b/>
        </w:rPr>
        <w:t>ieCA/TED</w:t>
      </w:r>
      <w:r w:rsidRPr="00476D2F">
        <w:rPr>
          <w:b/>
        </w:rPr>
        <w:t xml:space="preserve"> Uses Cases</w:t>
      </w:r>
      <w:r w:rsidRPr="00476D2F">
        <w:t xml:space="preserve"> that complements this DDCOM for the NAs using the </w:t>
      </w:r>
      <w:r w:rsidR="00B4694F">
        <w:t>ieCA/TED</w:t>
      </w:r>
      <w:r w:rsidRPr="00476D2F">
        <w:t xml:space="preserve"> for the conversion of NCTS and/or ECS/AES messages;</w:t>
      </w:r>
    </w:p>
    <w:p w14:paraId="720365DA" w14:textId="3782256B" w:rsidR="00C71034" w:rsidRPr="00476D2F" w:rsidRDefault="00C71034" w:rsidP="00C71034">
      <w:pPr>
        <w:numPr>
          <w:ilvl w:val="0"/>
          <w:numId w:val="25"/>
        </w:numPr>
        <w:spacing w:before="120"/>
      </w:pPr>
      <w:r w:rsidRPr="00476D2F">
        <w:t xml:space="preserve">The removal of messages incorrectly added in section </w:t>
      </w:r>
      <w:r w:rsidRPr="00476D2F">
        <w:rPr>
          <w:i/>
        </w:rPr>
        <w:t>II.3 Message exchanges with CS/MIS across the Web</w:t>
      </w:r>
      <w:r w:rsidRPr="00476D2F">
        <w:t>;</w:t>
      </w:r>
    </w:p>
    <w:p w14:paraId="0767477F" w14:textId="77777777" w:rsidR="00C71034" w:rsidRPr="00476D2F" w:rsidRDefault="00C71034" w:rsidP="00C71034">
      <w:pPr>
        <w:numPr>
          <w:ilvl w:val="0"/>
          <w:numId w:val="25"/>
        </w:numPr>
        <w:spacing w:before="120"/>
      </w:pPr>
      <w:r w:rsidRPr="00476D2F">
        <w:t xml:space="preserve">Clarifications in the section </w:t>
      </w:r>
      <w:r w:rsidRPr="00476D2F">
        <w:rPr>
          <w:i/>
        </w:rPr>
        <w:t>II.4.5 Exchanging the proactive monitoring messages</w:t>
      </w:r>
      <w:r w:rsidRPr="00476D2F">
        <w:t>;</w:t>
      </w:r>
    </w:p>
    <w:p w14:paraId="202E8AD0" w14:textId="77777777" w:rsidR="00C71034" w:rsidRPr="00476D2F" w:rsidRDefault="00C71034" w:rsidP="00C71034">
      <w:pPr>
        <w:numPr>
          <w:ilvl w:val="0"/>
          <w:numId w:val="25"/>
        </w:numPr>
        <w:spacing w:before="120"/>
      </w:pPr>
      <w:r w:rsidRPr="00476D2F">
        <w:t xml:space="preserve">Updated figures in section </w:t>
      </w:r>
      <w:r w:rsidRPr="00476D2F">
        <w:rPr>
          <w:i/>
        </w:rPr>
        <w:t>II.4.6 Sending the IE078 and IE578 for linked MRNs</w:t>
      </w:r>
      <w:r w:rsidRPr="00476D2F">
        <w:t>;</w:t>
      </w:r>
    </w:p>
    <w:p w14:paraId="348FFF77" w14:textId="77777777" w:rsidR="00C71034" w:rsidRPr="00476D2F" w:rsidRDefault="00C71034" w:rsidP="00C71034">
      <w:pPr>
        <w:numPr>
          <w:ilvl w:val="0"/>
          <w:numId w:val="25"/>
        </w:numPr>
        <w:spacing w:before="120"/>
      </w:pPr>
      <w:r w:rsidRPr="00476D2F">
        <w:t xml:space="preserve">Additional details and corrections provided in section </w:t>
      </w:r>
      <w:r w:rsidRPr="00476D2F">
        <w:rPr>
          <w:i/>
        </w:rPr>
        <w:t>IV.5.1 Definition of Rule, T, TRT, BRT or Condition</w:t>
      </w:r>
      <w:r w:rsidRPr="00476D2F">
        <w:t>;</w:t>
      </w:r>
    </w:p>
    <w:p w14:paraId="13485106" w14:textId="16E24AB9" w:rsidR="00C71034" w:rsidRPr="00476D2F" w:rsidRDefault="00C71034" w:rsidP="00C71034">
      <w:pPr>
        <w:numPr>
          <w:ilvl w:val="0"/>
          <w:numId w:val="25"/>
        </w:numPr>
        <w:spacing w:before="120"/>
      </w:pPr>
      <w:r w:rsidRPr="00476D2F">
        <w:t xml:space="preserve">Information on the Gateways and CCN queues added or corrected in section </w:t>
      </w:r>
      <w:r w:rsidRPr="00476D2F">
        <w:rPr>
          <w:i/>
        </w:rPr>
        <w:t>VIII.2.17</w:t>
      </w:r>
      <w:r w:rsidRPr="00476D2F">
        <w:rPr>
          <w:i/>
        </w:rPr>
        <w:tab/>
        <w:t>Queue naming and addressing</w:t>
      </w:r>
      <w:r w:rsidRPr="00476D2F">
        <w:t xml:space="preserve"> (new group of queues for ‘Availability’ and ‘Link’), in sections </w:t>
      </w:r>
      <w:r w:rsidRPr="00476D2F">
        <w:rPr>
          <w:i/>
        </w:rPr>
        <w:t>VIII.2.18</w:t>
      </w:r>
      <w:r w:rsidRPr="00476D2F">
        <w:rPr>
          <w:i/>
        </w:rPr>
        <w:tab/>
        <w:t>National Gateways</w:t>
      </w:r>
      <w:r w:rsidRPr="00476D2F">
        <w:t xml:space="preserve">, </w:t>
      </w:r>
      <w:r w:rsidRPr="00476D2F">
        <w:rPr>
          <w:i/>
        </w:rPr>
        <w:t>VIII.2.19 Taxation and Customs Union DG Gateways</w:t>
      </w:r>
      <w:r w:rsidRPr="00476D2F">
        <w:t xml:space="preserve"> and </w:t>
      </w:r>
      <w:r w:rsidRPr="00476D2F">
        <w:rPr>
          <w:i/>
        </w:rPr>
        <w:t>VIII.2.20 European Anti-fraud Office Gateway</w:t>
      </w:r>
      <w:r w:rsidRPr="00476D2F">
        <w:t>;</w:t>
      </w:r>
    </w:p>
    <w:p w14:paraId="6BC87C89" w14:textId="6323670D" w:rsidR="00C71034" w:rsidRPr="00476D2F" w:rsidRDefault="00C71034" w:rsidP="00C71034">
      <w:pPr>
        <w:numPr>
          <w:ilvl w:val="0"/>
          <w:numId w:val="25"/>
        </w:numPr>
        <w:spacing w:before="120"/>
      </w:pPr>
      <w:r w:rsidRPr="00476D2F">
        <w:t>Minor cosmetic corrections.</w:t>
      </w:r>
    </w:p>
    <w:p w14:paraId="0E3F2D56" w14:textId="535FA1A3" w:rsidR="00D25230" w:rsidRPr="00476D2F" w:rsidRDefault="00D25230" w:rsidP="00D25230">
      <w:pPr>
        <w:pStyle w:val="Heading4"/>
      </w:pPr>
      <w:r w:rsidRPr="00476D2F">
        <w:t xml:space="preserve">Changes in DDCOM </w:t>
      </w:r>
      <w:r w:rsidR="00FD2375" w:rsidRPr="00476D2F">
        <w:t>release</w:t>
      </w:r>
      <w:r w:rsidR="00C71034" w:rsidRPr="00476D2F">
        <w:t xml:space="preserve"> </w:t>
      </w:r>
      <w:r w:rsidRPr="00476D2F">
        <w:t>20.3.</w:t>
      </w:r>
      <w:r w:rsidR="00C71034" w:rsidRPr="00476D2F">
        <w:t>0-v1.00</w:t>
      </w:r>
    </w:p>
    <w:p w14:paraId="25471306" w14:textId="29C09502" w:rsidR="004A0A7C" w:rsidRPr="00476D2F" w:rsidRDefault="00D538D8" w:rsidP="00D538D8">
      <w:pPr>
        <w:spacing w:after="120"/>
      </w:pPr>
      <w:r w:rsidRPr="00476D2F">
        <w:t>DDCOM incorporates</w:t>
      </w:r>
      <w:r w:rsidR="004A0A7C" w:rsidRPr="00476D2F">
        <w:t xml:space="preserve"> the following changes from R</w:t>
      </w:r>
      <w:r w:rsidR="004752F6" w:rsidRPr="00476D2F">
        <w:t>F</w:t>
      </w:r>
      <w:r w:rsidR="004A0A7C" w:rsidRPr="00476D2F">
        <w:t>C-List.33</w:t>
      </w:r>
      <w:r w:rsidRPr="00476D2F">
        <w:t>:</w:t>
      </w:r>
    </w:p>
    <w:p w14:paraId="233385E5" w14:textId="57BC707F" w:rsidR="004E5FA0" w:rsidRPr="00476D2F" w:rsidRDefault="00847D4D" w:rsidP="00847D4D">
      <w:pPr>
        <w:pStyle w:val="ListParagraph"/>
        <w:numPr>
          <w:ilvl w:val="0"/>
          <w:numId w:val="185"/>
        </w:numPr>
        <w:spacing w:after="120"/>
      </w:pPr>
      <w:r w:rsidRPr="00476D2F">
        <w:t xml:space="preserve">Update </w:t>
      </w:r>
      <w:r w:rsidR="00923EAA" w:rsidRPr="00476D2F">
        <w:t xml:space="preserve">of </w:t>
      </w:r>
      <w:r w:rsidRPr="00476D2F">
        <w:t xml:space="preserve">section </w:t>
      </w:r>
      <w:r w:rsidR="00923EAA" w:rsidRPr="00476D2F">
        <w:fldChar w:fldCharType="begin"/>
      </w:r>
      <w:r w:rsidR="00923EAA" w:rsidRPr="00476D2F">
        <w:instrText xml:space="preserve"> REF _Ref27420064 \r \h </w:instrText>
      </w:r>
      <w:r w:rsidR="00923EAA" w:rsidRPr="00476D2F">
        <w:fldChar w:fldCharType="separate"/>
      </w:r>
      <w:r w:rsidR="004501EF">
        <w:t>VIII.2.1</w:t>
      </w:r>
      <w:r w:rsidR="00923EAA" w:rsidRPr="00476D2F">
        <w:fldChar w:fldCharType="end"/>
      </w:r>
      <w:r w:rsidRPr="00476D2F">
        <w:t xml:space="preserve"> </w:t>
      </w:r>
      <w:r w:rsidR="00692EAC" w:rsidRPr="00476D2F">
        <w:t>based on</w:t>
      </w:r>
      <w:r w:rsidRPr="00476D2F">
        <w:rPr>
          <w:bCs/>
        </w:rPr>
        <w:t xml:space="preserve"> </w:t>
      </w:r>
      <w:r w:rsidR="00C212B7" w:rsidRPr="00476D2F">
        <w:rPr>
          <w:bCs/>
        </w:rPr>
        <w:t>R</w:t>
      </w:r>
      <w:r w:rsidR="004752F6" w:rsidRPr="00476D2F">
        <w:rPr>
          <w:bCs/>
        </w:rPr>
        <w:t>T</w:t>
      </w:r>
      <w:r w:rsidR="00C212B7" w:rsidRPr="00476D2F">
        <w:rPr>
          <w:bCs/>
        </w:rPr>
        <w:t>C-</w:t>
      </w:r>
      <w:r w:rsidR="00B2226B" w:rsidRPr="00476D2F">
        <w:rPr>
          <w:bCs/>
        </w:rPr>
        <w:t>36154</w:t>
      </w:r>
      <w:r w:rsidR="00B2226B" w:rsidRPr="00476D2F">
        <w:t xml:space="preserve">: </w:t>
      </w:r>
      <w:r w:rsidRPr="00476D2F">
        <w:t>“</w:t>
      </w:r>
      <w:r w:rsidR="0052359A" w:rsidRPr="00476D2F">
        <w:t>[</w:t>
      </w:r>
      <w:r w:rsidR="0052359A" w:rsidRPr="00476D2F">
        <w:rPr>
          <w:b/>
        </w:rPr>
        <w:t>RFC-List33.#DDCOM_0011</w:t>
      </w:r>
      <w:r w:rsidR="0052359A" w:rsidRPr="00476D2F">
        <w:t>] &gt;&gt; DDCOM Names of the 2 flags called CSIMQRO_PASS_MSG_ID and CSIMQRO_PASS_CORREL_ID should be corrected</w:t>
      </w:r>
      <w:r w:rsidRPr="00476D2F">
        <w:t>”;</w:t>
      </w:r>
    </w:p>
    <w:p w14:paraId="1A5524BB" w14:textId="4327319D" w:rsidR="002C3111" w:rsidRPr="00476D2F" w:rsidRDefault="00692EAC" w:rsidP="00692EAC">
      <w:pPr>
        <w:pStyle w:val="ListParagraph"/>
        <w:numPr>
          <w:ilvl w:val="0"/>
          <w:numId w:val="185"/>
        </w:numPr>
        <w:spacing w:after="120"/>
      </w:pPr>
      <w:r w:rsidRPr="00476D2F">
        <w:t xml:space="preserve">Restructure of 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4501EF">
        <w:t>V</w:t>
      </w:r>
      <w:r w:rsidR="00923EAA" w:rsidRPr="00476D2F">
        <w:fldChar w:fldCharType="end"/>
      </w:r>
      <w:r w:rsidRPr="00476D2F">
        <w:t xml:space="preserve"> </w:t>
      </w:r>
      <w:r w:rsidR="00890FC9" w:rsidRPr="00476D2F">
        <w:t>based on</w:t>
      </w:r>
      <w:r w:rsidRPr="00476D2F">
        <w:rPr>
          <w:bCs/>
        </w:rPr>
        <w:t xml:space="preserve"> </w:t>
      </w:r>
      <w:r w:rsidR="00991EFD" w:rsidRPr="00476D2F">
        <w:rPr>
          <w:bCs/>
        </w:rPr>
        <w:t>R</w:t>
      </w:r>
      <w:r w:rsidR="004752F6" w:rsidRPr="00476D2F">
        <w:rPr>
          <w:bCs/>
        </w:rPr>
        <w:t>T</w:t>
      </w:r>
      <w:r w:rsidR="00991EFD" w:rsidRPr="00476D2F">
        <w:rPr>
          <w:bCs/>
        </w:rPr>
        <w:t>C-</w:t>
      </w:r>
      <w:r w:rsidR="004C1AB9" w:rsidRPr="00476D2F">
        <w:rPr>
          <w:bCs/>
        </w:rPr>
        <w:t>46851</w:t>
      </w:r>
      <w:r w:rsidR="00965ECE" w:rsidRPr="00476D2F">
        <w:t xml:space="preserve">: </w:t>
      </w:r>
      <w:r w:rsidR="00890FC9" w:rsidRPr="00476D2F">
        <w:t>“</w:t>
      </w:r>
      <w:r w:rsidR="004752F6" w:rsidRPr="00476D2F">
        <w:t>[</w:t>
      </w:r>
      <w:r w:rsidR="0052359A" w:rsidRPr="00476D2F">
        <w:rPr>
          <w:b/>
        </w:rPr>
        <w:t>RFC-List33.#DDCOM_0012</w:t>
      </w:r>
      <w:r w:rsidR="0052359A" w:rsidRPr="00476D2F">
        <w:t xml:space="preserve">] &gt;&gt; Restructure of DDCOM section "V. DESIGN PRINCIPLES" - - - - Getting a clear and structured section for the exception handling (including </w:t>
      </w:r>
      <w:r w:rsidR="00B4694F">
        <w:t>ieCA/TED</w:t>
      </w:r>
      <w:r w:rsidR="0052359A" w:rsidRPr="00476D2F">
        <w:t>)</w:t>
      </w:r>
      <w:r w:rsidR="00890FC9" w:rsidRPr="00476D2F">
        <w:t>”;</w:t>
      </w:r>
    </w:p>
    <w:p w14:paraId="4B34EFBD" w14:textId="143ECB92" w:rsidR="00965ECE" w:rsidRPr="00476D2F" w:rsidRDefault="005B258B" w:rsidP="00A468D8">
      <w:pPr>
        <w:pStyle w:val="ListParagraph"/>
        <w:numPr>
          <w:ilvl w:val="0"/>
          <w:numId w:val="185"/>
        </w:numPr>
        <w:spacing w:after="120"/>
      </w:pPr>
      <w:r w:rsidRPr="00476D2F">
        <w:t>U</w:t>
      </w:r>
      <w:r w:rsidR="00AB5803" w:rsidRPr="00476D2F">
        <w:t xml:space="preserve">pdate </w:t>
      </w:r>
      <w:r w:rsidR="007D0298" w:rsidRPr="00476D2F">
        <w:t>of</w:t>
      </w:r>
      <w:r w:rsidR="00AB5803" w:rsidRPr="00476D2F">
        <w:t xml:space="preserve"> 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4501EF">
        <w:t>VIII.2.1</w:t>
      </w:r>
      <w:r w:rsidR="00923EAA" w:rsidRPr="00476D2F">
        <w:fldChar w:fldCharType="end"/>
      </w:r>
      <w:r w:rsidR="00AB5803" w:rsidRPr="00476D2F">
        <w:t xml:space="preserve"> </w:t>
      </w:r>
      <w:r w:rsidRPr="00476D2F">
        <w:t xml:space="preserve">based on </w:t>
      </w:r>
      <w:r w:rsidR="00FB752C" w:rsidRPr="00476D2F">
        <w:rPr>
          <w:bCs/>
        </w:rPr>
        <w:t>R</w:t>
      </w:r>
      <w:r w:rsidR="004752F6" w:rsidRPr="00476D2F">
        <w:rPr>
          <w:bCs/>
        </w:rPr>
        <w:t>T</w:t>
      </w:r>
      <w:r w:rsidR="00FB752C" w:rsidRPr="00476D2F">
        <w:rPr>
          <w:bCs/>
        </w:rPr>
        <w:t>C-49750</w:t>
      </w:r>
      <w:r w:rsidR="00FB752C" w:rsidRPr="00476D2F">
        <w:t xml:space="preserve">: </w:t>
      </w:r>
      <w:r w:rsidR="006F47B0" w:rsidRPr="00476D2F">
        <w:t>“</w:t>
      </w:r>
      <w:r w:rsidR="0052359A" w:rsidRPr="00476D2F">
        <w:t>[</w:t>
      </w:r>
      <w:r w:rsidR="0052359A" w:rsidRPr="00476D2F">
        <w:rPr>
          <w:b/>
        </w:rPr>
        <w:t>RFC-List33.#DDCOM_0013</w:t>
      </w:r>
      <w:r w:rsidR="0052359A" w:rsidRPr="00476D2F">
        <w:t>] &gt;&gt; DDCOM: Minor fix at VIII.2.1 The message descriptor</w:t>
      </w:r>
      <w:r w:rsidR="006F47B0" w:rsidRPr="00476D2F">
        <w:t>”;</w:t>
      </w:r>
      <w:r w:rsidR="00965ECE" w:rsidRPr="00476D2F">
        <w:t xml:space="preserve"> </w:t>
      </w:r>
    </w:p>
    <w:p w14:paraId="01CA149C" w14:textId="4E2288A5" w:rsidR="0052359A" w:rsidRPr="00476D2F" w:rsidRDefault="00E94BBF" w:rsidP="00E94BBF">
      <w:pPr>
        <w:pStyle w:val="ListParagraph"/>
        <w:numPr>
          <w:ilvl w:val="0"/>
          <w:numId w:val="185"/>
        </w:numPr>
        <w:spacing w:after="120"/>
      </w:pPr>
      <w:r w:rsidRPr="00476D2F">
        <w:t xml:space="preserve">Update of section </w:t>
      </w:r>
      <w:r w:rsidR="00E748C1" w:rsidRPr="00476D2F">
        <w:fldChar w:fldCharType="begin"/>
      </w:r>
      <w:r w:rsidR="00E748C1" w:rsidRPr="00476D2F">
        <w:instrText xml:space="preserve"> REF _Ref66826548 \r \h </w:instrText>
      </w:r>
      <w:r w:rsidR="004752F6" w:rsidRPr="00476D2F">
        <w:instrText xml:space="preserve"> \* MERGEFORMAT </w:instrText>
      </w:r>
      <w:r w:rsidR="00E748C1" w:rsidRPr="00476D2F">
        <w:fldChar w:fldCharType="separate"/>
      </w:r>
      <w:r w:rsidR="004501EF">
        <w:t>V.3.5</w:t>
      </w:r>
      <w:r w:rsidR="00E748C1" w:rsidRPr="00476D2F">
        <w:fldChar w:fldCharType="end"/>
      </w:r>
      <w:r w:rsidRPr="00476D2F">
        <w:t xml:space="preserve"> based on </w:t>
      </w:r>
      <w:r w:rsidR="00965ECE" w:rsidRPr="00476D2F">
        <w:rPr>
          <w:bCs/>
        </w:rPr>
        <w:t>R</w:t>
      </w:r>
      <w:r w:rsidR="004752F6" w:rsidRPr="00476D2F">
        <w:rPr>
          <w:bCs/>
        </w:rPr>
        <w:t>T</w:t>
      </w:r>
      <w:r w:rsidR="00965ECE" w:rsidRPr="00476D2F">
        <w:rPr>
          <w:bCs/>
        </w:rPr>
        <w:t>C-</w:t>
      </w:r>
      <w:r w:rsidR="00FB752C" w:rsidRPr="00476D2F">
        <w:rPr>
          <w:bCs/>
        </w:rPr>
        <w:t>50958</w:t>
      </w:r>
      <w:r w:rsidR="00D65E00" w:rsidRPr="00476D2F">
        <w:t xml:space="preserve">: </w:t>
      </w:r>
      <w:r w:rsidR="006F47B0" w:rsidRPr="00476D2F">
        <w:t>“</w:t>
      </w:r>
      <w:r w:rsidR="0052359A" w:rsidRPr="00476D2F">
        <w:t>[</w:t>
      </w:r>
      <w:r w:rsidR="0052359A" w:rsidRPr="00476D2F">
        <w:rPr>
          <w:b/>
        </w:rPr>
        <w:t>RFC-List33.#DDCOM_0014</w:t>
      </w:r>
      <w:r w:rsidR="0052359A" w:rsidRPr="00476D2F">
        <w:t>] &gt;&gt; DDCOM v20.20: Clarification on error reporting for same Error Code and Error reason</w:t>
      </w:r>
      <w:r w:rsidR="006F47B0" w:rsidRPr="00476D2F">
        <w:t>”;</w:t>
      </w:r>
    </w:p>
    <w:p w14:paraId="4085518E" w14:textId="5922909B" w:rsidR="0052359A" w:rsidRPr="00476D2F" w:rsidRDefault="00C45854" w:rsidP="00B85DD5">
      <w:pPr>
        <w:pStyle w:val="ListParagraph"/>
        <w:numPr>
          <w:ilvl w:val="0"/>
          <w:numId w:val="185"/>
        </w:numPr>
        <w:spacing w:after="120"/>
      </w:pPr>
      <w:r w:rsidRPr="00476D2F">
        <w:t xml:space="preserve">Update of section </w:t>
      </w:r>
      <w:r w:rsidR="007C1093" w:rsidRPr="00476D2F">
        <w:fldChar w:fldCharType="begin"/>
      </w:r>
      <w:r w:rsidR="007C1093" w:rsidRPr="00476D2F">
        <w:instrText xml:space="preserve"> REF _Ref69311717 \r \h </w:instrText>
      </w:r>
      <w:r w:rsidR="004752F6" w:rsidRPr="00476D2F">
        <w:instrText xml:space="preserve"> \* MERGEFORMAT </w:instrText>
      </w:r>
      <w:r w:rsidR="007C1093" w:rsidRPr="00476D2F">
        <w:fldChar w:fldCharType="separate"/>
      </w:r>
      <w:r w:rsidR="004501EF">
        <w:t>IV.3.1.2</w:t>
      </w:r>
      <w:r w:rsidR="007C1093" w:rsidRPr="00476D2F">
        <w:fldChar w:fldCharType="end"/>
      </w:r>
      <w:r w:rsidRPr="00476D2F">
        <w:t xml:space="preserve"> based on </w:t>
      </w:r>
      <w:r w:rsidR="00D65E00" w:rsidRPr="00476D2F">
        <w:rPr>
          <w:bCs/>
        </w:rPr>
        <w:t>R</w:t>
      </w:r>
      <w:r w:rsidR="004752F6" w:rsidRPr="00476D2F">
        <w:rPr>
          <w:bCs/>
        </w:rPr>
        <w:t>T</w:t>
      </w:r>
      <w:r w:rsidR="00D65E00" w:rsidRPr="00476D2F">
        <w:rPr>
          <w:bCs/>
        </w:rPr>
        <w:t>C-</w:t>
      </w:r>
      <w:r w:rsidR="00125ACC" w:rsidRPr="00476D2F">
        <w:rPr>
          <w:bCs/>
        </w:rPr>
        <w:t>50964</w:t>
      </w:r>
      <w:r w:rsidR="00125ACC" w:rsidRPr="00476D2F">
        <w:t xml:space="preserve">: </w:t>
      </w:r>
      <w:r w:rsidR="006F47B0" w:rsidRPr="00476D2F">
        <w:t>“</w:t>
      </w:r>
      <w:r w:rsidR="0052359A" w:rsidRPr="00476D2F">
        <w:t>[</w:t>
      </w:r>
      <w:r w:rsidR="0052359A" w:rsidRPr="00476D2F">
        <w:rPr>
          <w:b/>
        </w:rPr>
        <w:t>RFC-List33.#DDCOM_0015</w:t>
      </w:r>
      <w:r w:rsidR="0052359A" w:rsidRPr="00476D2F">
        <w:t>] &gt;&gt; DDCOM – Recipient’s methodology choice to implement the validation against CL &amp; R/Cs</w:t>
      </w:r>
      <w:r w:rsidR="006F47B0" w:rsidRPr="00476D2F">
        <w:t>”;</w:t>
      </w:r>
    </w:p>
    <w:p w14:paraId="0A19011F" w14:textId="44760202" w:rsidR="0052359A" w:rsidRPr="00476D2F" w:rsidRDefault="006229DF" w:rsidP="00B85DD5">
      <w:pPr>
        <w:pStyle w:val="ListParagraph"/>
        <w:numPr>
          <w:ilvl w:val="0"/>
          <w:numId w:val="185"/>
        </w:numPr>
        <w:spacing w:after="120"/>
      </w:pPr>
      <w:r w:rsidRPr="00476D2F">
        <w:t xml:space="preserve">Various updates of </w:t>
      </w:r>
      <w:r w:rsidR="00E748C1" w:rsidRPr="00476D2F">
        <w:t xml:space="preserve">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4501EF">
        <w:t>V</w:t>
      </w:r>
      <w:r w:rsidR="00923EAA" w:rsidRPr="00476D2F">
        <w:fldChar w:fldCharType="end"/>
      </w:r>
      <w:r w:rsidRPr="00476D2F">
        <w:t xml:space="preserve"> based on </w:t>
      </w:r>
      <w:r w:rsidR="00125ACC" w:rsidRPr="00476D2F">
        <w:rPr>
          <w:bCs/>
        </w:rPr>
        <w:t>R</w:t>
      </w:r>
      <w:r w:rsidR="004752F6" w:rsidRPr="00476D2F">
        <w:rPr>
          <w:bCs/>
        </w:rPr>
        <w:t>T</w:t>
      </w:r>
      <w:r w:rsidR="00125ACC" w:rsidRPr="00476D2F">
        <w:rPr>
          <w:bCs/>
        </w:rPr>
        <w:t>C-51689</w:t>
      </w:r>
      <w:r w:rsidR="00125ACC" w:rsidRPr="00476D2F">
        <w:t xml:space="preserve">: </w:t>
      </w:r>
      <w:r w:rsidR="006F47B0" w:rsidRPr="00476D2F">
        <w:t>“</w:t>
      </w:r>
      <w:r w:rsidR="0052359A" w:rsidRPr="00476D2F">
        <w:t>[</w:t>
      </w:r>
      <w:r w:rsidR="0052359A" w:rsidRPr="00476D2F">
        <w:rPr>
          <w:b/>
        </w:rPr>
        <w:t>RFC-List33.#DDCOM_0016</w:t>
      </w:r>
      <w:r w:rsidR="0052359A" w:rsidRPr="00476D2F">
        <w:t>] &gt;&gt; DDCOM v20.20: Clarification for reporting invalid ΜRN (with IE917 or IE906 - violation of R0028 &amp; error code "93")</w:t>
      </w:r>
      <w:r w:rsidR="006F47B0" w:rsidRPr="00476D2F">
        <w:t>”</w:t>
      </w:r>
      <w:r w:rsidR="004752F6" w:rsidRPr="00476D2F">
        <w:t>.</w:t>
      </w:r>
    </w:p>
    <w:p w14:paraId="573B548C" w14:textId="15AED26D" w:rsidR="004752F6" w:rsidRPr="00476D2F" w:rsidRDefault="004752F6" w:rsidP="004752F6">
      <w:pPr>
        <w:spacing w:after="120"/>
      </w:pPr>
      <w:r w:rsidRPr="00476D2F">
        <w:t>DDCOM incorporates the following changes from RFC-List.34:</w:t>
      </w:r>
    </w:p>
    <w:p w14:paraId="51BA0ED5" w14:textId="4194E200" w:rsidR="00C55B2F" w:rsidRPr="00476D2F" w:rsidRDefault="00220275" w:rsidP="004752F6">
      <w:pPr>
        <w:pStyle w:val="ListParagraph"/>
        <w:numPr>
          <w:ilvl w:val="0"/>
          <w:numId w:val="186"/>
        </w:numPr>
        <w:spacing w:after="120"/>
        <w:rPr>
          <w:rFonts w:eastAsia="Calibri"/>
        </w:rPr>
      </w:pPr>
      <w:r w:rsidRPr="00476D2F">
        <w:t xml:space="preserve">Update </w:t>
      </w:r>
      <w:r w:rsidR="007D0298" w:rsidRPr="00476D2F">
        <w:t xml:space="preserve">of </w:t>
      </w:r>
      <w:r w:rsidRPr="00476D2F">
        <w:t xml:space="preserve">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4501EF">
        <w:t>VIII.2.1</w:t>
      </w:r>
      <w:r w:rsidR="00923EAA" w:rsidRPr="00476D2F">
        <w:fldChar w:fldCharType="end"/>
      </w:r>
      <w:r w:rsidRPr="00476D2F">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C-52348</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RFC-List34.#DDCOM_0017</w:t>
      </w:r>
      <w:r w:rsidR="00C55B2F" w:rsidRPr="00476D2F">
        <w:rPr>
          <w:rFonts w:eastAsia="Calibri"/>
        </w:rPr>
        <w:t xml:space="preserve">] &gt;&gt; </w:t>
      </w:r>
      <w:r w:rsidR="004752F6" w:rsidRPr="00476D2F">
        <w:rPr>
          <w:rFonts w:eastAsia="Calibri"/>
        </w:rPr>
        <w:t>DDCOM-20.20 : Correcting the specifications of the MRN nursing conventions for Legacy and To-Be systems, during and after the Transitional Period, to avoid problems in operations</w:t>
      </w:r>
      <w:r w:rsidR="006F47B0" w:rsidRPr="00476D2F">
        <w:rPr>
          <w:rFonts w:eastAsia="Calibri"/>
        </w:rPr>
        <w:t>”;</w:t>
      </w:r>
    </w:p>
    <w:p w14:paraId="3272C0CA" w14:textId="5A1CE02A" w:rsidR="007B0616" w:rsidRPr="00476D2F" w:rsidRDefault="007D0298" w:rsidP="004752F6">
      <w:pPr>
        <w:pStyle w:val="ListParagraph"/>
        <w:numPr>
          <w:ilvl w:val="0"/>
          <w:numId w:val="186"/>
        </w:numPr>
        <w:spacing w:after="120"/>
        <w:rPr>
          <w:rFonts w:eastAsia="Calibri"/>
        </w:rPr>
      </w:pPr>
      <w:r w:rsidRPr="00476D2F">
        <w:rPr>
          <w:rFonts w:eastAsia="Calibri"/>
        </w:rPr>
        <w:t>Update of section</w:t>
      </w:r>
      <w:r w:rsidR="00923EAA" w:rsidRPr="00476D2F">
        <w:rPr>
          <w:rFonts w:eastAsia="Calibri"/>
        </w:rPr>
        <w:t>s</w:t>
      </w:r>
      <w:r w:rsidRPr="00476D2F">
        <w:rPr>
          <w:rFonts w:eastAsia="Calibri"/>
        </w:rPr>
        <w:t xml:space="preserve"> </w:t>
      </w:r>
      <w:r w:rsidR="00876868" w:rsidRPr="00476D2F">
        <w:rPr>
          <w:rFonts w:eastAsia="Calibri"/>
        </w:rPr>
        <w:fldChar w:fldCharType="begin"/>
      </w:r>
      <w:r w:rsidR="00876868" w:rsidRPr="00476D2F">
        <w:rPr>
          <w:rFonts w:eastAsia="Calibri"/>
        </w:rPr>
        <w:instrText xml:space="preserve"> REF _Ref27413860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4501EF">
        <w:rPr>
          <w:rFonts w:eastAsia="Calibri"/>
        </w:rPr>
        <w:t>IV.4</w:t>
      </w:r>
      <w:r w:rsidR="00876868" w:rsidRPr="00476D2F">
        <w:rPr>
          <w:rFonts w:eastAsia="Calibri"/>
        </w:rPr>
        <w:fldChar w:fldCharType="end"/>
      </w:r>
      <w:r w:rsidR="00923EAA" w:rsidRPr="00476D2F">
        <w:rPr>
          <w:rFonts w:eastAsia="Calibri"/>
        </w:rPr>
        <w:t xml:space="preserve"> and </w:t>
      </w:r>
      <w:r w:rsidR="00876868" w:rsidRPr="00476D2F">
        <w:rPr>
          <w:rFonts w:eastAsia="Calibri"/>
        </w:rPr>
        <w:fldChar w:fldCharType="begin"/>
      </w:r>
      <w:r w:rsidR="00876868" w:rsidRPr="00476D2F">
        <w:rPr>
          <w:rFonts w:eastAsia="Calibri"/>
        </w:rPr>
        <w:instrText xml:space="preserve"> REF _Ref69311755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4501EF">
        <w:rPr>
          <w:rFonts w:eastAsia="Calibri"/>
        </w:rPr>
        <w:t>IV.5.1</w:t>
      </w:r>
      <w:r w:rsidR="00876868" w:rsidRPr="00476D2F">
        <w:rPr>
          <w:rFonts w:eastAsia="Calibri"/>
        </w:rPr>
        <w:fldChar w:fldCharType="end"/>
      </w:r>
      <w:r w:rsidRPr="00476D2F">
        <w:rPr>
          <w:rFonts w:eastAsia="Calibri"/>
        </w:rPr>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C-52331</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RFC-List34.#DDCOM_0018</w:t>
      </w:r>
      <w:r w:rsidR="00C55B2F" w:rsidRPr="00476D2F">
        <w:rPr>
          <w:rFonts w:eastAsia="Calibri"/>
        </w:rPr>
        <w:t xml:space="preserve">] &gt;&gt; </w:t>
      </w:r>
      <w:r w:rsidR="004752F6" w:rsidRPr="00476D2F">
        <w:rPr>
          <w:rFonts w:eastAsia="Calibri"/>
        </w:rPr>
        <w:t>DDCOM-v20.20: Update of Table 18: Values for third position of BRT number (B10xx and B19xx).</w:t>
      </w:r>
      <w:r w:rsidR="006F47B0" w:rsidRPr="00476D2F">
        <w:rPr>
          <w:rFonts w:eastAsia="Calibri"/>
        </w:rPr>
        <w:t>”.</w:t>
      </w:r>
    </w:p>
    <w:p w14:paraId="0B7D495D" w14:textId="3B2BA7D5" w:rsidR="005B19CF" w:rsidRPr="00476D2F" w:rsidRDefault="005B19CF" w:rsidP="005B19CF">
      <w:pPr>
        <w:pStyle w:val="Heading4"/>
      </w:pPr>
      <w:r w:rsidRPr="00476D2F">
        <w:t xml:space="preserve">Changes in DDCOM </w:t>
      </w:r>
      <w:r w:rsidR="00FD2375" w:rsidRPr="00476D2F">
        <w:t>release</w:t>
      </w:r>
      <w:r w:rsidRPr="00476D2F">
        <w:t xml:space="preserve"> 20.4.0-</w:t>
      </w:r>
      <w:r w:rsidR="001F7C4F" w:rsidRPr="00476D2F">
        <w:t>v1</w:t>
      </w:r>
      <w:r w:rsidRPr="00476D2F">
        <w:t>.</w:t>
      </w:r>
      <w:r w:rsidR="001F7C4F" w:rsidRPr="00476D2F">
        <w:t>00</w:t>
      </w:r>
    </w:p>
    <w:p w14:paraId="770AE788" w14:textId="342D9119" w:rsidR="0068100A" w:rsidRPr="00476D2F" w:rsidRDefault="0068100A" w:rsidP="0068100A">
      <w:pPr>
        <w:spacing w:after="120"/>
      </w:pPr>
      <w:r w:rsidRPr="00476D2F">
        <w:t>DDCOM incorporates the following changes from RFC-List.36:</w:t>
      </w:r>
    </w:p>
    <w:p w14:paraId="7861426A" w14:textId="654E3A84" w:rsidR="0068100A" w:rsidRPr="00476D2F" w:rsidRDefault="0068100A" w:rsidP="0068100A">
      <w:pPr>
        <w:pStyle w:val="ListParagraph"/>
        <w:numPr>
          <w:ilvl w:val="0"/>
          <w:numId w:val="185"/>
        </w:numPr>
        <w:spacing w:after="120"/>
      </w:pPr>
      <w:r w:rsidRPr="00476D2F">
        <w:t>Update of section</w:t>
      </w:r>
      <w:r w:rsidR="008E59AB" w:rsidRPr="00476D2F">
        <w:t>s</w:t>
      </w:r>
      <w:r w:rsidR="000B53B5" w:rsidRPr="00476D2F">
        <w:t xml:space="preserve"> </w:t>
      </w:r>
      <w:r w:rsidR="0016331F" w:rsidRPr="00476D2F">
        <w:fldChar w:fldCharType="begin"/>
      </w:r>
      <w:r w:rsidR="0016331F" w:rsidRPr="00476D2F">
        <w:instrText xml:space="preserve"> REF _Ref66826548 \r \h </w:instrText>
      </w:r>
      <w:r w:rsidR="0016331F" w:rsidRPr="00476D2F">
        <w:fldChar w:fldCharType="separate"/>
      </w:r>
      <w:r w:rsidR="004501EF">
        <w:t>V.3.5</w:t>
      </w:r>
      <w:r w:rsidR="0016331F" w:rsidRPr="00476D2F">
        <w:fldChar w:fldCharType="end"/>
      </w:r>
      <w:r w:rsidR="00654B0D" w:rsidRPr="00476D2F">
        <w:t xml:space="preserve">, </w:t>
      </w:r>
      <w:r w:rsidR="0016331F" w:rsidRPr="00476D2F">
        <w:fldChar w:fldCharType="begin"/>
      </w:r>
      <w:r w:rsidR="0016331F" w:rsidRPr="00476D2F">
        <w:instrText xml:space="preserve"> REF _Ref97133257 \r \h </w:instrText>
      </w:r>
      <w:r w:rsidR="0016331F" w:rsidRPr="00476D2F">
        <w:fldChar w:fldCharType="separate"/>
      </w:r>
      <w:r w:rsidR="004501EF">
        <w:t>V.3.5.1</w:t>
      </w:r>
      <w:r w:rsidR="0016331F" w:rsidRPr="00476D2F">
        <w:fldChar w:fldCharType="end"/>
      </w:r>
      <w:r w:rsidR="00654B0D" w:rsidRPr="00476D2F">
        <w:t xml:space="preserve">, </w:t>
      </w:r>
      <w:r w:rsidR="000317D5" w:rsidRPr="00476D2F">
        <w:fldChar w:fldCharType="begin"/>
      </w:r>
      <w:r w:rsidR="000317D5" w:rsidRPr="00476D2F">
        <w:instrText xml:space="preserve"> REF _Ref191046500 \r \h </w:instrText>
      </w:r>
      <w:r w:rsidR="000317D5" w:rsidRPr="00476D2F">
        <w:fldChar w:fldCharType="separate"/>
      </w:r>
      <w:r w:rsidR="004501EF">
        <w:t>VII.5</w:t>
      </w:r>
      <w:r w:rsidR="000317D5" w:rsidRPr="00476D2F">
        <w:fldChar w:fldCharType="end"/>
      </w:r>
      <w:r w:rsidR="00654B0D" w:rsidRPr="00476D2F">
        <w:t xml:space="preserve"> </w:t>
      </w:r>
      <w:r w:rsidRPr="00476D2F">
        <w:fldChar w:fldCharType="begin"/>
      </w:r>
      <w:r w:rsidRPr="00476D2F">
        <w:instrText xml:space="preserve"> REF _Ref27420064 \r \h </w:instrText>
      </w:r>
      <w:r w:rsidRPr="00476D2F">
        <w:fldChar w:fldCharType="separate"/>
      </w:r>
      <w:r w:rsidR="004501EF">
        <w:t>VIII.2.1</w:t>
      </w:r>
      <w:r w:rsidRPr="00476D2F">
        <w:fldChar w:fldCharType="end"/>
      </w:r>
      <w:r w:rsidR="000A6E89" w:rsidRPr="00476D2F">
        <w:t xml:space="preserve"> </w:t>
      </w:r>
      <w:r w:rsidRPr="00476D2F">
        <w:t>based on</w:t>
      </w:r>
      <w:r w:rsidRPr="00476D2F">
        <w:rPr>
          <w:bCs/>
        </w:rPr>
        <w:t xml:space="preserve"> RTC-</w:t>
      </w:r>
      <w:r w:rsidR="00FF218C" w:rsidRPr="00476D2F">
        <w:rPr>
          <w:bCs/>
        </w:rPr>
        <w:t>58229</w:t>
      </w:r>
      <w:r w:rsidRPr="00476D2F">
        <w:t>: [</w:t>
      </w:r>
      <w:r w:rsidRPr="00476D2F">
        <w:rPr>
          <w:b/>
        </w:rPr>
        <w:t>RFC-List3</w:t>
      </w:r>
      <w:r w:rsidR="00FF218C" w:rsidRPr="00476D2F">
        <w:rPr>
          <w:b/>
        </w:rPr>
        <w:t>6</w:t>
      </w:r>
      <w:r w:rsidRPr="00476D2F">
        <w:rPr>
          <w:b/>
        </w:rPr>
        <w:t>.#DDCOM_001</w:t>
      </w:r>
      <w:r w:rsidR="00FF218C" w:rsidRPr="00476D2F">
        <w:rPr>
          <w:b/>
        </w:rPr>
        <w:t>9</w:t>
      </w:r>
      <w:r w:rsidRPr="00476D2F">
        <w:t xml:space="preserve">] &gt;&gt; </w:t>
      </w:r>
      <w:r w:rsidR="000B53B5" w:rsidRPr="00476D2F">
        <w:t xml:space="preserve">Correction </w:t>
      </w:r>
      <w:r w:rsidR="000A6E89" w:rsidRPr="00476D2F">
        <w:t xml:space="preserve">of the </w:t>
      </w:r>
      <w:r w:rsidR="000B53B5" w:rsidRPr="00476D2F">
        <w:t>description</w:t>
      </w:r>
      <w:r w:rsidR="000A6E89" w:rsidRPr="00476D2F">
        <w:t>s of CL180</w:t>
      </w:r>
      <w:r w:rsidRPr="00476D2F">
        <w:t>;</w:t>
      </w:r>
    </w:p>
    <w:p w14:paraId="463DE002" w14:textId="60A79337" w:rsidR="0068100A" w:rsidRPr="00476D2F" w:rsidRDefault="00654B0D" w:rsidP="0068100A">
      <w:pPr>
        <w:pStyle w:val="ListParagraph"/>
        <w:numPr>
          <w:ilvl w:val="0"/>
          <w:numId w:val="185"/>
        </w:numPr>
        <w:spacing w:after="120"/>
      </w:pPr>
      <w:r w:rsidRPr="00476D2F">
        <w:t xml:space="preserve">Update of section </w:t>
      </w:r>
      <w:r w:rsidR="000317D5" w:rsidRPr="00476D2F">
        <w:fldChar w:fldCharType="begin"/>
      </w:r>
      <w:r w:rsidR="000317D5" w:rsidRPr="00476D2F">
        <w:instrText xml:space="preserve"> REF _Ref97133291 \r \h </w:instrText>
      </w:r>
      <w:r w:rsidR="000317D5" w:rsidRPr="00476D2F">
        <w:fldChar w:fldCharType="separate"/>
      </w:r>
      <w:r w:rsidR="004501EF">
        <w:t>IV.3.1</w:t>
      </w:r>
      <w:r w:rsidR="000317D5" w:rsidRPr="00476D2F">
        <w:fldChar w:fldCharType="end"/>
      </w:r>
      <w:r w:rsidR="00E32019" w:rsidRPr="00476D2F">
        <w:t xml:space="preserve"> </w:t>
      </w:r>
      <w:r w:rsidR="0068100A" w:rsidRPr="00476D2F">
        <w:t>based on</w:t>
      </w:r>
      <w:r w:rsidR="0068100A" w:rsidRPr="00476D2F">
        <w:rPr>
          <w:bCs/>
        </w:rPr>
        <w:t xml:space="preserve"> RTC-</w:t>
      </w:r>
      <w:r w:rsidR="00782B48" w:rsidRPr="00476D2F">
        <w:rPr>
          <w:bCs/>
        </w:rPr>
        <w:t>58980</w:t>
      </w:r>
      <w:r w:rsidR="0068100A" w:rsidRPr="00476D2F">
        <w:t>: [</w:t>
      </w:r>
      <w:r w:rsidR="0068100A" w:rsidRPr="00476D2F">
        <w:rPr>
          <w:b/>
        </w:rPr>
        <w:t>RFC-List3</w:t>
      </w:r>
      <w:r w:rsidR="00901C0A" w:rsidRPr="00476D2F">
        <w:rPr>
          <w:b/>
        </w:rPr>
        <w:t>6</w:t>
      </w:r>
      <w:r w:rsidR="0068100A" w:rsidRPr="00476D2F">
        <w:rPr>
          <w:b/>
        </w:rPr>
        <w:t>.#DDCOM_00</w:t>
      </w:r>
      <w:r w:rsidR="00901C0A" w:rsidRPr="00476D2F">
        <w:rPr>
          <w:b/>
        </w:rPr>
        <w:t>20</w:t>
      </w:r>
      <w:r w:rsidR="0068100A" w:rsidRPr="00476D2F">
        <w:t>] &gt;&gt;</w:t>
      </w:r>
      <w:r w:rsidR="00782B48" w:rsidRPr="00476D2F">
        <w:t xml:space="preserve"> Rules</w:t>
      </w:r>
      <w:r w:rsidR="000A6E89" w:rsidRPr="00476D2F">
        <w:t xml:space="preserve"> &amp; </w:t>
      </w:r>
      <w:r w:rsidR="00782B48" w:rsidRPr="00476D2F">
        <w:t>Conditions: temporary de-activation of validation by recipient</w:t>
      </w:r>
      <w:r w:rsidR="0068100A" w:rsidRPr="00476D2F">
        <w:t>;</w:t>
      </w:r>
    </w:p>
    <w:p w14:paraId="4EC77E2C" w14:textId="27413E7F" w:rsidR="0068100A" w:rsidRPr="00476D2F" w:rsidRDefault="0068100A" w:rsidP="0068100A">
      <w:pPr>
        <w:pStyle w:val="ListParagraph"/>
        <w:numPr>
          <w:ilvl w:val="0"/>
          <w:numId w:val="185"/>
        </w:numPr>
        <w:spacing w:after="120"/>
      </w:pPr>
      <w:r w:rsidRPr="00476D2F">
        <w:t>Update of section</w:t>
      </w:r>
      <w:r w:rsidR="00E32019" w:rsidRPr="00476D2F">
        <w:t>s</w:t>
      </w:r>
      <w:r w:rsidRPr="00476D2F">
        <w:t xml:space="preserve"> </w:t>
      </w:r>
      <w:r w:rsidR="000317D5" w:rsidRPr="00476D2F">
        <w:fldChar w:fldCharType="begin"/>
      </w:r>
      <w:r w:rsidR="000317D5" w:rsidRPr="00476D2F">
        <w:instrText xml:space="preserve"> REF _Ref69465854 \r \h </w:instrText>
      </w:r>
      <w:r w:rsidR="000317D5" w:rsidRPr="00476D2F">
        <w:fldChar w:fldCharType="separate"/>
      </w:r>
      <w:r w:rsidR="004501EF">
        <w:t>VII.7.5</w:t>
      </w:r>
      <w:r w:rsidR="000317D5" w:rsidRPr="00476D2F">
        <w:fldChar w:fldCharType="end"/>
      </w:r>
      <w:r w:rsidR="00E32019" w:rsidRPr="00476D2F">
        <w:t xml:space="preserve">, </w:t>
      </w:r>
      <w:r w:rsidR="000317D5" w:rsidRPr="00476D2F">
        <w:fldChar w:fldCharType="begin"/>
      </w:r>
      <w:r w:rsidR="000317D5" w:rsidRPr="00476D2F">
        <w:instrText xml:space="preserve"> REF _Ref27420064 \r \h </w:instrText>
      </w:r>
      <w:r w:rsidR="000317D5" w:rsidRPr="00476D2F">
        <w:fldChar w:fldCharType="separate"/>
      </w:r>
      <w:r w:rsidR="004501EF">
        <w:t>VIII.2.1</w:t>
      </w:r>
      <w:r w:rsidR="000317D5" w:rsidRPr="00476D2F">
        <w:fldChar w:fldCharType="end"/>
      </w:r>
      <w:r w:rsidR="00E32019" w:rsidRPr="00476D2F">
        <w:t xml:space="preserve"> </w:t>
      </w:r>
      <w:r w:rsidRPr="00476D2F">
        <w:t xml:space="preserve">based on </w:t>
      </w:r>
      <w:r w:rsidRPr="00476D2F">
        <w:rPr>
          <w:bCs/>
        </w:rPr>
        <w:t>RTC-</w:t>
      </w:r>
      <w:r w:rsidR="00597A55" w:rsidRPr="00476D2F">
        <w:rPr>
          <w:bCs/>
        </w:rPr>
        <w:t>58775</w:t>
      </w:r>
      <w:r w:rsidRPr="00476D2F">
        <w:t>: [</w:t>
      </w:r>
      <w:r w:rsidRPr="00476D2F">
        <w:rPr>
          <w:b/>
        </w:rPr>
        <w:t>RFC-List3</w:t>
      </w:r>
      <w:r w:rsidR="00901C0A" w:rsidRPr="00476D2F">
        <w:rPr>
          <w:b/>
        </w:rPr>
        <w:t>6</w:t>
      </w:r>
      <w:r w:rsidRPr="00476D2F">
        <w:rPr>
          <w:b/>
        </w:rPr>
        <w:t>.#DDCOM_00</w:t>
      </w:r>
      <w:r w:rsidR="00901C0A" w:rsidRPr="00476D2F">
        <w:rPr>
          <w:b/>
        </w:rPr>
        <w:t>21</w:t>
      </w:r>
      <w:r w:rsidRPr="00476D2F">
        <w:t xml:space="preserve">] &gt;&gt; </w:t>
      </w:r>
      <w:r w:rsidR="009A5CBE" w:rsidRPr="00476D2F">
        <w:t xml:space="preserve">No </w:t>
      </w:r>
      <w:proofErr w:type="spellStart"/>
      <w:r w:rsidR="009A5CBE" w:rsidRPr="00476D2F">
        <w:t>CorrelId</w:t>
      </w:r>
      <w:proofErr w:type="spellEnd"/>
      <w:r w:rsidR="009A5CBE" w:rsidRPr="00476D2F">
        <w:t xml:space="preserve"> for CD411D, CD071C, CD971C</w:t>
      </w:r>
      <w:r w:rsidRPr="00476D2F">
        <w:t xml:space="preserve">; </w:t>
      </w:r>
    </w:p>
    <w:p w14:paraId="564048D5" w14:textId="6E5268D4" w:rsidR="0068100A" w:rsidRPr="00476D2F" w:rsidRDefault="0068100A" w:rsidP="0068100A">
      <w:pPr>
        <w:pStyle w:val="ListParagraph"/>
        <w:numPr>
          <w:ilvl w:val="0"/>
          <w:numId w:val="185"/>
        </w:numPr>
        <w:spacing w:after="120"/>
      </w:pPr>
      <w:r w:rsidRPr="00476D2F">
        <w:t>Update of section</w:t>
      </w:r>
      <w:r w:rsidR="00213A76" w:rsidRPr="00476D2F">
        <w:t xml:space="preserve"> </w:t>
      </w:r>
      <w:r w:rsidR="00213A76" w:rsidRPr="00476D2F">
        <w:fldChar w:fldCharType="begin"/>
      </w:r>
      <w:r w:rsidR="00213A76" w:rsidRPr="00476D2F">
        <w:instrText xml:space="preserve"> REF _Ref27414176 \r \h </w:instrText>
      </w:r>
      <w:r w:rsidR="00213A76" w:rsidRPr="00476D2F">
        <w:fldChar w:fldCharType="separate"/>
      </w:r>
      <w:r w:rsidR="004501EF">
        <w:t>IV.5</w:t>
      </w:r>
      <w:r w:rsidR="00213A76" w:rsidRPr="00476D2F">
        <w:fldChar w:fldCharType="end"/>
      </w:r>
      <w:r w:rsidR="00213A76" w:rsidRPr="00476D2F">
        <w:t xml:space="preserve"> </w:t>
      </w:r>
      <w:r w:rsidRPr="00476D2F">
        <w:t xml:space="preserve">based on </w:t>
      </w:r>
      <w:r w:rsidRPr="00476D2F">
        <w:rPr>
          <w:bCs/>
        </w:rPr>
        <w:t>RTC-5</w:t>
      </w:r>
      <w:r w:rsidR="009A5CBE" w:rsidRPr="00476D2F">
        <w:rPr>
          <w:bCs/>
        </w:rPr>
        <w:t>8864</w:t>
      </w:r>
      <w:r w:rsidRPr="00476D2F">
        <w:t>: [</w:t>
      </w:r>
      <w:r w:rsidRPr="00476D2F">
        <w:rPr>
          <w:b/>
        </w:rPr>
        <w:t>RFC-List3</w:t>
      </w:r>
      <w:r w:rsidR="00901C0A" w:rsidRPr="00476D2F">
        <w:rPr>
          <w:b/>
        </w:rPr>
        <w:t>6</w:t>
      </w:r>
      <w:r w:rsidRPr="00476D2F">
        <w:rPr>
          <w:b/>
        </w:rPr>
        <w:t>.#DDCOM_00</w:t>
      </w:r>
      <w:r w:rsidR="00901C0A" w:rsidRPr="00476D2F">
        <w:rPr>
          <w:b/>
        </w:rPr>
        <w:t>22</w:t>
      </w:r>
      <w:r w:rsidRPr="00476D2F">
        <w:t xml:space="preserve">] &gt;&gt; </w:t>
      </w:r>
      <w:r w:rsidR="009A5CBE" w:rsidRPr="00476D2F">
        <w:t>Definition of ‘OR’</w:t>
      </w:r>
      <w:r w:rsidRPr="00476D2F">
        <w:t>;</w:t>
      </w:r>
    </w:p>
    <w:p w14:paraId="7B36EDF7" w14:textId="2B6BE207" w:rsidR="0068100A" w:rsidRPr="00476D2F" w:rsidRDefault="0068100A" w:rsidP="0068100A">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_Ref6908985 \r \h </w:instrText>
      </w:r>
      <w:r w:rsidR="005E1AF2" w:rsidRPr="00476D2F">
        <w:fldChar w:fldCharType="separate"/>
      </w:r>
      <w:r w:rsidR="004501EF">
        <w:t>VIII.2.26</w:t>
      </w:r>
      <w:r w:rsidR="005E1AF2" w:rsidRPr="00476D2F">
        <w:fldChar w:fldCharType="end"/>
      </w:r>
      <w:r w:rsidR="00F14001" w:rsidRPr="00476D2F">
        <w:t xml:space="preserve"> </w:t>
      </w:r>
      <w:r w:rsidRPr="00476D2F">
        <w:t xml:space="preserve">based on </w:t>
      </w:r>
      <w:r w:rsidRPr="00476D2F">
        <w:rPr>
          <w:bCs/>
        </w:rPr>
        <w:t>RTC-</w:t>
      </w:r>
      <w:r w:rsidR="009A7C07" w:rsidRPr="00476D2F">
        <w:rPr>
          <w:bCs/>
        </w:rPr>
        <w:t>58143</w:t>
      </w:r>
      <w:r w:rsidRPr="00476D2F">
        <w:t>: [</w:t>
      </w:r>
      <w:r w:rsidRPr="00476D2F">
        <w:rPr>
          <w:b/>
        </w:rPr>
        <w:t>RFC-List3</w:t>
      </w:r>
      <w:r w:rsidR="00901C0A" w:rsidRPr="00476D2F">
        <w:rPr>
          <w:b/>
        </w:rPr>
        <w:t>6</w:t>
      </w:r>
      <w:r w:rsidRPr="00476D2F">
        <w:rPr>
          <w:b/>
        </w:rPr>
        <w:t>.#DDCOM_00</w:t>
      </w:r>
      <w:r w:rsidR="00901C0A" w:rsidRPr="00476D2F">
        <w:rPr>
          <w:b/>
        </w:rPr>
        <w:t>23</w:t>
      </w:r>
      <w:r w:rsidRPr="00476D2F">
        <w:t xml:space="preserve">] &gt;&gt; </w:t>
      </w:r>
      <w:r w:rsidR="009A7C07" w:rsidRPr="00476D2F">
        <w:t xml:space="preserve">Clarification </w:t>
      </w:r>
      <w:r w:rsidR="00213A76" w:rsidRPr="00476D2F">
        <w:t>of the m</w:t>
      </w:r>
      <w:r w:rsidR="009A7C07" w:rsidRPr="00476D2F">
        <w:t xml:space="preserve">aximum </w:t>
      </w:r>
      <w:r w:rsidR="00213A76" w:rsidRPr="00476D2F">
        <w:t>m</w:t>
      </w:r>
      <w:r w:rsidR="009A7C07" w:rsidRPr="00476D2F">
        <w:t>essage size</w:t>
      </w:r>
      <w:r w:rsidRPr="00476D2F">
        <w:t>;</w:t>
      </w:r>
    </w:p>
    <w:p w14:paraId="05540DBA" w14:textId="0C429021" w:rsidR="0068100A" w:rsidRPr="00476D2F" w:rsidRDefault="0068100A" w:rsidP="0068100A">
      <w:pPr>
        <w:pStyle w:val="ListParagraph"/>
        <w:numPr>
          <w:ilvl w:val="0"/>
          <w:numId w:val="185"/>
        </w:numPr>
        <w:spacing w:after="120"/>
      </w:pPr>
      <w:r w:rsidRPr="00476D2F">
        <w:t xml:space="preserve">Various updates of </w:t>
      </w:r>
      <w:r w:rsidR="00743799" w:rsidRPr="00476D2F">
        <w:t>the document</w:t>
      </w:r>
      <w:r w:rsidRPr="00476D2F">
        <w:t xml:space="preserve"> based on </w:t>
      </w:r>
      <w:r w:rsidRPr="00476D2F">
        <w:rPr>
          <w:bCs/>
        </w:rPr>
        <w:t>RTC-</w:t>
      </w:r>
      <w:r w:rsidR="009A7C07" w:rsidRPr="00476D2F">
        <w:rPr>
          <w:bCs/>
        </w:rPr>
        <w:t>59154</w:t>
      </w:r>
      <w:r w:rsidRPr="00476D2F">
        <w:t>: [</w:t>
      </w:r>
      <w:r w:rsidRPr="00476D2F">
        <w:rPr>
          <w:b/>
        </w:rPr>
        <w:t>RFC-List3</w:t>
      </w:r>
      <w:r w:rsidR="009A7C07" w:rsidRPr="00476D2F">
        <w:rPr>
          <w:b/>
        </w:rPr>
        <w:t>6</w:t>
      </w:r>
      <w:r w:rsidRPr="00476D2F">
        <w:rPr>
          <w:b/>
        </w:rPr>
        <w:t>.#DDCOM_00</w:t>
      </w:r>
      <w:r w:rsidR="009A7C07" w:rsidRPr="00476D2F">
        <w:rPr>
          <w:b/>
        </w:rPr>
        <w:t>24</w:t>
      </w:r>
      <w:r w:rsidRPr="00476D2F">
        <w:t xml:space="preserve">] &gt;&gt; </w:t>
      </w:r>
      <w:r w:rsidR="00213A76" w:rsidRPr="00476D2F">
        <w:t>“</w:t>
      </w:r>
      <w:r w:rsidR="00567AF5" w:rsidRPr="00476D2F">
        <w:t>CS/MIS</w:t>
      </w:r>
      <w:r w:rsidR="00213A76" w:rsidRPr="00476D2F">
        <w:t>”</w:t>
      </w:r>
      <w:r w:rsidR="00567AF5" w:rsidRPr="00476D2F">
        <w:t xml:space="preserve"> </w:t>
      </w:r>
      <w:r w:rsidR="00213A76" w:rsidRPr="00476D2F">
        <w:t>replaced by</w:t>
      </w:r>
      <w:r w:rsidR="00567AF5" w:rsidRPr="00476D2F">
        <w:t xml:space="preserve"> </w:t>
      </w:r>
      <w:r w:rsidR="00213A76" w:rsidRPr="00476D2F">
        <w:t>“</w:t>
      </w:r>
      <w:r w:rsidR="00567AF5" w:rsidRPr="00476D2F">
        <w:t>CS/MIS2</w:t>
      </w:r>
      <w:r w:rsidR="00213A76" w:rsidRPr="00476D2F">
        <w:t>”</w:t>
      </w:r>
      <w:r w:rsidR="00567AF5" w:rsidRPr="00476D2F">
        <w:t>;</w:t>
      </w:r>
    </w:p>
    <w:p w14:paraId="7EFE7273" w14:textId="5A87669A"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_Ref27420064 \r \h </w:instrText>
      </w:r>
      <w:r w:rsidR="005E1AF2" w:rsidRPr="00476D2F">
        <w:fldChar w:fldCharType="separate"/>
      </w:r>
      <w:r w:rsidR="004501EF">
        <w:t>VIII.2.1</w:t>
      </w:r>
      <w:r w:rsidR="005E1AF2" w:rsidRPr="00476D2F">
        <w:fldChar w:fldCharType="end"/>
      </w:r>
      <w:r w:rsidR="00C6210D" w:rsidRPr="00476D2F">
        <w:t xml:space="preserve">, </w:t>
      </w:r>
      <w:r w:rsidR="005E1AF2" w:rsidRPr="00476D2F">
        <w:fldChar w:fldCharType="begin"/>
      </w:r>
      <w:r w:rsidR="005E1AF2" w:rsidRPr="00476D2F">
        <w:instrText xml:space="preserve"> REF _Ref458765111 \r \h </w:instrText>
      </w:r>
      <w:r w:rsidR="005E1AF2" w:rsidRPr="00476D2F">
        <w:fldChar w:fldCharType="separate"/>
      </w:r>
      <w:r w:rsidR="004501EF">
        <w:t>VIII.2.14</w:t>
      </w:r>
      <w:r w:rsidR="005E1AF2" w:rsidRPr="00476D2F">
        <w:fldChar w:fldCharType="end"/>
      </w:r>
      <w:r w:rsidR="00C6210D" w:rsidRPr="00476D2F">
        <w:t xml:space="preserve"> </w:t>
      </w:r>
      <w:r w:rsidRPr="00476D2F">
        <w:t xml:space="preserve">based on </w:t>
      </w:r>
      <w:r w:rsidRPr="00476D2F">
        <w:rPr>
          <w:bCs/>
        </w:rPr>
        <w:t>RTC-53670</w:t>
      </w:r>
      <w:r w:rsidRPr="00476D2F">
        <w:t>: [</w:t>
      </w:r>
      <w:r w:rsidRPr="00476D2F">
        <w:rPr>
          <w:b/>
        </w:rPr>
        <w:t>RFC-List36.#DDCOM_0025</w:t>
      </w:r>
      <w:r w:rsidRPr="00476D2F">
        <w:t xml:space="preserve">] &gt;&gt; </w:t>
      </w:r>
      <w:r w:rsidR="00CB654D" w:rsidRPr="00476D2F">
        <w:t xml:space="preserve">Clarification regarding the usage of </w:t>
      </w:r>
      <w:proofErr w:type="spellStart"/>
      <w:r w:rsidR="00CB654D" w:rsidRPr="00476D2F">
        <w:t>MsgType</w:t>
      </w:r>
      <w:proofErr w:type="spellEnd"/>
      <w:r w:rsidR="00CB654D" w:rsidRPr="00476D2F">
        <w:t xml:space="preserve"> element of the CSIMQMD structure</w:t>
      </w:r>
      <w:r w:rsidRPr="00476D2F">
        <w:t>;</w:t>
      </w:r>
    </w:p>
    <w:p w14:paraId="0DBF3881" w14:textId="710BBF4D"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_Ref14692950 \r \h </w:instrText>
      </w:r>
      <w:r w:rsidR="005E1AF2" w:rsidRPr="00476D2F">
        <w:fldChar w:fldCharType="separate"/>
      </w:r>
      <w:r w:rsidR="004501EF">
        <w:t>V.10</w:t>
      </w:r>
      <w:r w:rsidR="005E1AF2" w:rsidRPr="00476D2F">
        <w:fldChar w:fldCharType="end"/>
      </w:r>
      <w:r w:rsidR="00C6210D" w:rsidRPr="00476D2F">
        <w:t xml:space="preserve"> </w:t>
      </w:r>
      <w:r w:rsidRPr="00476D2F">
        <w:t xml:space="preserve">based on </w:t>
      </w:r>
      <w:r w:rsidRPr="00476D2F">
        <w:rPr>
          <w:bCs/>
        </w:rPr>
        <w:t>RTC-</w:t>
      </w:r>
      <w:r w:rsidR="00CB654D" w:rsidRPr="00476D2F">
        <w:rPr>
          <w:bCs/>
        </w:rPr>
        <w:t>59131</w:t>
      </w:r>
      <w:r w:rsidRPr="00476D2F">
        <w:t>: [</w:t>
      </w:r>
      <w:r w:rsidRPr="00476D2F">
        <w:rPr>
          <w:b/>
        </w:rPr>
        <w:t>RFC-List36.#DDCOM_0026</w:t>
      </w:r>
      <w:r w:rsidRPr="00476D2F">
        <w:t xml:space="preserve">] &gt;&gt; </w:t>
      </w:r>
      <w:r w:rsidR="00CB654D" w:rsidRPr="00476D2F">
        <w:t xml:space="preserve">Validation of the “Trader Identification number” during </w:t>
      </w:r>
      <w:r w:rsidR="00F14001" w:rsidRPr="00476D2F">
        <w:t xml:space="preserve">the </w:t>
      </w:r>
      <w:r w:rsidR="00CB654D" w:rsidRPr="00476D2F">
        <w:t>Transitional Period</w:t>
      </w:r>
      <w:r w:rsidRPr="00476D2F">
        <w:t>;</w:t>
      </w:r>
    </w:p>
    <w:p w14:paraId="79BD8BDE" w14:textId="04CA1F23"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_Ref97133444 \r \h </w:instrText>
      </w:r>
      <w:r w:rsidR="00E204FA" w:rsidRPr="00476D2F">
        <w:fldChar w:fldCharType="separate"/>
      </w:r>
      <w:r w:rsidR="004501EF">
        <w:t>V.2.1.1</w:t>
      </w:r>
      <w:r w:rsidR="00E204FA" w:rsidRPr="00476D2F">
        <w:fldChar w:fldCharType="end"/>
      </w:r>
      <w:r w:rsidR="0092388F" w:rsidRPr="00476D2F">
        <w:t xml:space="preserve"> </w:t>
      </w:r>
      <w:r w:rsidRPr="00476D2F">
        <w:t xml:space="preserve">based on </w:t>
      </w:r>
      <w:r w:rsidRPr="00476D2F">
        <w:rPr>
          <w:bCs/>
        </w:rPr>
        <w:t>RTC-</w:t>
      </w:r>
      <w:r w:rsidR="00F67D47" w:rsidRPr="00476D2F">
        <w:rPr>
          <w:bCs/>
        </w:rPr>
        <w:t>55494</w:t>
      </w:r>
      <w:r w:rsidRPr="00476D2F">
        <w:t>: [</w:t>
      </w:r>
      <w:r w:rsidRPr="00476D2F">
        <w:rPr>
          <w:b/>
        </w:rPr>
        <w:t>RFC-List36.#DDCOM_0027</w:t>
      </w:r>
      <w:r w:rsidRPr="00476D2F">
        <w:t xml:space="preserve">] &gt;&gt; </w:t>
      </w:r>
      <w:r w:rsidR="00F67D47" w:rsidRPr="00476D2F">
        <w:t>Correction for XML messages: numerical fields (token) and text fields (value zero)</w:t>
      </w:r>
      <w:r w:rsidRPr="00476D2F">
        <w:t>;</w:t>
      </w:r>
    </w:p>
    <w:p w14:paraId="12AADDC6" w14:textId="392872CF"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_Ref98651292 \r \h </w:instrText>
      </w:r>
      <w:r w:rsidR="00E204FA" w:rsidRPr="00476D2F">
        <w:fldChar w:fldCharType="separate"/>
      </w:r>
      <w:r w:rsidR="004501EF">
        <w:t>VIII.2.19</w:t>
      </w:r>
      <w:r w:rsidR="00E204FA" w:rsidRPr="00476D2F">
        <w:fldChar w:fldCharType="end"/>
      </w:r>
      <w:r w:rsidR="0092388F" w:rsidRPr="00476D2F">
        <w:t xml:space="preserve"> </w:t>
      </w:r>
      <w:r w:rsidRPr="00476D2F">
        <w:t xml:space="preserve">based on </w:t>
      </w:r>
      <w:r w:rsidRPr="00476D2F">
        <w:rPr>
          <w:bCs/>
        </w:rPr>
        <w:t>RTC-</w:t>
      </w:r>
      <w:r w:rsidR="009C5350" w:rsidRPr="00476D2F">
        <w:rPr>
          <w:bCs/>
        </w:rPr>
        <w:t>59744</w:t>
      </w:r>
      <w:r w:rsidRPr="00476D2F">
        <w:t>: [</w:t>
      </w:r>
      <w:r w:rsidRPr="00476D2F">
        <w:rPr>
          <w:b/>
        </w:rPr>
        <w:t>RFC-List36.#DDCOM_0028</w:t>
      </w:r>
      <w:r w:rsidRPr="00476D2F">
        <w:t xml:space="preserve">] &gt;&gt; </w:t>
      </w:r>
      <w:r w:rsidR="00F93C8F" w:rsidRPr="00476D2F">
        <w:t xml:space="preserve">Alignment with </w:t>
      </w:r>
      <w:r w:rsidR="00B4694F">
        <w:t>ieCA/TED</w:t>
      </w:r>
      <w:r w:rsidR="00F93C8F" w:rsidRPr="00476D2F">
        <w:t xml:space="preserve"> Operational Model, regarding queue naming convention</w:t>
      </w:r>
      <w:r w:rsidRPr="00476D2F">
        <w:t>;</w:t>
      </w:r>
    </w:p>
    <w:p w14:paraId="7C846AB4" w14:textId="4429E2AA" w:rsidR="00567AF5" w:rsidRDefault="00567AF5" w:rsidP="006E7118">
      <w:pPr>
        <w:pStyle w:val="ListParagraph"/>
        <w:numPr>
          <w:ilvl w:val="0"/>
          <w:numId w:val="185"/>
        </w:numPr>
        <w:spacing w:after="120"/>
      </w:pPr>
      <w:r w:rsidRPr="00476D2F">
        <w:t xml:space="preserve">Update of section </w:t>
      </w:r>
      <w:r w:rsidR="006E7118" w:rsidRPr="00476D2F">
        <w:fldChar w:fldCharType="begin"/>
      </w:r>
      <w:r w:rsidR="006E7118" w:rsidRPr="00476D2F">
        <w:instrText xml:space="preserve"> REF _Ref27414218 \r \h </w:instrText>
      </w:r>
      <w:r w:rsidR="006E7118" w:rsidRPr="00476D2F">
        <w:fldChar w:fldCharType="separate"/>
      </w:r>
      <w:r w:rsidR="004501EF">
        <w:t>IV.6</w:t>
      </w:r>
      <w:r w:rsidR="006E7118" w:rsidRPr="00476D2F">
        <w:fldChar w:fldCharType="end"/>
      </w:r>
      <w:r w:rsidR="006E7118" w:rsidRPr="00476D2F">
        <w:t xml:space="preserve"> b</w:t>
      </w:r>
      <w:r w:rsidRPr="00476D2F">
        <w:t xml:space="preserve">ased on </w:t>
      </w:r>
      <w:r w:rsidRPr="00476D2F">
        <w:rPr>
          <w:bCs/>
        </w:rPr>
        <w:t>RTC-</w:t>
      </w:r>
      <w:r w:rsidR="008E5F66" w:rsidRPr="00476D2F">
        <w:rPr>
          <w:bCs/>
        </w:rPr>
        <w:t>59787</w:t>
      </w:r>
      <w:r w:rsidRPr="00476D2F">
        <w:t>: [</w:t>
      </w:r>
      <w:r w:rsidRPr="00476D2F">
        <w:rPr>
          <w:b/>
        </w:rPr>
        <w:t>RFC-List36.#DDCOM_0029</w:t>
      </w:r>
      <w:r w:rsidRPr="00476D2F">
        <w:t xml:space="preserve">] &gt;&gt; </w:t>
      </w:r>
      <w:r w:rsidR="00E10080" w:rsidRPr="00476D2F">
        <w:t xml:space="preserve">Correction </w:t>
      </w:r>
      <w:r w:rsidR="00F14001" w:rsidRPr="00476D2F">
        <w:t xml:space="preserve">of the R&amp;C </w:t>
      </w:r>
      <w:r w:rsidR="00E10080" w:rsidRPr="00476D2F">
        <w:t>validation sequence for NCTS-P5 and AES-P1</w:t>
      </w:r>
      <w:r w:rsidR="004C2ADD">
        <w:t>;</w:t>
      </w:r>
    </w:p>
    <w:p w14:paraId="2E23B707" w14:textId="362A033F" w:rsidR="0025018A" w:rsidRDefault="007868BD" w:rsidP="001674B2">
      <w:pPr>
        <w:pStyle w:val="ListParagraph"/>
        <w:numPr>
          <w:ilvl w:val="0"/>
          <w:numId w:val="185"/>
        </w:numPr>
        <w:spacing w:after="120"/>
      </w:pPr>
      <w:r>
        <w:t xml:space="preserve">Update of section </w:t>
      </w:r>
      <w:r w:rsidR="00562103" w:rsidRPr="00CD0CD2">
        <w:fldChar w:fldCharType="begin"/>
      </w:r>
      <w:r w:rsidR="00562103" w:rsidRPr="00CD0CD2">
        <w:instrText xml:space="preserve"> REF _Ref66826548 \r \h </w:instrText>
      </w:r>
      <w:r w:rsidR="00562103" w:rsidRPr="00CD0CD2">
        <w:fldChar w:fldCharType="separate"/>
      </w:r>
      <w:r w:rsidR="004501EF">
        <w:t>V.3.5</w:t>
      </w:r>
      <w:r w:rsidR="00562103" w:rsidRPr="00CD0CD2">
        <w:fldChar w:fldCharType="end"/>
      </w:r>
      <w:r w:rsidR="006A5212">
        <w:t xml:space="preserve"> by adding examples of predicate</w:t>
      </w:r>
      <w:r w:rsidR="00FF5E45">
        <w:t xml:space="preserve"> syntax,</w:t>
      </w:r>
      <w:r>
        <w:t xml:space="preserve"> based </w:t>
      </w:r>
      <w:r w:rsidR="006A5212">
        <w:t>on W3C standard</w:t>
      </w:r>
      <w:r w:rsidR="001674B2">
        <w:t xml:space="preserve"> (as per </w:t>
      </w:r>
      <w:r w:rsidR="009A6730">
        <w:t>Review Meeting Decision</w:t>
      </w:r>
      <w:r w:rsidR="001674B2">
        <w:t>)</w:t>
      </w:r>
      <w:r w:rsidR="004C2ADD">
        <w:t>;</w:t>
      </w:r>
    </w:p>
    <w:p w14:paraId="7452BD8E" w14:textId="0A20465B" w:rsidR="0025018A" w:rsidRDefault="0025018A" w:rsidP="0025018A">
      <w:pPr>
        <w:pStyle w:val="ListParagraph"/>
        <w:numPr>
          <w:ilvl w:val="0"/>
          <w:numId w:val="185"/>
        </w:numPr>
        <w:spacing w:after="120"/>
      </w:pPr>
      <w:r>
        <w:t xml:space="preserve">Links of Reference Documents updated (with URLs to the new </w:t>
      </w:r>
      <w:hyperlink r:id="rId22" w:history="1">
        <w:r w:rsidRPr="0025018A">
          <w:rPr>
            <w:rStyle w:val="Hyperlink"/>
          </w:rPr>
          <w:t>CIRCABC GUI</w:t>
        </w:r>
      </w:hyperlink>
      <w:r>
        <w:t>).</w:t>
      </w:r>
    </w:p>
    <w:p w14:paraId="2445171D" w14:textId="7226384A" w:rsidR="00343F2E" w:rsidRPr="00476D2F" w:rsidRDefault="00343F2E" w:rsidP="00343F2E">
      <w:pPr>
        <w:pStyle w:val="Heading4"/>
      </w:pPr>
      <w:r w:rsidRPr="00476D2F">
        <w:t>Changes in DDCOM release 2</w:t>
      </w:r>
      <w:r>
        <w:t>1</w:t>
      </w:r>
      <w:r w:rsidRPr="00476D2F">
        <w:t>.</w:t>
      </w:r>
      <w:r>
        <w:t>0</w:t>
      </w:r>
      <w:r w:rsidRPr="00476D2F">
        <w:t>.0-</w:t>
      </w:r>
      <w:r w:rsidR="00337AB9" w:rsidRPr="00476D2F">
        <w:t>v</w:t>
      </w:r>
      <w:r w:rsidR="00337AB9">
        <w:t>1</w:t>
      </w:r>
      <w:r w:rsidRPr="00476D2F">
        <w:t>.</w:t>
      </w:r>
      <w:r w:rsidR="00337AB9">
        <w:t>0</w:t>
      </w:r>
      <w:r w:rsidR="00337AB9" w:rsidRPr="00476D2F">
        <w:t>0</w:t>
      </w:r>
    </w:p>
    <w:p w14:paraId="4D1B3EAE" w14:textId="41F06F59" w:rsidR="0012192B" w:rsidRDefault="00343F2E" w:rsidP="0012192B">
      <w:pPr>
        <w:pStyle w:val="ListParagraph"/>
        <w:numPr>
          <w:ilvl w:val="0"/>
          <w:numId w:val="214"/>
        </w:numPr>
        <w:spacing w:after="120"/>
      </w:pPr>
      <w:r>
        <w:t>Intro</w:t>
      </w:r>
      <w:r w:rsidR="0012192B">
        <w:t>duction</w:t>
      </w:r>
      <w:r>
        <w:t xml:space="preserve"> of NCTS</w:t>
      </w:r>
      <w:r w:rsidR="001836C5">
        <w:t>-P6</w:t>
      </w:r>
      <w:r w:rsidR="0012192B">
        <w:t xml:space="preserve"> in </w:t>
      </w:r>
      <w:r w:rsidR="008605D4">
        <w:t>all</w:t>
      </w:r>
      <w:r w:rsidR="0012192B">
        <w:t xml:space="preserve"> relevant sections through the document</w:t>
      </w:r>
      <w:r w:rsidR="00CD1663">
        <w:t>;</w:t>
      </w:r>
    </w:p>
    <w:p w14:paraId="03B44C59" w14:textId="3584FDF1" w:rsidR="00DD65BA" w:rsidRPr="00DD65BA" w:rsidRDefault="00DD65BA" w:rsidP="00DD65BA">
      <w:pPr>
        <w:pStyle w:val="ListParagraph"/>
        <w:numPr>
          <w:ilvl w:val="0"/>
          <w:numId w:val="214"/>
        </w:numPr>
      </w:pPr>
      <w:r>
        <w:t xml:space="preserve">New section: “V.5 </w:t>
      </w:r>
      <w:r w:rsidRPr="00DD65BA">
        <w:t>Scenarios for Exception Handling during Transitional Period of NCTS-P6</w:t>
      </w:r>
      <w:r w:rsidR="00CD1663">
        <w:t>”;</w:t>
      </w:r>
    </w:p>
    <w:p w14:paraId="29C6787A" w14:textId="4C38FB42" w:rsidR="0012192B" w:rsidRDefault="00CD1663" w:rsidP="00CD1663">
      <w:pPr>
        <w:pStyle w:val="ListParagraph"/>
        <w:numPr>
          <w:ilvl w:val="0"/>
          <w:numId w:val="214"/>
        </w:numPr>
      </w:pPr>
      <w:r>
        <w:t xml:space="preserve">New section: “V.7.4 </w:t>
      </w:r>
      <w:r w:rsidRPr="00CD1663">
        <w:t>Structure of the Entry Summary Declaration Master Reference Number (ENS MRN)</w:t>
      </w:r>
      <w:r>
        <w:t>”.</w:t>
      </w:r>
      <w:r w:rsidRPr="00CD1663">
        <w:t xml:space="preserve"> </w:t>
      </w:r>
    </w:p>
    <w:p w14:paraId="745ADF70" w14:textId="5FFC909A" w:rsidR="00FB12FC" w:rsidRDefault="00FB12FC" w:rsidP="00FB12FC">
      <w:pPr>
        <w:pStyle w:val="ListParagraph"/>
        <w:numPr>
          <w:ilvl w:val="0"/>
          <w:numId w:val="214"/>
        </w:numPr>
      </w:pPr>
      <w:r>
        <w:t>Update of CS/MIS2 section (</w:t>
      </w:r>
      <w:r>
        <w:fldChar w:fldCharType="begin"/>
      </w:r>
      <w:r>
        <w:instrText xml:space="preserve"> REF _Ref104470870 \r \h </w:instrText>
      </w:r>
      <w:r>
        <w:fldChar w:fldCharType="separate"/>
      </w:r>
      <w:r w:rsidR="004501EF">
        <w:t>II.2.6.2.1</w:t>
      </w:r>
      <w:r>
        <w:fldChar w:fldCharType="end"/>
      </w:r>
      <w:r>
        <w:t>) regarding the Opt-</w:t>
      </w:r>
      <w:r w:rsidR="00137204">
        <w:t>I</w:t>
      </w:r>
      <w:r>
        <w:t>n/Opt-</w:t>
      </w:r>
      <w:r w:rsidR="00137204">
        <w:t>O</w:t>
      </w:r>
      <w:r>
        <w:t>ut information for NCTS-P6</w:t>
      </w:r>
      <w:r w:rsidR="008605D4">
        <w:t>;</w:t>
      </w:r>
    </w:p>
    <w:p w14:paraId="5A0E5EE2" w14:textId="3E9D85B3" w:rsidR="00FB12FC" w:rsidRDefault="00FB12FC" w:rsidP="00FB12FC">
      <w:pPr>
        <w:pStyle w:val="ListParagraph"/>
        <w:numPr>
          <w:ilvl w:val="0"/>
          <w:numId w:val="214"/>
        </w:numPr>
      </w:pPr>
      <w:r>
        <w:t xml:space="preserve">Update sections </w:t>
      </w:r>
      <w:r>
        <w:fldChar w:fldCharType="begin"/>
      </w:r>
      <w:r>
        <w:instrText xml:space="preserve"> REF _Ref98651197 \r \h </w:instrText>
      </w:r>
      <w:r>
        <w:fldChar w:fldCharType="separate"/>
      </w:r>
      <w:r w:rsidR="004501EF">
        <w:t>VIII.2.18</w:t>
      </w:r>
      <w:r>
        <w:fldChar w:fldCharType="end"/>
      </w:r>
      <w:r>
        <w:t xml:space="preserve">, </w:t>
      </w:r>
      <w:r>
        <w:fldChar w:fldCharType="begin"/>
      </w:r>
      <w:r>
        <w:instrText xml:space="preserve"> REF _Ref98651292 \r \h </w:instrText>
      </w:r>
      <w:r>
        <w:fldChar w:fldCharType="separate"/>
      </w:r>
      <w:r w:rsidR="004501EF">
        <w:t>VIII.2.19</w:t>
      </w:r>
      <w:r>
        <w:fldChar w:fldCharType="end"/>
      </w:r>
      <w:r>
        <w:t xml:space="preserve"> and </w:t>
      </w:r>
      <w:r>
        <w:fldChar w:fldCharType="begin"/>
      </w:r>
      <w:r>
        <w:instrText xml:space="preserve"> REF _Ref199739017 \r \h </w:instrText>
      </w:r>
      <w:r>
        <w:fldChar w:fldCharType="separate"/>
      </w:r>
      <w:r w:rsidR="004501EF">
        <w:t>VIII.4.12</w:t>
      </w:r>
      <w:r>
        <w:fldChar w:fldCharType="end"/>
      </w:r>
      <w:r>
        <w:t xml:space="preserve"> regarding TED queues and profiles</w:t>
      </w:r>
      <w:r w:rsidR="004C2ADD">
        <w:t>;</w:t>
      </w:r>
    </w:p>
    <w:p w14:paraId="434DB750" w14:textId="3CF7ACC5" w:rsidR="00337AB9" w:rsidRDefault="00337AB9" w:rsidP="00FB12FC">
      <w:pPr>
        <w:pStyle w:val="ListParagraph"/>
        <w:numPr>
          <w:ilvl w:val="0"/>
          <w:numId w:val="214"/>
        </w:numPr>
      </w:pPr>
      <w:r>
        <w:t xml:space="preserve">Removal of </w:t>
      </w:r>
      <w:r w:rsidR="00893D42" w:rsidRPr="00893D42">
        <w:t>the terms</w:t>
      </w:r>
      <w:r w:rsidR="00893D42">
        <w:t xml:space="preserve"> </w:t>
      </w:r>
      <w:r>
        <w:t xml:space="preserve">STTA and </w:t>
      </w:r>
      <w:r w:rsidR="00460EFF">
        <w:t>SS</w:t>
      </w:r>
      <w:r>
        <w:t>TA</w:t>
      </w:r>
      <w:r w:rsidR="00893D42">
        <w:t xml:space="preserve"> </w:t>
      </w:r>
      <w:r>
        <w:t>through</w:t>
      </w:r>
      <w:r w:rsidR="00EF1145">
        <w:t xml:space="preserve"> the document.</w:t>
      </w:r>
    </w:p>
    <w:p w14:paraId="04ABE2D4" w14:textId="77777777" w:rsidR="00BB51DB" w:rsidRDefault="00BB51DB" w:rsidP="00BB51DB"/>
    <w:p w14:paraId="0FC0D294" w14:textId="32660C3C" w:rsidR="008E0076" w:rsidRPr="00476D2F" w:rsidRDefault="008E0076" w:rsidP="008E0076">
      <w:pPr>
        <w:pStyle w:val="Heading4"/>
      </w:pPr>
      <w:r w:rsidRPr="00476D2F">
        <w:t>Changes in DDCOM release 2</w:t>
      </w:r>
      <w:r>
        <w:t>1</w:t>
      </w:r>
      <w:r w:rsidRPr="00476D2F">
        <w:t>.</w:t>
      </w:r>
      <w:r>
        <w:t>1</w:t>
      </w:r>
      <w:r w:rsidRPr="00476D2F">
        <w:t>.0-</w:t>
      </w:r>
      <w:r w:rsidR="006433E0" w:rsidRPr="00476D2F">
        <w:t>v</w:t>
      </w:r>
      <w:r w:rsidR="006433E0">
        <w:t>1</w:t>
      </w:r>
      <w:r w:rsidRPr="00476D2F">
        <w:t>.</w:t>
      </w:r>
      <w:r w:rsidR="006433E0">
        <w:t>0</w:t>
      </w:r>
      <w:r w:rsidR="006433E0" w:rsidRPr="00476D2F">
        <w:t>0</w:t>
      </w:r>
    </w:p>
    <w:p w14:paraId="0B885BD8" w14:textId="63658F45" w:rsidR="008E0076" w:rsidRPr="00DD65BA" w:rsidRDefault="008E0076" w:rsidP="008E0076">
      <w:pPr>
        <w:pStyle w:val="ListParagraph"/>
        <w:numPr>
          <w:ilvl w:val="0"/>
          <w:numId w:val="214"/>
        </w:numPr>
      </w:pPr>
      <w:r>
        <w:t xml:space="preserve">Update of section </w:t>
      </w:r>
      <w:r w:rsidR="00127674">
        <w:fldChar w:fldCharType="begin"/>
      </w:r>
      <w:r w:rsidR="00127674">
        <w:instrText xml:space="preserve"> REF _Ref104288285 \w \h </w:instrText>
      </w:r>
      <w:r w:rsidR="00127674">
        <w:fldChar w:fldCharType="separate"/>
      </w:r>
      <w:r w:rsidR="004501EF">
        <w:t>V.5</w:t>
      </w:r>
      <w:r w:rsidR="00127674">
        <w:fldChar w:fldCharType="end"/>
      </w:r>
      <w:r w:rsidR="00127674">
        <w:t xml:space="preserve"> </w:t>
      </w:r>
      <w:r w:rsidR="00127674">
        <w:fldChar w:fldCharType="begin"/>
      </w:r>
      <w:r w:rsidR="00127674">
        <w:instrText xml:space="preserve"> REF _Ref104288285 \h </w:instrText>
      </w:r>
      <w:r w:rsidR="00127674">
        <w:fldChar w:fldCharType="separate"/>
      </w:r>
      <w:r w:rsidR="004501EF" w:rsidRPr="00476D2F">
        <w:t>Scenarios for Exception Handling during Transitional Period</w:t>
      </w:r>
      <w:r w:rsidR="004501EF">
        <w:t xml:space="preserve"> of NCTS-P6</w:t>
      </w:r>
      <w:r w:rsidR="00127674">
        <w:fldChar w:fldCharType="end"/>
      </w:r>
      <w:r w:rsidR="005E08A8">
        <w:t>,</w:t>
      </w:r>
      <w:r>
        <w:t xml:space="preserve"> regarding</w:t>
      </w:r>
      <w:r w:rsidR="008A0EBC">
        <w:t xml:space="preserve"> </w:t>
      </w:r>
      <w:r w:rsidR="008A0EBC" w:rsidRPr="00CC034A">
        <w:t xml:space="preserve">Common Domain exchanges patterns </w:t>
      </w:r>
      <w:r w:rsidR="008A0EBC">
        <w:t>and</w:t>
      </w:r>
      <w:r>
        <w:t xml:space="preserve"> transitional scenarios between NCTS-P5 an</w:t>
      </w:r>
      <w:r w:rsidR="00AF6CDB">
        <w:t>d NCTS-P6 N</w:t>
      </w:r>
      <w:r w:rsidR="00BB51DB">
        <w:t>T</w:t>
      </w:r>
      <w:r w:rsidR="00AF6CDB">
        <w:t>As</w:t>
      </w:r>
      <w:r>
        <w:t>;</w:t>
      </w:r>
    </w:p>
    <w:p w14:paraId="0938352E" w14:textId="02AC69C0" w:rsidR="008E0076" w:rsidRDefault="008E0076" w:rsidP="008E0076">
      <w:pPr>
        <w:pStyle w:val="ListParagraph"/>
        <w:numPr>
          <w:ilvl w:val="0"/>
          <w:numId w:val="214"/>
        </w:numPr>
      </w:pPr>
      <w:r>
        <w:t xml:space="preserve">New section </w:t>
      </w:r>
      <w:r w:rsidR="001E7409">
        <w:fldChar w:fldCharType="begin"/>
      </w:r>
      <w:r w:rsidR="001E7409">
        <w:instrText xml:space="preserve"> REF _Ref112919786 \r \h </w:instrText>
      </w:r>
      <w:r w:rsidR="001E7409">
        <w:fldChar w:fldCharType="separate"/>
      </w:r>
      <w:r w:rsidR="004501EF">
        <w:t>V.6</w:t>
      </w:r>
      <w:r w:rsidR="001E7409">
        <w:fldChar w:fldCharType="end"/>
      </w:r>
      <w:r w:rsidRPr="001E7409">
        <w:t xml:space="preserve"> </w:t>
      </w:r>
      <w:r w:rsidR="00627C9A">
        <w:fldChar w:fldCharType="begin"/>
      </w:r>
      <w:r w:rsidR="00627C9A">
        <w:instrText xml:space="preserve"> REF _Ref112920947 \h </w:instrText>
      </w:r>
      <w:r w:rsidR="00627C9A">
        <w:fldChar w:fldCharType="separate"/>
      </w:r>
      <w:r w:rsidR="004501EF">
        <w:t>Scenarios for Exception</w:t>
      </w:r>
      <w:r w:rsidR="004501EF" w:rsidRPr="00476D2F">
        <w:t xml:space="preserve"> handling between </w:t>
      </w:r>
      <w:r w:rsidR="004501EF">
        <w:t xml:space="preserve">NCTS-P6 NAs (Opt-In) </w:t>
      </w:r>
      <w:r w:rsidR="004501EF" w:rsidRPr="00476D2F">
        <w:t xml:space="preserve">and </w:t>
      </w:r>
      <w:r w:rsidR="004501EF">
        <w:t>ieCA/TED</w:t>
      </w:r>
      <w:r w:rsidR="00627C9A">
        <w:fldChar w:fldCharType="end"/>
      </w:r>
      <w:r w:rsidR="00AF6CDB">
        <w:t>;</w:t>
      </w:r>
    </w:p>
    <w:p w14:paraId="1FFCCC7F" w14:textId="05AEE593" w:rsidR="0035706B" w:rsidRDefault="00D10BEA" w:rsidP="005E08A8">
      <w:pPr>
        <w:pStyle w:val="ListParagraph"/>
        <w:numPr>
          <w:ilvl w:val="0"/>
          <w:numId w:val="214"/>
        </w:numPr>
      </w:pPr>
      <w:r>
        <w:t>New section</w:t>
      </w:r>
      <w:r w:rsidR="00695963">
        <w:t xml:space="preserve"> </w:t>
      </w:r>
      <w:r w:rsidR="009E1C0F">
        <w:fldChar w:fldCharType="begin"/>
      </w:r>
      <w:r w:rsidR="009E1C0F">
        <w:instrText xml:space="preserve"> REF _Ref112877354 \r \h </w:instrText>
      </w:r>
      <w:r w:rsidR="009E1C0F">
        <w:fldChar w:fldCharType="separate"/>
      </w:r>
      <w:r w:rsidR="004501EF">
        <w:t>V.2.1.1.4</w:t>
      </w:r>
      <w:r w:rsidR="009E1C0F">
        <w:fldChar w:fldCharType="end"/>
      </w:r>
      <w:r>
        <w:t xml:space="preserve"> </w:t>
      </w:r>
      <w:r w:rsidR="00695963">
        <w:fldChar w:fldCharType="begin"/>
      </w:r>
      <w:r w:rsidR="00695963">
        <w:instrText xml:space="preserve"> REF _Ref112877354 \h </w:instrText>
      </w:r>
      <w:r w:rsidR="00695963">
        <w:fldChar w:fldCharType="separate"/>
      </w:r>
      <w:r w:rsidR="004501EF">
        <w:t>Binary Fields (NCTS-P6)</w:t>
      </w:r>
      <w:r w:rsidR="00695963">
        <w:fldChar w:fldCharType="end"/>
      </w:r>
      <w:r w:rsidR="0035706B">
        <w:t>;</w:t>
      </w:r>
    </w:p>
    <w:p w14:paraId="683D3901" w14:textId="621FB0CD" w:rsidR="008E0076" w:rsidRDefault="0035706B" w:rsidP="005E08A8">
      <w:pPr>
        <w:pStyle w:val="ListParagraph"/>
        <w:numPr>
          <w:ilvl w:val="0"/>
          <w:numId w:val="214"/>
        </w:numPr>
      </w:pPr>
      <w:r>
        <w:t>Update</w:t>
      </w:r>
      <w:r w:rsidR="00265E84">
        <w:t xml:space="preserve"> of</w:t>
      </w:r>
      <w:r>
        <w:t xml:space="preserve"> section </w:t>
      </w:r>
      <w:r w:rsidR="00D87210">
        <w:fldChar w:fldCharType="begin"/>
      </w:r>
      <w:r w:rsidR="00D87210">
        <w:instrText xml:space="preserve"> REF _Ref6908985 \r \h </w:instrText>
      </w:r>
      <w:r w:rsidR="00D87210">
        <w:fldChar w:fldCharType="separate"/>
      </w:r>
      <w:r w:rsidR="004501EF">
        <w:t>VIII.2.26</w:t>
      </w:r>
      <w:r w:rsidR="00D87210">
        <w:fldChar w:fldCharType="end"/>
      </w:r>
      <w:r w:rsidR="00D87210">
        <w:t xml:space="preserve"> </w:t>
      </w:r>
      <w:r w:rsidR="00D87210">
        <w:fldChar w:fldCharType="begin"/>
      </w:r>
      <w:r w:rsidR="00D87210">
        <w:instrText xml:space="preserve"> REF _Ref6908985 \h </w:instrText>
      </w:r>
      <w:r w:rsidR="00D87210">
        <w:fldChar w:fldCharType="separate"/>
      </w:r>
      <w:r w:rsidR="004501EF" w:rsidRPr="00476D2F">
        <w:t>Maximum Message size</w:t>
      </w:r>
      <w:r w:rsidR="00D87210">
        <w:fldChar w:fldCharType="end"/>
      </w:r>
      <w:r w:rsidR="007142B8">
        <w:t xml:space="preserve"> </w:t>
      </w:r>
      <w:r w:rsidR="007142B8" w:rsidRPr="007142B8">
        <w:t>regarding the message size restrictions in case of NCTS-P6</w:t>
      </w:r>
      <w:r w:rsidR="00FC6032">
        <w:t xml:space="preserve"> (</w:t>
      </w:r>
      <w:r w:rsidR="00FC6032" w:rsidRPr="00FC6032">
        <w:t>for Opt-In NAs)</w:t>
      </w:r>
      <w:r w:rsidR="007142B8" w:rsidRPr="007142B8">
        <w:t xml:space="preserve"> and interoperability with ICS2 through TED</w:t>
      </w:r>
      <w:r w:rsidR="005E08A8">
        <w:t>.</w:t>
      </w:r>
    </w:p>
    <w:p w14:paraId="09D6A21A" w14:textId="7A471E4D" w:rsidR="00363EB1" w:rsidRPr="00476D2F" w:rsidRDefault="00363EB1" w:rsidP="00363EB1">
      <w:pPr>
        <w:pStyle w:val="Heading4"/>
      </w:pPr>
      <w:r w:rsidRPr="00476D2F">
        <w:t>Changes in DDCOM release 2</w:t>
      </w:r>
      <w:r>
        <w:t>1</w:t>
      </w:r>
      <w:r w:rsidRPr="00476D2F">
        <w:t>.</w:t>
      </w:r>
      <w:r>
        <w:t>2</w:t>
      </w:r>
      <w:r w:rsidRPr="00476D2F">
        <w:t>.0-v</w:t>
      </w:r>
      <w:r>
        <w:t>1</w:t>
      </w:r>
      <w:r w:rsidRPr="00476D2F">
        <w:t>.</w:t>
      </w:r>
      <w:r>
        <w:t>0</w:t>
      </w:r>
      <w:r w:rsidRPr="00476D2F">
        <w:t>0</w:t>
      </w:r>
    </w:p>
    <w:p w14:paraId="114E103B" w14:textId="31B7A53E" w:rsidR="00363EB1" w:rsidRDefault="00A93F8E">
      <w:r w:rsidRPr="00476D2F">
        <w:t xml:space="preserve">DDCOM incorporates </w:t>
      </w:r>
      <w:r>
        <w:t>m</w:t>
      </w:r>
      <w:r w:rsidR="000842A8">
        <w:t>inor u</w:t>
      </w:r>
      <w:r w:rsidR="00363EB1">
        <w:t>pdate</w:t>
      </w:r>
      <w:r w:rsidR="00623BB0">
        <w:t xml:space="preserve">s based on NCTS-P6 </w:t>
      </w:r>
      <w:r w:rsidR="00105EEE">
        <w:t>E</w:t>
      </w:r>
      <w:r w:rsidR="00C04B8D">
        <w:t>CCG</w:t>
      </w:r>
      <w:r w:rsidR="00623BB0">
        <w:t xml:space="preserve"> Review </w:t>
      </w:r>
      <w:r w:rsidR="003C5A7A">
        <w:t>comments by NAs and DG TAXUD</w:t>
      </w:r>
      <w:r w:rsidR="000842A8">
        <w:t xml:space="preserve">, as described in </w:t>
      </w:r>
      <w:hyperlink r:id="rId23" w:history="1">
        <w:r w:rsidR="00BC22B5" w:rsidRPr="00BC22B5">
          <w:rPr>
            <w:rStyle w:val="Hyperlink"/>
          </w:rPr>
          <w:t>published APO file</w:t>
        </w:r>
      </w:hyperlink>
      <w:r w:rsidR="00D366B7">
        <w:rPr>
          <w:rStyle w:val="Hyperlink"/>
        </w:rPr>
        <w:t xml:space="preserve"> with implementation details</w:t>
      </w:r>
      <w:r w:rsidR="00BC22B5">
        <w:t>.</w:t>
      </w:r>
    </w:p>
    <w:p w14:paraId="32AE6B63" w14:textId="5D6C032F" w:rsidR="00C957AF" w:rsidRDefault="00C957AF" w:rsidP="00897940">
      <w:r>
        <w:t xml:space="preserve">Furthermore, </w:t>
      </w:r>
      <w:r w:rsidR="005C5A5A">
        <w:t xml:space="preserve">sections </w:t>
      </w:r>
      <w:r w:rsidR="005C5A5A">
        <w:fldChar w:fldCharType="begin"/>
      </w:r>
      <w:r w:rsidR="005C5A5A">
        <w:instrText xml:space="preserve"> REF _Ref104288285 \r \h </w:instrText>
      </w:r>
      <w:r w:rsidR="005C5A5A">
        <w:fldChar w:fldCharType="separate"/>
      </w:r>
      <w:r w:rsidR="004501EF">
        <w:t>V.5</w:t>
      </w:r>
      <w:r w:rsidR="005C5A5A">
        <w:fldChar w:fldCharType="end"/>
      </w:r>
      <w:r w:rsidR="005C5A5A">
        <w:t xml:space="preserve"> </w:t>
      </w:r>
      <w:r w:rsidR="005C5A5A">
        <w:fldChar w:fldCharType="begin"/>
      </w:r>
      <w:r w:rsidR="005C5A5A">
        <w:instrText xml:space="preserve"> REF _Ref104288285 \h </w:instrText>
      </w:r>
      <w:r w:rsidR="005C5A5A">
        <w:fldChar w:fldCharType="separate"/>
      </w:r>
      <w:r w:rsidR="004501EF" w:rsidRPr="00476D2F">
        <w:t>Scenarios for Exception Handling during Transitional Period</w:t>
      </w:r>
      <w:r w:rsidR="004501EF">
        <w:t xml:space="preserve"> of NCTS-P6</w:t>
      </w:r>
      <w:r w:rsidR="005C5A5A">
        <w:fldChar w:fldCharType="end"/>
      </w:r>
      <w:r w:rsidR="005C5A5A">
        <w:t xml:space="preserve"> and </w:t>
      </w:r>
      <w:r w:rsidR="001A18F2">
        <w:fldChar w:fldCharType="begin"/>
      </w:r>
      <w:r w:rsidR="001A18F2">
        <w:instrText xml:space="preserve"> REF _Ref112919786 \r \h </w:instrText>
      </w:r>
      <w:r w:rsidR="001A18F2">
        <w:fldChar w:fldCharType="separate"/>
      </w:r>
      <w:r w:rsidR="004501EF">
        <w:t>V.6</w:t>
      </w:r>
      <w:r w:rsidR="001A18F2">
        <w:fldChar w:fldCharType="end"/>
      </w:r>
      <w:r w:rsidR="001A18F2">
        <w:t xml:space="preserve"> </w:t>
      </w:r>
      <w:r w:rsidR="001A18F2">
        <w:fldChar w:fldCharType="begin"/>
      </w:r>
      <w:r w:rsidR="001A18F2">
        <w:instrText xml:space="preserve"> REF _Ref112919786 \h </w:instrText>
      </w:r>
      <w:r w:rsidR="001A18F2">
        <w:fldChar w:fldCharType="separate"/>
      </w:r>
      <w:r w:rsidR="004501EF">
        <w:t>Scenarios for Exception</w:t>
      </w:r>
      <w:r w:rsidR="004501EF" w:rsidRPr="00476D2F">
        <w:t xml:space="preserve"> handling between </w:t>
      </w:r>
      <w:r w:rsidR="004501EF">
        <w:t xml:space="preserve">NCTS-P6 NAs (Opt-In) </w:t>
      </w:r>
      <w:r w:rsidR="004501EF" w:rsidRPr="00476D2F">
        <w:t xml:space="preserve">and </w:t>
      </w:r>
      <w:r w:rsidR="004501EF">
        <w:t>ieCA/TED</w:t>
      </w:r>
      <w:r w:rsidR="001A18F2">
        <w:fldChar w:fldCharType="end"/>
      </w:r>
      <w:r w:rsidR="001A18F2">
        <w:t xml:space="preserve"> have been updated to reflect renaming of NCTS-P6 IEs due to the change of their suffix.</w:t>
      </w:r>
      <w:r w:rsidR="00F01A83">
        <w:t>(e.g. CD</w:t>
      </w:r>
      <w:r w:rsidR="00E34E4E">
        <w:t>906</w:t>
      </w:r>
      <w:r w:rsidR="00E34E4E" w:rsidRPr="009A473C">
        <w:rPr>
          <w:b/>
          <w:bCs/>
          <w:u w:val="single"/>
        </w:rPr>
        <w:t>D</w:t>
      </w:r>
      <w:r w:rsidR="00E34E4E">
        <w:t xml:space="preserve"> and CD917</w:t>
      </w:r>
      <w:r w:rsidR="00E34E4E" w:rsidRPr="009A473C">
        <w:rPr>
          <w:b/>
          <w:bCs/>
          <w:u w:val="single"/>
        </w:rPr>
        <w:t>D</w:t>
      </w:r>
      <w:r w:rsidR="00E34E4E">
        <w:t xml:space="preserve"> will be used </w:t>
      </w:r>
      <w:r w:rsidR="00151A50">
        <w:t>for NCTS-P6).</w:t>
      </w:r>
    </w:p>
    <w:p w14:paraId="41E57280" w14:textId="7C066A8D" w:rsidR="00705DCA" w:rsidRDefault="00705DCA" w:rsidP="00705DCA">
      <w:pPr>
        <w:pStyle w:val="Heading4"/>
      </w:pPr>
      <w:r w:rsidRPr="00476D2F">
        <w:t>Changes in DDCOM release 2</w:t>
      </w:r>
      <w:r>
        <w:t>1</w:t>
      </w:r>
      <w:r w:rsidRPr="00476D2F">
        <w:t>.</w:t>
      </w:r>
      <w:r w:rsidR="0081366A">
        <w:t>3</w:t>
      </w:r>
      <w:r w:rsidRPr="00476D2F">
        <w:t>.0-</w:t>
      </w:r>
      <w:r w:rsidR="00A45B09" w:rsidRPr="00476D2F">
        <w:t>v</w:t>
      </w:r>
      <w:r w:rsidR="00A45B09">
        <w:t>1</w:t>
      </w:r>
      <w:r w:rsidRPr="00476D2F">
        <w:t>.</w:t>
      </w:r>
      <w:r w:rsidR="00A45B09">
        <w:t>0</w:t>
      </w:r>
      <w:r w:rsidRPr="00476D2F">
        <w:t>0</w:t>
      </w:r>
    </w:p>
    <w:p w14:paraId="60412367" w14:textId="7ADC3581" w:rsidR="00A11150" w:rsidRPr="00476D2F" w:rsidRDefault="00A11150" w:rsidP="00A11150">
      <w:pPr>
        <w:spacing w:after="120"/>
      </w:pPr>
      <w:r w:rsidRPr="00476D2F">
        <w:t xml:space="preserve">DDCOM incorporates the following changes from </w:t>
      </w:r>
      <w:r w:rsidRPr="00A06B98">
        <w:rPr>
          <w:b/>
          <w:bCs/>
        </w:rPr>
        <w:t>RFC-List.</w:t>
      </w:r>
      <w:r>
        <w:rPr>
          <w:b/>
          <w:bCs/>
        </w:rPr>
        <w:t xml:space="preserve">40 </w:t>
      </w:r>
      <w:r w:rsidRPr="00510529">
        <w:t>(</w:t>
      </w:r>
      <w:r>
        <w:rPr>
          <w:lang w:val="en-US"/>
        </w:rPr>
        <w:t>the</w:t>
      </w:r>
      <w:r>
        <w:t xml:space="preserve"> </w:t>
      </w:r>
      <w:r w:rsidR="00B55129">
        <w:t xml:space="preserve">RfCs </w:t>
      </w:r>
      <w:r>
        <w:t xml:space="preserve">of these changes are included in the </w:t>
      </w:r>
      <w:r w:rsidR="00380693">
        <w:t xml:space="preserve">folder </w:t>
      </w:r>
      <w:r>
        <w:t>“</w:t>
      </w:r>
      <w:r w:rsidR="000C72E4">
        <w:t>DDCOM-Supporting-Documents</w:t>
      </w:r>
      <w:r>
        <w:t>” of the DDCOM package)</w:t>
      </w:r>
      <w:r w:rsidRPr="00476D2F">
        <w:t>:</w:t>
      </w:r>
    </w:p>
    <w:p w14:paraId="6F70A729" w14:textId="49E48903" w:rsidR="00A11150" w:rsidRPr="006A6412" w:rsidRDefault="00A11150" w:rsidP="00A11150">
      <w:pPr>
        <w:pStyle w:val="ListParagraph"/>
        <w:numPr>
          <w:ilvl w:val="0"/>
          <w:numId w:val="185"/>
        </w:numPr>
        <w:spacing w:after="120"/>
      </w:pPr>
      <w:r w:rsidRPr="006A6412">
        <w:t xml:space="preserve">Update of section </w:t>
      </w:r>
      <w:r w:rsidR="0081366A" w:rsidRPr="006A6412">
        <w:fldChar w:fldCharType="begin"/>
      </w:r>
      <w:r w:rsidR="0081366A" w:rsidRPr="006A6412">
        <w:instrText xml:space="preserve"> REF _Ref147148111 \r \h </w:instrText>
      </w:r>
      <w:r w:rsidR="006A6412" w:rsidRPr="006A6412">
        <w:instrText xml:space="preserve"> \* MERGEFORMAT </w:instrText>
      </w:r>
      <w:r w:rsidR="0081366A" w:rsidRPr="006A6412">
        <w:fldChar w:fldCharType="separate"/>
      </w:r>
      <w:r w:rsidR="004501EF">
        <w:t>VII.7.4</w:t>
      </w:r>
      <w:r w:rsidR="0081366A" w:rsidRPr="006A6412">
        <w:fldChar w:fldCharType="end"/>
      </w:r>
      <w:r w:rsidRPr="006A6412">
        <w:t xml:space="preserve"> and </w:t>
      </w:r>
      <w:r w:rsidR="00095203" w:rsidRPr="006A6412">
        <w:fldChar w:fldCharType="begin"/>
      </w:r>
      <w:r w:rsidR="00095203" w:rsidRPr="006A6412">
        <w:instrText xml:space="preserve"> REF _Ref69465854 \r \h </w:instrText>
      </w:r>
      <w:r w:rsidR="006A6412" w:rsidRPr="006A6412">
        <w:instrText xml:space="preserve"> \* MERGEFORMAT </w:instrText>
      </w:r>
      <w:r w:rsidR="00095203" w:rsidRPr="006A6412">
        <w:fldChar w:fldCharType="separate"/>
      </w:r>
      <w:r w:rsidR="004501EF">
        <w:t>VII.7.5</w:t>
      </w:r>
      <w:r w:rsidR="00095203" w:rsidRPr="006A6412">
        <w:fldChar w:fldCharType="end"/>
      </w:r>
      <w:r w:rsidRPr="006A6412">
        <w:t xml:space="preserve"> based on: [</w:t>
      </w:r>
      <w:r w:rsidR="00477A41" w:rsidRPr="006A6412">
        <w:rPr>
          <w:b/>
        </w:rPr>
        <w:t>RFC_DDCOM(P6)_0001</w:t>
      </w:r>
      <w:r w:rsidRPr="006A6412">
        <w:t>] &gt;&gt; Clarification in "VII.7.4 Message identification" and "VII.7.5 Correlation identifier" that those Data Elements are case sensitive;</w:t>
      </w:r>
    </w:p>
    <w:p w14:paraId="4FC9CE73" w14:textId="60120467" w:rsidR="00A11150" w:rsidRPr="006A6412" w:rsidRDefault="00A11150" w:rsidP="00A11150">
      <w:pPr>
        <w:pStyle w:val="ListParagraph"/>
        <w:numPr>
          <w:ilvl w:val="0"/>
          <w:numId w:val="185"/>
        </w:numPr>
        <w:spacing w:after="120"/>
      </w:pPr>
      <w:r w:rsidRPr="006A6412">
        <w:t xml:space="preserve">Update of section </w:t>
      </w:r>
      <w:r w:rsidR="009027BD" w:rsidRPr="006A6412">
        <w:fldChar w:fldCharType="begin"/>
      </w:r>
      <w:r w:rsidR="009027BD" w:rsidRPr="006A6412">
        <w:instrText xml:space="preserve"> REF _Ref147149034 \r \h </w:instrText>
      </w:r>
      <w:r w:rsidR="006A6412" w:rsidRPr="006A6412">
        <w:instrText xml:space="preserve"> \* MERGEFORMAT </w:instrText>
      </w:r>
      <w:r w:rsidR="009027BD" w:rsidRPr="006A6412">
        <w:fldChar w:fldCharType="separate"/>
      </w:r>
      <w:r w:rsidR="004501EF">
        <w:t>IV.3.1.1</w:t>
      </w:r>
      <w:r w:rsidR="009027BD" w:rsidRPr="006A6412">
        <w:fldChar w:fldCharType="end"/>
      </w:r>
      <w:r w:rsidRPr="006A6412">
        <w:t>: [</w:t>
      </w:r>
      <w:r w:rsidR="00271908" w:rsidRPr="006A6412">
        <w:rPr>
          <w:b/>
        </w:rPr>
        <w:t>RFC_DDCOM(P6)_0002</w:t>
      </w:r>
      <w:r w:rsidRPr="006A6412">
        <w:t>] &gt;&gt; Improvement on semantic validation principles for External Domain messages;</w:t>
      </w:r>
    </w:p>
    <w:p w14:paraId="76B2285C" w14:textId="24A23CFB" w:rsidR="00B048AA" w:rsidRPr="006A6412" w:rsidRDefault="00A11150" w:rsidP="00A11150">
      <w:pPr>
        <w:pStyle w:val="ListParagraph"/>
        <w:numPr>
          <w:ilvl w:val="0"/>
          <w:numId w:val="185"/>
        </w:numPr>
        <w:spacing w:after="120"/>
      </w:pPr>
      <w:r w:rsidRPr="006A6412">
        <w:t xml:space="preserve">Based on </w:t>
      </w:r>
      <w:r w:rsidRPr="006A6412">
        <w:rPr>
          <w:b/>
          <w:bCs/>
        </w:rPr>
        <w:t>[</w:t>
      </w:r>
      <w:r w:rsidR="0053462F" w:rsidRPr="006A6412">
        <w:rPr>
          <w:b/>
          <w:bCs/>
        </w:rPr>
        <w:t>RFC_DDCOM(P6)_0003</w:t>
      </w:r>
      <w:r w:rsidRPr="006A6412">
        <w:rPr>
          <w:b/>
          <w:bCs/>
        </w:rPr>
        <w:t>]</w:t>
      </w:r>
      <w:r w:rsidRPr="006A6412">
        <w:t xml:space="preserve">, update of section </w:t>
      </w:r>
      <w:r w:rsidRPr="006A6412">
        <w:fldChar w:fldCharType="begin"/>
      </w:r>
      <w:r w:rsidRPr="006A6412">
        <w:instrText xml:space="preserve"> REF _Ref250729851 \r \h </w:instrText>
      </w:r>
      <w:r w:rsidR="006A6412" w:rsidRPr="006A6412">
        <w:instrText xml:space="preserve"> \* MERGEFORMAT </w:instrText>
      </w:r>
      <w:r w:rsidRPr="006A6412">
        <w:fldChar w:fldCharType="separate"/>
      </w:r>
      <w:r w:rsidR="004501EF">
        <w:t>II.2.3</w:t>
      </w:r>
      <w:r w:rsidRPr="006A6412">
        <w:fldChar w:fldCharType="end"/>
      </w:r>
      <w:r w:rsidRPr="006A6412">
        <w:t xml:space="preserve"> to clarify IE411 message and the submission of combined statistics for AES and NCTS-P5 and various updates of sections </w:t>
      </w:r>
      <w:r w:rsidRPr="006A6412">
        <w:fldChar w:fldCharType="begin"/>
      </w:r>
      <w:r w:rsidRPr="006A6412">
        <w:instrText xml:space="preserve"> REF _Ref518969431 \r \h </w:instrText>
      </w:r>
      <w:r w:rsidR="006A6412" w:rsidRPr="006A6412">
        <w:instrText xml:space="preserve"> \* MERGEFORMAT </w:instrText>
      </w:r>
      <w:r w:rsidRPr="006A6412">
        <w:fldChar w:fldCharType="separate"/>
      </w:r>
      <w:r w:rsidR="004501EF">
        <w:t>II</w:t>
      </w:r>
      <w:r w:rsidRPr="006A6412">
        <w:fldChar w:fldCharType="end"/>
      </w:r>
      <w:r w:rsidRPr="006A6412">
        <w:t xml:space="preserve">, </w:t>
      </w:r>
      <w:r w:rsidRPr="006A6412">
        <w:fldChar w:fldCharType="begin"/>
      </w:r>
      <w:r w:rsidRPr="006A6412">
        <w:instrText xml:space="preserve"> REF _Ref14692218 \r \h </w:instrText>
      </w:r>
      <w:r w:rsidR="006A6412" w:rsidRPr="006A6412">
        <w:instrText xml:space="preserve"> \* MERGEFORMAT </w:instrText>
      </w:r>
      <w:r w:rsidRPr="006A6412">
        <w:fldChar w:fldCharType="separate"/>
      </w:r>
      <w:r w:rsidR="004501EF">
        <w:t>X</w:t>
      </w:r>
      <w:r w:rsidRPr="006A6412">
        <w:fldChar w:fldCharType="end"/>
      </w:r>
      <w:r w:rsidRPr="006A6412">
        <w:t xml:space="preserve"> and </w:t>
      </w:r>
      <w:r w:rsidRPr="006A6412">
        <w:fldChar w:fldCharType="begin"/>
      </w:r>
      <w:r w:rsidRPr="006A6412">
        <w:instrText xml:space="preserve"> REF _Ref14692226 \r \h </w:instrText>
      </w:r>
      <w:r w:rsidR="006A6412" w:rsidRPr="006A6412">
        <w:instrText xml:space="preserve"> \* MERGEFORMAT </w:instrText>
      </w:r>
      <w:r w:rsidRPr="006A6412">
        <w:fldChar w:fldCharType="separate"/>
      </w:r>
      <w:r w:rsidR="004501EF">
        <w:t>XI</w:t>
      </w:r>
      <w:r w:rsidRPr="006A6412">
        <w:fldChar w:fldCharType="end"/>
      </w:r>
      <w:r w:rsidRPr="006A6412">
        <w:t xml:space="preserve"> due to the removal of IE412</w:t>
      </w:r>
      <w:r w:rsidR="005373AF">
        <w:t xml:space="preserve"> and latest updates of CS/MIS2</w:t>
      </w:r>
      <w:r w:rsidR="006A6412" w:rsidRPr="006A6412">
        <w:t>;</w:t>
      </w:r>
    </w:p>
    <w:p w14:paraId="25BD743A" w14:textId="446FD4BE" w:rsidR="00D67E1C" w:rsidRPr="006A6412" w:rsidRDefault="006A6412" w:rsidP="004C033B">
      <w:pPr>
        <w:pStyle w:val="ListParagraph"/>
        <w:numPr>
          <w:ilvl w:val="0"/>
          <w:numId w:val="185"/>
        </w:numPr>
        <w:spacing w:after="120"/>
      </w:pPr>
      <w:r w:rsidRPr="006B0B24">
        <w:t xml:space="preserve">Update of section </w:t>
      </w:r>
      <w:r w:rsidRPr="006B0B24">
        <w:fldChar w:fldCharType="begin"/>
      </w:r>
      <w:r w:rsidRPr="006B0B24">
        <w:instrText xml:space="preserve"> REF _Ref27420064 \r \h  \* MERGEFORMAT </w:instrText>
      </w:r>
      <w:r w:rsidRPr="006B0B24">
        <w:fldChar w:fldCharType="separate"/>
      </w:r>
      <w:r w:rsidR="004501EF">
        <w:t>VIII.2.1</w:t>
      </w:r>
      <w:r w:rsidRPr="006B0B24">
        <w:fldChar w:fldCharType="end"/>
      </w:r>
      <w:r w:rsidRPr="006B0B24">
        <w:t xml:space="preserve"> based on: [</w:t>
      </w:r>
      <w:r w:rsidRPr="006A6412">
        <w:rPr>
          <w:b/>
        </w:rPr>
        <w:t>RFC_DDCOM(P6)_0004</w:t>
      </w:r>
      <w:r w:rsidRPr="006B0B24">
        <w:t>]</w:t>
      </w:r>
      <w:r w:rsidR="00477501" w:rsidRPr="009A473C">
        <w:rPr>
          <w:lang w:val="en-US"/>
        </w:rPr>
        <w:t>&gt;&gt;</w:t>
      </w:r>
      <w:r w:rsidR="00BB4DA8">
        <w:rPr>
          <w:lang w:val="en-US"/>
        </w:rPr>
        <w:t xml:space="preserve">Addition of a reference to </w:t>
      </w:r>
      <w:r w:rsidR="00291919" w:rsidRPr="009A473C">
        <w:rPr>
          <w:lang w:val="en-US"/>
        </w:rPr>
        <w:t>‘</w:t>
      </w:r>
      <w:r w:rsidR="00BB4DA8">
        <w:rPr>
          <w:lang w:val="en-US"/>
        </w:rPr>
        <w:t>ieCA SAD</w:t>
      </w:r>
      <w:r w:rsidR="00291919" w:rsidRPr="009A473C">
        <w:rPr>
          <w:lang w:val="en-US"/>
        </w:rPr>
        <w:t>’</w:t>
      </w:r>
      <w:r w:rsidR="00BB4DA8">
        <w:rPr>
          <w:lang w:val="en-US"/>
        </w:rPr>
        <w:t xml:space="preserve">; recommendation on the uniqueness of the CSI </w:t>
      </w:r>
      <w:proofErr w:type="spellStart"/>
      <w:r w:rsidR="00BB4DA8">
        <w:rPr>
          <w:lang w:val="en-US"/>
        </w:rPr>
        <w:t>MsgId</w:t>
      </w:r>
      <w:proofErr w:type="spellEnd"/>
      <w:r w:rsidR="00BB4DA8">
        <w:rPr>
          <w:lang w:val="en-US"/>
        </w:rPr>
        <w:t xml:space="preserve">; clarification about the CSI </w:t>
      </w:r>
      <w:proofErr w:type="spellStart"/>
      <w:r w:rsidR="00BB4DA8">
        <w:rPr>
          <w:lang w:val="en-US"/>
        </w:rPr>
        <w:t>CorrelID</w:t>
      </w:r>
      <w:proofErr w:type="spellEnd"/>
      <w:r w:rsidR="00AA596D" w:rsidRPr="00B048AA">
        <w:rPr>
          <w:lang w:val="en-US"/>
        </w:rPr>
        <w:t>.</w:t>
      </w:r>
      <w:r w:rsidR="00D67E1C">
        <w:t>F</w:t>
      </w:r>
    </w:p>
    <w:p w14:paraId="0F5FCB58" w14:textId="48EBDF56" w:rsidR="00D67E1C" w:rsidRDefault="00D67E1C" w:rsidP="00102AEC">
      <w:r>
        <w:t xml:space="preserve">Furthermore, </w:t>
      </w:r>
      <w:r w:rsidR="002C5235">
        <w:t xml:space="preserve">section </w:t>
      </w:r>
      <w:r w:rsidR="002C5235">
        <w:fldChar w:fldCharType="begin"/>
      </w:r>
      <w:r w:rsidR="002C5235">
        <w:instrText xml:space="preserve"> REF _Ref112885318 \r \h </w:instrText>
      </w:r>
      <w:r w:rsidR="002C5235">
        <w:fldChar w:fldCharType="separate"/>
      </w:r>
      <w:r w:rsidR="004501EF">
        <w:t>V.3.6</w:t>
      </w:r>
      <w:r w:rsidR="002C5235">
        <w:fldChar w:fldCharType="end"/>
      </w:r>
      <w:r w:rsidR="002C5235">
        <w:t xml:space="preserve"> </w:t>
      </w:r>
      <w:r w:rsidR="002C5235">
        <w:fldChar w:fldCharType="begin"/>
      </w:r>
      <w:r w:rsidR="002C5235">
        <w:instrText xml:space="preserve"> REF _Ref112885318 \h </w:instrText>
      </w:r>
      <w:r w:rsidR="002C5235">
        <w:fldChar w:fldCharType="separate"/>
      </w:r>
      <w:r w:rsidR="004501EF" w:rsidRPr="0078766F">
        <w:t>Functional error – IE056 (CD056D)</w:t>
      </w:r>
      <w:r w:rsidR="002C5235">
        <w:fldChar w:fldCharType="end"/>
      </w:r>
      <w:r w:rsidR="002C5235">
        <w:t xml:space="preserve"> has been updated to </w:t>
      </w:r>
      <w:r w:rsidR="002F7587">
        <w:t>clarify that the ‘</w:t>
      </w:r>
      <w:r w:rsidR="002F7587" w:rsidRPr="002F7587">
        <w:t>Error pointer</w:t>
      </w:r>
      <w:r w:rsidR="002F7587">
        <w:t xml:space="preserve">’ data item contains the </w:t>
      </w:r>
      <w:proofErr w:type="spellStart"/>
      <w:r w:rsidR="002F7587">
        <w:t>Xpath</w:t>
      </w:r>
      <w:proofErr w:type="spellEnd"/>
      <w:r w:rsidR="002F7587">
        <w:t xml:space="preserve"> expression of the message element as reported by ICS2-CR and submitted to TED</w:t>
      </w:r>
      <w:r w:rsidR="000F4C43">
        <w:t>.</w:t>
      </w:r>
    </w:p>
    <w:p w14:paraId="7E5E3F36" w14:textId="15A21B5B" w:rsidR="00341F47" w:rsidRDefault="00341F47" w:rsidP="00341F47">
      <w:pPr>
        <w:pStyle w:val="Heading4"/>
      </w:pPr>
      <w:r w:rsidRPr="00476D2F">
        <w:t>Changes in DDCOM release 2</w:t>
      </w:r>
      <w:r>
        <w:t>1</w:t>
      </w:r>
      <w:r w:rsidRPr="00476D2F">
        <w:t>.</w:t>
      </w:r>
      <w:r>
        <w:t>4</w:t>
      </w:r>
      <w:r w:rsidRPr="00476D2F">
        <w:t>.0-v</w:t>
      </w:r>
      <w:r w:rsidR="0097484E">
        <w:t>1</w:t>
      </w:r>
      <w:r>
        <w:t>.</w:t>
      </w:r>
      <w:r w:rsidR="0097484E">
        <w:t>0</w:t>
      </w:r>
      <w:r>
        <w:t>0</w:t>
      </w:r>
    </w:p>
    <w:p w14:paraId="00AC06AA" w14:textId="242213F6" w:rsidR="00341F47" w:rsidRPr="00476D2F" w:rsidRDefault="00341F47" w:rsidP="00341F47">
      <w:pPr>
        <w:spacing w:after="120"/>
      </w:pPr>
      <w:r w:rsidRPr="00476D2F">
        <w:t xml:space="preserve">DDCOM incorporates the following changes from </w:t>
      </w:r>
      <w:r w:rsidRPr="00A06B98">
        <w:rPr>
          <w:b/>
          <w:bCs/>
        </w:rPr>
        <w:t>RFC-List.</w:t>
      </w:r>
      <w:r w:rsidR="00C573C1">
        <w:rPr>
          <w:b/>
          <w:bCs/>
        </w:rPr>
        <w:t>42:</w:t>
      </w:r>
    </w:p>
    <w:p w14:paraId="6288479A" w14:textId="408CCB25" w:rsidR="00341F47" w:rsidRPr="005C0E77" w:rsidRDefault="00341F47" w:rsidP="00341F47">
      <w:pPr>
        <w:pStyle w:val="ListParagraph"/>
        <w:numPr>
          <w:ilvl w:val="0"/>
          <w:numId w:val="242"/>
        </w:numPr>
      </w:pPr>
      <w:r>
        <w:t xml:space="preserve">Update of </w:t>
      </w:r>
      <w:r w:rsidRPr="0077549B">
        <w:t>Section II.3.3 CS/MIS2 HTTP exchanges protocols</w:t>
      </w:r>
      <w:r>
        <w:t xml:space="preserve"> based on </w:t>
      </w:r>
      <w:r w:rsidRPr="005C0E77">
        <w:rPr>
          <w:b/>
          <w:bCs/>
        </w:rPr>
        <w:t>[RFC_DDCOM_0036]</w:t>
      </w:r>
      <w:r w:rsidR="0097484E" w:rsidRPr="0097484E">
        <w:t>. References to ‘CS/MIS’ are removed where not applicable, keeping only ‘CS/MIS2’</w:t>
      </w:r>
      <w:r w:rsidR="00C573C1" w:rsidRPr="0097484E">
        <w:t>;</w:t>
      </w:r>
    </w:p>
    <w:p w14:paraId="212FC05B" w14:textId="6D005369" w:rsidR="00341F47" w:rsidRPr="005C0E77" w:rsidRDefault="00341F47" w:rsidP="00341F47">
      <w:pPr>
        <w:pStyle w:val="ListParagraph"/>
        <w:numPr>
          <w:ilvl w:val="0"/>
          <w:numId w:val="242"/>
        </w:numPr>
      </w:pPr>
      <w:r>
        <w:t xml:space="preserve">Update of message </w:t>
      </w:r>
      <w:r w:rsidR="00B73BDF">
        <w:t xml:space="preserve">type </w:t>
      </w:r>
      <w:r>
        <w:t xml:space="preserve">suffixes (from D to C) for </w:t>
      </w:r>
      <w:r w:rsidR="00C869C5">
        <w:t xml:space="preserve">most </w:t>
      </w:r>
      <w:r>
        <w:t xml:space="preserve">exchanges </w:t>
      </w:r>
      <w:r w:rsidR="00C869C5">
        <w:t xml:space="preserve">by </w:t>
      </w:r>
      <w:r>
        <w:t>NCTS-P6 N</w:t>
      </w:r>
      <w:r w:rsidR="00C869C5">
        <w:t>T</w:t>
      </w:r>
      <w:r>
        <w:t>As</w:t>
      </w:r>
      <w:r w:rsidR="00B20380">
        <w:t xml:space="preserve"> (External Domain and Common Domain). Multiple sections of the document</w:t>
      </w:r>
      <w:r w:rsidR="00DA0C9B">
        <w:t xml:space="preserve"> updated as defined in </w:t>
      </w:r>
      <w:r w:rsidRPr="000E09F3">
        <w:rPr>
          <w:b/>
          <w:bCs/>
        </w:rPr>
        <w:t>[RFC_DDCOM_003</w:t>
      </w:r>
      <w:r>
        <w:rPr>
          <w:b/>
          <w:bCs/>
        </w:rPr>
        <w:t>7</w:t>
      </w:r>
      <w:r w:rsidRPr="000E09F3">
        <w:rPr>
          <w:b/>
          <w:bCs/>
        </w:rPr>
        <w:t>]</w:t>
      </w:r>
      <w:r w:rsidR="00E07CB5" w:rsidRPr="0097484E">
        <w:t>;</w:t>
      </w:r>
    </w:p>
    <w:p w14:paraId="3FF32718" w14:textId="3C1AD8EA" w:rsidR="00341F47" w:rsidRPr="0097484E" w:rsidRDefault="00341F47" w:rsidP="00341F47">
      <w:pPr>
        <w:pStyle w:val="ListParagraph"/>
        <w:numPr>
          <w:ilvl w:val="0"/>
          <w:numId w:val="242"/>
        </w:numPr>
      </w:pPr>
      <w:r>
        <w:t>Update of S</w:t>
      </w:r>
      <w:r w:rsidRPr="00102AEC">
        <w:t>ection V.5</w:t>
      </w:r>
      <w:r w:rsidR="00B763A2">
        <w:t xml:space="preserve"> (Scenarios for Exception Handling during Transitional Period of NCTS-P6)</w:t>
      </w:r>
      <w:r w:rsidRPr="00102AEC">
        <w:t xml:space="preserve"> </w:t>
      </w:r>
      <w:r w:rsidR="00B763A2">
        <w:t>to take into account</w:t>
      </w:r>
      <w:r w:rsidR="007136DC">
        <w:t xml:space="preserve"> that there is no </w:t>
      </w:r>
      <w:proofErr w:type="gramStart"/>
      <w:r w:rsidR="007136DC">
        <w:t>more</w:t>
      </w:r>
      <w:proofErr w:type="gramEnd"/>
      <w:r w:rsidR="007136DC">
        <w:t xml:space="preserve"> need to upgrade/downgrade</w:t>
      </w:r>
      <w:r>
        <w:t xml:space="preserve"> </w:t>
      </w:r>
      <w:r w:rsidR="007136DC">
        <w:t xml:space="preserve">NCTS-P5 </w:t>
      </w:r>
      <w:r w:rsidR="0041499D">
        <w:t xml:space="preserve">&amp; NCTS-P6 messages. The update is based on </w:t>
      </w:r>
      <w:r w:rsidRPr="000E09F3">
        <w:rPr>
          <w:b/>
          <w:bCs/>
        </w:rPr>
        <w:t>[RFC_DDCOM_003</w:t>
      </w:r>
      <w:r>
        <w:rPr>
          <w:b/>
          <w:bCs/>
        </w:rPr>
        <w:t>8</w:t>
      </w:r>
      <w:r w:rsidRPr="000E09F3">
        <w:rPr>
          <w:b/>
          <w:bCs/>
        </w:rPr>
        <w:t>]</w:t>
      </w:r>
      <w:r w:rsidR="00E07CB5">
        <w:rPr>
          <w:b/>
          <w:bCs/>
        </w:rPr>
        <w:t>.</w:t>
      </w:r>
    </w:p>
    <w:p w14:paraId="046A49E7" w14:textId="25DFB0E8" w:rsidR="0097484E" w:rsidRDefault="0097484E" w:rsidP="0097484E">
      <w:r>
        <w:t>In addition, references to SPEED2, NCTS TIR DATA and to TTA are also removed (except from the history section).</w:t>
      </w:r>
    </w:p>
    <w:p w14:paraId="54CCC9CD" w14:textId="5B352978" w:rsidR="004501EF" w:rsidRDefault="004501EF" w:rsidP="004501EF">
      <w:pPr>
        <w:pStyle w:val="Heading4"/>
      </w:pPr>
      <w:r w:rsidRPr="00476D2F">
        <w:t>Changes in DDCOM release 2</w:t>
      </w:r>
      <w:r>
        <w:t>1</w:t>
      </w:r>
      <w:r w:rsidRPr="00476D2F">
        <w:t>.</w:t>
      </w:r>
      <w:r>
        <w:t>4</w:t>
      </w:r>
      <w:r w:rsidRPr="00476D2F">
        <w:t>.0-v</w:t>
      </w:r>
      <w:r>
        <w:t>2</w:t>
      </w:r>
      <w:r>
        <w:t>.00</w:t>
      </w:r>
    </w:p>
    <w:p w14:paraId="4F66A420" w14:textId="77777777" w:rsidR="004501EF" w:rsidRPr="00476D2F" w:rsidRDefault="004501EF" w:rsidP="004501EF">
      <w:pPr>
        <w:spacing w:after="120"/>
      </w:pPr>
      <w:r w:rsidRPr="00476D2F">
        <w:t xml:space="preserve">DDCOM incorporates the following changes from </w:t>
      </w:r>
      <w:r w:rsidRPr="00A06B98">
        <w:rPr>
          <w:b/>
          <w:bCs/>
        </w:rPr>
        <w:t>RFC-List.</w:t>
      </w:r>
      <w:r>
        <w:rPr>
          <w:b/>
          <w:bCs/>
        </w:rPr>
        <w:t>42:</w:t>
      </w:r>
    </w:p>
    <w:p w14:paraId="2FB3339F" w14:textId="67B78071" w:rsidR="004501EF" w:rsidRPr="005C0E77" w:rsidRDefault="004501EF" w:rsidP="004501EF">
      <w:pPr>
        <w:pStyle w:val="ListParagraph"/>
        <w:numPr>
          <w:ilvl w:val="0"/>
          <w:numId w:val="242"/>
        </w:numPr>
      </w:pPr>
      <w:r>
        <w:t xml:space="preserve">Update of </w:t>
      </w:r>
      <w:r w:rsidRPr="0077549B">
        <w:t xml:space="preserve">Section </w:t>
      </w:r>
      <w:r>
        <w:t>V.2.1.1</w:t>
      </w:r>
      <w:r>
        <w:t xml:space="preserve">: </w:t>
      </w:r>
      <w:r>
        <w:t>NA in TO-BE phase will send Common Domain messages with all Date fields defined as per UTC Time, even though these fields do not directly store time data.</w:t>
      </w:r>
      <w:r>
        <w:t xml:space="preserve"> </w:t>
      </w:r>
      <w:r>
        <w:t>Only for the movements released before or on TPendDate, a local datetime (e.g. CET</w:t>
      </w:r>
      <w:r>
        <w:t xml:space="preserve"> based</w:t>
      </w:r>
      <w:r>
        <w:t>) and a date based on local datetime could be exchanged, being used only by some legacy applications (and not ‘adjusted’ by the ieCA). However, for all movements released after the end of Transitional Period (i.e. after TPendDate), it can be expected by the receiving NCA that only UTC time is used</w:t>
      </w:r>
      <w:r>
        <w:t xml:space="preserve">, as defined in </w:t>
      </w:r>
      <w:r>
        <w:t xml:space="preserve"> </w:t>
      </w:r>
      <w:r w:rsidRPr="004501EF">
        <w:rPr>
          <w:b/>
          <w:bCs/>
        </w:rPr>
        <w:t>[RFC_DDCOM_003</w:t>
      </w:r>
      <w:r w:rsidRPr="004501EF">
        <w:rPr>
          <w:b/>
          <w:bCs/>
        </w:rPr>
        <w:t>5</w:t>
      </w:r>
      <w:r w:rsidRPr="004501EF">
        <w:rPr>
          <w:b/>
          <w:bCs/>
        </w:rPr>
        <w:t>]</w:t>
      </w:r>
      <w:r w:rsidR="00B24B85" w:rsidRPr="00B24B85">
        <w:t xml:space="preserve">, to document the </w:t>
      </w:r>
      <w:r w:rsidR="00B24B85">
        <w:t xml:space="preserve">solution to rapidly avoid rejections on the Common Domain by </w:t>
      </w:r>
      <w:r w:rsidR="00B24B85" w:rsidRPr="00B24B85">
        <w:t>harmoniz</w:t>
      </w:r>
      <w:r w:rsidR="00B24B85">
        <w:t>ing</w:t>
      </w:r>
      <w:r w:rsidR="00B24B85" w:rsidRPr="00B24B85">
        <w:t xml:space="preserve"> </w:t>
      </w:r>
      <w:r w:rsidR="00B24B85">
        <w:t xml:space="preserve">the </w:t>
      </w:r>
      <w:r w:rsidR="00B24B85" w:rsidRPr="00B24B85">
        <w:t>implementation in Common Domain messages</w:t>
      </w:r>
      <w:r>
        <w:t>;</w:t>
      </w:r>
    </w:p>
    <w:p w14:paraId="08D025FE" w14:textId="44F6B185" w:rsidR="004501EF" w:rsidRPr="005C0E77" w:rsidRDefault="004501EF" w:rsidP="004501EF">
      <w:pPr>
        <w:pStyle w:val="ListParagraph"/>
        <w:numPr>
          <w:ilvl w:val="0"/>
          <w:numId w:val="242"/>
        </w:numPr>
      </w:pPr>
      <w:r w:rsidRPr="004501EF">
        <w:t xml:space="preserve">Correction of Tables 34, 35 and 36, to eliminate the optional fractional second by removing "(\.\d+)?" from the pattern of </w:t>
      </w:r>
      <w:proofErr w:type="spellStart"/>
      <w:r w:rsidRPr="004501EF">
        <w:t>DateType</w:t>
      </w:r>
      <w:proofErr w:type="spellEnd"/>
      <w:r w:rsidRPr="004501EF">
        <w:t xml:space="preserve">, </w:t>
      </w:r>
      <w:proofErr w:type="spellStart"/>
      <w:r w:rsidRPr="004501EF">
        <w:t>TimeType</w:t>
      </w:r>
      <w:proofErr w:type="spellEnd"/>
      <w:r w:rsidRPr="004501EF">
        <w:t xml:space="preserve"> and DateTimeType.</w:t>
      </w:r>
      <w:r>
        <w:t xml:space="preserve">as defined in </w:t>
      </w:r>
      <w:r w:rsidRPr="000E09F3">
        <w:rPr>
          <w:b/>
          <w:bCs/>
        </w:rPr>
        <w:t>[RFC_DDCOM_003</w:t>
      </w:r>
      <w:r>
        <w:rPr>
          <w:b/>
          <w:bCs/>
        </w:rPr>
        <w:t>9</w:t>
      </w:r>
      <w:r w:rsidRPr="000E09F3">
        <w:rPr>
          <w:b/>
          <w:bCs/>
        </w:rPr>
        <w:t>]</w:t>
      </w:r>
      <w:r w:rsidR="00B24B85" w:rsidRPr="00B24B85">
        <w:t>,</w:t>
      </w:r>
      <w:r w:rsidR="00B24B85">
        <w:rPr>
          <w:b/>
          <w:bCs/>
        </w:rPr>
        <w:t xml:space="preserve"> </w:t>
      </w:r>
      <w:r w:rsidR="00B24B85">
        <w:t>to ensure consistency with DDNTA-6.4.0-v2.00</w:t>
      </w:r>
      <w:r w:rsidRPr="0097484E">
        <w:t>;</w:t>
      </w:r>
    </w:p>
    <w:p w14:paraId="344E42D6" w14:textId="4A981CF7" w:rsidR="004501EF" w:rsidRPr="0097484E" w:rsidRDefault="00B24B85" w:rsidP="004501EF">
      <w:pPr>
        <w:pStyle w:val="ListParagraph"/>
        <w:numPr>
          <w:ilvl w:val="0"/>
          <w:numId w:val="242"/>
        </w:numPr>
      </w:pPr>
      <w:r w:rsidRPr="00B24B85">
        <w:t>Correcti</w:t>
      </w:r>
      <w:r>
        <w:t>on of</w:t>
      </w:r>
      <w:r w:rsidRPr="00B24B85">
        <w:t xml:space="preserve"> the section VIII.2.17 ‘Queue naming and addressing’, by clarifying the messages sent to the ADMIN queues (including also CD056D); adding the message CD056D (used for the rejections by ieCA/TED of messages received from NTA.P6). </w:t>
      </w:r>
      <w:r w:rsidR="004501EF">
        <w:t xml:space="preserve">The update is based on </w:t>
      </w:r>
      <w:r w:rsidR="004501EF" w:rsidRPr="000E09F3">
        <w:rPr>
          <w:b/>
          <w:bCs/>
        </w:rPr>
        <w:t>[RFC_DDCOM_00</w:t>
      </w:r>
      <w:r w:rsidR="004501EF">
        <w:rPr>
          <w:b/>
          <w:bCs/>
        </w:rPr>
        <w:t>40</w:t>
      </w:r>
      <w:r w:rsidR="004501EF" w:rsidRPr="000E09F3">
        <w:rPr>
          <w:b/>
          <w:bCs/>
        </w:rPr>
        <w:t>]</w:t>
      </w:r>
      <w:r w:rsidR="004501EF">
        <w:rPr>
          <w:b/>
          <w:bCs/>
        </w:rPr>
        <w:t>.</w:t>
      </w:r>
    </w:p>
    <w:p w14:paraId="3966E31C" w14:textId="489BFBC8" w:rsidR="004501EF" w:rsidRDefault="004501EF" w:rsidP="004501EF"/>
    <w:p w14:paraId="15ED89D1" w14:textId="77777777" w:rsidR="004501EF" w:rsidRDefault="004501EF" w:rsidP="0097484E"/>
    <w:p w14:paraId="4D17FDBC" w14:textId="77777777" w:rsidR="00341F47" w:rsidRPr="006B0B24" w:rsidRDefault="00341F47" w:rsidP="00102AEC"/>
    <w:p w14:paraId="24EE6BE2" w14:textId="3164748B" w:rsidR="00DF47BE" w:rsidRPr="00476D2F" w:rsidRDefault="00DF47BE">
      <w:pPr>
        <w:pStyle w:val="Heading2"/>
      </w:pPr>
      <w:bookmarkStart w:id="110" w:name="_Toc185900665"/>
      <w:r w:rsidRPr="00476D2F">
        <w:t>Definitions</w:t>
      </w:r>
      <w:bookmarkEnd w:id="102"/>
      <w:bookmarkEnd w:id="103"/>
      <w:bookmarkEnd w:id="104"/>
      <w:bookmarkEnd w:id="105"/>
      <w:bookmarkEnd w:id="106"/>
      <w:bookmarkEnd w:id="107"/>
      <w:bookmarkEnd w:id="110"/>
    </w:p>
    <w:p w14:paraId="24EE6BE3" w14:textId="77777777" w:rsidR="00DF47BE" w:rsidRPr="00476D2F" w:rsidRDefault="00DF47BE" w:rsidP="006F347D">
      <w:pPr>
        <w:pStyle w:val="Heading3"/>
      </w:pPr>
      <w:bookmarkStart w:id="111" w:name="_Toc411391434"/>
      <w:bookmarkStart w:id="112" w:name="_Toc411931837"/>
      <w:bookmarkStart w:id="113" w:name="_Toc412952915"/>
      <w:bookmarkStart w:id="114" w:name="_Ref424708083"/>
      <w:bookmarkStart w:id="115" w:name="_Toc472401106"/>
      <w:bookmarkStart w:id="116" w:name="_Toc473625676"/>
      <w:bookmarkStart w:id="117" w:name="_Toc473732534"/>
      <w:bookmarkStart w:id="118" w:name="_Toc473825633"/>
      <w:bookmarkStart w:id="119" w:name="_Toc259460277"/>
      <w:bookmarkStart w:id="120" w:name="_Toc526170402"/>
      <w:bookmarkStart w:id="121" w:name="_Toc472401101"/>
      <w:bookmarkStart w:id="122" w:name="_Toc411391429"/>
      <w:bookmarkStart w:id="123" w:name="_Toc411931832"/>
      <w:bookmarkStart w:id="124" w:name="_Toc412952912"/>
      <w:bookmarkStart w:id="125" w:name="_Toc185900666"/>
      <w:r w:rsidRPr="00476D2F">
        <w:t>Definitions</w:t>
      </w:r>
      <w:bookmarkEnd w:id="111"/>
      <w:bookmarkEnd w:id="112"/>
      <w:bookmarkEnd w:id="113"/>
      <w:bookmarkEnd w:id="114"/>
      <w:bookmarkEnd w:id="115"/>
      <w:bookmarkEnd w:id="116"/>
      <w:bookmarkEnd w:id="117"/>
      <w:bookmarkEnd w:id="118"/>
      <w:bookmarkEnd w:id="119"/>
      <w:bookmarkEnd w:id="120"/>
      <w:bookmarkEnd w:id="125"/>
    </w:p>
    <w:p w14:paraId="24EE6BE4" w14:textId="4AB3BB37" w:rsidR="00DF47BE" w:rsidRPr="00476D2F" w:rsidRDefault="00DF47BE">
      <w:r w:rsidRPr="00476D2F">
        <w:t xml:space="preserve">Definitions of many of the terms used in this document may be found in the “Glossary of Terms” </w:t>
      </w:r>
      <w:r w:rsidRPr="00476D2F">
        <w:rPr>
          <w:rFonts w:ascii="Symbol" w:eastAsia="Symbol" w:hAnsi="Symbol" w:cs="Symbol"/>
        </w:rPr>
        <w:t></w:t>
      </w:r>
      <w:r w:rsidR="00A9312B" w:rsidRPr="00476D2F">
        <w:fldChar w:fldCharType="begin"/>
      </w:r>
      <w:r w:rsidR="00A9312B" w:rsidRPr="00476D2F">
        <w:instrText xml:space="preserve"> REF glossary \h  \* MERGEFORMAT </w:instrText>
      </w:r>
      <w:r w:rsidR="00A9312B" w:rsidRPr="00476D2F">
        <w:fldChar w:fldCharType="separate"/>
      </w:r>
      <w:r w:rsidR="004501EF" w:rsidRPr="004501EF">
        <w:t>R</w:t>
      </w:r>
      <w:r w:rsidR="004501EF" w:rsidRPr="004501EF">
        <w:t>01</w:t>
      </w:r>
      <w:r w:rsidR="00A9312B" w:rsidRPr="00476D2F">
        <w:fldChar w:fldCharType="end"/>
      </w:r>
      <w:r w:rsidRPr="00476D2F">
        <w:t>]. Definitions of the business terms relating to Transit may also be found in [</w:t>
      </w:r>
      <w:r w:rsidR="00A9312B" w:rsidRPr="00476D2F">
        <w:fldChar w:fldCharType="begin"/>
      </w:r>
      <w:r w:rsidR="00A9312B" w:rsidRPr="00476D2F">
        <w:instrText xml:space="preserve"> REF UNS \h  \* MERGEFORMAT </w:instrText>
      </w:r>
      <w:r w:rsidR="00A9312B" w:rsidRPr="00476D2F">
        <w:fldChar w:fldCharType="separate"/>
      </w:r>
      <w:r w:rsidR="004501EF" w:rsidRPr="004501EF">
        <w:t>R</w:t>
      </w:r>
      <w:r w:rsidR="004501EF" w:rsidRPr="004501EF">
        <w:t>02</w:t>
      </w:r>
      <w:r w:rsidR="00A9312B" w:rsidRPr="00476D2F">
        <w:fldChar w:fldCharType="end"/>
      </w:r>
      <w:r w:rsidRPr="00476D2F">
        <w:t xml:space="preserve">]. </w:t>
      </w:r>
      <w:bookmarkEnd w:id="121"/>
    </w:p>
    <w:p w14:paraId="24EE6BE5" w14:textId="77777777" w:rsidR="00DF47BE" w:rsidRPr="00476D2F" w:rsidRDefault="00DF47BE" w:rsidP="006F347D">
      <w:pPr>
        <w:pStyle w:val="Heading3"/>
      </w:pPr>
      <w:bookmarkStart w:id="126" w:name="_Toc473625677"/>
      <w:bookmarkStart w:id="127" w:name="_Toc473732535"/>
      <w:bookmarkStart w:id="128" w:name="_Toc473825634"/>
      <w:bookmarkStart w:id="129" w:name="_Toc259460278"/>
      <w:bookmarkStart w:id="130" w:name="_Toc526170403"/>
      <w:bookmarkStart w:id="131" w:name="_Ref97133362"/>
      <w:bookmarkStart w:id="132" w:name="_Toc185900667"/>
      <w:r w:rsidRPr="00476D2F">
        <w:t>Terminology</w:t>
      </w:r>
      <w:bookmarkEnd w:id="126"/>
      <w:bookmarkEnd w:id="127"/>
      <w:bookmarkEnd w:id="128"/>
      <w:bookmarkEnd w:id="129"/>
      <w:bookmarkEnd w:id="130"/>
      <w:bookmarkEnd w:id="131"/>
      <w:bookmarkEnd w:id="132"/>
    </w:p>
    <w:p w14:paraId="24EE6BE6" w14:textId="77777777" w:rsidR="00DF47BE" w:rsidRPr="00476D2F" w:rsidRDefault="00DF47BE">
      <w:pPr>
        <w:spacing w:before="0" w:after="120"/>
      </w:pPr>
      <w:proofErr w:type="gramStart"/>
      <w:r w:rsidRPr="00476D2F">
        <w:t>A number of</w:t>
      </w:r>
      <w:proofErr w:type="gramEnd"/>
      <w:r w:rsidRPr="00476D2F">
        <w:t xml:space="preserve"> terms are used with a very specific meaning in this document:</w:t>
      </w:r>
    </w:p>
    <w:tbl>
      <w:tblPr>
        <w:tblW w:w="9139"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6587"/>
      </w:tblGrid>
      <w:tr w:rsidR="00DF47BE" w:rsidRPr="00110E6A" w14:paraId="24EE6BE9" w14:textId="77777777" w:rsidTr="000F0BE5">
        <w:trPr>
          <w:cantSplit/>
          <w:tblHeader/>
          <w:jc w:val="center"/>
        </w:trPr>
        <w:tc>
          <w:tcPr>
            <w:tcW w:w="2552" w:type="dxa"/>
            <w:shd w:val="clear" w:color="auto" w:fill="002060"/>
          </w:tcPr>
          <w:p w14:paraId="24EE6BE7" w14:textId="77777777" w:rsidR="00DF47BE" w:rsidRPr="00476D2F" w:rsidRDefault="00DF47BE">
            <w:pPr>
              <w:pStyle w:val="Table10"/>
              <w:rPr>
                <w:b/>
                <w:sz w:val="24"/>
                <w:szCs w:val="24"/>
              </w:rPr>
            </w:pPr>
            <w:bookmarkStart w:id="133" w:name="_Toc411354400"/>
            <w:bookmarkStart w:id="134" w:name="_Toc411931172"/>
            <w:r w:rsidRPr="00476D2F">
              <w:rPr>
                <w:b/>
                <w:sz w:val="24"/>
                <w:szCs w:val="24"/>
              </w:rPr>
              <w:t>Name</w:t>
            </w:r>
          </w:p>
        </w:tc>
        <w:tc>
          <w:tcPr>
            <w:tcW w:w="6587" w:type="dxa"/>
            <w:shd w:val="clear" w:color="auto" w:fill="002060"/>
          </w:tcPr>
          <w:p w14:paraId="24EE6BE8" w14:textId="77777777" w:rsidR="00DF47BE" w:rsidRPr="00476D2F" w:rsidRDefault="00DF47BE">
            <w:pPr>
              <w:pStyle w:val="Table10"/>
              <w:jc w:val="both"/>
              <w:rPr>
                <w:b/>
                <w:sz w:val="24"/>
                <w:szCs w:val="24"/>
              </w:rPr>
            </w:pPr>
            <w:r w:rsidRPr="00476D2F">
              <w:rPr>
                <w:b/>
                <w:sz w:val="24"/>
                <w:szCs w:val="24"/>
              </w:rPr>
              <w:t>Description</w:t>
            </w:r>
          </w:p>
        </w:tc>
      </w:tr>
      <w:tr w:rsidR="00195488" w:rsidRPr="00110E6A" w14:paraId="2D86EC20" w14:textId="77777777" w:rsidTr="000F0BE5">
        <w:trPr>
          <w:cantSplit/>
          <w:jc w:val="center"/>
        </w:trPr>
        <w:tc>
          <w:tcPr>
            <w:tcW w:w="2552" w:type="dxa"/>
          </w:tcPr>
          <w:p w14:paraId="44812C10" w14:textId="769B2157" w:rsidR="00195488" w:rsidRPr="00476D2F" w:rsidRDefault="00195488" w:rsidP="00195488">
            <w:pPr>
              <w:pStyle w:val="Table10"/>
              <w:rPr>
                <w:sz w:val="24"/>
                <w:szCs w:val="24"/>
              </w:rPr>
            </w:pPr>
            <w:r w:rsidRPr="00476D2F">
              <w:rPr>
                <w:sz w:val="24"/>
                <w:szCs w:val="24"/>
              </w:rPr>
              <w:t>Code List</w:t>
            </w:r>
          </w:p>
        </w:tc>
        <w:tc>
          <w:tcPr>
            <w:tcW w:w="6587" w:type="dxa"/>
          </w:tcPr>
          <w:p w14:paraId="2A8438E1" w14:textId="385AEF0E" w:rsidR="00195488" w:rsidRPr="00476D2F" w:rsidRDefault="00195488" w:rsidP="00195488">
            <w:pPr>
              <w:pStyle w:val="Table10"/>
              <w:jc w:val="both"/>
              <w:rPr>
                <w:sz w:val="24"/>
                <w:szCs w:val="24"/>
              </w:rPr>
            </w:pPr>
            <w:r w:rsidRPr="00476D2F">
              <w:rPr>
                <w:sz w:val="24"/>
                <w:szCs w:val="24"/>
              </w:rPr>
              <w:t>A set of discrete values. Some Data Items can only contain a set of discrete values, in which case they will have an associated Code List. Note: the term entity is also used in CS/RD2, where those are maintained.</w:t>
            </w:r>
          </w:p>
        </w:tc>
      </w:tr>
      <w:tr w:rsidR="00195488" w:rsidRPr="00110E6A" w14:paraId="6B66B770" w14:textId="77777777" w:rsidTr="000F0BE5">
        <w:trPr>
          <w:cantSplit/>
          <w:jc w:val="center"/>
        </w:trPr>
        <w:tc>
          <w:tcPr>
            <w:tcW w:w="2552" w:type="dxa"/>
          </w:tcPr>
          <w:p w14:paraId="428E67EE" w14:textId="2CACDB8F" w:rsidR="00195488" w:rsidRPr="00476D2F" w:rsidRDefault="00195488" w:rsidP="00195488">
            <w:pPr>
              <w:pStyle w:val="Table10"/>
              <w:rPr>
                <w:sz w:val="24"/>
                <w:szCs w:val="24"/>
              </w:rPr>
            </w:pPr>
            <w:r w:rsidRPr="00476D2F">
              <w:rPr>
                <w:sz w:val="24"/>
                <w:szCs w:val="24"/>
              </w:rPr>
              <w:t>Conversion</w:t>
            </w:r>
          </w:p>
        </w:tc>
        <w:tc>
          <w:tcPr>
            <w:tcW w:w="6587" w:type="dxa"/>
          </w:tcPr>
          <w:p w14:paraId="6C35EA34" w14:textId="3F70EBCD" w:rsidR="00195488" w:rsidRPr="00476D2F" w:rsidRDefault="00195488" w:rsidP="00195488">
            <w:pPr>
              <w:pStyle w:val="Table10"/>
              <w:jc w:val="both"/>
              <w:rPr>
                <w:sz w:val="24"/>
                <w:szCs w:val="24"/>
              </w:rPr>
            </w:pPr>
            <w:r w:rsidRPr="00476D2F">
              <w:rPr>
                <w:sz w:val="24"/>
                <w:szCs w:val="24"/>
              </w:rPr>
              <w:t>It is the conversion of one or more messages from the Transitional UCC phase to the legacy phase and vi</w:t>
            </w:r>
            <w:r w:rsidR="005268D2" w:rsidRPr="00476D2F">
              <w:rPr>
                <w:sz w:val="24"/>
                <w:szCs w:val="24"/>
              </w:rPr>
              <w:t>c</w:t>
            </w:r>
            <w:r w:rsidRPr="00476D2F">
              <w:rPr>
                <w:sz w:val="24"/>
                <w:szCs w:val="24"/>
              </w:rPr>
              <w:t>e versa</w:t>
            </w:r>
          </w:p>
        </w:tc>
      </w:tr>
      <w:tr w:rsidR="00DF47BE" w:rsidRPr="00110E6A" w14:paraId="24EE6BF0" w14:textId="77777777" w:rsidTr="000F0BE5">
        <w:trPr>
          <w:cantSplit/>
          <w:jc w:val="center"/>
        </w:trPr>
        <w:tc>
          <w:tcPr>
            <w:tcW w:w="2552" w:type="dxa"/>
          </w:tcPr>
          <w:p w14:paraId="24EE6BED" w14:textId="77777777" w:rsidR="00DF47BE" w:rsidRPr="00476D2F" w:rsidRDefault="00DF47BE">
            <w:pPr>
              <w:pStyle w:val="Table10"/>
              <w:rPr>
                <w:sz w:val="24"/>
                <w:szCs w:val="24"/>
              </w:rPr>
            </w:pPr>
            <w:r w:rsidRPr="00476D2F">
              <w:rPr>
                <w:sz w:val="24"/>
                <w:szCs w:val="24"/>
              </w:rPr>
              <w:t>Customs or</w:t>
            </w:r>
          </w:p>
          <w:p w14:paraId="24EE6BEE" w14:textId="77777777" w:rsidR="00DF47BE" w:rsidRPr="00476D2F" w:rsidRDefault="00DF47BE">
            <w:pPr>
              <w:pStyle w:val="Table10"/>
              <w:rPr>
                <w:sz w:val="24"/>
                <w:szCs w:val="24"/>
              </w:rPr>
            </w:pPr>
            <w:r w:rsidRPr="00476D2F">
              <w:rPr>
                <w:sz w:val="24"/>
                <w:szCs w:val="24"/>
              </w:rPr>
              <w:t>Customs Domain</w:t>
            </w:r>
          </w:p>
        </w:tc>
        <w:tc>
          <w:tcPr>
            <w:tcW w:w="6587" w:type="dxa"/>
          </w:tcPr>
          <w:p w14:paraId="24EE6BEF" w14:textId="77777777" w:rsidR="00DF47BE" w:rsidRPr="00476D2F" w:rsidRDefault="00DF47BE">
            <w:pPr>
              <w:pStyle w:val="Table10"/>
              <w:jc w:val="both"/>
              <w:rPr>
                <w:sz w:val="24"/>
                <w:szCs w:val="24"/>
              </w:rPr>
            </w:pPr>
            <w:r w:rsidRPr="00476D2F">
              <w:rPr>
                <w:sz w:val="24"/>
                <w:szCs w:val="24"/>
              </w:rPr>
              <w:t>A Customs regime e.g. Import, Export and Transit.</w:t>
            </w:r>
          </w:p>
        </w:tc>
      </w:tr>
      <w:tr w:rsidR="00195488" w:rsidRPr="00110E6A" w14:paraId="18373398" w14:textId="77777777" w:rsidTr="00195488">
        <w:trPr>
          <w:cantSplit/>
          <w:jc w:val="center"/>
        </w:trPr>
        <w:tc>
          <w:tcPr>
            <w:tcW w:w="2552" w:type="dxa"/>
          </w:tcPr>
          <w:p w14:paraId="2866C7BB" w14:textId="77777777" w:rsidR="00195488" w:rsidRPr="00476D2F" w:rsidRDefault="00195488" w:rsidP="00344F6A">
            <w:pPr>
              <w:pStyle w:val="Table10"/>
              <w:rPr>
                <w:sz w:val="24"/>
                <w:szCs w:val="24"/>
              </w:rPr>
            </w:pPr>
            <w:r w:rsidRPr="00476D2F">
              <w:rPr>
                <w:sz w:val="24"/>
                <w:szCs w:val="24"/>
              </w:rPr>
              <w:t>Customs Office List</w:t>
            </w:r>
          </w:p>
        </w:tc>
        <w:tc>
          <w:tcPr>
            <w:tcW w:w="6587" w:type="dxa"/>
          </w:tcPr>
          <w:p w14:paraId="0A090CA8" w14:textId="45873E76" w:rsidR="00195488" w:rsidRPr="00476D2F" w:rsidRDefault="00195488" w:rsidP="00344F6A">
            <w:pPr>
              <w:pStyle w:val="Table10"/>
              <w:jc w:val="both"/>
              <w:rPr>
                <w:sz w:val="24"/>
                <w:szCs w:val="24"/>
              </w:rPr>
            </w:pPr>
            <w:r w:rsidRPr="00476D2F">
              <w:rPr>
                <w:sz w:val="24"/>
                <w:szCs w:val="24"/>
              </w:rPr>
              <w:t xml:space="preserve">A collection of data related to Customs Offices. This set of data is maintained by </w:t>
            </w:r>
            <w:r w:rsidR="00124DC4" w:rsidRPr="00476D2F">
              <w:rPr>
                <w:sz w:val="24"/>
                <w:szCs w:val="24"/>
              </w:rPr>
              <w:t>National tea</w:t>
            </w:r>
            <w:r w:rsidR="00084582" w:rsidRPr="00476D2F">
              <w:rPr>
                <w:sz w:val="24"/>
                <w:szCs w:val="24"/>
              </w:rPr>
              <w:t>m</w:t>
            </w:r>
            <w:r w:rsidR="00124DC4" w:rsidRPr="00476D2F">
              <w:rPr>
                <w:sz w:val="24"/>
                <w:szCs w:val="24"/>
              </w:rPr>
              <w:t xml:space="preserve">s in </w:t>
            </w:r>
            <w:r w:rsidRPr="00476D2F">
              <w:rPr>
                <w:sz w:val="24"/>
                <w:szCs w:val="24"/>
              </w:rPr>
              <w:t>the CS/RD2 application.</w:t>
            </w:r>
          </w:p>
        </w:tc>
      </w:tr>
      <w:tr w:rsidR="00DF47BE" w:rsidRPr="00110E6A" w14:paraId="24EE6BF6" w14:textId="77777777" w:rsidTr="000F0BE5">
        <w:trPr>
          <w:cantSplit/>
          <w:jc w:val="center"/>
        </w:trPr>
        <w:tc>
          <w:tcPr>
            <w:tcW w:w="2552" w:type="dxa"/>
          </w:tcPr>
          <w:p w14:paraId="24EE6BF4" w14:textId="77777777" w:rsidR="00DF47BE" w:rsidRPr="00476D2F" w:rsidRDefault="00DF47BE">
            <w:pPr>
              <w:pStyle w:val="Table10"/>
              <w:rPr>
                <w:sz w:val="24"/>
                <w:szCs w:val="24"/>
              </w:rPr>
            </w:pPr>
            <w:r w:rsidRPr="00476D2F">
              <w:rPr>
                <w:sz w:val="24"/>
                <w:szCs w:val="24"/>
              </w:rPr>
              <w:t>Customs System</w:t>
            </w:r>
          </w:p>
        </w:tc>
        <w:tc>
          <w:tcPr>
            <w:tcW w:w="6587" w:type="dxa"/>
          </w:tcPr>
          <w:p w14:paraId="24EE6BF5" w14:textId="77777777" w:rsidR="00DF47BE" w:rsidRPr="00476D2F" w:rsidRDefault="00DF47BE">
            <w:pPr>
              <w:pStyle w:val="Table10"/>
              <w:jc w:val="both"/>
              <w:rPr>
                <w:sz w:val="24"/>
                <w:szCs w:val="24"/>
              </w:rPr>
            </w:pPr>
            <w:r w:rsidRPr="00476D2F">
              <w:rPr>
                <w:sz w:val="24"/>
                <w:szCs w:val="24"/>
              </w:rPr>
              <w:t>Any of the Customs IT systems, e.g. NCTS.</w:t>
            </w:r>
          </w:p>
        </w:tc>
      </w:tr>
      <w:tr w:rsidR="00DF47BE" w:rsidRPr="00110E6A" w14:paraId="24EE6BF9" w14:textId="77777777" w:rsidTr="000F0BE5">
        <w:trPr>
          <w:cantSplit/>
          <w:jc w:val="center"/>
        </w:trPr>
        <w:tc>
          <w:tcPr>
            <w:tcW w:w="2552" w:type="dxa"/>
          </w:tcPr>
          <w:p w14:paraId="24EE6BF7" w14:textId="77777777" w:rsidR="00DF47BE" w:rsidRPr="00476D2F" w:rsidRDefault="00DF47BE">
            <w:pPr>
              <w:pStyle w:val="Table10"/>
              <w:rPr>
                <w:sz w:val="24"/>
                <w:szCs w:val="24"/>
              </w:rPr>
            </w:pPr>
            <w:r w:rsidRPr="00476D2F">
              <w:rPr>
                <w:sz w:val="24"/>
                <w:szCs w:val="24"/>
              </w:rPr>
              <w:t>Data Group</w:t>
            </w:r>
          </w:p>
        </w:tc>
        <w:tc>
          <w:tcPr>
            <w:tcW w:w="6587" w:type="dxa"/>
          </w:tcPr>
          <w:p w14:paraId="24EE6BF8" w14:textId="77777777" w:rsidR="00DF47BE" w:rsidRPr="00476D2F" w:rsidRDefault="00DF47BE">
            <w:pPr>
              <w:pStyle w:val="Table10"/>
              <w:jc w:val="both"/>
              <w:rPr>
                <w:sz w:val="24"/>
                <w:szCs w:val="24"/>
              </w:rPr>
            </w:pPr>
            <w:r w:rsidRPr="00476D2F">
              <w:rPr>
                <w:sz w:val="24"/>
                <w:szCs w:val="24"/>
              </w:rPr>
              <w:t>A Data Group is a part of the Technical Message Structure; it groups Data Items related to the same subject and it is denoted by a Data Group name.</w:t>
            </w:r>
          </w:p>
        </w:tc>
      </w:tr>
      <w:tr w:rsidR="00DF47BE" w:rsidRPr="00110E6A" w14:paraId="24EE6BFC" w14:textId="77777777" w:rsidTr="000F0BE5">
        <w:trPr>
          <w:cantSplit/>
          <w:jc w:val="center"/>
        </w:trPr>
        <w:tc>
          <w:tcPr>
            <w:tcW w:w="2552" w:type="dxa"/>
          </w:tcPr>
          <w:p w14:paraId="24EE6BFA" w14:textId="77777777" w:rsidR="00DF47BE" w:rsidRPr="00476D2F" w:rsidRDefault="00DF47BE">
            <w:pPr>
              <w:pStyle w:val="Table10"/>
              <w:rPr>
                <w:sz w:val="24"/>
                <w:szCs w:val="24"/>
              </w:rPr>
            </w:pPr>
            <w:r w:rsidRPr="00476D2F">
              <w:rPr>
                <w:sz w:val="24"/>
                <w:szCs w:val="24"/>
              </w:rPr>
              <w:t>Data Item</w:t>
            </w:r>
          </w:p>
        </w:tc>
        <w:tc>
          <w:tcPr>
            <w:tcW w:w="6587" w:type="dxa"/>
          </w:tcPr>
          <w:p w14:paraId="24EE6BFB" w14:textId="77777777" w:rsidR="00DF47BE" w:rsidRPr="00476D2F" w:rsidRDefault="00DF47BE">
            <w:pPr>
              <w:pStyle w:val="Table10"/>
              <w:jc w:val="both"/>
              <w:rPr>
                <w:sz w:val="24"/>
                <w:szCs w:val="24"/>
              </w:rPr>
            </w:pPr>
            <w:r w:rsidRPr="00476D2F">
              <w:rPr>
                <w:sz w:val="24"/>
                <w:szCs w:val="24"/>
              </w:rPr>
              <w:t xml:space="preserve">A Data Item is an elementary (atomic) piece of information; part of a Data Group. </w:t>
            </w:r>
          </w:p>
        </w:tc>
      </w:tr>
      <w:tr w:rsidR="00400AE3" w:rsidRPr="00110E6A" w14:paraId="6CF4AC09" w14:textId="77777777" w:rsidTr="000F0BE5">
        <w:trPr>
          <w:cantSplit/>
          <w:jc w:val="center"/>
        </w:trPr>
        <w:tc>
          <w:tcPr>
            <w:tcW w:w="2552" w:type="dxa"/>
          </w:tcPr>
          <w:p w14:paraId="681EF1BA" w14:textId="01182BCD" w:rsidR="00400AE3" w:rsidRPr="00476D2F" w:rsidRDefault="00E03DA2">
            <w:pPr>
              <w:pStyle w:val="Table10"/>
              <w:rPr>
                <w:sz w:val="24"/>
                <w:szCs w:val="24"/>
              </w:rPr>
            </w:pPr>
            <w:r w:rsidRPr="00E03DA2">
              <w:rPr>
                <w:sz w:val="24"/>
                <w:szCs w:val="24"/>
              </w:rPr>
              <w:t>DROOLS</w:t>
            </w:r>
          </w:p>
        </w:tc>
        <w:tc>
          <w:tcPr>
            <w:tcW w:w="6587" w:type="dxa"/>
          </w:tcPr>
          <w:p w14:paraId="78840D95" w14:textId="2D679D91" w:rsidR="001001E0" w:rsidRPr="0018702E" w:rsidRDefault="00E03DA2" w:rsidP="001001E0">
            <w:pPr>
              <w:pStyle w:val="Table10"/>
              <w:rPr>
                <w:sz w:val="24"/>
                <w:szCs w:val="24"/>
                <w:lang w:val="en-US"/>
              </w:rPr>
            </w:pPr>
            <w:r w:rsidRPr="00E03DA2">
              <w:rPr>
                <w:sz w:val="24"/>
                <w:szCs w:val="24"/>
              </w:rPr>
              <w:t>DROOLS</w:t>
            </w:r>
            <w:r>
              <w:rPr>
                <w:sz w:val="24"/>
                <w:szCs w:val="24"/>
              </w:rPr>
              <w:t xml:space="preserve"> </w:t>
            </w:r>
            <w:r w:rsidR="00A17E4E" w:rsidRPr="00A17E4E">
              <w:rPr>
                <w:sz w:val="24"/>
                <w:szCs w:val="24"/>
              </w:rPr>
              <w:t>is a business-rule management system with a forward-chaining and backward-chaining inference-based rules engine, allowing fast and reliable evaluation of business rules and complex event processing.</w:t>
            </w:r>
          </w:p>
          <w:p w14:paraId="062C4F8E" w14:textId="6CCC5D7D" w:rsidR="00400AE3" w:rsidRPr="00476D2F" w:rsidRDefault="0055242D" w:rsidP="001001E0">
            <w:pPr>
              <w:pStyle w:val="Table10"/>
              <w:jc w:val="both"/>
              <w:rPr>
                <w:sz w:val="24"/>
                <w:szCs w:val="24"/>
              </w:rPr>
            </w:pPr>
            <w:r w:rsidRPr="0055242D">
              <w:rPr>
                <w:sz w:val="24"/>
                <w:szCs w:val="24"/>
              </w:rPr>
              <w:t>The Conformance Testing Application (</w:t>
            </w:r>
            <w:r w:rsidR="001001E0" w:rsidRPr="001001E0">
              <w:rPr>
                <w:sz w:val="24"/>
                <w:szCs w:val="24"/>
              </w:rPr>
              <w:t>CTA</w:t>
            </w:r>
            <w:r>
              <w:rPr>
                <w:sz w:val="24"/>
                <w:szCs w:val="24"/>
              </w:rPr>
              <w:t>)</w:t>
            </w:r>
            <w:r w:rsidR="001001E0" w:rsidRPr="001001E0">
              <w:rPr>
                <w:sz w:val="24"/>
                <w:szCs w:val="24"/>
              </w:rPr>
              <w:t xml:space="preserve"> uses this technology to perform the semantic </w:t>
            </w:r>
            <w:r w:rsidR="00CD7682" w:rsidRPr="00CD7682">
              <w:rPr>
                <w:sz w:val="24"/>
                <w:szCs w:val="24"/>
              </w:rPr>
              <w:t xml:space="preserve">validation </w:t>
            </w:r>
            <w:r w:rsidR="00F94936" w:rsidRPr="00F94936">
              <w:rPr>
                <w:sz w:val="24"/>
                <w:szCs w:val="24"/>
              </w:rPr>
              <w:t>(i.e. to verify the correct application of the rules and conditions defined in the DDNA) of the messages defined in</w:t>
            </w:r>
            <w:r w:rsidR="001001E0" w:rsidRPr="001001E0">
              <w:rPr>
                <w:sz w:val="24"/>
                <w:szCs w:val="24"/>
              </w:rPr>
              <w:t xml:space="preserve"> DDNA.</w:t>
            </w:r>
          </w:p>
        </w:tc>
      </w:tr>
      <w:tr w:rsidR="00DF47BE" w:rsidRPr="00110E6A" w14:paraId="24EE6BFF" w14:textId="77777777" w:rsidTr="000F0BE5">
        <w:trPr>
          <w:cantSplit/>
          <w:jc w:val="center"/>
        </w:trPr>
        <w:tc>
          <w:tcPr>
            <w:tcW w:w="2552" w:type="dxa"/>
          </w:tcPr>
          <w:p w14:paraId="24EE6BFD" w14:textId="77777777" w:rsidR="00DF47BE" w:rsidRPr="00476D2F" w:rsidRDefault="00DF47BE">
            <w:pPr>
              <w:pStyle w:val="Table10"/>
              <w:rPr>
                <w:sz w:val="24"/>
                <w:szCs w:val="24"/>
              </w:rPr>
            </w:pPr>
            <w:r w:rsidRPr="00476D2F">
              <w:rPr>
                <w:sz w:val="24"/>
                <w:szCs w:val="24"/>
              </w:rPr>
              <w:t>Functional Message Structure (FMS)</w:t>
            </w:r>
          </w:p>
        </w:tc>
        <w:tc>
          <w:tcPr>
            <w:tcW w:w="6587" w:type="dxa"/>
          </w:tcPr>
          <w:p w14:paraId="24EE6BFE" w14:textId="5FDF8226" w:rsidR="00DF47BE" w:rsidRPr="00476D2F" w:rsidRDefault="00E96573" w:rsidP="006333EE">
            <w:pPr>
              <w:pStyle w:val="Table10"/>
              <w:jc w:val="both"/>
              <w:rPr>
                <w:sz w:val="24"/>
                <w:szCs w:val="24"/>
              </w:rPr>
            </w:pPr>
            <w:r w:rsidRPr="00E96573">
              <w:rPr>
                <w:sz w:val="24"/>
                <w:szCs w:val="24"/>
              </w:rPr>
              <w:t>Logical data structure of an Information Exchange, as defined in FTSS [</w:t>
            </w:r>
            <w:r w:rsidR="006333EE" w:rsidRPr="00476D2F">
              <w:rPr>
                <w:bCs/>
              </w:rPr>
              <w:fldChar w:fldCharType="begin"/>
            </w:r>
            <w:r w:rsidR="006333EE" w:rsidRPr="00476D2F">
              <w:rPr>
                <w:bCs/>
              </w:rPr>
              <w:instrText xml:space="preserve"> REF R26 \h  \* MERGEFORMAT </w:instrText>
            </w:r>
            <w:r w:rsidR="006333EE" w:rsidRPr="00476D2F">
              <w:rPr>
                <w:bCs/>
              </w:rPr>
            </w:r>
            <w:r w:rsidR="006333EE" w:rsidRPr="00476D2F">
              <w:rPr>
                <w:bCs/>
              </w:rPr>
              <w:fldChar w:fldCharType="separate"/>
            </w:r>
            <w:r w:rsidR="004501EF" w:rsidRPr="000C1B4B">
              <w:rPr>
                <w:sz w:val="24"/>
                <w:szCs w:val="24"/>
              </w:rPr>
              <w:t>R</w:t>
            </w:r>
            <w:r w:rsidR="004501EF">
              <w:rPr>
                <w:sz w:val="24"/>
                <w:szCs w:val="24"/>
              </w:rPr>
              <w:t>25</w:t>
            </w:r>
            <w:r w:rsidR="006333EE" w:rsidRPr="00476D2F">
              <w:rPr>
                <w:bCs/>
              </w:rPr>
              <w:fldChar w:fldCharType="end"/>
            </w:r>
            <w:r w:rsidRPr="00E96573">
              <w:rPr>
                <w:sz w:val="24"/>
                <w:szCs w:val="24"/>
              </w:rPr>
              <w:t>], FSS - AIS [</w:t>
            </w:r>
            <w:r w:rsidR="006333EE" w:rsidRPr="00476D2F">
              <w:rPr>
                <w:sz w:val="24"/>
                <w:szCs w:val="24"/>
              </w:rPr>
              <w:fldChar w:fldCharType="begin"/>
            </w:r>
            <w:r w:rsidR="006333EE" w:rsidRPr="00476D2F">
              <w:rPr>
                <w:sz w:val="24"/>
                <w:szCs w:val="24"/>
              </w:rPr>
              <w:instrText xml:space="preserve"> REF R14 \h  \* MERGEFORMAT </w:instrText>
            </w:r>
            <w:r w:rsidR="006333EE" w:rsidRPr="00476D2F">
              <w:rPr>
                <w:sz w:val="24"/>
                <w:szCs w:val="24"/>
              </w:rPr>
            </w:r>
            <w:r w:rsidR="006333EE" w:rsidRPr="00476D2F">
              <w:rPr>
                <w:sz w:val="24"/>
                <w:szCs w:val="24"/>
              </w:rPr>
              <w:fldChar w:fldCharType="separate"/>
            </w:r>
            <w:r w:rsidR="004501EF" w:rsidRPr="000C1B4B">
              <w:rPr>
                <w:sz w:val="24"/>
                <w:szCs w:val="24"/>
              </w:rPr>
              <w:t>R</w:t>
            </w:r>
            <w:r w:rsidR="004501EF">
              <w:rPr>
                <w:sz w:val="24"/>
                <w:szCs w:val="24"/>
              </w:rPr>
              <w:t>14</w:t>
            </w:r>
            <w:r w:rsidR="006333EE" w:rsidRPr="00476D2F">
              <w:rPr>
                <w:sz w:val="24"/>
                <w:szCs w:val="24"/>
              </w:rPr>
              <w:fldChar w:fldCharType="end"/>
            </w:r>
            <w:r w:rsidRPr="00E96573">
              <w:rPr>
                <w:sz w:val="24"/>
                <w:szCs w:val="24"/>
              </w:rPr>
              <w:t>], FSS - AES [</w:t>
            </w:r>
            <w:r w:rsidR="006333EE" w:rsidRPr="00476D2F">
              <w:rPr>
                <w:sz w:val="24"/>
                <w:szCs w:val="24"/>
              </w:rPr>
              <w:fldChar w:fldCharType="begin"/>
            </w:r>
            <w:r w:rsidR="006333EE" w:rsidRPr="00476D2F">
              <w:rPr>
                <w:sz w:val="24"/>
                <w:szCs w:val="24"/>
              </w:rPr>
              <w:instrText xml:space="preserve"> REF R13 \h  \* MERGEFORMAT </w:instrText>
            </w:r>
            <w:r w:rsidR="006333EE" w:rsidRPr="00476D2F">
              <w:rPr>
                <w:sz w:val="24"/>
                <w:szCs w:val="24"/>
              </w:rPr>
            </w:r>
            <w:r w:rsidR="006333EE" w:rsidRPr="00476D2F">
              <w:rPr>
                <w:sz w:val="24"/>
                <w:szCs w:val="24"/>
              </w:rPr>
              <w:fldChar w:fldCharType="separate"/>
            </w:r>
            <w:r w:rsidR="004501EF" w:rsidRPr="000C1B4B">
              <w:rPr>
                <w:sz w:val="24"/>
                <w:szCs w:val="24"/>
              </w:rPr>
              <w:t>R</w:t>
            </w:r>
            <w:r w:rsidR="004501EF">
              <w:rPr>
                <w:sz w:val="24"/>
                <w:szCs w:val="24"/>
              </w:rPr>
              <w:t>13</w:t>
            </w:r>
            <w:r w:rsidR="006333EE" w:rsidRPr="00476D2F">
              <w:rPr>
                <w:sz w:val="24"/>
                <w:szCs w:val="24"/>
              </w:rPr>
              <w:fldChar w:fldCharType="end"/>
            </w:r>
            <w:r w:rsidRPr="00E96573">
              <w:rPr>
                <w:sz w:val="24"/>
                <w:szCs w:val="24"/>
              </w:rPr>
              <w:t>], AES L4 BPMs [</w:t>
            </w:r>
            <w:r w:rsidR="006333EE" w:rsidRPr="00476D2F">
              <w:rPr>
                <w:sz w:val="24"/>
                <w:szCs w:val="24"/>
              </w:rPr>
              <w:fldChar w:fldCharType="begin"/>
            </w:r>
            <w:r w:rsidR="006333EE" w:rsidRPr="00476D2F">
              <w:rPr>
                <w:sz w:val="24"/>
                <w:szCs w:val="24"/>
              </w:rPr>
              <w:instrText xml:space="preserve"> REF R28 \h </w:instrText>
            </w:r>
            <w:r w:rsidR="006333EE">
              <w:rPr>
                <w:sz w:val="24"/>
                <w:szCs w:val="24"/>
              </w:rPr>
              <w:instrText xml:space="preserve"> \* MERGEFORMAT </w:instrText>
            </w:r>
            <w:r w:rsidR="006333EE" w:rsidRPr="00476D2F">
              <w:rPr>
                <w:sz w:val="24"/>
                <w:szCs w:val="24"/>
              </w:rPr>
            </w:r>
            <w:r w:rsidR="006333EE" w:rsidRPr="00476D2F">
              <w:rPr>
                <w:sz w:val="24"/>
                <w:szCs w:val="24"/>
              </w:rPr>
              <w:fldChar w:fldCharType="separate"/>
            </w:r>
            <w:r w:rsidR="004501EF" w:rsidRPr="000C1B4B">
              <w:rPr>
                <w:sz w:val="24"/>
                <w:szCs w:val="24"/>
              </w:rPr>
              <w:t>R</w:t>
            </w:r>
            <w:r w:rsidR="004501EF">
              <w:rPr>
                <w:sz w:val="24"/>
                <w:szCs w:val="24"/>
              </w:rPr>
              <w:t>27</w:t>
            </w:r>
            <w:r w:rsidR="006333EE" w:rsidRPr="00476D2F">
              <w:rPr>
                <w:sz w:val="24"/>
                <w:szCs w:val="24"/>
              </w:rPr>
              <w:fldChar w:fldCharType="end"/>
            </w:r>
            <w:r w:rsidRPr="00E96573">
              <w:rPr>
                <w:sz w:val="24"/>
                <w:szCs w:val="24"/>
              </w:rPr>
              <w:t>], FSS NCTS-P6 [</w:t>
            </w:r>
            <w:r w:rsidR="009A608A">
              <w:fldChar w:fldCharType="begin"/>
            </w:r>
            <w:r w:rsidR="009A608A">
              <w:instrText xml:space="preserve"> REF R44 \h </w:instrText>
            </w:r>
            <w:r w:rsidR="009A608A">
              <w:fldChar w:fldCharType="separate"/>
            </w:r>
            <w:r w:rsidR="004501EF" w:rsidRPr="000C1B4B">
              <w:rPr>
                <w:sz w:val="24"/>
                <w:szCs w:val="24"/>
              </w:rPr>
              <w:t>R</w:t>
            </w:r>
            <w:r w:rsidR="004501EF">
              <w:rPr>
                <w:noProof/>
                <w:sz w:val="24"/>
                <w:szCs w:val="24"/>
              </w:rPr>
              <w:t>43</w:t>
            </w:r>
            <w:r w:rsidR="009A608A">
              <w:fldChar w:fldCharType="end"/>
            </w:r>
            <w:r w:rsidRPr="00E96573">
              <w:rPr>
                <w:sz w:val="24"/>
                <w:szCs w:val="24"/>
              </w:rPr>
              <w:t>], and NCTS-P5 L4 BPMs [</w:t>
            </w:r>
            <w:r w:rsidR="006333EE" w:rsidRPr="00476D2F">
              <w:rPr>
                <w:sz w:val="24"/>
                <w:szCs w:val="24"/>
              </w:rPr>
              <w:fldChar w:fldCharType="begin"/>
            </w:r>
            <w:r w:rsidR="006333EE" w:rsidRPr="00476D2F">
              <w:rPr>
                <w:sz w:val="24"/>
                <w:szCs w:val="24"/>
              </w:rPr>
              <w:instrText xml:space="preserve"> REF R29 \h </w:instrText>
            </w:r>
            <w:r w:rsidR="006333EE">
              <w:rPr>
                <w:sz w:val="24"/>
                <w:szCs w:val="24"/>
              </w:rPr>
              <w:instrText xml:space="preserve"> \* MERGEFORMAT </w:instrText>
            </w:r>
            <w:r w:rsidR="006333EE" w:rsidRPr="00476D2F">
              <w:rPr>
                <w:sz w:val="24"/>
                <w:szCs w:val="24"/>
              </w:rPr>
            </w:r>
            <w:r w:rsidR="006333EE" w:rsidRPr="00476D2F">
              <w:rPr>
                <w:sz w:val="24"/>
                <w:szCs w:val="24"/>
              </w:rPr>
              <w:fldChar w:fldCharType="separate"/>
            </w:r>
            <w:r w:rsidR="004501EF" w:rsidRPr="000C1B4B">
              <w:rPr>
                <w:sz w:val="24"/>
                <w:szCs w:val="24"/>
              </w:rPr>
              <w:t>R</w:t>
            </w:r>
            <w:r w:rsidR="004501EF">
              <w:rPr>
                <w:sz w:val="24"/>
                <w:szCs w:val="24"/>
              </w:rPr>
              <w:t>28</w:t>
            </w:r>
            <w:r w:rsidR="006333EE" w:rsidRPr="00476D2F">
              <w:rPr>
                <w:sz w:val="24"/>
                <w:szCs w:val="24"/>
              </w:rPr>
              <w:fldChar w:fldCharType="end"/>
            </w:r>
            <w:r w:rsidRPr="00E96573">
              <w:rPr>
                <w:sz w:val="24"/>
                <w:szCs w:val="24"/>
              </w:rPr>
              <w:t>].</w:t>
            </w:r>
          </w:p>
        </w:tc>
      </w:tr>
      <w:tr w:rsidR="00DF47BE" w:rsidRPr="00110E6A" w14:paraId="24EE6C02" w14:textId="77777777" w:rsidTr="000F0BE5">
        <w:trPr>
          <w:cantSplit/>
          <w:jc w:val="center"/>
        </w:trPr>
        <w:tc>
          <w:tcPr>
            <w:tcW w:w="2552" w:type="dxa"/>
          </w:tcPr>
          <w:p w14:paraId="24EE6C00" w14:textId="77777777" w:rsidR="00DF47BE" w:rsidRPr="00476D2F" w:rsidRDefault="00DF47BE">
            <w:pPr>
              <w:pStyle w:val="Table10"/>
              <w:rPr>
                <w:sz w:val="24"/>
                <w:szCs w:val="24"/>
              </w:rPr>
            </w:pPr>
            <w:r w:rsidRPr="00476D2F">
              <w:rPr>
                <w:sz w:val="24"/>
                <w:szCs w:val="24"/>
              </w:rPr>
              <w:t>Information Exchange</w:t>
            </w:r>
          </w:p>
        </w:tc>
        <w:tc>
          <w:tcPr>
            <w:tcW w:w="6587" w:type="dxa"/>
          </w:tcPr>
          <w:p w14:paraId="24EE6C01" w14:textId="77777777" w:rsidR="00DF47BE" w:rsidRPr="00476D2F" w:rsidRDefault="00DF47BE">
            <w:pPr>
              <w:pStyle w:val="Table10"/>
              <w:jc w:val="both"/>
              <w:rPr>
                <w:sz w:val="24"/>
                <w:szCs w:val="24"/>
              </w:rPr>
            </w:pPr>
            <w:r w:rsidRPr="00476D2F">
              <w:rPr>
                <w:sz w:val="24"/>
                <w:szCs w:val="24"/>
              </w:rPr>
              <w:t>A logical exchange of information between two locations. An Information Exchange is the conceptual exchange of information between two organisations, independent of its physical means.</w:t>
            </w:r>
          </w:p>
        </w:tc>
      </w:tr>
      <w:tr w:rsidR="00DF47BE" w:rsidRPr="00110E6A" w14:paraId="24EE6C05" w14:textId="77777777" w:rsidTr="000F0BE5">
        <w:trPr>
          <w:cantSplit/>
          <w:jc w:val="center"/>
        </w:trPr>
        <w:tc>
          <w:tcPr>
            <w:tcW w:w="2552" w:type="dxa"/>
          </w:tcPr>
          <w:p w14:paraId="24EE6C03" w14:textId="77777777" w:rsidR="00DF47BE" w:rsidRPr="00476D2F" w:rsidRDefault="00DF47BE">
            <w:pPr>
              <w:pStyle w:val="Table10"/>
              <w:rPr>
                <w:sz w:val="24"/>
                <w:szCs w:val="24"/>
              </w:rPr>
            </w:pPr>
            <w:r w:rsidRPr="00476D2F">
              <w:rPr>
                <w:sz w:val="24"/>
                <w:szCs w:val="24"/>
              </w:rPr>
              <w:t>Inter(Extra)net</w:t>
            </w:r>
          </w:p>
        </w:tc>
        <w:tc>
          <w:tcPr>
            <w:tcW w:w="6587" w:type="dxa"/>
          </w:tcPr>
          <w:p w14:paraId="24EE6C04" w14:textId="77777777" w:rsidR="00DF47BE" w:rsidRPr="00476D2F" w:rsidRDefault="00DF47BE">
            <w:pPr>
              <w:pStyle w:val="Table10"/>
              <w:jc w:val="both"/>
              <w:rPr>
                <w:sz w:val="24"/>
                <w:szCs w:val="24"/>
              </w:rPr>
            </w:pPr>
            <w:r w:rsidRPr="00476D2F">
              <w:rPr>
                <w:sz w:val="24"/>
                <w:szCs w:val="24"/>
              </w:rPr>
              <w:t>The Internet (World Wide Web) or an Extranet operated on the CCN communications platform.</w:t>
            </w:r>
          </w:p>
        </w:tc>
      </w:tr>
      <w:tr w:rsidR="00DF47BE" w:rsidRPr="00110E6A" w14:paraId="24EE6C08" w14:textId="77777777" w:rsidTr="000F0BE5">
        <w:trPr>
          <w:cantSplit/>
          <w:jc w:val="center"/>
        </w:trPr>
        <w:tc>
          <w:tcPr>
            <w:tcW w:w="2552" w:type="dxa"/>
          </w:tcPr>
          <w:p w14:paraId="24EE6C06" w14:textId="77777777" w:rsidR="00DF47BE" w:rsidRPr="00476D2F" w:rsidRDefault="00DF47BE">
            <w:pPr>
              <w:pStyle w:val="Table10"/>
              <w:rPr>
                <w:sz w:val="24"/>
                <w:szCs w:val="24"/>
              </w:rPr>
            </w:pPr>
            <w:r w:rsidRPr="00476D2F">
              <w:rPr>
                <w:sz w:val="24"/>
                <w:szCs w:val="24"/>
              </w:rPr>
              <w:t>Inter(Extra)net message</w:t>
            </w:r>
          </w:p>
        </w:tc>
        <w:tc>
          <w:tcPr>
            <w:tcW w:w="6587" w:type="dxa"/>
          </w:tcPr>
          <w:p w14:paraId="24EE6C07" w14:textId="77777777" w:rsidR="00DF47BE" w:rsidRPr="00476D2F" w:rsidRDefault="00DF47BE">
            <w:pPr>
              <w:pStyle w:val="Table10"/>
              <w:jc w:val="both"/>
              <w:rPr>
                <w:sz w:val="24"/>
                <w:szCs w:val="24"/>
              </w:rPr>
            </w:pPr>
            <w:r w:rsidRPr="00476D2F">
              <w:rPr>
                <w:sz w:val="24"/>
                <w:szCs w:val="24"/>
              </w:rPr>
              <w:t>An additional message, introduced to support Information Exchanges via the Internet or an Extranet, according to the HTTP protocol.</w:t>
            </w:r>
          </w:p>
        </w:tc>
      </w:tr>
      <w:tr w:rsidR="00FB2CEC" w:rsidRPr="00110E6A" w14:paraId="45092C85" w14:textId="77777777" w:rsidTr="000F0BE5">
        <w:trPr>
          <w:cantSplit/>
          <w:jc w:val="center"/>
        </w:trPr>
        <w:tc>
          <w:tcPr>
            <w:tcW w:w="2552" w:type="dxa"/>
          </w:tcPr>
          <w:p w14:paraId="24B14E5B" w14:textId="2FB6E4A2" w:rsidR="00FB2CEC" w:rsidRPr="00476D2F" w:rsidRDefault="0094369C">
            <w:pPr>
              <w:pStyle w:val="Table10"/>
              <w:rPr>
                <w:sz w:val="24"/>
                <w:szCs w:val="24"/>
              </w:rPr>
            </w:pPr>
            <w:r>
              <w:rPr>
                <w:sz w:val="24"/>
                <w:szCs w:val="24"/>
              </w:rPr>
              <w:t>“</w:t>
            </w:r>
            <w:r w:rsidR="00FB2CEC">
              <w:rPr>
                <w:sz w:val="24"/>
                <w:szCs w:val="24"/>
              </w:rPr>
              <w:t>Legacy</w:t>
            </w:r>
            <w:r>
              <w:rPr>
                <w:sz w:val="24"/>
                <w:szCs w:val="24"/>
              </w:rPr>
              <w:t>” systems</w:t>
            </w:r>
          </w:p>
        </w:tc>
        <w:tc>
          <w:tcPr>
            <w:tcW w:w="6587" w:type="dxa"/>
          </w:tcPr>
          <w:p w14:paraId="4117B1B4" w14:textId="3FDE8E7B" w:rsidR="00FB2CEC" w:rsidRPr="00476D2F" w:rsidRDefault="007849A8">
            <w:pPr>
              <w:pStyle w:val="Table10"/>
              <w:jc w:val="both"/>
              <w:rPr>
                <w:sz w:val="24"/>
                <w:szCs w:val="24"/>
              </w:rPr>
            </w:pPr>
            <w:r w:rsidRPr="007849A8">
              <w:rPr>
                <w:sz w:val="24"/>
                <w:szCs w:val="24"/>
              </w:rPr>
              <w:t>Legacy systems is used to identify the ECS-P2 and NCTS-P4 systems operated</w:t>
            </w:r>
            <w:r>
              <w:rPr>
                <w:sz w:val="24"/>
                <w:szCs w:val="24"/>
              </w:rPr>
              <w:t xml:space="preserve"> </w:t>
            </w:r>
            <w:r w:rsidR="000B0261" w:rsidRPr="000B0261">
              <w:rPr>
                <w:sz w:val="24"/>
                <w:szCs w:val="24"/>
              </w:rPr>
              <w:t>in compliance with the CCC [</w:t>
            </w:r>
            <w:r w:rsidR="003B00E3">
              <w:rPr>
                <w:sz w:val="24"/>
                <w:szCs w:val="24"/>
              </w:rPr>
              <w:fldChar w:fldCharType="begin"/>
            </w:r>
            <w:r w:rsidR="003B00E3">
              <w:rPr>
                <w:sz w:val="24"/>
                <w:szCs w:val="24"/>
              </w:rPr>
              <w:instrText xml:space="preserve"> REF A12 \h </w:instrText>
            </w:r>
            <w:r w:rsidR="003B00E3">
              <w:rPr>
                <w:sz w:val="24"/>
                <w:szCs w:val="24"/>
              </w:rPr>
            </w:r>
            <w:r w:rsidR="003B00E3">
              <w:rPr>
                <w:sz w:val="24"/>
                <w:szCs w:val="24"/>
              </w:rPr>
              <w:fldChar w:fldCharType="separate"/>
            </w:r>
            <w:r w:rsidR="004501EF" w:rsidRPr="00476D2F">
              <w:rPr>
                <w:sz w:val="24"/>
                <w:szCs w:val="24"/>
              </w:rPr>
              <w:t>A</w:t>
            </w:r>
            <w:r w:rsidR="004501EF">
              <w:rPr>
                <w:noProof/>
                <w:sz w:val="24"/>
                <w:szCs w:val="24"/>
              </w:rPr>
              <w:t>8</w:t>
            </w:r>
            <w:r w:rsidR="003B00E3">
              <w:rPr>
                <w:sz w:val="24"/>
                <w:szCs w:val="24"/>
              </w:rPr>
              <w:fldChar w:fldCharType="end"/>
            </w:r>
            <w:r w:rsidR="000B0261" w:rsidRPr="000B0261">
              <w:rPr>
                <w:sz w:val="24"/>
                <w:szCs w:val="24"/>
              </w:rPr>
              <w:t xml:space="preserve">] and </w:t>
            </w:r>
            <w:r w:rsidR="00721267">
              <w:rPr>
                <w:sz w:val="24"/>
                <w:szCs w:val="24"/>
              </w:rPr>
              <w:t xml:space="preserve">the </w:t>
            </w:r>
            <w:r w:rsidR="000B0261" w:rsidRPr="000B0261">
              <w:rPr>
                <w:sz w:val="24"/>
                <w:szCs w:val="24"/>
              </w:rPr>
              <w:t>transitional arrangements of the UCC [</w:t>
            </w:r>
            <w:r w:rsidR="00AC7882">
              <w:rPr>
                <w:sz w:val="24"/>
                <w:szCs w:val="24"/>
              </w:rPr>
              <w:fldChar w:fldCharType="begin"/>
            </w:r>
            <w:r w:rsidR="00AC7882">
              <w:rPr>
                <w:sz w:val="24"/>
                <w:szCs w:val="24"/>
              </w:rPr>
              <w:instrText xml:space="preserve"> REF A20 \h </w:instrText>
            </w:r>
            <w:r w:rsidR="00AC7882">
              <w:rPr>
                <w:sz w:val="24"/>
                <w:szCs w:val="24"/>
              </w:rPr>
            </w:r>
            <w:r w:rsidR="00AC7882">
              <w:rPr>
                <w:sz w:val="24"/>
                <w:szCs w:val="24"/>
              </w:rPr>
              <w:fldChar w:fldCharType="separate"/>
            </w:r>
            <w:r w:rsidR="004501EF" w:rsidRPr="00476D2F">
              <w:rPr>
                <w:sz w:val="24"/>
                <w:szCs w:val="24"/>
              </w:rPr>
              <w:t>A</w:t>
            </w:r>
            <w:r w:rsidR="004501EF">
              <w:rPr>
                <w:noProof/>
                <w:sz w:val="24"/>
                <w:szCs w:val="24"/>
              </w:rPr>
              <w:t>16</w:t>
            </w:r>
            <w:r w:rsidR="00AC7882">
              <w:rPr>
                <w:sz w:val="24"/>
                <w:szCs w:val="24"/>
              </w:rPr>
              <w:fldChar w:fldCharType="end"/>
            </w:r>
            <w:r w:rsidR="000B0261" w:rsidRPr="000B0261">
              <w:rPr>
                <w:sz w:val="24"/>
                <w:szCs w:val="24"/>
              </w:rPr>
              <w:t>]</w:t>
            </w:r>
            <w:r w:rsidR="009F7C65">
              <w:rPr>
                <w:sz w:val="24"/>
                <w:szCs w:val="24"/>
              </w:rPr>
              <w:t xml:space="preserve">. The label Legacy </w:t>
            </w:r>
            <w:r w:rsidR="009F7C65" w:rsidRPr="009F7C65">
              <w:rPr>
                <w:sz w:val="24"/>
                <w:szCs w:val="24"/>
              </w:rPr>
              <w:t>include</w:t>
            </w:r>
            <w:r w:rsidR="009F7C65">
              <w:rPr>
                <w:sz w:val="24"/>
                <w:szCs w:val="24"/>
              </w:rPr>
              <w:t>s</w:t>
            </w:r>
            <w:r w:rsidR="009F7C65" w:rsidRPr="009F7C65">
              <w:rPr>
                <w:sz w:val="24"/>
                <w:szCs w:val="24"/>
              </w:rPr>
              <w:t>, unless otherwise specified</w:t>
            </w:r>
            <w:r w:rsidR="00B1330C">
              <w:rPr>
                <w:sz w:val="24"/>
                <w:szCs w:val="24"/>
              </w:rPr>
              <w:t>,</w:t>
            </w:r>
            <w:r w:rsidR="009F7C65" w:rsidRPr="009F7C65">
              <w:rPr>
                <w:sz w:val="24"/>
                <w:szCs w:val="24"/>
              </w:rPr>
              <w:t xml:space="preserve"> the Customs operational processes AND their underpinning IT systems (National Domain), their exchange of information with the Trade</w:t>
            </w:r>
            <w:r w:rsidR="00A97714">
              <w:rPr>
                <w:sz w:val="24"/>
                <w:szCs w:val="24"/>
              </w:rPr>
              <w:t>rs</w:t>
            </w:r>
            <w:r w:rsidR="009F7C65" w:rsidRPr="009F7C65">
              <w:rPr>
                <w:sz w:val="24"/>
                <w:szCs w:val="24"/>
              </w:rPr>
              <w:t xml:space="preserve"> (External Domain) and with other NAs and Commission (Common Domain).</w:t>
            </w:r>
          </w:p>
        </w:tc>
      </w:tr>
      <w:tr w:rsidR="00DF47BE" w:rsidRPr="00110E6A" w14:paraId="24EE6C0B" w14:textId="77777777" w:rsidTr="000F0BE5">
        <w:trPr>
          <w:cantSplit/>
          <w:jc w:val="center"/>
        </w:trPr>
        <w:tc>
          <w:tcPr>
            <w:tcW w:w="2552" w:type="dxa"/>
          </w:tcPr>
          <w:p w14:paraId="24EE6C09" w14:textId="77777777" w:rsidR="00DF47BE" w:rsidRPr="00476D2F" w:rsidRDefault="00DF47BE">
            <w:pPr>
              <w:pStyle w:val="Table10"/>
              <w:rPr>
                <w:sz w:val="24"/>
                <w:szCs w:val="24"/>
              </w:rPr>
            </w:pPr>
            <w:r w:rsidRPr="00476D2F">
              <w:rPr>
                <w:sz w:val="24"/>
                <w:szCs w:val="24"/>
              </w:rPr>
              <w:t>Location</w:t>
            </w:r>
          </w:p>
        </w:tc>
        <w:tc>
          <w:tcPr>
            <w:tcW w:w="6587" w:type="dxa"/>
          </w:tcPr>
          <w:p w14:paraId="24EE6C0A" w14:textId="77777777" w:rsidR="00DF47BE" w:rsidRPr="00476D2F" w:rsidRDefault="00DF47BE">
            <w:pPr>
              <w:pStyle w:val="Table10"/>
              <w:jc w:val="both"/>
              <w:rPr>
                <w:sz w:val="24"/>
                <w:szCs w:val="24"/>
              </w:rPr>
            </w:pPr>
            <w:r w:rsidRPr="00476D2F">
              <w:rPr>
                <w:sz w:val="24"/>
                <w:szCs w:val="24"/>
              </w:rPr>
              <w:t xml:space="preserve">A location is the place where the </w:t>
            </w:r>
            <w:r w:rsidR="006F3AFC" w:rsidRPr="00476D2F">
              <w:rPr>
                <w:sz w:val="24"/>
                <w:szCs w:val="24"/>
              </w:rPr>
              <w:t xml:space="preserve">Customs operation </w:t>
            </w:r>
            <w:r w:rsidRPr="00476D2F">
              <w:rPr>
                <w:sz w:val="24"/>
                <w:szCs w:val="24"/>
              </w:rPr>
              <w:t xml:space="preserve">is performed. </w:t>
            </w:r>
          </w:p>
        </w:tc>
      </w:tr>
      <w:tr w:rsidR="00DF47BE" w:rsidRPr="00110E6A" w14:paraId="24EE6C0E" w14:textId="77777777" w:rsidTr="000F0BE5">
        <w:trPr>
          <w:cantSplit/>
          <w:jc w:val="center"/>
        </w:trPr>
        <w:tc>
          <w:tcPr>
            <w:tcW w:w="2552" w:type="dxa"/>
          </w:tcPr>
          <w:p w14:paraId="24EE6C0C" w14:textId="77777777" w:rsidR="00DF47BE" w:rsidRPr="00476D2F" w:rsidRDefault="00DF47BE">
            <w:pPr>
              <w:pStyle w:val="Table10"/>
              <w:rPr>
                <w:sz w:val="24"/>
                <w:szCs w:val="24"/>
              </w:rPr>
            </w:pPr>
            <w:r w:rsidRPr="00476D2F">
              <w:rPr>
                <w:sz w:val="24"/>
                <w:szCs w:val="24"/>
              </w:rPr>
              <w:t>Message formatting</w:t>
            </w:r>
          </w:p>
        </w:tc>
        <w:tc>
          <w:tcPr>
            <w:tcW w:w="6587" w:type="dxa"/>
          </w:tcPr>
          <w:p w14:paraId="24EE6C0D" w14:textId="77777777" w:rsidR="00DF47BE" w:rsidRPr="00476D2F" w:rsidRDefault="00DF47BE">
            <w:pPr>
              <w:pStyle w:val="Table10"/>
              <w:jc w:val="both"/>
              <w:rPr>
                <w:sz w:val="24"/>
                <w:szCs w:val="24"/>
              </w:rPr>
            </w:pPr>
            <w:r w:rsidRPr="00476D2F">
              <w:rPr>
                <w:sz w:val="24"/>
                <w:szCs w:val="24"/>
              </w:rPr>
              <w:t xml:space="preserve">Representation (of a Technical Message Structure) in or mapping to exchange syntax (e.g. XML or </w:t>
            </w:r>
            <w:r w:rsidR="00C1401A" w:rsidRPr="00476D2F">
              <w:rPr>
                <w:sz w:val="24"/>
                <w:szCs w:val="24"/>
              </w:rPr>
              <w:t>EDIFACT</w:t>
            </w:r>
            <w:r w:rsidRPr="00476D2F">
              <w:rPr>
                <w:sz w:val="24"/>
                <w:szCs w:val="24"/>
              </w:rPr>
              <w:t>).</w:t>
            </w:r>
          </w:p>
        </w:tc>
      </w:tr>
      <w:tr w:rsidR="00DF47BE" w:rsidRPr="00110E6A" w14:paraId="24EE6C11" w14:textId="77777777" w:rsidTr="000F0BE5">
        <w:trPr>
          <w:cantSplit/>
          <w:jc w:val="center"/>
        </w:trPr>
        <w:tc>
          <w:tcPr>
            <w:tcW w:w="2552" w:type="dxa"/>
          </w:tcPr>
          <w:p w14:paraId="24EE6C0F" w14:textId="77777777" w:rsidR="00DF47BE" w:rsidRPr="00476D2F" w:rsidRDefault="00DF47BE">
            <w:pPr>
              <w:pStyle w:val="Table10"/>
              <w:rPr>
                <w:sz w:val="24"/>
                <w:szCs w:val="24"/>
              </w:rPr>
            </w:pPr>
            <w:r w:rsidRPr="00476D2F">
              <w:rPr>
                <w:sz w:val="24"/>
                <w:szCs w:val="24"/>
              </w:rPr>
              <w:t>Message transport</w:t>
            </w:r>
          </w:p>
        </w:tc>
        <w:tc>
          <w:tcPr>
            <w:tcW w:w="6587" w:type="dxa"/>
          </w:tcPr>
          <w:p w14:paraId="24EE6C10" w14:textId="77777777" w:rsidR="00DF47BE" w:rsidRPr="00476D2F" w:rsidRDefault="00DF47BE">
            <w:pPr>
              <w:pStyle w:val="Table10"/>
              <w:jc w:val="both"/>
              <w:rPr>
                <w:sz w:val="24"/>
                <w:szCs w:val="24"/>
              </w:rPr>
            </w:pPr>
            <w:r w:rsidRPr="00476D2F">
              <w:rPr>
                <w:sz w:val="24"/>
                <w:szCs w:val="24"/>
              </w:rPr>
              <w:t>The sending (and reception) of a formatted message across a communications platform (such as CCN/CSI, the Inter(Extra)net).</w:t>
            </w:r>
          </w:p>
        </w:tc>
      </w:tr>
      <w:tr w:rsidR="00DF47BE" w:rsidRPr="00110E6A" w14:paraId="24EE6C14" w14:textId="77777777" w:rsidTr="000F0BE5">
        <w:trPr>
          <w:cantSplit/>
          <w:jc w:val="center"/>
        </w:trPr>
        <w:tc>
          <w:tcPr>
            <w:tcW w:w="2552" w:type="dxa"/>
          </w:tcPr>
          <w:p w14:paraId="24EE6C12" w14:textId="77777777" w:rsidR="00DF47BE" w:rsidRPr="00476D2F" w:rsidRDefault="00DF47BE">
            <w:pPr>
              <w:pStyle w:val="Table10"/>
              <w:rPr>
                <w:sz w:val="24"/>
                <w:szCs w:val="24"/>
              </w:rPr>
            </w:pPr>
            <w:r w:rsidRPr="00476D2F">
              <w:rPr>
                <w:sz w:val="24"/>
                <w:szCs w:val="24"/>
              </w:rPr>
              <w:t>Organisation</w:t>
            </w:r>
          </w:p>
        </w:tc>
        <w:tc>
          <w:tcPr>
            <w:tcW w:w="6587" w:type="dxa"/>
          </w:tcPr>
          <w:p w14:paraId="24EE6C13" w14:textId="77777777" w:rsidR="00DF47BE" w:rsidRPr="00476D2F" w:rsidRDefault="00DF47BE">
            <w:pPr>
              <w:pStyle w:val="Table10"/>
              <w:jc w:val="both"/>
              <w:rPr>
                <w:sz w:val="24"/>
                <w:szCs w:val="24"/>
              </w:rPr>
            </w:pPr>
            <w:r w:rsidRPr="00476D2F">
              <w:rPr>
                <w:sz w:val="24"/>
                <w:szCs w:val="24"/>
              </w:rPr>
              <w:t xml:space="preserve">An organisation is </w:t>
            </w:r>
            <w:proofErr w:type="gramStart"/>
            <w:r w:rsidRPr="00476D2F">
              <w:rPr>
                <w:sz w:val="24"/>
                <w:szCs w:val="24"/>
              </w:rPr>
              <w:t>a number of</w:t>
            </w:r>
            <w:proofErr w:type="gramEnd"/>
            <w:r w:rsidRPr="00476D2F">
              <w:rPr>
                <w:sz w:val="24"/>
                <w:szCs w:val="24"/>
              </w:rPr>
              <w:t xml:space="preserve"> individuals acting in a concer</w:t>
            </w:r>
            <w:r w:rsidR="002F49C6" w:rsidRPr="00476D2F">
              <w:rPr>
                <w:sz w:val="24"/>
                <w:szCs w:val="24"/>
              </w:rPr>
              <w:t>t</w:t>
            </w:r>
            <w:r w:rsidRPr="00476D2F">
              <w:rPr>
                <w:sz w:val="24"/>
                <w:szCs w:val="24"/>
              </w:rPr>
              <w:t>ed way towards a common business purpose with allocated roles and responsibilities. An organisation can have one or more roles of a specific type.</w:t>
            </w:r>
          </w:p>
        </w:tc>
      </w:tr>
      <w:tr w:rsidR="00DF47BE" w:rsidRPr="00110E6A" w14:paraId="24EE6C17" w14:textId="77777777" w:rsidTr="000F0BE5">
        <w:trPr>
          <w:cantSplit/>
          <w:jc w:val="center"/>
        </w:trPr>
        <w:tc>
          <w:tcPr>
            <w:tcW w:w="2552" w:type="dxa"/>
          </w:tcPr>
          <w:p w14:paraId="24EE6C15" w14:textId="77777777" w:rsidR="00DF47BE" w:rsidRPr="00476D2F" w:rsidRDefault="00DF47BE">
            <w:pPr>
              <w:pStyle w:val="Table10"/>
              <w:rPr>
                <w:sz w:val="24"/>
                <w:szCs w:val="24"/>
              </w:rPr>
            </w:pPr>
            <w:r w:rsidRPr="00476D2F">
              <w:rPr>
                <w:sz w:val="24"/>
                <w:szCs w:val="24"/>
              </w:rPr>
              <w:t>Reference Data</w:t>
            </w:r>
          </w:p>
        </w:tc>
        <w:tc>
          <w:tcPr>
            <w:tcW w:w="6587" w:type="dxa"/>
          </w:tcPr>
          <w:p w14:paraId="270F2E56" w14:textId="77777777" w:rsidR="003B7A9F" w:rsidRPr="00476D2F" w:rsidRDefault="003B7A9F" w:rsidP="003B7A9F">
            <w:pPr>
              <w:pStyle w:val="Table10"/>
              <w:rPr>
                <w:sz w:val="24"/>
                <w:szCs w:val="24"/>
              </w:rPr>
            </w:pPr>
            <w:r w:rsidRPr="00476D2F">
              <w:rPr>
                <w:sz w:val="24"/>
                <w:szCs w:val="24"/>
              </w:rPr>
              <w:t>Data which defines the set of permissible values to be used by other data fields. RD is widely re-used and widely referenced and is often defined by external or internal standards/norms. RD normally changes slowly and reflects changes in the modes of operation of the business, rather than change in the normal course of business.</w:t>
            </w:r>
          </w:p>
          <w:p w14:paraId="24EE6C16" w14:textId="14FF83E6" w:rsidR="00DF47BE" w:rsidRPr="00476D2F" w:rsidRDefault="003B7A9F" w:rsidP="003B7A9F">
            <w:pPr>
              <w:pStyle w:val="Table10"/>
              <w:jc w:val="both"/>
              <w:rPr>
                <w:sz w:val="24"/>
                <w:szCs w:val="24"/>
              </w:rPr>
            </w:pPr>
            <w:r w:rsidRPr="00476D2F">
              <w:rPr>
                <w:sz w:val="24"/>
                <w:szCs w:val="24"/>
              </w:rPr>
              <w:t>With respect to CS/RD2, RD covers business and technical Code Lists. RD consists of Common RD and National RD [</w:t>
            </w:r>
            <w:r w:rsidRPr="00476D2F">
              <w:rPr>
                <w:sz w:val="24"/>
                <w:szCs w:val="24"/>
              </w:rPr>
              <w:fldChar w:fldCharType="begin"/>
            </w:r>
            <w:r w:rsidRPr="00476D2F">
              <w:rPr>
                <w:sz w:val="24"/>
                <w:szCs w:val="24"/>
              </w:rPr>
              <w:instrText xml:space="preserve"> REF R27 \h </w:instrText>
            </w:r>
            <w:r w:rsidRPr="00476D2F">
              <w:rPr>
                <w:sz w:val="24"/>
                <w:szCs w:val="24"/>
              </w:rPr>
            </w:r>
            <w:r w:rsidRPr="00476D2F">
              <w:rPr>
                <w:sz w:val="24"/>
                <w:szCs w:val="24"/>
              </w:rPr>
              <w:fldChar w:fldCharType="separate"/>
            </w:r>
            <w:r w:rsidR="004501EF" w:rsidRPr="000C1B4B">
              <w:rPr>
                <w:sz w:val="24"/>
                <w:szCs w:val="24"/>
              </w:rPr>
              <w:t>R</w:t>
            </w:r>
            <w:r w:rsidR="004501EF">
              <w:rPr>
                <w:noProof/>
                <w:sz w:val="24"/>
                <w:szCs w:val="24"/>
              </w:rPr>
              <w:t>26</w:t>
            </w:r>
            <w:r w:rsidRPr="00476D2F">
              <w:rPr>
                <w:sz w:val="24"/>
                <w:szCs w:val="24"/>
              </w:rPr>
              <w:fldChar w:fldCharType="end"/>
            </w:r>
            <w:r w:rsidRPr="00476D2F">
              <w:rPr>
                <w:sz w:val="24"/>
                <w:szCs w:val="24"/>
              </w:rPr>
              <w:t xml:space="preserve">]. </w:t>
            </w:r>
          </w:p>
        </w:tc>
      </w:tr>
      <w:tr w:rsidR="00DF47BE" w:rsidRPr="00110E6A" w14:paraId="24EE6C1A" w14:textId="77777777" w:rsidTr="000F0BE5">
        <w:trPr>
          <w:cantSplit/>
          <w:jc w:val="center"/>
        </w:trPr>
        <w:tc>
          <w:tcPr>
            <w:tcW w:w="2552" w:type="dxa"/>
          </w:tcPr>
          <w:p w14:paraId="24EE6C18" w14:textId="77777777" w:rsidR="00DF47BE" w:rsidRPr="00476D2F" w:rsidRDefault="00DF47BE">
            <w:pPr>
              <w:pStyle w:val="Table10"/>
              <w:rPr>
                <w:sz w:val="24"/>
                <w:szCs w:val="24"/>
              </w:rPr>
            </w:pPr>
            <w:r w:rsidRPr="00476D2F">
              <w:rPr>
                <w:sz w:val="24"/>
                <w:szCs w:val="24"/>
              </w:rPr>
              <w:t>Technical Message Structure (TMS)</w:t>
            </w:r>
          </w:p>
        </w:tc>
        <w:tc>
          <w:tcPr>
            <w:tcW w:w="6587" w:type="dxa"/>
          </w:tcPr>
          <w:p w14:paraId="24EE6C19" w14:textId="77777777" w:rsidR="00DF47BE" w:rsidRPr="00476D2F" w:rsidRDefault="00DF47BE">
            <w:pPr>
              <w:pStyle w:val="Table10"/>
              <w:jc w:val="both"/>
              <w:rPr>
                <w:sz w:val="24"/>
                <w:szCs w:val="24"/>
              </w:rPr>
            </w:pPr>
            <w:r w:rsidRPr="00476D2F">
              <w:rPr>
                <w:sz w:val="24"/>
                <w:szCs w:val="24"/>
              </w:rPr>
              <w:t xml:space="preserve">The data structure of the Information Exchange as it needs to be implemented. A TMS is a structure (and hierarchy) of Data Groups. </w:t>
            </w:r>
          </w:p>
        </w:tc>
      </w:tr>
      <w:tr w:rsidR="00DF47BE" w:rsidRPr="00110E6A" w14:paraId="24EE6C1D" w14:textId="77777777" w:rsidTr="000F0BE5">
        <w:trPr>
          <w:cantSplit/>
          <w:jc w:val="center"/>
        </w:trPr>
        <w:tc>
          <w:tcPr>
            <w:tcW w:w="2552" w:type="dxa"/>
          </w:tcPr>
          <w:p w14:paraId="24EE6C1B" w14:textId="77777777" w:rsidR="00DF47BE" w:rsidRPr="00476D2F" w:rsidRDefault="00DF47BE">
            <w:pPr>
              <w:pStyle w:val="Table10"/>
              <w:rPr>
                <w:sz w:val="24"/>
                <w:szCs w:val="24"/>
              </w:rPr>
            </w:pPr>
            <w:r w:rsidRPr="00476D2F">
              <w:rPr>
                <w:sz w:val="24"/>
                <w:szCs w:val="24"/>
              </w:rPr>
              <w:t xml:space="preserve">Time Sequence Diagram </w:t>
            </w:r>
          </w:p>
        </w:tc>
        <w:tc>
          <w:tcPr>
            <w:tcW w:w="6587" w:type="dxa"/>
          </w:tcPr>
          <w:p w14:paraId="24EE6C1C" w14:textId="6F2A893E" w:rsidR="00DF47BE" w:rsidRPr="00476D2F" w:rsidRDefault="00DF47BE">
            <w:pPr>
              <w:pStyle w:val="Table10"/>
              <w:jc w:val="both"/>
              <w:rPr>
                <w:sz w:val="24"/>
                <w:szCs w:val="24"/>
              </w:rPr>
            </w:pPr>
            <w:r w:rsidRPr="00476D2F">
              <w:rPr>
                <w:sz w:val="24"/>
                <w:szCs w:val="24"/>
              </w:rPr>
              <w:t xml:space="preserve">Graphical representation of the message flow between locations over time for a particular </w:t>
            </w:r>
            <w:r w:rsidR="00962D16" w:rsidRPr="00476D2F">
              <w:rPr>
                <w:sz w:val="24"/>
                <w:szCs w:val="24"/>
              </w:rPr>
              <w:t xml:space="preserve">Customs </w:t>
            </w:r>
            <w:r w:rsidRPr="00476D2F">
              <w:rPr>
                <w:sz w:val="24"/>
                <w:szCs w:val="24"/>
              </w:rPr>
              <w:t>operation.</w:t>
            </w:r>
          </w:p>
        </w:tc>
      </w:tr>
      <w:tr w:rsidR="00C70560" w:rsidRPr="00110E6A" w14:paraId="672C4BBC" w14:textId="77777777" w:rsidTr="000F0BE5">
        <w:trPr>
          <w:cantSplit/>
          <w:jc w:val="center"/>
        </w:trPr>
        <w:tc>
          <w:tcPr>
            <w:tcW w:w="2552" w:type="dxa"/>
          </w:tcPr>
          <w:p w14:paraId="54B4D2EF" w14:textId="546ACAC0" w:rsidR="00C70560" w:rsidRPr="00476D2F" w:rsidRDefault="00C70560">
            <w:pPr>
              <w:pStyle w:val="Table10"/>
              <w:rPr>
                <w:sz w:val="24"/>
                <w:szCs w:val="24"/>
              </w:rPr>
            </w:pPr>
            <w:r>
              <w:rPr>
                <w:sz w:val="24"/>
                <w:szCs w:val="24"/>
              </w:rPr>
              <w:t>“To Be” systems</w:t>
            </w:r>
          </w:p>
        </w:tc>
        <w:tc>
          <w:tcPr>
            <w:tcW w:w="6587" w:type="dxa"/>
          </w:tcPr>
          <w:p w14:paraId="380D0958" w14:textId="6A7F1419" w:rsidR="00C70560" w:rsidRPr="00476D2F" w:rsidRDefault="00323347">
            <w:pPr>
              <w:pStyle w:val="Table10"/>
              <w:jc w:val="both"/>
              <w:rPr>
                <w:sz w:val="24"/>
                <w:szCs w:val="24"/>
              </w:rPr>
            </w:pPr>
            <w:r w:rsidRPr="00323347">
              <w:rPr>
                <w:sz w:val="24"/>
                <w:szCs w:val="24"/>
              </w:rPr>
              <w:t xml:space="preserve">To Be systems is used to identify </w:t>
            </w:r>
            <w:r w:rsidR="0061387D" w:rsidRPr="0061387D">
              <w:rPr>
                <w:sz w:val="24"/>
                <w:szCs w:val="24"/>
              </w:rPr>
              <w:t>the AES-P1 and NCTS-P5 in compliance with all UCC legal provisions applicable for Export and Transit [</w:t>
            </w:r>
            <w:r w:rsidR="00FF7531">
              <w:rPr>
                <w:sz w:val="24"/>
                <w:szCs w:val="24"/>
              </w:rPr>
              <w:fldChar w:fldCharType="begin"/>
            </w:r>
            <w:r w:rsidR="00FF7531">
              <w:rPr>
                <w:sz w:val="24"/>
                <w:szCs w:val="24"/>
              </w:rPr>
              <w:instrText xml:space="preserve"> REF A17 \h </w:instrText>
            </w:r>
            <w:r w:rsidR="00FF7531">
              <w:rPr>
                <w:sz w:val="24"/>
                <w:szCs w:val="24"/>
              </w:rPr>
            </w:r>
            <w:r w:rsidR="00FF7531">
              <w:rPr>
                <w:sz w:val="24"/>
                <w:szCs w:val="24"/>
              </w:rPr>
              <w:fldChar w:fldCharType="separate"/>
            </w:r>
            <w:r w:rsidR="004501EF" w:rsidRPr="00476D2F">
              <w:rPr>
                <w:sz w:val="24"/>
                <w:szCs w:val="24"/>
              </w:rPr>
              <w:t>A</w:t>
            </w:r>
            <w:r w:rsidR="004501EF">
              <w:rPr>
                <w:noProof/>
                <w:sz w:val="24"/>
                <w:szCs w:val="24"/>
              </w:rPr>
              <w:t>12</w:t>
            </w:r>
            <w:r w:rsidR="00FF7531">
              <w:rPr>
                <w:sz w:val="24"/>
                <w:szCs w:val="24"/>
              </w:rPr>
              <w:fldChar w:fldCharType="end"/>
            </w:r>
            <w:r w:rsidR="0061387D" w:rsidRPr="0061387D">
              <w:rPr>
                <w:sz w:val="24"/>
                <w:szCs w:val="24"/>
              </w:rPr>
              <w:t>] and with the UCC Work Programme [</w:t>
            </w:r>
            <w:r w:rsidR="00BA50E2">
              <w:rPr>
                <w:sz w:val="24"/>
                <w:szCs w:val="24"/>
              </w:rPr>
              <w:fldChar w:fldCharType="begin"/>
            </w:r>
            <w:r w:rsidR="00BA50E2">
              <w:rPr>
                <w:sz w:val="24"/>
                <w:szCs w:val="24"/>
              </w:rPr>
              <w:instrText xml:space="preserve"> REF A21 \h </w:instrText>
            </w:r>
            <w:r w:rsidR="00BA50E2">
              <w:rPr>
                <w:sz w:val="24"/>
                <w:szCs w:val="24"/>
              </w:rPr>
            </w:r>
            <w:r w:rsidR="00BA50E2">
              <w:rPr>
                <w:sz w:val="24"/>
                <w:szCs w:val="24"/>
              </w:rPr>
              <w:fldChar w:fldCharType="separate"/>
            </w:r>
            <w:r w:rsidR="004501EF" w:rsidRPr="00476D2F">
              <w:rPr>
                <w:sz w:val="24"/>
                <w:szCs w:val="24"/>
              </w:rPr>
              <w:t>A</w:t>
            </w:r>
            <w:r w:rsidR="004501EF">
              <w:rPr>
                <w:noProof/>
                <w:sz w:val="24"/>
                <w:szCs w:val="24"/>
              </w:rPr>
              <w:t>17</w:t>
            </w:r>
            <w:r w:rsidR="00BA50E2">
              <w:rPr>
                <w:sz w:val="24"/>
                <w:szCs w:val="24"/>
              </w:rPr>
              <w:fldChar w:fldCharType="end"/>
            </w:r>
            <w:r w:rsidR="0061387D" w:rsidRPr="0061387D">
              <w:rPr>
                <w:sz w:val="24"/>
                <w:szCs w:val="24"/>
              </w:rPr>
              <w:t xml:space="preserve">]. </w:t>
            </w:r>
            <w:r w:rsidR="0061387D">
              <w:rPr>
                <w:sz w:val="24"/>
                <w:szCs w:val="24"/>
              </w:rPr>
              <w:t>The label “To Be</w:t>
            </w:r>
            <w:r w:rsidR="0061387D" w:rsidRPr="0061387D">
              <w:rPr>
                <w:sz w:val="24"/>
                <w:szCs w:val="24"/>
              </w:rPr>
              <w:t xml:space="preserve">” </w:t>
            </w:r>
            <w:proofErr w:type="gramStart"/>
            <w:r w:rsidR="0061387D" w:rsidRPr="0061387D">
              <w:rPr>
                <w:sz w:val="24"/>
                <w:szCs w:val="24"/>
              </w:rPr>
              <w:t>include</w:t>
            </w:r>
            <w:r w:rsidR="0061387D">
              <w:rPr>
                <w:sz w:val="24"/>
                <w:szCs w:val="24"/>
              </w:rPr>
              <w:t>s</w:t>
            </w:r>
            <w:proofErr w:type="gramEnd"/>
            <w:r w:rsidR="0061387D" w:rsidRPr="0061387D">
              <w:rPr>
                <w:sz w:val="24"/>
                <w:szCs w:val="24"/>
              </w:rPr>
              <w:t>, unless otherwise specified</w:t>
            </w:r>
            <w:r w:rsidR="00FC73F4">
              <w:rPr>
                <w:sz w:val="24"/>
                <w:szCs w:val="24"/>
              </w:rPr>
              <w:t>,</w:t>
            </w:r>
            <w:r w:rsidR="0061387D" w:rsidRPr="0061387D">
              <w:rPr>
                <w:sz w:val="24"/>
                <w:szCs w:val="24"/>
              </w:rPr>
              <w:t xml:space="preserve"> the Customs operational processes AND their underpinning IT systems (National Domain), their exchange of information with the Trade</w:t>
            </w:r>
            <w:r w:rsidR="00F82E99">
              <w:rPr>
                <w:sz w:val="24"/>
                <w:szCs w:val="24"/>
              </w:rPr>
              <w:t>rs</w:t>
            </w:r>
            <w:r w:rsidR="0061387D" w:rsidRPr="0061387D">
              <w:rPr>
                <w:sz w:val="24"/>
                <w:szCs w:val="24"/>
              </w:rPr>
              <w:t xml:space="preserve"> (External Domain) and with other NAs and Commission (Common Domain).</w:t>
            </w:r>
          </w:p>
        </w:tc>
      </w:tr>
      <w:tr w:rsidR="00BA50E2" w:rsidRPr="00110E6A" w14:paraId="2C694B15" w14:textId="77777777" w:rsidTr="009F0DA0">
        <w:trPr>
          <w:cantSplit/>
          <w:jc w:val="center"/>
        </w:trPr>
        <w:tc>
          <w:tcPr>
            <w:tcW w:w="2552" w:type="dxa"/>
          </w:tcPr>
          <w:p w14:paraId="6F8518D6" w14:textId="17654A6A" w:rsidR="00BA50E2" w:rsidRPr="00476D2F" w:rsidRDefault="00BA50E2" w:rsidP="009F0DA0">
            <w:pPr>
              <w:pStyle w:val="Table10"/>
              <w:rPr>
                <w:sz w:val="24"/>
                <w:szCs w:val="24"/>
              </w:rPr>
            </w:pPr>
            <w:r w:rsidRPr="00CB3674">
              <w:rPr>
                <w:sz w:val="24"/>
                <w:szCs w:val="24"/>
              </w:rPr>
              <w:t>Transitional Period</w:t>
            </w:r>
            <w:r>
              <w:rPr>
                <w:sz w:val="24"/>
                <w:szCs w:val="24"/>
              </w:rPr>
              <w:t xml:space="preserve"> (TP)</w:t>
            </w:r>
          </w:p>
        </w:tc>
        <w:tc>
          <w:tcPr>
            <w:tcW w:w="6587" w:type="dxa"/>
          </w:tcPr>
          <w:p w14:paraId="6016AD9F" w14:textId="140701ED" w:rsidR="00BA50E2" w:rsidRPr="005518BE" w:rsidRDefault="00BA50E2" w:rsidP="009F0DA0">
            <w:pPr>
              <w:pStyle w:val="Table10"/>
              <w:rPr>
                <w:sz w:val="24"/>
                <w:szCs w:val="24"/>
              </w:rPr>
            </w:pPr>
            <w:r w:rsidRPr="005518BE">
              <w:rPr>
                <w:sz w:val="24"/>
                <w:szCs w:val="24"/>
              </w:rPr>
              <w:t xml:space="preserve">The period for the soft transition from “Legacy” to “To Be” over a Transitional Period (set in the UCC Work Programme and legally binding) at the end of which all National Administrations must be in the “To Be” operation. </w:t>
            </w:r>
          </w:p>
          <w:p w14:paraId="733D1070" w14:textId="5CFE6061" w:rsidR="00BA50E2" w:rsidRDefault="00BA50E2" w:rsidP="009F0DA0">
            <w:pPr>
              <w:pStyle w:val="Table10"/>
              <w:jc w:val="both"/>
              <w:rPr>
                <w:sz w:val="24"/>
                <w:szCs w:val="24"/>
              </w:rPr>
            </w:pPr>
            <w:r w:rsidRPr="005518BE">
              <w:rPr>
                <w:sz w:val="24"/>
                <w:szCs w:val="24"/>
              </w:rPr>
              <w:t>This means a parallel operation of Legacy</w:t>
            </w:r>
            <w:r w:rsidR="006E1476">
              <w:rPr>
                <w:sz w:val="24"/>
                <w:szCs w:val="24"/>
              </w:rPr>
              <w:t xml:space="preserve"> </w:t>
            </w:r>
            <w:r w:rsidR="006E1476" w:rsidRPr="006E1476">
              <w:rPr>
                <w:sz w:val="24"/>
                <w:szCs w:val="24"/>
              </w:rPr>
              <w:t>systems</w:t>
            </w:r>
            <w:r w:rsidR="006E1476">
              <w:rPr>
                <w:sz w:val="24"/>
                <w:szCs w:val="24"/>
              </w:rPr>
              <w:t xml:space="preserve"> </w:t>
            </w:r>
            <w:r w:rsidRPr="005518BE">
              <w:rPr>
                <w:sz w:val="24"/>
                <w:szCs w:val="24"/>
              </w:rPr>
              <w:t>and To Be</w:t>
            </w:r>
            <w:r w:rsidR="006E1476">
              <w:rPr>
                <w:sz w:val="24"/>
                <w:szCs w:val="24"/>
              </w:rPr>
              <w:t xml:space="preserve"> </w:t>
            </w:r>
            <w:r w:rsidR="006E1476" w:rsidRPr="006E1476">
              <w:rPr>
                <w:sz w:val="24"/>
                <w:szCs w:val="24"/>
              </w:rPr>
              <w:t>systems</w:t>
            </w:r>
            <w:r w:rsidRPr="005518BE">
              <w:rPr>
                <w:sz w:val="24"/>
                <w:szCs w:val="24"/>
              </w:rPr>
              <w:t xml:space="preserve"> during the Transitional Period allowing the National Administrations to gradually move from Legacy to </w:t>
            </w:r>
            <w:proofErr w:type="spellStart"/>
            <w:r w:rsidRPr="005518BE">
              <w:rPr>
                <w:sz w:val="24"/>
                <w:szCs w:val="24"/>
              </w:rPr>
              <w:t>To</w:t>
            </w:r>
            <w:proofErr w:type="spellEnd"/>
            <w:r w:rsidRPr="005518BE">
              <w:rPr>
                <w:sz w:val="24"/>
                <w:szCs w:val="24"/>
              </w:rPr>
              <w:t xml:space="preserve"> Be </w:t>
            </w:r>
            <w:r w:rsidR="008F5588" w:rsidRPr="008F5588">
              <w:rPr>
                <w:sz w:val="24"/>
                <w:szCs w:val="24"/>
              </w:rPr>
              <w:t>(i.e. from ECS-P2 to AES-P1 and from NCTS-P4 to NCTS-P5)</w:t>
            </w:r>
            <w:r w:rsidR="008F5588">
              <w:rPr>
                <w:sz w:val="24"/>
                <w:szCs w:val="24"/>
              </w:rPr>
              <w:t xml:space="preserve"> </w:t>
            </w:r>
            <w:r w:rsidRPr="005518BE">
              <w:rPr>
                <w:sz w:val="24"/>
                <w:szCs w:val="24"/>
              </w:rPr>
              <w:t xml:space="preserve">according </w:t>
            </w:r>
            <w:r w:rsidR="00C81A86">
              <w:rPr>
                <w:sz w:val="24"/>
                <w:szCs w:val="24"/>
                <w:lang w:val="en-US"/>
              </w:rPr>
              <w:t xml:space="preserve">to </w:t>
            </w:r>
            <w:r w:rsidRPr="005518BE">
              <w:rPr>
                <w:sz w:val="24"/>
                <w:szCs w:val="24"/>
              </w:rPr>
              <w:t>their own plan during the Transitional Period.</w:t>
            </w:r>
          </w:p>
          <w:p w14:paraId="610F8B8B" w14:textId="75BFACC4" w:rsidR="002A7F4B" w:rsidRPr="00476D2F" w:rsidRDefault="002A7F4B" w:rsidP="009F0DA0">
            <w:pPr>
              <w:pStyle w:val="Table10"/>
              <w:jc w:val="both"/>
              <w:rPr>
                <w:sz w:val="24"/>
                <w:szCs w:val="24"/>
              </w:rPr>
            </w:pPr>
            <w:r w:rsidRPr="002A7F4B">
              <w:rPr>
                <w:sz w:val="24"/>
                <w:szCs w:val="24"/>
              </w:rPr>
              <w:t>The Transitional Period is also recorded in CS/RD2 (in CL990).</w:t>
            </w:r>
          </w:p>
        </w:tc>
      </w:tr>
      <w:tr w:rsidR="00DC671C" w:rsidRPr="00110E6A" w14:paraId="5EBBF196" w14:textId="77777777" w:rsidTr="000F0BE5">
        <w:trPr>
          <w:cantSplit/>
          <w:jc w:val="center"/>
        </w:trPr>
        <w:tc>
          <w:tcPr>
            <w:tcW w:w="2552" w:type="dxa"/>
          </w:tcPr>
          <w:p w14:paraId="50B0FE2C" w14:textId="4D718B41" w:rsidR="00DC671C" w:rsidRPr="00476D2F" w:rsidRDefault="00DC671C">
            <w:pPr>
              <w:pStyle w:val="Table10"/>
              <w:rPr>
                <w:sz w:val="24"/>
                <w:szCs w:val="24"/>
              </w:rPr>
            </w:pPr>
            <w:r w:rsidRPr="00A1043D">
              <w:rPr>
                <w:sz w:val="24"/>
                <w:szCs w:val="24"/>
              </w:rPr>
              <w:t>Transitional Period</w:t>
            </w:r>
            <w:r w:rsidR="00BA50E2">
              <w:rPr>
                <w:sz w:val="24"/>
                <w:szCs w:val="24"/>
              </w:rPr>
              <w:t xml:space="preserve"> of NCTS-P6 (TP-P6)</w:t>
            </w:r>
          </w:p>
        </w:tc>
        <w:tc>
          <w:tcPr>
            <w:tcW w:w="6587" w:type="dxa"/>
          </w:tcPr>
          <w:p w14:paraId="74120D1B" w14:textId="6BE18AFB" w:rsidR="005518BE" w:rsidRPr="005518BE" w:rsidRDefault="005518BE" w:rsidP="005518BE">
            <w:pPr>
              <w:pStyle w:val="Table10"/>
              <w:rPr>
                <w:sz w:val="24"/>
                <w:szCs w:val="24"/>
              </w:rPr>
            </w:pPr>
            <w:r w:rsidRPr="005518BE">
              <w:rPr>
                <w:sz w:val="24"/>
                <w:szCs w:val="24"/>
              </w:rPr>
              <w:t>The period for the soft transition from</w:t>
            </w:r>
            <w:r w:rsidR="00BA50E2">
              <w:rPr>
                <w:sz w:val="24"/>
                <w:szCs w:val="24"/>
              </w:rPr>
              <w:t xml:space="preserve"> NCTS-P5</w:t>
            </w:r>
            <w:r w:rsidRPr="005518BE">
              <w:rPr>
                <w:sz w:val="24"/>
                <w:szCs w:val="24"/>
              </w:rPr>
              <w:t xml:space="preserve"> to</w:t>
            </w:r>
            <w:r w:rsidR="00BA50E2">
              <w:rPr>
                <w:sz w:val="24"/>
                <w:szCs w:val="24"/>
              </w:rPr>
              <w:t xml:space="preserve"> NCTS-P6</w:t>
            </w:r>
            <w:r w:rsidRPr="005518BE">
              <w:rPr>
                <w:sz w:val="24"/>
                <w:szCs w:val="24"/>
              </w:rPr>
              <w:t xml:space="preserve"> over a Transitional Period (set in the UCC Work Programme and legally binding) at the end of which all National Administrations must be in the </w:t>
            </w:r>
            <w:r w:rsidR="00BA50E2">
              <w:rPr>
                <w:sz w:val="24"/>
                <w:szCs w:val="24"/>
              </w:rPr>
              <w:t>NCTS-P6</w:t>
            </w:r>
            <w:r w:rsidR="00BA50E2" w:rsidRPr="005518BE">
              <w:rPr>
                <w:sz w:val="24"/>
                <w:szCs w:val="24"/>
              </w:rPr>
              <w:t xml:space="preserve"> </w:t>
            </w:r>
            <w:r w:rsidRPr="005518BE">
              <w:rPr>
                <w:sz w:val="24"/>
                <w:szCs w:val="24"/>
              </w:rPr>
              <w:t xml:space="preserve">operation. </w:t>
            </w:r>
          </w:p>
          <w:p w14:paraId="47335F34" w14:textId="36B1B309" w:rsidR="00DC671C" w:rsidRDefault="005518BE" w:rsidP="005518BE">
            <w:pPr>
              <w:pStyle w:val="Table10"/>
              <w:jc w:val="both"/>
              <w:rPr>
                <w:sz w:val="24"/>
                <w:szCs w:val="24"/>
              </w:rPr>
            </w:pPr>
            <w:r w:rsidRPr="005518BE">
              <w:rPr>
                <w:sz w:val="24"/>
                <w:szCs w:val="24"/>
              </w:rPr>
              <w:t xml:space="preserve">This means a parallel operation of </w:t>
            </w:r>
            <w:r w:rsidR="00BA50E2">
              <w:rPr>
                <w:sz w:val="24"/>
                <w:szCs w:val="24"/>
              </w:rPr>
              <w:t>NCTS-P5</w:t>
            </w:r>
            <w:r w:rsidR="00BA50E2" w:rsidRPr="005518BE">
              <w:rPr>
                <w:sz w:val="24"/>
                <w:szCs w:val="24"/>
              </w:rPr>
              <w:t xml:space="preserve"> </w:t>
            </w:r>
            <w:r w:rsidR="00BA50E2">
              <w:rPr>
                <w:sz w:val="24"/>
                <w:szCs w:val="24"/>
              </w:rPr>
              <w:t>and NCTS-P6</w:t>
            </w:r>
            <w:r w:rsidR="00BA50E2" w:rsidRPr="005518BE">
              <w:rPr>
                <w:sz w:val="24"/>
                <w:szCs w:val="24"/>
              </w:rPr>
              <w:t xml:space="preserve"> </w:t>
            </w:r>
            <w:r w:rsidRPr="005518BE">
              <w:rPr>
                <w:sz w:val="24"/>
                <w:szCs w:val="24"/>
              </w:rPr>
              <w:t>during the Transitional Period</w:t>
            </w:r>
            <w:r w:rsidR="00BA50E2">
              <w:rPr>
                <w:sz w:val="24"/>
                <w:szCs w:val="24"/>
              </w:rPr>
              <w:t xml:space="preserve"> of NCTS-P6</w:t>
            </w:r>
            <w:r w:rsidRPr="005518BE">
              <w:rPr>
                <w:sz w:val="24"/>
                <w:szCs w:val="24"/>
              </w:rPr>
              <w:t xml:space="preserve"> allowing the National Administrations to gradually move from </w:t>
            </w:r>
            <w:r w:rsidR="00EF6BDA">
              <w:rPr>
                <w:sz w:val="24"/>
                <w:szCs w:val="24"/>
              </w:rPr>
              <w:t>NCTS-P5</w:t>
            </w:r>
            <w:r w:rsidR="00EF6BDA" w:rsidRPr="005518BE">
              <w:rPr>
                <w:sz w:val="24"/>
                <w:szCs w:val="24"/>
              </w:rPr>
              <w:t xml:space="preserve"> to</w:t>
            </w:r>
            <w:r w:rsidR="00EF6BDA">
              <w:rPr>
                <w:sz w:val="24"/>
                <w:szCs w:val="24"/>
              </w:rPr>
              <w:t xml:space="preserve"> NCTS-P6</w:t>
            </w:r>
            <w:r w:rsidRPr="005518BE">
              <w:rPr>
                <w:sz w:val="24"/>
                <w:szCs w:val="24"/>
              </w:rPr>
              <w:t xml:space="preserve"> according </w:t>
            </w:r>
            <w:r w:rsidR="00C81A86">
              <w:rPr>
                <w:sz w:val="24"/>
                <w:szCs w:val="24"/>
              </w:rPr>
              <w:t xml:space="preserve">to </w:t>
            </w:r>
            <w:r w:rsidRPr="005518BE">
              <w:rPr>
                <w:sz w:val="24"/>
                <w:szCs w:val="24"/>
              </w:rPr>
              <w:t xml:space="preserve">their own plan during </w:t>
            </w:r>
            <w:r w:rsidR="00987056">
              <w:rPr>
                <w:sz w:val="24"/>
                <w:szCs w:val="24"/>
              </w:rPr>
              <w:t>TP-P6</w:t>
            </w:r>
            <w:r w:rsidRPr="005518BE">
              <w:rPr>
                <w:sz w:val="24"/>
                <w:szCs w:val="24"/>
              </w:rPr>
              <w:t>.</w:t>
            </w:r>
          </w:p>
          <w:p w14:paraId="3113C6BC" w14:textId="430F30D2" w:rsidR="00D742CB" w:rsidRPr="00476D2F" w:rsidRDefault="00D742CB" w:rsidP="005518BE">
            <w:pPr>
              <w:pStyle w:val="Table10"/>
              <w:jc w:val="both"/>
              <w:rPr>
                <w:sz w:val="24"/>
                <w:szCs w:val="24"/>
              </w:rPr>
            </w:pPr>
            <w:r w:rsidRPr="00D742CB">
              <w:rPr>
                <w:sz w:val="24"/>
                <w:szCs w:val="24"/>
              </w:rPr>
              <w:t>The Transitional Period of NCTS-P6 is also recorded in CS/RD2 (in CL990).</w:t>
            </w:r>
          </w:p>
        </w:tc>
      </w:tr>
    </w:tbl>
    <w:p w14:paraId="24EE6C1E" w14:textId="398DCF16" w:rsidR="00DF47BE" w:rsidRDefault="00DF47BE" w:rsidP="008F703C">
      <w:pPr>
        <w:pStyle w:val="Caption"/>
      </w:pPr>
      <w:bookmarkStart w:id="135" w:name="_Toc457108859"/>
      <w:bookmarkStart w:id="136" w:name="_Toc474121096"/>
      <w:r w:rsidRPr="00476D2F">
        <w:t xml:space="preserve"> </w:t>
      </w:r>
      <w:bookmarkStart w:id="137" w:name="_Toc46228979"/>
      <w:bookmarkStart w:id="138" w:name="_Toc185900927"/>
      <w:r w:rsidRPr="00476D2F">
        <w:t xml:space="preserve">Table </w:t>
      </w:r>
      <w:r w:rsidR="002C7E76">
        <w:fldChar w:fldCharType="begin"/>
      </w:r>
      <w:r w:rsidR="002C7E76">
        <w:instrText xml:space="preserve"> SEQ Table \* ARABIC </w:instrText>
      </w:r>
      <w:r w:rsidR="002C7E76">
        <w:fldChar w:fldCharType="separate"/>
      </w:r>
      <w:r w:rsidR="004501EF">
        <w:rPr>
          <w:noProof/>
        </w:rPr>
        <w:t>1</w:t>
      </w:r>
      <w:r w:rsidR="002C7E76">
        <w:fldChar w:fldCharType="end"/>
      </w:r>
      <w:bookmarkEnd w:id="133"/>
      <w:bookmarkEnd w:id="134"/>
      <w:bookmarkEnd w:id="135"/>
      <w:bookmarkEnd w:id="136"/>
      <w:bookmarkEnd w:id="137"/>
      <w:r w:rsidRPr="00476D2F">
        <w:t>: Definitions</w:t>
      </w:r>
      <w:bookmarkEnd w:id="138"/>
    </w:p>
    <w:p w14:paraId="77518F96" w14:textId="44AB3DB7" w:rsidR="00E877AC" w:rsidRPr="00062572" w:rsidRDefault="00E877AC" w:rsidP="00A079D8"/>
    <w:tbl>
      <w:tblPr>
        <w:tblW w:w="5078" w:type="pct"/>
        <w:tblInd w:w="-95" w:type="dxa"/>
        <w:tblBorders>
          <w:top w:val="single" w:sz="4" w:space="0" w:color="244061" w:themeColor="accent1" w:themeShade="80"/>
          <w:left w:val="single" w:sz="4" w:space="0" w:color="244061" w:themeColor="accent1" w:themeShade="80"/>
          <w:bottom w:val="single" w:sz="4" w:space="0" w:color="244061" w:themeColor="accent1" w:themeShade="80"/>
          <w:right w:val="single" w:sz="4" w:space="0" w:color="244061" w:themeColor="accent1" w:themeShade="80"/>
          <w:insideH w:val="single" w:sz="4" w:space="0" w:color="244061" w:themeColor="accent1" w:themeShade="80"/>
          <w:insideV w:val="single" w:sz="4" w:space="0" w:color="244061" w:themeColor="accent1" w:themeShade="80"/>
        </w:tblBorders>
        <w:tblLayout w:type="fixed"/>
        <w:tblCellMar>
          <w:left w:w="0" w:type="dxa"/>
          <w:right w:w="0" w:type="dxa"/>
        </w:tblCellMar>
        <w:tblLook w:val="04A0" w:firstRow="1" w:lastRow="0" w:firstColumn="1" w:lastColumn="0" w:noHBand="0" w:noVBand="1"/>
      </w:tblPr>
      <w:tblGrid>
        <w:gridCol w:w="1560"/>
        <w:gridCol w:w="5712"/>
        <w:gridCol w:w="1908"/>
      </w:tblGrid>
      <w:tr w:rsidR="00552DAD" w:rsidRPr="00110E6A" w14:paraId="185C18E3" w14:textId="77777777" w:rsidTr="00C90CAA">
        <w:trPr>
          <w:trHeight w:val="288"/>
          <w:tblHeader/>
        </w:trPr>
        <w:tc>
          <w:tcPr>
            <w:tcW w:w="850" w:type="pct"/>
            <w:shd w:val="clear" w:color="auto" w:fill="002060"/>
            <w:noWrap/>
            <w:tcMar>
              <w:top w:w="0" w:type="dxa"/>
              <w:left w:w="108" w:type="dxa"/>
              <w:bottom w:w="0" w:type="dxa"/>
              <w:right w:w="108" w:type="dxa"/>
            </w:tcMar>
            <w:vAlign w:val="bottom"/>
            <w:hideMark/>
          </w:tcPr>
          <w:p w14:paraId="4E20454D" w14:textId="77777777" w:rsidR="00552DAD" w:rsidRPr="00476D2F" w:rsidRDefault="00552DAD" w:rsidP="00186C72">
            <w:pPr>
              <w:rPr>
                <w:b/>
                <w:bCs/>
                <w:szCs w:val="24"/>
                <w:lang w:eastAsia="en-GB"/>
              </w:rPr>
            </w:pPr>
            <w:r w:rsidRPr="00476D2F">
              <w:rPr>
                <w:b/>
                <w:bCs/>
                <w:szCs w:val="24"/>
                <w:lang w:eastAsia="en-GB"/>
              </w:rPr>
              <w:t>Name</w:t>
            </w:r>
          </w:p>
        </w:tc>
        <w:tc>
          <w:tcPr>
            <w:tcW w:w="3111" w:type="pct"/>
            <w:shd w:val="clear" w:color="auto" w:fill="002060"/>
            <w:noWrap/>
            <w:tcMar>
              <w:top w:w="0" w:type="dxa"/>
              <w:left w:w="108" w:type="dxa"/>
              <w:bottom w:w="0" w:type="dxa"/>
              <w:right w:w="108" w:type="dxa"/>
            </w:tcMar>
            <w:vAlign w:val="bottom"/>
            <w:hideMark/>
          </w:tcPr>
          <w:p w14:paraId="470F6800" w14:textId="77777777" w:rsidR="00552DAD" w:rsidRPr="00476D2F" w:rsidRDefault="00552DAD" w:rsidP="00186C72">
            <w:pPr>
              <w:rPr>
                <w:b/>
                <w:bCs/>
                <w:szCs w:val="24"/>
                <w:lang w:eastAsia="en-GB"/>
              </w:rPr>
            </w:pPr>
            <w:r w:rsidRPr="00476D2F">
              <w:rPr>
                <w:b/>
                <w:bCs/>
                <w:szCs w:val="24"/>
                <w:lang w:eastAsia="en-GB"/>
              </w:rPr>
              <w:t>Description</w:t>
            </w:r>
          </w:p>
        </w:tc>
        <w:tc>
          <w:tcPr>
            <w:tcW w:w="1039" w:type="pct"/>
            <w:shd w:val="clear" w:color="auto" w:fill="002060"/>
            <w:noWrap/>
            <w:tcMar>
              <w:top w:w="0" w:type="dxa"/>
              <w:left w:w="108" w:type="dxa"/>
              <w:bottom w:w="0" w:type="dxa"/>
              <w:right w:w="108" w:type="dxa"/>
            </w:tcMar>
            <w:vAlign w:val="bottom"/>
            <w:hideMark/>
          </w:tcPr>
          <w:p w14:paraId="3515975A" w14:textId="77777777" w:rsidR="00552DAD" w:rsidRPr="00476D2F" w:rsidRDefault="00552DAD" w:rsidP="00186C72">
            <w:pPr>
              <w:rPr>
                <w:b/>
                <w:bCs/>
                <w:szCs w:val="24"/>
                <w:lang w:eastAsia="en-GB"/>
              </w:rPr>
            </w:pPr>
            <w:r w:rsidRPr="00476D2F">
              <w:rPr>
                <w:b/>
                <w:bCs/>
                <w:szCs w:val="24"/>
                <w:lang w:eastAsia="en-GB"/>
              </w:rPr>
              <w:t>Applicability</w:t>
            </w:r>
          </w:p>
        </w:tc>
      </w:tr>
      <w:tr w:rsidR="00552DAD" w:rsidRPr="00110E6A" w14:paraId="64721638" w14:textId="77777777" w:rsidTr="00C90CAA">
        <w:trPr>
          <w:trHeight w:val="288"/>
        </w:trPr>
        <w:tc>
          <w:tcPr>
            <w:tcW w:w="850" w:type="pct"/>
            <w:noWrap/>
            <w:tcMar>
              <w:top w:w="0" w:type="dxa"/>
              <w:left w:w="108" w:type="dxa"/>
              <w:bottom w:w="0" w:type="dxa"/>
              <w:right w:w="108" w:type="dxa"/>
            </w:tcMar>
            <w:hideMark/>
          </w:tcPr>
          <w:p w14:paraId="203370F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70828069" w14:textId="61D49D11" w:rsidR="00552DAD" w:rsidRPr="00476D2F" w:rsidRDefault="00552DAD" w:rsidP="00186C72">
            <w:pPr>
              <w:rPr>
                <w:szCs w:val="24"/>
                <w:lang w:eastAsia="en-GB"/>
              </w:rPr>
            </w:pPr>
            <w:r w:rsidRPr="00476D2F">
              <w:rPr>
                <w:bCs/>
                <w:szCs w:val="24"/>
                <w:lang w:eastAsia="en-GB"/>
              </w:rPr>
              <w:t xml:space="preserve">A text that specifies (from a Functional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It is also used to specify </w:t>
            </w:r>
            <w:r w:rsidR="00886ACB" w:rsidRPr="00476D2F">
              <w:rPr>
                <w:bCs/>
                <w:szCs w:val="24"/>
                <w:lang w:eastAsia="en-GB"/>
              </w:rPr>
              <w:t>when</w:t>
            </w:r>
            <w:r w:rsidRPr="00476D2F">
              <w:rPr>
                <w:bCs/>
                <w:szCs w:val="24"/>
                <w:lang w:eastAsia="en-GB"/>
              </w:rPr>
              <w:t xml:space="preserve"> the information must be provided at HEADER level or at GOODS ITEM level.</w:t>
            </w:r>
          </w:p>
        </w:tc>
        <w:tc>
          <w:tcPr>
            <w:tcW w:w="1039" w:type="pct"/>
            <w:noWrap/>
            <w:tcMar>
              <w:top w:w="0" w:type="dxa"/>
              <w:left w:w="108" w:type="dxa"/>
              <w:bottom w:w="0" w:type="dxa"/>
              <w:right w:w="108" w:type="dxa"/>
            </w:tcMar>
            <w:hideMark/>
          </w:tcPr>
          <w:p w14:paraId="59852891" w14:textId="1A2678E7" w:rsidR="00552DAD" w:rsidRPr="00476D2F" w:rsidRDefault="00552DAD" w:rsidP="00186C72">
            <w:pPr>
              <w:rPr>
                <w:szCs w:val="24"/>
                <w:lang w:eastAsia="en-GB"/>
              </w:rPr>
            </w:pPr>
            <w:r w:rsidRPr="00476D2F">
              <w:rPr>
                <w:bCs/>
                <w:szCs w:val="24"/>
                <w:lang w:eastAsia="en-GB"/>
              </w:rPr>
              <w:t>NCTS-P4,</w:t>
            </w:r>
            <w:r w:rsidR="00C34DE5">
              <w:rPr>
                <w:bCs/>
                <w:szCs w:val="24"/>
                <w:lang w:eastAsia="en-GB"/>
              </w:rPr>
              <w:br/>
            </w:r>
            <w:r w:rsidRPr="00476D2F">
              <w:rPr>
                <w:bCs/>
                <w:szCs w:val="24"/>
                <w:lang w:eastAsia="en-GB"/>
              </w:rPr>
              <w:t>ECS-P2</w:t>
            </w:r>
            <w:r w:rsidR="00E95DF6" w:rsidRPr="00E95DF6">
              <w:rPr>
                <w:bCs/>
                <w:szCs w:val="24"/>
                <w:lang w:eastAsia="en-GB"/>
              </w:rPr>
              <w:t>,</w:t>
            </w:r>
            <w:r w:rsidR="00C34DE5">
              <w:rPr>
                <w:bCs/>
                <w:szCs w:val="24"/>
                <w:lang w:eastAsia="en-GB"/>
              </w:rPr>
              <w:br/>
            </w:r>
            <w:r w:rsidRPr="00476D2F">
              <w:rPr>
                <w:bCs/>
                <w:szCs w:val="24"/>
                <w:lang w:eastAsia="en-GB"/>
              </w:rPr>
              <w:t>ICS-P1</w:t>
            </w:r>
          </w:p>
        </w:tc>
      </w:tr>
      <w:tr w:rsidR="00552DAD" w:rsidRPr="00110E6A" w14:paraId="10B00779" w14:textId="77777777" w:rsidTr="00C90CAA">
        <w:trPr>
          <w:trHeight w:val="288"/>
        </w:trPr>
        <w:tc>
          <w:tcPr>
            <w:tcW w:w="850" w:type="pct"/>
            <w:noWrap/>
            <w:tcMar>
              <w:top w:w="0" w:type="dxa"/>
              <w:left w:w="108" w:type="dxa"/>
              <w:bottom w:w="0" w:type="dxa"/>
              <w:right w:w="108" w:type="dxa"/>
            </w:tcMar>
            <w:hideMark/>
          </w:tcPr>
          <w:p w14:paraId="07CB507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1DDBA5B3" w14:textId="242BB7EB" w:rsidR="00552DAD" w:rsidRPr="00476D2F" w:rsidRDefault="00552DAD" w:rsidP="00186C72">
            <w:pPr>
              <w:rPr>
                <w:szCs w:val="24"/>
                <w:lang w:eastAsia="en-GB"/>
              </w:rPr>
            </w:pPr>
            <w:r w:rsidRPr="00476D2F">
              <w:rPr>
                <w:bCs/>
                <w:szCs w:val="24"/>
                <w:lang w:eastAsia="en-GB"/>
              </w:rPr>
              <w:t>A</w:t>
            </w:r>
            <w:r w:rsidR="00886ACB" w:rsidRPr="00476D2F">
              <w:rPr>
                <w:bCs/>
                <w:szCs w:val="24"/>
                <w:lang w:eastAsia="en-GB"/>
              </w:rPr>
              <w:t>n</w:t>
            </w:r>
            <w:r w:rsidRPr="00476D2F">
              <w:rPr>
                <w:bCs/>
                <w:szCs w:val="24"/>
                <w:lang w:eastAsia="en-GB"/>
              </w:rPr>
              <w:t xml:space="preserve"> </w:t>
            </w:r>
            <w:r w:rsidR="00886ACB" w:rsidRPr="00476D2F">
              <w:rPr>
                <w:bCs/>
                <w:szCs w:val="24"/>
                <w:lang w:eastAsia="en-GB"/>
              </w:rPr>
              <w:t>instruction</w:t>
            </w:r>
            <w:r w:rsidRPr="00476D2F">
              <w:rPr>
                <w:bCs/>
                <w:szCs w:val="24"/>
                <w:lang w:eastAsia="en-GB"/>
              </w:rPr>
              <w:t xml:space="preserve"> that specifies (from a Functional and Technical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w:t>
            </w:r>
            <w:r w:rsidR="00886ACB" w:rsidRPr="00476D2F">
              <w:rPr>
                <w:bCs/>
                <w:szCs w:val="24"/>
                <w:lang w:eastAsia="en-GB"/>
              </w:rPr>
              <w:t>It may be computable and testable.</w:t>
            </w:r>
          </w:p>
        </w:tc>
        <w:tc>
          <w:tcPr>
            <w:tcW w:w="1039" w:type="pct"/>
            <w:noWrap/>
            <w:tcMar>
              <w:top w:w="0" w:type="dxa"/>
              <w:left w:w="108" w:type="dxa"/>
              <w:bottom w:w="0" w:type="dxa"/>
              <w:right w:w="108" w:type="dxa"/>
            </w:tcMar>
            <w:hideMark/>
          </w:tcPr>
          <w:p w14:paraId="0E709926" w14:textId="2BCC211C" w:rsidR="00552DAD" w:rsidRPr="00864F1F" w:rsidRDefault="00C53886" w:rsidP="00186C72">
            <w:pPr>
              <w:rPr>
                <w:bCs/>
                <w:szCs w:val="24"/>
                <w:lang w:eastAsia="en-GB"/>
              </w:rPr>
            </w:pPr>
            <w:r w:rsidRPr="00C53886">
              <w:rPr>
                <w:szCs w:val="24"/>
                <w:lang w:eastAsia="en-GB"/>
              </w:rPr>
              <w:t>NCTS-P5,</w:t>
            </w:r>
            <w:r>
              <w:rPr>
                <w:szCs w:val="24"/>
                <w:lang w:eastAsia="en-GB"/>
              </w:rPr>
              <w:br/>
            </w:r>
            <w:r w:rsidRPr="00C53886">
              <w:rPr>
                <w:szCs w:val="24"/>
                <w:lang w:eastAsia="en-GB"/>
              </w:rPr>
              <w:t>NCTS-P6,</w:t>
            </w:r>
            <w:r>
              <w:rPr>
                <w:szCs w:val="24"/>
                <w:lang w:eastAsia="en-GB"/>
              </w:rPr>
              <w:br/>
            </w:r>
            <w:r w:rsidRPr="00C53886">
              <w:rPr>
                <w:szCs w:val="24"/>
                <w:lang w:eastAsia="en-GB"/>
              </w:rPr>
              <w:t>AES-P1</w:t>
            </w:r>
          </w:p>
        </w:tc>
      </w:tr>
      <w:tr w:rsidR="00552DAD" w:rsidRPr="00110E6A" w14:paraId="4946AC6C" w14:textId="77777777" w:rsidTr="00C90CAA">
        <w:trPr>
          <w:trHeight w:val="576"/>
        </w:trPr>
        <w:tc>
          <w:tcPr>
            <w:tcW w:w="850" w:type="pct"/>
            <w:noWrap/>
            <w:tcMar>
              <w:top w:w="0" w:type="dxa"/>
              <w:left w:w="108" w:type="dxa"/>
              <w:bottom w:w="0" w:type="dxa"/>
              <w:right w:w="108" w:type="dxa"/>
            </w:tcMar>
            <w:hideMark/>
          </w:tcPr>
          <w:p w14:paraId="4C1B5711"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FE80429" w14:textId="52879069" w:rsidR="00552DAD" w:rsidRPr="00476D2F" w:rsidRDefault="00886ACB" w:rsidP="00186C72">
            <w:pPr>
              <w:rPr>
                <w:szCs w:val="24"/>
                <w:lang w:eastAsia="en-GB"/>
              </w:rPr>
            </w:pPr>
            <w:r w:rsidRPr="00476D2F">
              <w:rPr>
                <w:bCs/>
                <w:szCs w:val="24"/>
                <w:lang w:eastAsia="en-GB"/>
              </w:rPr>
              <w:t>A text that specifies (from a Functional perspective) whether a Data Group or a Data Item is mandatory or optional or it cannot be used. It constrains when the data shall be filled in and not its content.</w:t>
            </w:r>
          </w:p>
        </w:tc>
        <w:tc>
          <w:tcPr>
            <w:tcW w:w="1039" w:type="pct"/>
            <w:noWrap/>
            <w:tcMar>
              <w:top w:w="0" w:type="dxa"/>
              <w:left w:w="108" w:type="dxa"/>
              <w:bottom w:w="0" w:type="dxa"/>
              <w:right w:w="108" w:type="dxa"/>
            </w:tcMar>
            <w:hideMark/>
          </w:tcPr>
          <w:p w14:paraId="12F482B2" w14:textId="2E4E669C" w:rsidR="00552DAD" w:rsidRPr="00476D2F" w:rsidRDefault="00C34DE5" w:rsidP="00186C72">
            <w:pPr>
              <w:rPr>
                <w:szCs w:val="24"/>
                <w:lang w:eastAsia="en-GB"/>
              </w:rPr>
            </w:pPr>
            <w:r w:rsidRPr="00476D2F">
              <w:rPr>
                <w:bCs/>
                <w:szCs w:val="24"/>
                <w:lang w:eastAsia="en-GB"/>
              </w:rPr>
              <w:t>NCTS-P4,</w:t>
            </w:r>
            <w:r>
              <w:rPr>
                <w:bCs/>
                <w:szCs w:val="24"/>
                <w:lang w:eastAsia="en-GB"/>
              </w:rPr>
              <w:br/>
            </w:r>
            <w:r w:rsidRPr="00476D2F">
              <w:rPr>
                <w:bCs/>
                <w:szCs w:val="24"/>
                <w:lang w:eastAsia="en-GB"/>
              </w:rPr>
              <w:t>ECS-P2</w:t>
            </w:r>
            <w:r w:rsidRPr="00E95DF6">
              <w:rPr>
                <w:bCs/>
                <w:szCs w:val="24"/>
                <w:lang w:eastAsia="en-GB"/>
              </w:rPr>
              <w:t>,</w:t>
            </w:r>
            <w:r>
              <w:rPr>
                <w:bCs/>
                <w:szCs w:val="24"/>
                <w:lang w:eastAsia="en-GB"/>
              </w:rPr>
              <w:br/>
            </w:r>
            <w:r w:rsidRPr="00476D2F">
              <w:rPr>
                <w:bCs/>
                <w:szCs w:val="24"/>
                <w:lang w:eastAsia="en-GB"/>
              </w:rPr>
              <w:t>ICS-P1</w:t>
            </w:r>
          </w:p>
        </w:tc>
      </w:tr>
      <w:tr w:rsidR="00552DAD" w:rsidRPr="00110E6A" w14:paraId="62C9E81F" w14:textId="77777777" w:rsidTr="00C90CAA">
        <w:trPr>
          <w:trHeight w:val="576"/>
        </w:trPr>
        <w:tc>
          <w:tcPr>
            <w:tcW w:w="850" w:type="pct"/>
            <w:noWrap/>
            <w:tcMar>
              <w:top w:w="0" w:type="dxa"/>
              <w:left w:w="108" w:type="dxa"/>
              <w:bottom w:w="0" w:type="dxa"/>
              <w:right w:w="108" w:type="dxa"/>
            </w:tcMar>
            <w:hideMark/>
          </w:tcPr>
          <w:p w14:paraId="37518932"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E091476" w14:textId="76A50C3C" w:rsidR="00552DAD" w:rsidRPr="00476D2F" w:rsidRDefault="00886ACB" w:rsidP="00186C72">
            <w:pPr>
              <w:rPr>
                <w:szCs w:val="24"/>
                <w:lang w:eastAsia="en-GB"/>
              </w:rPr>
            </w:pPr>
            <w:r w:rsidRPr="00476D2F">
              <w:rPr>
                <w:bCs/>
              </w:rPr>
              <w:t>An instruction that specifies (from a Functional and Technical perspective) whether a Data Group or a Data Item is mandatory or optional or it cannot be used. It constrains when the data shall be filled in and not its content. It is always computable and can be executed and tested.</w:t>
            </w:r>
          </w:p>
        </w:tc>
        <w:tc>
          <w:tcPr>
            <w:tcW w:w="1039" w:type="pct"/>
            <w:noWrap/>
            <w:tcMar>
              <w:top w:w="0" w:type="dxa"/>
              <w:left w:w="108" w:type="dxa"/>
              <w:bottom w:w="0" w:type="dxa"/>
              <w:right w:w="108" w:type="dxa"/>
            </w:tcMar>
            <w:hideMark/>
          </w:tcPr>
          <w:p w14:paraId="4D62CFC7" w14:textId="4820BD46" w:rsidR="00552DAD" w:rsidRPr="00476D2F" w:rsidRDefault="00C53886" w:rsidP="00186C72">
            <w:pPr>
              <w:rPr>
                <w:szCs w:val="24"/>
                <w:lang w:eastAsia="en-GB"/>
              </w:rPr>
            </w:pPr>
            <w:r w:rsidRPr="00C53886">
              <w:rPr>
                <w:szCs w:val="24"/>
                <w:lang w:eastAsia="en-GB"/>
              </w:rPr>
              <w:t>NCTS-P5,</w:t>
            </w:r>
            <w:r>
              <w:rPr>
                <w:szCs w:val="24"/>
                <w:lang w:eastAsia="en-GB"/>
              </w:rPr>
              <w:br/>
            </w:r>
            <w:r w:rsidRPr="00C53886">
              <w:rPr>
                <w:szCs w:val="24"/>
                <w:lang w:eastAsia="en-GB"/>
              </w:rPr>
              <w:t>NCTS-P6,</w:t>
            </w:r>
            <w:r>
              <w:rPr>
                <w:szCs w:val="24"/>
                <w:lang w:eastAsia="en-GB"/>
              </w:rPr>
              <w:br/>
            </w:r>
            <w:r w:rsidRPr="00C53886">
              <w:rPr>
                <w:szCs w:val="24"/>
                <w:lang w:eastAsia="en-GB"/>
              </w:rPr>
              <w:t>AES-P1</w:t>
            </w:r>
          </w:p>
        </w:tc>
      </w:tr>
      <w:tr w:rsidR="00552DAD" w:rsidRPr="00110E6A" w14:paraId="3B6E4625" w14:textId="77777777" w:rsidTr="00C90CAA">
        <w:trPr>
          <w:trHeight w:val="288"/>
        </w:trPr>
        <w:tc>
          <w:tcPr>
            <w:tcW w:w="850" w:type="pct"/>
            <w:noWrap/>
            <w:tcMar>
              <w:top w:w="0" w:type="dxa"/>
              <w:left w:w="108" w:type="dxa"/>
              <w:bottom w:w="0" w:type="dxa"/>
              <w:right w:w="108" w:type="dxa"/>
            </w:tcMar>
            <w:hideMark/>
          </w:tcPr>
          <w:p w14:paraId="76DADD80" w14:textId="77777777" w:rsidR="00552DAD" w:rsidRPr="00476D2F" w:rsidRDefault="00552DAD" w:rsidP="00186C72">
            <w:pPr>
              <w:rPr>
                <w:szCs w:val="24"/>
                <w:lang w:eastAsia="en-GB"/>
              </w:rPr>
            </w:pPr>
            <w:r w:rsidRPr="00476D2F">
              <w:rPr>
                <w:szCs w:val="24"/>
                <w:lang w:eastAsia="en-GB"/>
              </w:rPr>
              <w:t>Technical Rule</w:t>
            </w:r>
          </w:p>
        </w:tc>
        <w:tc>
          <w:tcPr>
            <w:tcW w:w="3111" w:type="pct"/>
            <w:tcMar>
              <w:top w:w="0" w:type="dxa"/>
              <w:left w:w="108" w:type="dxa"/>
              <w:bottom w:w="0" w:type="dxa"/>
              <w:right w:w="108" w:type="dxa"/>
            </w:tcMar>
            <w:hideMark/>
          </w:tcPr>
          <w:p w14:paraId="073CBFAD" w14:textId="275C4FEC" w:rsidR="00552DAD" w:rsidRPr="00476D2F" w:rsidRDefault="00A61988" w:rsidP="00186C72">
            <w:pPr>
              <w:rPr>
                <w:szCs w:val="24"/>
                <w:lang w:eastAsia="en-GB"/>
              </w:rPr>
            </w:pPr>
            <w:r w:rsidRPr="00476D2F">
              <w:rPr>
                <w:bCs/>
                <w:iCs/>
                <w:szCs w:val="24"/>
                <w:lang w:eastAsia="en-GB"/>
              </w:rPr>
              <w:t xml:space="preserve">An additional instruction needed from the IT technical point of view, </w:t>
            </w:r>
            <w:proofErr w:type="gramStart"/>
            <w:r w:rsidRPr="00476D2F">
              <w:rPr>
                <w:bCs/>
                <w:iCs/>
                <w:szCs w:val="24"/>
                <w:lang w:eastAsia="en-GB"/>
              </w:rPr>
              <w:t>complementing</w:t>
            </w:r>
            <w:proofErr w:type="gramEnd"/>
            <w:r w:rsidRPr="00476D2F">
              <w:rPr>
                <w:bCs/>
                <w:iCs/>
                <w:szCs w:val="24"/>
                <w:lang w:eastAsia="en-GB"/>
              </w:rPr>
              <w:t xml:space="preserve"> or clarifying functional rules (mainly) and conditions.</w:t>
            </w:r>
          </w:p>
        </w:tc>
        <w:tc>
          <w:tcPr>
            <w:tcW w:w="1039" w:type="pct"/>
            <w:noWrap/>
            <w:tcMar>
              <w:top w:w="0" w:type="dxa"/>
              <w:left w:w="108" w:type="dxa"/>
              <w:bottom w:w="0" w:type="dxa"/>
              <w:right w:w="108" w:type="dxa"/>
            </w:tcMar>
            <w:hideMark/>
          </w:tcPr>
          <w:p w14:paraId="4091FB9B" w14:textId="1B72E9E7" w:rsidR="00552DAD" w:rsidRPr="00476D2F" w:rsidRDefault="00A61988" w:rsidP="00A61988">
            <w:pPr>
              <w:rPr>
                <w:bCs/>
                <w:color w:val="1F497D"/>
              </w:rPr>
            </w:pPr>
            <w:r w:rsidRPr="00476D2F">
              <w:rPr>
                <w:color w:val="000000"/>
              </w:rPr>
              <w:t>All</w:t>
            </w:r>
          </w:p>
        </w:tc>
      </w:tr>
      <w:tr w:rsidR="00047E02" w:rsidRPr="00110E6A" w14:paraId="758E7B70" w14:textId="77777777" w:rsidTr="00C90CAA">
        <w:trPr>
          <w:trHeight w:val="576"/>
        </w:trPr>
        <w:tc>
          <w:tcPr>
            <w:tcW w:w="850" w:type="pct"/>
            <w:noWrap/>
            <w:tcMar>
              <w:top w:w="0" w:type="dxa"/>
              <w:left w:w="108" w:type="dxa"/>
              <w:bottom w:w="0" w:type="dxa"/>
              <w:right w:w="108" w:type="dxa"/>
            </w:tcMar>
            <w:hideMark/>
          </w:tcPr>
          <w:p w14:paraId="1085D54F" w14:textId="2283FC3E" w:rsidR="00552DAD" w:rsidRPr="00476D2F" w:rsidRDefault="00A61988" w:rsidP="00797CEC">
            <w:pPr>
              <w:jc w:val="left"/>
              <w:rPr>
                <w:szCs w:val="24"/>
                <w:lang w:eastAsia="en-GB"/>
              </w:rPr>
            </w:pPr>
            <w:r w:rsidRPr="00750F87">
              <w:t>Business Rule for Transition (</w:t>
            </w:r>
            <w:proofErr w:type="spellStart"/>
            <w:r w:rsidRPr="00750F87">
              <w:t>Bxxxx</w:t>
            </w:r>
            <w:proofErr w:type="spellEnd"/>
            <w:r w:rsidRPr="00750F87">
              <w:t>)</w:t>
            </w:r>
          </w:p>
        </w:tc>
        <w:tc>
          <w:tcPr>
            <w:tcW w:w="3111" w:type="pct"/>
            <w:tcMar>
              <w:top w:w="0" w:type="dxa"/>
              <w:left w:w="108" w:type="dxa"/>
              <w:bottom w:w="0" w:type="dxa"/>
              <w:right w:w="108" w:type="dxa"/>
            </w:tcMar>
            <w:hideMark/>
          </w:tcPr>
          <w:p w14:paraId="17F15958" w14:textId="735CD90C" w:rsidR="00FE12B7" w:rsidRPr="00476D2F" w:rsidRDefault="00FE12B7" w:rsidP="00FE12B7">
            <w:pPr>
              <w:rPr>
                <w:bCs/>
                <w:iCs/>
                <w:szCs w:val="24"/>
                <w:lang w:eastAsia="en-GB"/>
              </w:rPr>
            </w:pPr>
            <w:r w:rsidRPr="00476D2F">
              <w:rPr>
                <w:bCs/>
                <w:iCs/>
                <w:szCs w:val="24"/>
                <w:lang w:eastAsia="en-GB"/>
              </w:rPr>
              <w:t>The</w:t>
            </w:r>
            <w:r w:rsidR="00642632" w:rsidRPr="00476D2F">
              <w:rPr>
                <w:bCs/>
                <w:iCs/>
                <w:szCs w:val="24"/>
                <w:lang w:eastAsia="en-GB"/>
              </w:rPr>
              <w:t xml:space="preserve"> </w:t>
            </w:r>
            <w:r w:rsidRPr="00476D2F">
              <w:rPr>
                <w:bCs/>
                <w:iCs/>
                <w:szCs w:val="24"/>
                <w:lang w:eastAsia="en-GB"/>
              </w:rPr>
              <w:t>BRTs ensure the conversion of a movement</w:t>
            </w:r>
            <w:r w:rsidR="006C01E8">
              <w:rPr>
                <w:bCs/>
                <w:iCs/>
                <w:szCs w:val="24"/>
                <w:lang w:eastAsia="en-GB"/>
              </w:rPr>
              <w:t xml:space="preserve"> </w:t>
            </w:r>
            <w:r w:rsidR="00D77E25" w:rsidRPr="00D77E25">
              <w:rPr>
                <w:bCs/>
                <w:iCs/>
                <w:szCs w:val="24"/>
                <w:lang w:eastAsia="en-GB"/>
              </w:rPr>
              <w:t xml:space="preserve">initiated </w:t>
            </w:r>
            <w:r w:rsidR="00CC7328">
              <w:rPr>
                <w:bCs/>
                <w:iCs/>
                <w:szCs w:val="24"/>
                <w:lang w:eastAsia="en-GB"/>
              </w:rPr>
              <w:t xml:space="preserve">by an NA operating in an old </w:t>
            </w:r>
            <w:r w:rsidR="0084679E">
              <w:rPr>
                <w:bCs/>
                <w:iCs/>
                <w:szCs w:val="24"/>
                <w:lang w:eastAsia="en-GB"/>
              </w:rPr>
              <w:t>phase</w:t>
            </w:r>
            <w:r w:rsidRPr="00476D2F">
              <w:rPr>
                <w:bCs/>
                <w:iCs/>
                <w:szCs w:val="24"/>
                <w:lang w:eastAsia="en-GB"/>
              </w:rPr>
              <w:t xml:space="preserve"> during the Transitional Period and enable all the features </w:t>
            </w:r>
            <w:r w:rsidR="00303E44">
              <w:rPr>
                <w:bCs/>
                <w:iCs/>
                <w:szCs w:val="24"/>
                <w:lang w:eastAsia="en-GB"/>
              </w:rPr>
              <w:t xml:space="preserve">of a new phase </w:t>
            </w:r>
            <w:r w:rsidRPr="00476D2F">
              <w:rPr>
                <w:bCs/>
                <w:iCs/>
                <w:szCs w:val="24"/>
                <w:lang w:eastAsia="en-GB"/>
              </w:rPr>
              <w:t>after the Transition Date.</w:t>
            </w:r>
          </w:p>
          <w:p w14:paraId="2FE0C2C4" w14:textId="6716D4FF" w:rsidR="00FE12B7" w:rsidRPr="00476D2F" w:rsidRDefault="00FE12B7" w:rsidP="00601CA6">
            <w:pPr>
              <w:pStyle w:val="ListParagraph"/>
              <w:numPr>
                <w:ilvl w:val="0"/>
                <w:numId w:val="103"/>
              </w:numPr>
              <w:rPr>
                <w:bCs/>
                <w:iCs/>
                <w:szCs w:val="24"/>
                <w:lang w:eastAsia="en-GB"/>
              </w:rPr>
            </w:pPr>
            <w:r w:rsidRPr="00476D2F">
              <w:rPr>
                <w:bCs/>
                <w:iCs/>
                <w:szCs w:val="24"/>
                <w:lang w:eastAsia="en-GB"/>
              </w:rPr>
              <w:t>A BRT-1 enforces a relaxed validation of R/C before the end of</w:t>
            </w:r>
            <w:r w:rsidR="00A41E1F">
              <w:rPr>
                <w:bCs/>
                <w:iCs/>
                <w:szCs w:val="24"/>
                <w:lang w:eastAsia="en-GB"/>
              </w:rPr>
              <w:t xml:space="preserve"> a</w:t>
            </w:r>
            <w:r w:rsidRPr="00476D2F">
              <w:rPr>
                <w:bCs/>
                <w:iCs/>
                <w:szCs w:val="24"/>
                <w:lang w:eastAsia="en-GB"/>
              </w:rPr>
              <w:t xml:space="preserve"> </w:t>
            </w:r>
            <w:r w:rsidR="005671D1">
              <w:rPr>
                <w:bCs/>
                <w:iCs/>
                <w:szCs w:val="24"/>
                <w:lang w:eastAsia="en-GB"/>
              </w:rPr>
              <w:t>transition</w:t>
            </w:r>
            <w:r w:rsidR="00A41E1F">
              <w:rPr>
                <w:bCs/>
                <w:iCs/>
                <w:szCs w:val="24"/>
                <w:lang w:eastAsia="en-GB"/>
              </w:rPr>
              <w:t>al</w:t>
            </w:r>
            <w:r w:rsidR="005671D1">
              <w:rPr>
                <w:bCs/>
                <w:iCs/>
                <w:szCs w:val="24"/>
                <w:lang w:eastAsia="en-GB"/>
              </w:rPr>
              <w:t xml:space="preserve"> period</w:t>
            </w:r>
            <w:r w:rsidR="005671D1" w:rsidRPr="00476D2F">
              <w:rPr>
                <w:bCs/>
                <w:iCs/>
                <w:szCs w:val="24"/>
                <w:lang w:eastAsia="en-GB"/>
              </w:rPr>
              <w:t xml:space="preserve"> </w:t>
            </w:r>
            <w:r w:rsidRPr="00476D2F">
              <w:rPr>
                <w:bCs/>
                <w:iCs/>
                <w:szCs w:val="24"/>
                <w:lang w:eastAsia="en-GB"/>
              </w:rPr>
              <w:t xml:space="preserve">and is applicable for the whole lifecycle of any movement opened during the </w:t>
            </w:r>
            <w:r w:rsidR="005671D1">
              <w:rPr>
                <w:bCs/>
                <w:iCs/>
                <w:szCs w:val="24"/>
                <w:lang w:eastAsia="en-GB"/>
              </w:rPr>
              <w:t>t</w:t>
            </w:r>
            <w:r w:rsidR="005671D1" w:rsidRPr="00476D2F">
              <w:rPr>
                <w:bCs/>
                <w:iCs/>
                <w:szCs w:val="24"/>
                <w:lang w:eastAsia="en-GB"/>
              </w:rPr>
              <w:t xml:space="preserve">ransitional </w:t>
            </w:r>
            <w:r w:rsidR="005671D1">
              <w:rPr>
                <w:bCs/>
                <w:iCs/>
                <w:szCs w:val="24"/>
                <w:lang w:eastAsia="en-GB"/>
              </w:rPr>
              <w:t>p</w:t>
            </w:r>
            <w:r w:rsidR="005671D1" w:rsidRPr="00476D2F">
              <w:rPr>
                <w:bCs/>
                <w:iCs/>
                <w:szCs w:val="24"/>
                <w:lang w:eastAsia="en-GB"/>
              </w:rPr>
              <w:t>eriod</w:t>
            </w:r>
            <w:r w:rsidRPr="00476D2F">
              <w:rPr>
                <w:bCs/>
                <w:iCs/>
                <w:szCs w:val="24"/>
                <w:lang w:eastAsia="en-GB"/>
              </w:rPr>
              <w:t>. A BRT-1 is applicable (validated) only when the Decisive date (e.g. &lt;Declaration acceptance date&gt;) is before or equal to &lt;End of TP&gt;</w:t>
            </w:r>
            <w:r w:rsidR="00A41E1F">
              <w:rPr>
                <w:bCs/>
                <w:iCs/>
                <w:szCs w:val="24"/>
                <w:lang w:eastAsia="en-GB"/>
              </w:rPr>
              <w:t xml:space="preserve"> </w:t>
            </w:r>
            <w:r w:rsidR="00A41E1F" w:rsidRPr="00A41E1F">
              <w:rPr>
                <w:bCs/>
                <w:iCs/>
                <w:szCs w:val="24"/>
                <w:lang w:eastAsia="en-GB"/>
              </w:rPr>
              <w:t>or &lt;End of TP-P6&gt;</w:t>
            </w:r>
            <w:r w:rsidR="00567523" w:rsidRPr="00476D2F">
              <w:rPr>
                <w:bCs/>
                <w:iCs/>
                <w:szCs w:val="24"/>
                <w:lang w:eastAsia="en-GB"/>
              </w:rPr>
              <w:t>;</w:t>
            </w:r>
          </w:p>
          <w:p w14:paraId="4808C374" w14:textId="0E741290" w:rsidR="00552DAD" w:rsidRPr="00476D2F" w:rsidRDefault="00FE12B7" w:rsidP="00601CA6">
            <w:pPr>
              <w:pStyle w:val="ListParagraph"/>
              <w:numPr>
                <w:ilvl w:val="0"/>
                <w:numId w:val="103"/>
              </w:numPr>
              <w:rPr>
                <w:bCs/>
                <w:iCs/>
                <w:szCs w:val="24"/>
                <w:lang w:eastAsia="en-GB"/>
              </w:rPr>
            </w:pPr>
            <w:r w:rsidRPr="00476D2F">
              <w:rPr>
                <w:bCs/>
                <w:iCs/>
                <w:szCs w:val="24"/>
                <w:lang w:eastAsia="en-GB"/>
              </w:rPr>
              <w:t>A BRT-2 applies some data requirements</w:t>
            </w:r>
            <w:r w:rsidR="00C608AF">
              <w:rPr>
                <w:bCs/>
                <w:iCs/>
                <w:szCs w:val="24"/>
                <w:lang w:eastAsia="en-GB"/>
              </w:rPr>
              <w:t xml:space="preserve"> of the new phase</w:t>
            </w:r>
            <w:r w:rsidRPr="00476D2F">
              <w:rPr>
                <w:bCs/>
                <w:iCs/>
                <w:szCs w:val="24"/>
                <w:lang w:eastAsia="en-GB"/>
              </w:rPr>
              <w:t xml:space="preserve">, defining the final structure for movements accepted after the end of the </w:t>
            </w:r>
            <w:r w:rsidR="00C608AF">
              <w:rPr>
                <w:bCs/>
                <w:iCs/>
                <w:szCs w:val="24"/>
                <w:lang w:eastAsia="en-GB"/>
              </w:rPr>
              <w:t>t</w:t>
            </w:r>
            <w:r w:rsidRPr="00476D2F">
              <w:rPr>
                <w:bCs/>
                <w:iCs/>
                <w:szCs w:val="24"/>
                <w:lang w:eastAsia="en-GB"/>
              </w:rPr>
              <w:t xml:space="preserve">ransitional </w:t>
            </w:r>
            <w:r w:rsidR="00C608AF">
              <w:rPr>
                <w:bCs/>
                <w:iCs/>
                <w:szCs w:val="24"/>
                <w:lang w:eastAsia="en-GB"/>
              </w:rPr>
              <w:t>p</w:t>
            </w:r>
            <w:r w:rsidRPr="00476D2F">
              <w:rPr>
                <w:bCs/>
                <w:iCs/>
                <w:szCs w:val="24"/>
                <w:lang w:eastAsia="en-GB"/>
              </w:rPr>
              <w:t>eriod. A BRT Category 2 is applicable (validated) when the Decisive date (e.g. &lt;Declaration acceptance date&gt;) is after &lt;End of TP&gt;</w:t>
            </w:r>
            <w:r w:rsidR="000327E4">
              <w:t xml:space="preserve"> </w:t>
            </w:r>
            <w:r w:rsidR="000327E4" w:rsidRPr="000327E4">
              <w:rPr>
                <w:bCs/>
                <w:iCs/>
                <w:szCs w:val="24"/>
                <w:lang w:eastAsia="en-GB"/>
              </w:rPr>
              <w:t>or &lt;End of TP-P6&gt;</w:t>
            </w:r>
            <w:r w:rsidRPr="00476D2F">
              <w:rPr>
                <w:bCs/>
                <w:iCs/>
                <w:szCs w:val="24"/>
                <w:lang w:eastAsia="en-GB"/>
              </w:rPr>
              <w:t>.</w:t>
            </w:r>
          </w:p>
        </w:tc>
        <w:tc>
          <w:tcPr>
            <w:tcW w:w="1039" w:type="pct"/>
            <w:noWrap/>
            <w:tcMar>
              <w:top w:w="0" w:type="dxa"/>
              <w:left w:w="108" w:type="dxa"/>
              <w:bottom w:w="0" w:type="dxa"/>
              <w:right w:w="108" w:type="dxa"/>
            </w:tcMar>
            <w:hideMark/>
          </w:tcPr>
          <w:p w14:paraId="133F117C" w14:textId="0806AAA3" w:rsidR="00552DAD" w:rsidRPr="00476D2F" w:rsidRDefault="00C53886" w:rsidP="00A61988">
            <w:pPr>
              <w:rPr>
                <w:szCs w:val="24"/>
                <w:lang w:eastAsia="en-GB"/>
              </w:rPr>
            </w:pPr>
            <w:r w:rsidRPr="00C53886">
              <w:rPr>
                <w:szCs w:val="24"/>
                <w:lang w:eastAsia="en-GB"/>
              </w:rPr>
              <w:t>NCTS-P5,</w:t>
            </w:r>
            <w:r>
              <w:rPr>
                <w:szCs w:val="24"/>
                <w:lang w:eastAsia="en-GB"/>
              </w:rPr>
              <w:br/>
            </w:r>
            <w:r w:rsidRPr="00C53886">
              <w:rPr>
                <w:szCs w:val="24"/>
                <w:lang w:eastAsia="en-GB"/>
              </w:rPr>
              <w:t>NCTS-P6,</w:t>
            </w:r>
            <w:r>
              <w:rPr>
                <w:szCs w:val="24"/>
                <w:lang w:eastAsia="en-GB"/>
              </w:rPr>
              <w:br/>
            </w:r>
            <w:r w:rsidRPr="00C53886">
              <w:rPr>
                <w:szCs w:val="24"/>
                <w:lang w:eastAsia="en-GB"/>
              </w:rPr>
              <w:t>AES-P1</w:t>
            </w:r>
          </w:p>
        </w:tc>
      </w:tr>
      <w:tr w:rsidR="00552DAD" w:rsidRPr="00110E6A" w14:paraId="6896EB02" w14:textId="77777777" w:rsidTr="00C90CAA">
        <w:trPr>
          <w:trHeight w:val="576"/>
        </w:trPr>
        <w:tc>
          <w:tcPr>
            <w:tcW w:w="850" w:type="pct"/>
            <w:noWrap/>
            <w:tcMar>
              <w:top w:w="0" w:type="dxa"/>
              <w:left w:w="108" w:type="dxa"/>
              <w:bottom w:w="0" w:type="dxa"/>
              <w:right w:w="108" w:type="dxa"/>
            </w:tcMar>
            <w:hideMark/>
          </w:tcPr>
          <w:p w14:paraId="76227D22" w14:textId="77777777" w:rsidR="00552DAD" w:rsidRPr="00476D2F" w:rsidRDefault="00552DAD" w:rsidP="00186C72">
            <w:pPr>
              <w:rPr>
                <w:szCs w:val="24"/>
                <w:lang w:eastAsia="en-GB"/>
              </w:rPr>
            </w:pPr>
            <w:r w:rsidRPr="00476D2F">
              <w:rPr>
                <w:szCs w:val="24"/>
                <w:lang w:eastAsia="en-GB"/>
              </w:rPr>
              <w:t>Sequencing Rule</w:t>
            </w:r>
          </w:p>
        </w:tc>
        <w:tc>
          <w:tcPr>
            <w:tcW w:w="3111" w:type="pct"/>
            <w:tcMar>
              <w:top w:w="0" w:type="dxa"/>
              <w:left w:w="108" w:type="dxa"/>
              <w:bottom w:w="0" w:type="dxa"/>
              <w:right w:w="108" w:type="dxa"/>
            </w:tcMar>
            <w:hideMark/>
          </w:tcPr>
          <w:p w14:paraId="24276E86" w14:textId="27CCBF66" w:rsidR="00552DAD" w:rsidRPr="00A20B7A" w:rsidRDefault="00A61988" w:rsidP="00186C72">
            <w:pPr>
              <w:rPr>
                <w:szCs w:val="24"/>
                <w:lang w:val="en-US" w:eastAsia="en-GB"/>
              </w:rPr>
            </w:pPr>
            <w:r w:rsidRPr="00476D2F">
              <w:rPr>
                <w:bCs/>
                <w:szCs w:val="24"/>
                <w:lang w:eastAsia="en-GB"/>
              </w:rPr>
              <w:t>A text that defines in which order the Condition(s), Technical Rule(s) for Transition, Technical Rule(s) and Rule(s) must be validated. It can be applied only in cases where the generic rules for the validation order (specified in the</w:t>
            </w:r>
            <w:r w:rsidR="00B05CB4">
              <w:rPr>
                <w:bCs/>
                <w:szCs w:val="24"/>
                <w:lang w:eastAsia="en-GB"/>
              </w:rPr>
              <w:t xml:space="preserve"> </w:t>
            </w:r>
            <w:r w:rsidR="00A41919">
              <w:rPr>
                <w:bCs/>
                <w:szCs w:val="24"/>
                <w:lang w:eastAsia="en-GB"/>
              </w:rPr>
              <w:t xml:space="preserve">section </w:t>
            </w:r>
            <w:r w:rsidR="00A41919">
              <w:rPr>
                <w:bCs/>
                <w:szCs w:val="24"/>
                <w:lang w:eastAsia="en-GB"/>
              </w:rPr>
              <w:fldChar w:fldCharType="begin"/>
            </w:r>
            <w:r w:rsidR="00A41919">
              <w:rPr>
                <w:bCs/>
                <w:szCs w:val="24"/>
                <w:lang w:eastAsia="en-GB"/>
              </w:rPr>
              <w:instrText xml:space="preserve"> REF _Ref115916829 \r \h </w:instrText>
            </w:r>
            <w:r w:rsidR="00A41919">
              <w:rPr>
                <w:bCs/>
                <w:szCs w:val="24"/>
                <w:lang w:eastAsia="en-GB"/>
              </w:rPr>
            </w:r>
            <w:r w:rsidR="00A41919">
              <w:rPr>
                <w:bCs/>
                <w:szCs w:val="24"/>
                <w:lang w:eastAsia="en-GB"/>
              </w:rPr>
              <w:fldChar w:fldCharType="separate"/>
            </w:r>
            <w:r w:rsidR="004501EF">
              <w:rPr>
                <w:bCs/>
                <w:szCs w:val="24"/>
                <w:lang w:eastAsia="en-GB"/>
              </w:rPr>
              <w:t>IV.6</w:t>
            </w:r>
            <w:r w:rsidR="00A41919">
              <w:rPr>
                <w:bCs/>
                <w:szCs w:val="24"/>
                <w:lang w:eastAsia="en-GB"/>
              </w:rPr>
              <w:fldChar w:fldCharType="end"/>
            </w:r>
            <w:r w:rsidRPr="00476D2F">
              <w:rPr>
                <w:bCs/>
                <w:szCs w:val="24"/>
                <w:lang w:eastAsia="en-GB"/>
              </w:rPr>
              <w:t>) are not sufficient.</w:t>
            </w:r>
          </w:p>
        </w:tc>
        <w:tc>
          <w:tcPr>
            <w:tcW w:w="1039" w:type="pct"/>
            <w:noWrap/>
            <w:tcMar>
              <w:top w:w="0" w:type="dxa"/>
              <w:left w:w="108" w:type="dxa"/>
              <w:bottom w:w="0" w:type="dxa"/>
              <w:right w:w="108" w:type="dxa"/>
            </w:tcMar>
            <w:hideMark/>
          </w:tcPr>
          <w:p w14:paraId="17C7D72F" w14:textId="1F742BEE" w:rsidR="00552DAD" w:rsidRPr="00476D2F" w:rsidRDefault="00C53886" w:rsidP="00186C72">
            <w:pPr>
              <w:rPr>
                <w:szCs w:val="24"/>
                <w:lang w:eastAsia="en-GB"/>
              </w:rPr>
            </w:pPr>
            <w:r w:rsidRPr="00C53886">
              <w:rPr>
                <w:szCs w:val="24"/>
                <w:lang w:eastAsia="en-GB"/>
              </w:rPr>
              <w:t>NCTS-P5,</w:t>
            </w:r>
            <w:r>
              <w:rPr>
                <w:szCs w:val="24"/>
                <w:lang w:eastAsia="en-GB"/>
              </w:rPr>
              <w:br/>
            </w:r>
            <w:r w:rsidRPr="00C53886">
              <w:rPr>
                <w:szCs w:val="24"/>
                <w:lang w:eastAsia="en-GB"/>
              </w:rPr>
              <w:t>NCTS-P6,</w:t>
            </w:r>
            <w:r>
              <w:rPr>
                <w:szCs w:val="24"/>
                <w:lang w:eastAsia="en-GB"/>
              </w:rPr>
              <w:br/>
            </w:r>
            <w:r w:rsidRPr="00C53886">
              <w:rPr>
                <w:szCs w:val="24"/>
                <w:lang w:eastAsia="en-GB"/>
              </w:rPr>
              <w:t>AES-P1</w:t>
            </w:r>
          </w:p>
        </w:tc>
      </w:tr>
      <w:tr w:rsidR="00552DAD" w:rsidRPr="00110E6A" w14:paraId="6D87B640" w14:textId="77777777" w:rsidTr="00C90CAA">
        <w:trPr>
          <w:trHeight w:val="576"/>
        </w:trPr>
        <w:tc>
          <w:tcPr>
            <w:tcW w:w="850" w:type="pct"/>
            <w:noWrap/>
            <w:tcMar>
              <w:top w:w="0" w:type="dxa"/>
              <w:left w:w="108" w:type="dxa"/>
              <w:bottom w:w="0" w:type="dxa"/>
              <w:right w:w="108" w:type="dxa"/>
            </w:tcMar>
            <w:hideMark/>
          </w:tcPr>
          <w:p w14:paraId="00C289C4" w14:textId="77777777" w:rsidR="00552DAD" w:rsidRPr="00476D2F" w:rsidRDefault="00552DAD" w:rsidP="00186C72">
            <w:pPr>
              <w:rPr>
                <w:szCs w:val="24"/>
                <w:lang w:eastAsia="en-GB"/>
              </w:rPr>
            </w:pPr>
            <w:r w:rsidRPr="00476D2F">
              <w:rPr>
                <w:szCs w:val="24"/>
                <w:lang w:eastAsia="en-GB"/>
              </w:rPr>
              <w:t xml:space="preserve">Guideline </w:t>
            </w:r>
          </w:p>
        </w:tc>
        <w:tc>
          <w:tcPr>
            <w:tcW w:w="3111" w:type="pct"/>
            <w:tcMar>
              <w:top w:w="0" w:type="dxa"/>
              <w:left w:w="108" w:type="dxa"/>
              <w:bottom w:w="0" w:type="dxa"/>
              <w:right w:w="108" w:type="dxa"/>
            </w:tcMar>
            <w:hideMark/>
          </w:tcPr>
          <w:p w14:paraId="422BD61B" w14:textId="39ECB52C" w:rsidR="00552DAD" w:rsidRPr="00476D2F" w:rsidRDefault="005B59C0" w:rsidP="00186C72">
            <w:pPr>
              <w:rPr>
                <w:szCs w:val="24"/>
                <w:lang w:eastAsia="en-GB"/>
              </w:rPr>
            </w:pPr>
            <w:r w:rsidRPr="00476D2F">
              <w:rPr>
                <w:bCs/>
                <w:szCs w:val="24"/>
                <w:lang w:eastAsia="en-GB"/>
              </w:rPr>
              <w:t xml:space="preserve">A guidance (instructions or explanations) for the traders and/or for the customs officers on how to fill in a Data Group or a Data Item. It is not subject to automated testing </w:t>
            </w:r>
            <w:r w:rsidRPr="00797CEC">
              <w:rPr>
                <w:b/>
                <w:szCs w:val="24"/>
                <w:lang w:eastAsia="en-GB"/>
              </w:rPr>
              <w:t>(i.e. a guideline shall not be a reason for rejecting a message on the Common Domain</w:t>
            </w:r>
            <w:r w:rsidR="00471CF3" w:rsidRPr="00797CEC">
              <w:rPr>
                <w:b/>
                <w:szCs w:val="24"/>
                <w:lang w:eastAsia="en-GB"/>
              </w:rPr>
              <w:t>)</w:t>
            </w:r>
            <w:r w:rsidR="00471CF3" w:rsidRPr="007B7383">
              <w:rPr>
                <w:bCs/>
                <w:szCs w:val="24"/>
                <w:lang w:eastAsia="en-GB"/>
              </w:rPr>
              <w:t>.</w:t>
            </w:r>
          </w:p>
        </w:tc>
        <w:tc>
          <w:tcPr>
            <w:tcW w:w="1039" w:type="pct"/>
            <w:noWrap/>
            <w:tcMar>
              <w:top w:w="0" w:type="dxa"/>
              <w:left w:w="108" w:type="dxa"/>
              <w:bottom w:w="0" w:type="dxa"/>
              <w:right w:w="108" w:type="dxa"/>
            </w:tcMar>
            <w:hideMark/>
          </w:tcPr>
          <w:p w14:paraId="26C1A29A" w14:textId="5B285868" w:rsidR="00552DAD" w:rsidRPr="00476D2F" w:rsidRDefault="00C53886" w:rsidP="00186C72">
            <w:pPr>
              <w:rPr>
                <w:szCs w:val="24"/>
                <w:lang w:eastAsia="en-GB"/>
              </w:rPr>
            </w:pPr>
            <w:r w:rsidRPr="00C53886">
              <w:rPr>
                <w:szCs w:val="24"/>
                <w:lang w:eastAsia="en-GB"/>
              </w:rPr>
              <w:t>NCTS-P5,</w:t>
            </w:r>
            <w:r>
              <w:rPr>
                <w:szCs w:val="24"/>
                <w:lang w:eastAsia="en-GB"/>
              </w:rPr>
              <w:br/>
            </w:r>
            <w:r w:rsidRPr="00C53886">
              <w:rPr>
                <w:szCs w:val="24"/>
                <w:lang w:eastAsia="en-GB"/>
              </w:rPr>
              <w:t>NCTS-P6,</w:t>
            </w:r>
            <w:r>
              <w:rPr>
                <w:szCs w:val="24"/>
                <w:lang w:eastAsia="en-GB"/>
              </w:rPr>
              <w:br/>
            </w:r>
            <w:r w:rsidRPr="00C53886">
              <w:rPr>
                <w:szCs w:val="24"/>
                <w:lang w:eastAsia="en-GB"/>
              </w:rPr>
              <w:t>AES-P1</w:t>
            </w:r>
          </w:p>
        </w:tc>
      </w:tr>
      <w:tr w:rsidR="009B6EFA" w:rsidRPr="00110E6A" w14:paraId="542B6C73" w14:textId="77777777" w:rsidTr="00C90CAA">
        <w:trPr>
          <w:trHeight w:val="576"/>
        </w:trPr>
        <w:tc>
          <w:tcPr>
            <w:tcW w:w="850" w:type="pct"/>
            <w:noWrap/>
            <w:tcMar>
              <w:top w:w="0" w:type="dxa"/>
              <w:left w:w="108" w:type="dxa"/>
              <w:bottom w:w="0" w:type="dxa"/>
              <w:right w:w="108" w:type="dxa"/>
            </w:tcMar>
            <w:hideMark/>
          </w:tcPr>
          <w:p w14:paraId="0A6799F5" w14:textId="77777777" w:rsidR="009B6EFA" w:rsidRPr="00476D2F" w:rsidRDefault="009B6EFA" w:rsidP="00FB1A2A">
            <w:pPr>
              <w:jc w:val="left"/>
              <w:rPr>
                <w:szCs w:val="24"/>
                <w:lang w:eastAsia="en-GB"/>
              </w:rPr>
            </w:pPr>
            <w:r w:rsidRPr="00476D2F">
              <w:rPr>
                <w:szCs w:val="24"/>
                <w:lang w:eastAsia="en-GB"/>
              </w:rPr>
              <w:t xml:space="preserve">Technical Rule for Transition </w:t>
            </w:r>
          </w:p>
        </w:tc>
        <w:tc>
          <w:tcPr>
            <w:tcW w:w="3111" w:type="pct"/>
            <w:tcMar>
              <w:top w:w="0" w:type="dxa"/>
              <w:left w:w="108" w:type="dxa"/>
              <w:bottom w:w="0" w:type="dxa"/>
              <w:right w:w="108" w:type="dxa"/>
            </w:tcMar>
            <w:hideMark/>
          </w:tcPr>
          <w:p w14:paraId="438A0446" w14:textId="507037ED" w:rsidR="009B6EFA" w:rsidRPr="00476D2F" w:rsidRDefault="009B6EFA" w:rsidP="009B6EFA">
            <w:pPr>
              <w:rPr>
                <w:szCs w:val="24"/>
                <w:lang w:eastAsia="en-GB"/>
              </w:rPr>
            </w:pPr>
            <w:r w:rsidRPr="00476D2F">
              <w:rPr>
                <w:bCs/>
                <w:iCs/>
                <w:szCs w:val="24"/>
                <w:lang w:eastAsia="en-GB"/>
              </w:rPr>
              <w:t xml:space="preserve">A restriction that </w:t>
            </w:r>
            <w:r w:rsidR="004D6AFA" w:rsidRPr="00476D2F">
              <w:rPr>
                <w:bCs/>
                <w:iCs/>
                <w:szCs w:val="24"/>
                <w:lang w:eastAsia="en-GB"/>
              </w:rPr>
              <w:t xml:space="preserve">enforces </w:t>
            </w:r>
            <w:r w:rsidRPr="00476D2F">
              <w:rPr>
                <w:bCs/>
                <w:iCs/>
                <w:szCs w:val="24"/>
                <w:lang w:eastAsia="en-GB"/>
              </w:rPr>
              <w:t xml:space="preserve">a stricter message structure before the end of the </w:t>
            </w:r>
            <w:r w:rsidR="00A63984">
              <w:rPr>
                <w:bCs/>
                <w:iCs/>
                <w:szCs w:val="24"/>
                <w:lang w:val="en-US" w:eastAsia="en-GB"/>
              </w:rPr>
              <w:t>transitional period on which it is applied</w:t>
            </w:r>
            <w:r w:rsidRPr="00476D2F">
              <w:rPr>
                <w:bCs/>
                <w:iCs/>
                <w:szCs w:val="24"/>
                <w:lang w:eastAsia="en-GB"/>
              </w:rPr>
              <w:t>. Their purpose is to ensure message compatibility with</w:t>
            </w:r>
            <w:r w:rsidR="002A5ACF">
              <w:rPr>
                <w:bCs/>
                <w:iCs/>
                <w:szCs w:val="24"/>
                <w:lang w:eastAsia="en-GB"/>
              </w:rPr>
              <w:t xml:space="preserve"> the previous </w:t>
            </w:r>
            <w:r w:rsidR="001A5534">
              <w:rPr>
                <w:bCs/>
                <w:iCs/>
                <w:szCs w:val="24"/>
                <w:lang w:val="en-US" w:eastAsia="en-GB"/>
              </w:rPr>
              <w:t>operational</w:t>
            </w:r>
            <w:r w:rsidR="002A5ACF">
              <w:rPr>
                <w:bCs/>
                <w:iCs/>
                <w:szCs w:val="24"/>
                <w:lang w:eastAsia="en-GB"/>
              </w:rPr>
              <w:t xml:space="preserve"> systems</w:t>
            </w:r>
            <w:r w:rsidR="0022465C">
              <w:rPr>
                <w:bCs/>
                <w:iCs/>
                <w:szCs w:val="24"/>
                <w:lang w:eastAsia="en-GB"/>
              </w:rPr>
              <w:t xml:space="preserve"> </w:t>
            </w:r>
            <w:r w:rsidRPr="00476D2F">
              <w:rPr>
                <w:bCs/>
                <w:iCs/>
                <w:szCs w:val="24"/>
                <w:lang w:eastAsia="en-GB"/>
              </w:rPr>
              <w:t>during</w:t>
            </w:r>
            <w:r w:rsidR="0022465C">
              <w:rPr>
                <w:bCs/>
                <w:iCs/>
                <w:szCs w:val="24"/>
                <w:lang w:eastAsia="en-GB"/>
              </w:rPr>
              <w:t xml:space="preserve"> </w:t>
            </w:r>
            <w:r w:rsidR="00401F83">
              <w:rPr>
                <w:bCs/>
                <w:iCs/>
                <w:szCs w:val="24"/>
                <w:lang w:eastAsia="en-GB"/>
              </w:rPr>
              <w:t>this transition</w:t>
            </w:r>
            <w:r w:rsidR="00721F5F">
              <w:rPr>
                <w:bCs/>
                <w:iCs/>
                <w:szCs w:val="24"/>
                <w:lang w:val="en-US" w:eastAsia="en-GB"/>
              </w:rPr>
              <w:t>al</w:t>
            </w:r>
            <w:r w:rsidR="00401F83">
              <w:rPr>
                <w:bCs/>
                <w:iCs/>
                <w:szCs w:val="24"/>
                <w:lang w:eastAsia="en-GB"/>
              </w:rPr>
              <w:t xml:space="preserve"> period</w:t>
            </w:r>
            <w:r w:rsidRPr="00476D2F">
              <w:rPr>
                <w:bCs/>
                <w:iCs/>
                <w:szCs w:val="24"/>
                <w:lang w:eastAsia="en-GB"/>
              </w:rPr>
              <w:t>.</w:t>
            </w:r>
          </w:p>
        </w:tc>
        <w:tc>
          <w:tcPr>
            <w:tcW w:w="1039" w:type="pct"/>
            <w:noWrap/>
            <w:tcMar>
              <w:top w:w="0" w:type="dxa"/>
              <w:left w:w="108" w:type="dxa"/>
              <w:bottom w:w="0" w:type="dxa"/>
              <w:right w:w="108" w:type="dxa"/>
            </w:tcMar>
            <w:hideMark/>
          </w:tcPr>
          <w:p w14:paraId="20D2DB15" w14:textId="1A2080AA" w:rsidR="009B6EFA" w:rsidRPr="00BF48FB" w:rsidRDefault="00C53886" w:rsidP="00C53886">
            <w:pPr>
              <w:rPr>
                <w:szCs w:val="24"/>
                <w:lang w:eastAsia="en-GB"/>
              </w:rPr>
            </w:pPr>
            <w:r w:rsidRPr="00C53886">
              <w:rPr>
                <w:szCs w:val="24"/>
                <w:lang w:eastAsia="en-GB"/>
              </w:rPr>
              <w:t>NCTS-P5,</w:t>
            </w:r>
            <w:r>
              <w:rPr>
                <w:szCs w:val="24"/>
                <w:lang w:eastAsia="en-GB"/>
              </w:rPr>
              <w:br/>
            </w:r>
            <w:r w:rsidRPr="00C53886">
              <w:rPr>
                <w:szCs w:val="24"/>
                <w:lang w:eastAsia="en-GB"/>
              </w:rPr>
              <w:t>NCTS-P6,</w:t>
            </w:r>
            <w:r>
              <w:rPr>
                <w:szCs w:val="24"/>
                <w:lang w:eastAsia="en-GB"/>
              </w:rPr>
              <w:br/>
            </w:r>
            <w:r w:rsidRPr="00C53886">
              <w:rPr>
                <w:szCs w:val="24"/>
                <w:lang w:eastAsia="en-GB"/>
              </w:rPr>
              <w:t>AES-P1</w:t>
            </w:r>
          </w:p>
        </w:tc>
      </w:tr>
    </w:tbl>
    <w:p w14:paraId="0DEB2DEF" w14:textId="54F1B5AE" w:rsidR="00FA65DD" w:rsidRPr="00476D2F" w:rsidRDefault="00FA65DD" w:rsidP="008F703C">
      <w:pPr>
        <w:pStyle w:val="Caption"/>
      </w:pPr>
      <w:bookmarkStart w:id="139" w:name="_Ref533110612"/>
      <w:bookmarkStart w:id="140" w:name="_Toc185900928"/>
      <w:r w:rsidRPr="00476D2F">
        <w:t xml:space="preserve">Table </w:t>
      </w:r>
      <w:r w:rsidR="002C7E76">
        <w:fldChar w:fldCharType="begin"/>
      </w:r>
      <w:r w:rsidR="002C7E76">
        <w:instrText xml:space="preserve"> SEQ Table \* ARABIC </w:instrText>
      </w:r>
      <w:r w:rsidR="002C7E76">
        <w:fldChar w:fldCharType="separate"/>
      </w:r>
      <w:r w:rsidR="004501EF">
        <w:rPr>
          <w:noProof/>
        </w:rPr>
        <w:t>2</w:t>
      </w:r>
      <w:r w:rsidR="002C7E76">
        <w:fldChar w:fldCharType="end"/>
      </w:r>
      <w:bookmarkEnd w:id="139"/>
      <w:r w:rsidRPr="00476D2F">
        <w:t>: Rules, Conditions and Guidelines Definitions</w:t>
      </w:r>
      <w:bookmarkEnd w:id="140"/>
    </w:p>
    <w:p w14:paraId="4229D718" w14:textId="77777777" w:rsidR="00901E30" w:rsidRPr="00476D2F" w:rsidRDefault="00901E30">
      <w:pPr>
        <w:spacing w:before="0"/>
        <w:jc w:val="left"/>
        <w:rPr>
          <w:b/>
          <w:i/>
        </w:rPr>
      </w:pPr>
      <w:bookmarkStart w:id="141" w:name="_Toc5268003"/>
      <w:bookmarkStart w:id="142" w:name="_Toc5276443"/>
      <w:bookmarkStart w:id="143" w:name="_Toc411391435"/>
      <w:bookmarkStart w:id="144" w:name="_Toc411931838"/>
      <w:bookmarkStart w:id="145" w:name="_Toc412952916"/>
      <w:bookmarkStart w:id="146" w:name="_Toc472401107"/>
      <w:bookmarkStart w:id="147" w:name="_Toc473625678"/>
      <w:bookmarkStart w:id="148" w:name="_Toc473732536"/>
      <w:bookmarkStart w:id="149" w:name="_Toc473825635"/>
      <w:bookmarkStart w:id="150" w:name="_Toc259460279"/>
      <w:bookmarkStart w:id="151" w:name="_Toc526170404"/>
      <w:bookmarkEnd w:id="141"/>
      <w:bookmarkEnd w:id="142"/>
      <w:r w:rsidRPr="00476D2F">
        <w:br w:type="page"/>
      </w:r>
    </w:p>
    <w:p w14:paraId="24EE6C1F" w14:textId="604E97FE" w:rsidR="00DF47BE" w:rsidRPr="00476D2F" w:rsidRDefault="00DF47BE" w:rsidP="006F347D">
      <w:pPr>
        <w:pStyle w:val="Heading3"/>
      </w:pPr>
      <w:bookmarkStart w:id="152" w:name="_Ref46400781"/>
      <w:bookmarkStart w:id="153" w:name="_Toc185900668"/>
      <w:r w:rsidRPr="00476D2F">
        <w:t>Acronyms and Abbreviations</w:t>
      </w:r>
      <w:bookmarkEnd w:id="143"/>
      <w:bookmarkEnd w:id="144"/>
      <w:bookmarkEnd w:id="145"/>
      <w:bookmarkEnd w:id="146"/>
      <w:bookmarkEnd w:id="147"/>
      <w:bookmarkEnd w:id="148"/>
      <w:bookmarkEnd w:id="149"/>
      <w:bookmarkEnd w:id="150"/>
      <w:bookmarkEnd w:id="151"/>
      <w:bookmarkEnd w:id="152"/>
      <w:bookmarkEnd w:id="153"/>
    </w:p>
    <w:p w14:paraId="24EE6C20" w14:textId="77777777" w:rsidR="00DF47BE" w:rsidRPr="00476D2F" w:rsidRDefault="00DF47BE">
      <w:pPr>
        <w:spacing w:after="120"/>
      </w:pPr>
      <w:r w:rsidRPr="00476D2F">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0635ED" w:rsidRPr="00110E6A" w14:paraId="4C1F8B01" w14:textId="77777777" w:rsidTr="3E834BB0">
        <w:trPr>
          <w:tblHeader/>
          <w:jc w:val="center"/>
        </w:trPr>
        <w:tc>
          <w:tcPr>
            <w:tcW w:w="1800" w:type="dxa"/>
            <w:shd w:val="clear" w:color="auto" w:fill="002060"/>
          </w:tcPr>
          <w:p w14:paraId="50F63946" w14:textId="77777777" w:rsidR="000635ED" w:rsidRPr="00476D2F" w:rsidRDefault="000635ED" w:rsidP="00490D02">
            <w:pPr>
              <w:pStyle w:val="Table10"/>
              <w:rPr>
                <w:b/>
                <w:sz w:val="24"/>
                <w:szCs w:val="24"/>
              </w:rPr>
            </w:pPr>
            <w:r w:rsidRPr="00476D2F">
              <w:rPr>
                <w:b/>
                <w:sz w:val="24"/>
                <w:szCs w:val="24"/>
              </w:rPr>
              <w:t>Acronym</w:t>
            </w:r>
          </w:p>
        </w:tc>
        <w:tc>
          <w:tcPr>
            <w:tcW w:w="7379" w:type="dxa"/>
            <w:shd w:val="clear" w:color="auto" w:fill="002060"/>
          </w:tcPr>
          <w:p w14:paraId="11001B2F" w14:textId="77777777" w:rsidR="000635ED" w:rsidRPr="00476D2F" w:rsidRDefault="000635ED" w:rsidP="00490D02">
            <w:pPr>
              <w:pStyle w:val="Table10"/>
              <w:rPr>
                <w:b/>
                <w:sz w:val="24"/>
                <w:szCs w:val="24"/>
              </w:rPr>
            </w:pPr>
            <w:r w:rsidRPr="00476D2F">
              <w:rPr>
                <w:b/>
                <w:sz w:val="24"/>
                <w:szCs w:val="24"/>
              </w:rPr>
              <w:t>Description</w:t>
            </w:r>
          </w:p>
        </w:tc>
      </w:tr>
      <w:tr w:rsidR="000635ED" w:rsidRPr="00110E6A" w14:paraId="50758089" w14:textId="77777777" w:rsidTr="3E834BB0">
        <w:trPr>
          <w:jc w:val="center"/>
        </w:trPr>
        <w:tc>
          <w:tcPr>
            <w:tcW w:w="1800" w:type="dxa"/>
          </w:tcPr>
          <w:p w14:paraId="7124704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AAR</w:t>
            </w:r>
          </w:p>
        </w:tc>
        <w:tc>
          <w:tcPr>
            <w:tcW w:w="7379" w:type="dxa"/>
          </w:tcPr>
          <w:p w14:paraId="1DF4B9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Anticipated Arrival Record</w:t>
            </w:r>
          </w:p>
        </w:tc>
      </w:tr>
      <w:tr w:rsidR="000635ED" w:rsidRPr="00110E6A" w14:paraId="4EB635F7" w14:textId="77777777" w:rsidTr="3E834BB0">
        <w:trPr>
          <w:jc w:val="center"/>
        </w:trPr>
        <w:tc>
          <w:tcPr>
            <w:tcW w:w="1800" w:type="dxa"/>
          </w:tcPr>
          <w:p w14:paraId="46D0DF2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w:t>
            </w:r>
          </w:p>
        </w:tc>
        <w:tc>
          <w:tcPr>
            <w:tcW w:w="7379" w:type="dxa"/>
          </w:tcPr>
          <w:p w14:paraId="560D13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Acknowledgement</w:t>
            </w:r>
          </w:p>
        </w:tc>
      </w:tr>
      <w:tr w:rsidR="000635ED" w:rsidRPr="00110E6A" w14:paraId="7144C283" w14:textId="77777777" w:rsidTr="3E834BB0">
        <w:trPr>
          <w:jc w:val="center"/>
        </w:trPr>
        <w:tc>
          <w:tcPr>
            <w:tcW w:w="1800" w:type="dxa"/>
          </w:tcPr>
          <w:p w14:paraId="3F412CF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AEO</w:t>
            </w:r>
          </w:p>
        </w:tc>
        <w:tc>
          <w:tcPr>
            <w:tcW w:w="7379" w:type="dxa"/>
          </w:tcPr>
          <w:p w14:paraId="42667FE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Authorised Economic Operator</w:t>
            </w:r>
          </w:p>
        </w:tc>
      </w:tr>
      <w:tr w:rsidR="000635ED" w:rsidRPr="00110E6A" w14:paraId="3F84D7A1" w14:textId="77777777" w:rsidTr="3E834BB0">
        <w:trPr>
          <w:jc w:val="center"/>
        </w:trPr>
        <w:tc>
          <w:tcPr>
            <w:tcW w:w="1800" w:type="dxa"/>
          </w:tcPr>
          <w:p w14:paraId="4B72A20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AES</w:t>
            </w:r>
          </w:p>
        </w:tc>
        <w:tc>
          <w:tcPr>
            <w:tcW w:w="7379" w:type="dxa"/>
          </w:tcPr>
          <w:p w14:paraId="07BED88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Export System</w:t>
            </w:r>
          </w:p>
        </w:tc>
      </w:tr>
      <w:tr w:rsidR="000635ED" w:rsidRPr="00110E6A" w14:paraId="7605B185" w14:textId="77777777" w:rsidTr="3E834BB0">
        <w:trPr>
          <w:jc w:val="center"/>
        </w:trPr>
        <w:tc>
          <w:tcPr>
            <w:tcW w:w="1800" w:type="dxa"/>
          </w:tcPr>
          <w:p w14:paraId="665124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AIS</w:t>
            </w:r>
          </w:p>
        </w:tc>
        <w:tc>
          <w:tcPr>
            <w:tcW w:w="7379" w:type="dxa"/>
          </w:tcPr>
          <w:p w14:paraId="51F66EC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Import System</w:t>
            </w:r>
          </w:p>
        </w:tc>
      </w:tr>
      <w:tr w:rsidR="000635ED" w:rsidRPr="00110E6A" w14:paraId="26ABB4B0" w14:textId="77777777" w:rsidTr="3E834BB0">
        <w:trPr>
          <w:jc w:val="center"/>
        </w:trPr>
        <w:tc>
          <w:tcPr>
            <w:tcW w:w="1800" w:type="dxa"/>
          </w:tcPr>
          <w:p w14:paraId="53782F9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API</w:t>
            </w:r>
          </w:p>
        </w:tc>
        <w:tc>
          <w:tcPr>
            <w:tcW w:w="7379" w:type="dxa"/>
          </w:tcPr>
          <w:p w14:paraId="44C7238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Application Programming Interface</w:t>
            </w:r>
          </w:p>
        </w:tc>
      </w:tr>
      <w:tr w:rsidR="000635ED" w:rsidRPr="00110E6A" w14:paraId="096AB14B" w14:textId="77777777" w:rsidTr="3E834BB0">
        <w:trPr>
          <w:jc w:val="center"/>
        </w:trPr>
        <w:tc>
          <w:tcPr>
            <w:tcW w:w="1800" w:type="dxa"/>
          </w:tcPr>
          <w:p w14:paraId="79228FA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BANSTA</w:t>
            </w:r>
          </w:p>
        </w:tc>
        <w:tc>
          <w:tcPr>
            <w:tcW w:w="7379" w:type="dxa"/>
          </w:tcPr>
          <w:p w14:paraId="3DEEB38B" w14:textId="77777777" w:rsidR="000635ED" w:rsidRPr="00476D2F" w:rsidRDefault="000635ED" w:rsidP="00490D02">
            <w:pPr>
              <w:pStyle w:val="Table10"/>
              <w:tabs>
                <w:tab w:val="clear" w:pos="567"/>
                <w:tab w:val="clear" w:pos="1134"/>
                <w:tab w:val="clear" w:pos="1701"/>
              </w:tabs>
              <w:spacing w:after="60"/>
              <w:rPr>
                <w:sz w:val="24"/>
                <w:szCs w:val="24"/>
              </w:rPr>
            </w:pPr>
            <w:proofErr w:type="spellStart"/>
            <w:r w:rsidRPr="00476D2F">
              <w:rPr>
                <w:sz w:val="24"/>
                <w:szCs w:val="24"/>
              </w:rPr>
              <w:t>BANking</w:t>
            </w:r>
            <w:proofErr w:type="spellEnd"/>
            <w:r w:rsidRPr="00476D2F">
              <w:rPr>
                <w:sz w:val="24"/>
                <w:szCs w:val="24"/>
              </w:rPr>
              <w:t xml:space="preserve"> </w:t>
            </w:r>
            <w:proofErr w:type="spellStart"/>
            <w:r w:rsidRPr="00476D2F">
              <w:rPr>
                <w:sz w:val="24"/>
                <w:szCs w:val="24"/>
              </w:rPr>
              <w:t>STAtus</w:t>
            </w:r>
            <w:proofErr w:type="spellEnd"/>
            <w:r w:rsidRPr="00476D2F">
              <w:rPr>
                <w:sz w:val="24"/>
                <w:szCs w:val="24"/>
              </w:rPr>
              <w:t xml:space="preserve"> message</w:t>
            </w:r>
          </w:p>
        </w:tc>
      </w:tr>
      <w:tr w:rsidR="000635ED" w:rsidRPr="00110E6A" w14:paraId="2EB70B55" w14:textId="77777777" w:rsidTr="3E834BB0">
        <w:trPr>
          <w:jc w:val="center"/>
        </w:trPr>
        <w:tc>
          <w:tcPr>
            <w:tcW w:w="1800" w:type="dxa"/>
          </w:tcPr>
          <w:p w14:paraId="5D203CE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BGM</w:t>
            </w:r>
          </w:p>
        </w:tc>
        <w:tc>
          <w:tcPr>
            <w:tcW w:w="7379" w:type="dxa"/>
          </w:tcPr>
          <w:p w14:paraId="38CD15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Beginning of Message. This is the name of a segment of an EDIFACT-message</w:t>
            </w:r>
          </w:p>
        </w:tc>
      </w:tr>
      <w:tr w:rsidR="000635ED" w:rsidRPr="00110E6A" w14:paraId="11E2154E" w14:textId="77777777" w:rsidTr="3E834BB0">
        <w:trPr>
          <w:jc w:val="center"/>
        </w:trPr>
        <w:tc>
          <w:tcPr>
            <w:tcW w:w="1800" w:type="dxa"/>
          </w:tcPr>
          <w:p w14:paraId="3F3A85F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BPM</w:t>
            </w:r>
          </w:p>
        </w:tc>
        <w:tc>
          <w:tcPr>
            <w:tcW w:w="7379" w:type="dxa"/>
          </w:tcPr>
          <w:p w14:paraId="4332E0A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Process Models</w:t>
            </w:r>
          </w:p>
        </w:tc>
      </w:tr>
      <w:tr w:rsidR="000635ED" w:rsidRPr="00110E6A" w14:paraId="03B8CE00" w14:textId="77777777" w:rsidTr="3E834BB0">
        <w:trPr>
          <w:jc w:val="center"/>
        </w:trPr>
        <w:tc>
          <w:tcPr>
            <w:tcW w:w="1800" w:type="dxa"/>
          </w:tcPr>
          <w:p w14:paraId="29581D9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BRT</w:t>
            </w:r>
          </w:p>
        </w:tc>
        <w:tc>
          <w:tcPr>
            <w:tcW w:w="7379" w:type="dxa"/>
          </w:tcPr>
          <w:p w14:paraId="3474E66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Rules for Transition</w:t>
            </w:r>
          </w:p>
        </w:tc>
      </w:tr>
      <w:tr w:rsidR="000635ED" w:rsidRPr="00110E6A" w14:paraId="0EE26A52" w14:textId="77777777" w:rsidTr="3E834BB0">
        <w:trPr>
          <w:jc w:val="center"/>
        </w:trPr>
        <w:tc>
          <w:tcPr>
            <w:tcW w:w="1800" w:type="dxa"/>
          </w:tcPr>
          <w:p w14:paraId="1D38F3B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CASO</w:t>
            </w:r>
          </w:p>
        </w:tc>
        <w:tc>
          <w:tcPr>
            <w:tcW w:w="7379" w:type="dxa"/>
          </w:tcPr>
          <w:p w14:paraId="2CE9580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Application Security Officer</w:t>
            </w:r>
          </w:p>
        </w:tc>
      </w:tr>
      <w:tr w:rsidR="00C06261" w:rsidRPr="00110E6A" w14:paraId="1CCE3485" w14:textId="77777777" w:rsidTr="3E834BB0">
        <w:trPr>
          <w:jc w:val="center"/>
        </w:trPr>
        <w:tc>
          <w:tcPr>
            <w:tcW w:w="1800" w:type="dxa"/>
          </w:tcPr>
          <w:p w14:paraId="08EAA278" w14:textId="08C80F70" w:rsidR="00C06261" w:rsidRPr="00476D2F" w:rsidRDefault="00C06261" w:rsidP="00490D02">
            <w:pPr>
              <w:pStyle w:val="Table10"/>
              <w:tabs>
                <w:tab w:val="clear" w:pos="567"/>
                <w:tab w:val="clear" w:pos="1134"/>
                <w:tab w:val="clear" w:pos="1701"/>
              </w:tabs>
              <w:spacing w:after="60"/>
              <w:rPr>
                <w:sz w:val="24"/>
                <w:szCs w:val="24"/>
              </w:rPr>
            </w:pPr>
            <w:r>
              <w:rPr>
                <w:sz w:val="24"/>
                <w:szCs w:val="24"/>
              </w:rPr>
              <w:t>CCC</w:t>
            </w:r>
          </w:p>
        </w:tc>
        <w:tc>
          <w:tcPr>
            <w:tcW w:w="7379" w:type="dxa"/>
          </w:tcPr>
          <w:p w14:paraId="2C67950F" w14:textId="10DE0D11" w:rsidR="00C06261" w:rsidRPr="00476D2F" w:rsidRDefault="00C06261" w:rsidP="00490D02">
            <w:pPr>
              <w:pStyle w:val="Table10"/>
              <w:tabs>
                <w:tab w:val="clear" w:pos="567"/>
                <w:tab w:val="clear" w:pos="1134"/>
                <w:tab w:val="clear" w:pos="1701"/>
              </w:tabs>
              <w:spacing w:after="60"/>
              <w:rPr>
                <w:sz w:val="24"/>
                <w:szCs w:val="24"/>
              </w:rPr>
            </w:pPr>
            <w:r>
              <w:rPr>
                <w:sz w:val="24"/>
                <w:szCs w:val="24"/>
              </w:rPr>
              <w:t>Community Customs Code</w:t>
            </w:r>
          </w:p>
        </w:tc>
      </w:tr>
      <w:tr w:rsidR="000635ED" w:rsidRPr="00110E6A" w14:paraId="4C5CD96E" w14:textId="77777777" w:rsidTr="3E834BB0">
        <w:trPr>
          <w:jc w:val="center"/>
        </w:trPr>
        <w:tc>
          <w:tcPr>
            <w:tcW w:w="1800" w:type="dxa"/>
          </w:tcPr>
          <w:p w14:paraId="1F158F9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CCN</w:t>
            </w:r>
          </w:p>
        </w:tc>
        <w:tc>
          <w:tcPr>
            <w:tcW w:w="7379" w:type="dxa"/>
          </w:tcPr>
          <w:p w14:paraId="1932C92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Communication Network</w:t>
            </w:r>
          </w:p>
        </w:tc>
      </w:tr>
      <w:tr w:rsidR="000635ED" w:rsidRPr="00110E6A" w14:paraId="5905B090" w14:textId="77777777" w:rsidTr="3E834BB0">
        <w:trPr>
          <w:jc w:val="center"/>
        </w:trPr>
        <w:tc>
          <w:tcPr>
            <w:tcW w:w="1800" w:type="dxa"/>
          </w:tcPr>
          <w:p w14:paraId="210E242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w:t>
            </w:r>
          </w:p>
        </w:tc>
        <w:tc>
          <w:tcPr>
            <w:tcW w:w="7379" w:type="dxa"/>
          </w:tcPr>
          <w:p w14:paraId="368CF7A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Domain</w:t>
            </w:r>
          </w:p>
        </w:tc>
      </w:tr>
      <w:tr w:rsidR="000635ED" w:rsidRPr="00110E6A" w14:paraId="57B0DE1E" w14:textId="77777777" w:rsidTr="3E834BB0">
        <w:trPr>
          <w:jc w:val="center"/>
        </w:trPr>
        <w:tc>
          <w:tcPr>
            <w:tcW w:w="1800" w:type="dxa"/>
          </w:tcPr>
          <w:p w14:paraId="4A53578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CDCA</w:t>
            </w:r>
          </w:p>
        </w:tc>
        <w:tc>
          <w:tcPr>
            <w:tcW w:w="7379" w:type="dxa"/>
          </w:tcPr>
          <w:p w14:paraId="7A52DB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Centrally Developed Customs Application</w:t>
            </w:r>
          </w:p>
        </w:tc>
      </w:tr>
      <w:tr w:rsidR="000635ED" w:rsidRPr="00110E6A" w14:paraId="56502D3C" w14:textId="77777777" w:rsidTr="3E834BB0">
        <w:trPr>
          <w:jc w:val="center"/>
        </w:trPr>
        <w:tc>
          <w:tcPr>
            <w:tcW w:w="1800" w:type="dxa"/>
          </w:tcPr>
          <w:p w14:paraId="3745F89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CDIA</w:t>
            </w:r>
          </w:p>
        </w:tc>
        <w:tc>
          <w:tcPr>
            <w:tcW w:w="7379" w:type="dxa"/>
          </w:tcPr>
          <w:p w14:paraId="125EB4F1" w14:textId="1AF11F13" w:rsidR="000635ED" w:rsidRPr="00476D2F" w:rsidRDefault="0012044A" w:rsidP="00490D02">
            <w:pPr>
              <w:pStyle w:val="Table10"/>
              <w:tabs>
                <w:tab w:val="clear" w:pos="567"/>
                <w:tab w:val="clear" w:pos="1134"/>
                <w:tab w:val="clear" w:pos="1701"/>
              </w:tabs>
              <w:spacing w:after="60"/>
              <w:rPr>
                <w:sz w:val="24"/>
                <w:szCs w:val="24"/>
              </w:rPr>
            </w:pPr>
            <w:r>
              <w:rPr>
                <w:sz w:val="24"/>
                <w:szCs w:val="24"/>
              </w:rPr>
              <w:t>ITSM</w:t>
            </w:r>
            <w:r w:rsidR="000635ED" w:rsidRPr="00476D2F">
              <w:rPr>
                <w:sz w:val="24"/>
                <w:szCs w:val="24"/>
              </w:rPr>
              <w:t xml:space="preserve"> C</w:t>
            </w:r>
            <w:r w:rsidR="00BF48FB">
              <w:rPr>
                <w:sz w:val="24"/>
                <w:szCs w:val="24"/>
              </w:rPr>
              <w:t>ontractor</w:t>
            </w:r>
            <w:r w:rsidR="00843BB6">
              <w:rPr>
                <w:sz w:val="24"/>
                <w:szCs w:val="24"/>
              </w:rPr>
              <w:t xml:space="preserve"> Central</w:t>
            </w:r>
            <w:r w:rsidR="000635ED" w:rsidRPr="00476D2F">
              <w:rPr>
                <w:sz w:val="24"/>
                <w:szCs w:val="24"/>
              </w:rPr>
              <w:t xml:space="preserve"> Directory Administrator</w:t>
            </w:r>
          </w:p>
        </w:tc>
      </w:tr>
      <w:tr w:rsidR="006D6F96" w:rsidRPr="00110E6A" w14:paraId="0ACC7F61" w14:textId="77777777" w:rsidTr="3E834BB0">
        <w:trPr>
          <w:jc w:val="center"/>
        </w:trPr>
        <w:tc>
          <w:tcPr>
            <w:tcW w:w="1800" w:type="dxa"/>
          </w:tcPr>
          <w:p w14:paraId="6C23086D" w14:textId="2DF5E647" w:rsidR="006D6F96" w:rsidRPr="00476D2F" w:rsidRDefault="006D6F96" w:rsidP="00490D02">
            <w:pPr>
              <w:pStyle w:val="Table10"/>
              <w:tabs>
                <w:tab w:val="clear" w:pos="567"/>
                <w:tab w:val="clear" w:pos="1134"/>
                <w:tab w:val="clear" w:pos="1701"/>
              </w:tabs>
              <w:spacing w:after="60"/>
              <w:rPr>
                <w:sz w:val="24"/>
                <w:szCs w:val="24"/>
              </w:rPr>
            </w:pPr>
            <w:r>
              <w:rPr>
                <w:sz w:val="24"/>
                <w:szCs w:val="24"/>
              </w:rPr>
              <w:t>CIRCABC</w:t>
            </w:r>
          </w:p>
        </w:tc>
        <w:tc>
          <w:tcPr>
            <w:tcW w:w="7379" w:type="dxa"/>
          </w:tcPr>
          <w:p w14:paraId="170736C2" w14:textId="1DA2262A" w:rsidR="006D6F96" w:rsidRPr="00476D2F" w:rsidRDefault="006D6F96" w:rsidP="00490D02">
            <w:pPr>
              <w:pStyle w:val="Table10"/>
              <w:tabs>
                <w:tab w:val="clear" w:pos="567"/>
                <w:tab w:val="clear" w:pos="1134"/>
                <w:tab w:val="clear" w:pos="1701"/>
              </w:tabs>
              <w:spacing w:after="60"/>
              <w:rPr>
                <w:sz w:val="24"/>
                <w:szCs w:val="24"/>
              </w:rPr>
            </w:pPr>
            <w:r w:rsidRPr="006D6F96">
              <w:rPr>
                <w:sz w:val="24"/>
                <w:szCs w:val="24"/>
              </w:rPr>
              <w:t>Communication and Information Resource Centre for Administrations, Businesses and Citizens</w:t>
            </w:r>
          </w:p>
        </w:tc>
      </w:tr>
      <w:tr w:rsidR="000635ED" w:rsidRPr="00110E6A" w14:paraId="60F027A6" w14:textId="77777777" w:rsidTr="3E834BB0">
        <w:trPr>
          <w:jc w:val="center"/>
        </w:trPr>
        <w:tc>
          <w:tcPr>
            <w:tcW w:w="1800" w:type="dxa"/>
          </w:tcPr>
          <w:p w14:paraId="5CE42CA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CoA</w:t>
            </w:r>
          </w:p>
        </w:tc>
        <w:tc>
          <w:tcPr>
            <w:tcW w:w="7379" w:type="dxa"/>
          </w:tcPr>
          <w:p w14:paraId="389255B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Arrival</w:t>
            </w:r>
          </w:p>
        </w:tc>
      </w:tr>
      <w:tr w:rsidR="000635ED" w:rsidRPr="00110E6A" w14:paraId="64F2D603" w14:textId="77777777" w:rsidTr="3E834BB0">
        <w:trPr>
          <w:jc w:val="center"/>
        </w:trPr>
        <w:tc>
          <w:tcPr>
            <w:tcW w:w="1800" w:type="dxa"/>
          </w:tcPr>
          <w:p w14:paraId="782DEC09"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CoD</w:t>
            </w:r>
          </w:p>
        </w:tc>
        <w:tc>
          <w:tcPr>
            <w:tcW w:w="7379" w:type="dxa"/>
          </w:tcPr>
          <w:p w14:paraId="14C502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Delivery</w:t>
            </w:r>
          </w:p>
        </w:tc>
      </w:tr>
      <w:tr w:rsidR="00BC7202" w:rsidRPr="00110E6A" w14:paraId="3F2A2DC5" w14:textId="77777777" w:rsidTr="00BC7202">
        <w:trPr>
          <w:jc w:val="center"/>
        </w:trPr>
        <w:tc>
          <w:tcPr>
            <w:tcW w:w="1800" w:type="dxa"/>
            <w:tcBorders>
              <w:top w:val="single" w:sz="4" w:space="0" w:color="auto"/>
              <w:left w:val="single" w:sz="4" w:space="0" w:color="auto"/>
              <w:bottom w:val="single" w:sz="4" w:space="0" w:color="auto"/>
              <w:right w:val="single" w:sz="4" w:space="0" w:color="auto"/>
            </w:tcBorders>
          </w:tcPr>
          <w:p w14:paraId="33AA2D49" w14:textId="77777777" w:rsidR="00BC7202" w:rsidRPr="00476D2F" w:rsidRDefault="00BC7202" w:rsidP="00DE2701">
            <w:pPr>
              <w:pStyle w:val="Table10"/>
              <w:tabs>
                <w:tab w:val="clear" w:pos="567"/>
                <w:tab w:val="clear" w:pos="1134"/>
                <w:tab w:val="clear" w:pos="1701"/>
              </w:tabs>
              <w:spacing w:after="60"/>
              <w:rPr>
                <w:sz w:val="24"/>
                <w:szCs w:val="24"/>
              </w:rPr>
            </w:pPr>
            <w:r w:rsidRPr="008018BC">
              <w:rPr>
                <w:sz w:val="24"/>
                <w:szCs w:val="24"/>
              </w:rPr>
              <w:t>COFE</w:t>
            </w:r>
          </w:p>
        </w:tc>
        <w:tc>
          <w:tcPr>
            <w:tcW w:w="7379" w:type="dxa"/>
            <w:tcBorders>
              <w:top w:val="single" w:sz="4" w:space="0" w:color="auto"/>
              <w:left w:val="single" w:sz="4" w:space="0" w:color="auto"/>
              <w:bottom w:val="single" w:sz="4" w:space="0" w:color="auto"/>
              <w:right w:val="single" w:sz="4" w:space="0" w:color="auto"/>
            </w:tcBorders>
          </w:tcPr>
          <w:p w14:paraId="22981353" w14:textId="77777777" w:rsidR="00BC7202" w:rsidRPr="00476D2F" w:rsidRDefault="00BC7202" w:rsidP="00DE2701">
            <w:pPr>
              <w:pStyle w:val="Table10"/>
              <w:tabs>
                <w:tab w:val="clear" w:pos="567"/>
                <w:tab w:val="clear" w:pos="1134"/>
                <w:tab w:val="clear" w:pos="1701"/>
              </w:tabs>
              <w:spacing w:after="60"/>
              <w:rPr>
                <w:sz w:val="24"/>
                <w:szCs w:val="24"/>
              </w:rPr>
            </w:pPr>
            <w:r w:rsidRPr="008018BC">
              <w:rPr>
                <w:sz w:val="24"/>
                <w:szCs w:val="24"/>
              </w:rPr>
              <w:t>Customs Office of First Entry</w:t>
            </w:r>
          </w:p>
        </w:tc>
      </w:tr>
      <w:tr w:rsidR="000635ED" w:rsidRPr="00110E6A" w14:paraId="039EF010" w14:textId="77777777" w:rsidTr="3E834BB0">
        <w:trPr>
          <w:jc w:val="center"/>
        </w:trPr>
        <w:tc>
          <w:tcPr>
            <w:tcW w:w="1800" w:type="dxa"/>
          </w:tcPr>
          <w:p w14:paraId="53092FB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COL</w:t>
            </w:r>
          </w:p>
        </w:tc>
        <w:tc>
          <w:tcPr>
            <w:tcW w:w="7379" w:type="dxa"/>
          </w:tcPr>
          <w:p w14:paraId="22787EA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Customs Office List</w:t>
            </w:r>
          </w:p>
        </w:tc>
      </w:tr>
      <w:tr w:rsidR="000635ED" w:rsidRPr="00110E6A" w14:paraId="18A82E68" w14:textId="77777777" w:rsidTr="3E834BB0">
        <w:trPr>
          <w:jc w:val="center"/>
        </w:trPr>
        <w:tc>
          <w:tcPr>
            <w:tcW w:w="1800" w:type="dxa"/>
          </w:tcPr>
          <w:p w14:paraId="036C35D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CONTRL</w:t>
            </w:r>
          </w:p>
        </w:tc>
        <w:tc>
          <w:tcPr>
            <w:tcW w:w="7379" w:type="dxa"/>
          </w:tcPr>
          <w:p w14:paraId="69590F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Syntax and service report message (CONTRL) EDIFACT message</w:t>
            </w:r>
          </w:p>
        </w:tc>
      </w:tr>
      <w:tr w:rsidR="000635ED" w:rsidRPr="00110E6A" w14:paraId="20DE32D7" w14:textId="77777777" w:rsidTr="3E834BB0">
        <w:trPr>
          <w:jc w:val="center"/>
        </w:trPr>
        <w:tc>
          <w:tcPr>
            <w:tcW w:w="1800" w:type="dxa"/>
          </w:tcPr>
          <w:p w14:paraId="0709055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CPT</w:t>
            </w:r>
          </w:p>
        </w:tc>
        <w:tc>
          <w:tcPr>
            <w:tcW w:w="7379" w:type="dxa"/>
          </w:tcPr>
          <w:p w14:paraId="001E2E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Project Team</w:t>
            </w:r>
          </w:p>
        </w:tc>
      </w:tr>
      <w:tr w:rsidR="00C96D95" w:rsidRPr="00110E6A" w14:paraId="7B427ECB" w14:textId="77777777" w:rsidTr="3E834BB0">
        <w:trPr>
          <w:jc w:val="center"/>
        </w:trPr>
        <w:tc>
          <w:tcPr>
            <w:tcW w:w="1800" w:type="dxa"/>
          </w:tcPr>
          <w:p w14:paraId="75590466" w14:textId="5D435608" w:rsidR="00C96D95" w:rsidRPr="00476D2F" w:rsidRDefault="00C96D95" w:rsidP="00490D02">
            <w:pPr>
              <w:pStyle w:val="Table10"/>
              <w:tabs>
                <w:tab w:val="clear" w:pos="567"/>
                <w:tab w:val="clear" w:pos="1134"/>
                <w:tab w:val="clear" w:pos="1701"/>
              </w:tabs>
              <w:spacing w:after="60"/>
              <w:rPr>
                <w:sz w:val="24"/>
                <w:szCs w:val="24"/>
              </w:rPr>
            </w:pPr>
            <w:r w:rsidRPr="00476D2F">
              <w:rPr>
                <w:sz w:val="24"/>
                <w:szCs w:val="24"/>
              </w:rPr>
              <w:t>CRS</w:t>
            </w:r>
          </w:p>
        </w:tc>
        <w:tc>
          <w:tcPr>
            <w:tcW w:w="7379" w:type="dxa"/>
          </w:tcPr>
          <w:p w14:paraId="730AAAAC" w14:textId="60256752" w:rsidR="00C96D95" w:rsidRPr="00476D2F" w:rsidRDefault="00C96D95" w:rsidP="00490D02">
            <w:pPr>
              <w:pStyle w:val="Table10"/>
              <w:tabs>
                <w:tab w:val="clear" w:pos="567"/>
                <w:tab w:val="clear" w:pos="1134"/>
                <w:tab w:val="clear" w:pos="1701"/>
              </w:tabs>
              <w:spacing w:after="60"/>
              <w:rPr>
                <w:sz w:val="24"/>
                <w:szCs w:val="24"/>
              </w:rPr>
            </w:pPr>
            <w:r w:rsidRPr="00476D2F">
              <w:rPr>
                <w:sz w:val="24"/>
                <w:szCs w:val="24"/>
              </w:rPr>
              <w:t>Customs Reference System</w:t>
            </w:r>
          </w:p>
        </w:tc>
      </w:tr>
      <w:tr w:rsidR="000635ED" w:rsidRPr="00110E6A" w14:paraId="2783CFB3" w14:textId="77777777" w:rsidTr="3E834BB0">
        <w:trPr>
          <w:jc w:val="center"/>
        </w:trPr>
        <w:tc>
          <w:tcPr>
            <w:tcW w:w="1800" w:type="dxa"/>
          </w:tcPr>
          <w:p w14:paraId="0751285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CS</w:t>
            </w:r>
          </w:p>
        </w:tc>
        <w:tc>
          <w:tcPr>
            <w:tcW w:w="7379" w:type="dxa"/>
          </w:tcPr>
          <w:p w14:paraId="4F8474D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Services</w:t>
            </w:r>
          </w:p>
        </w:tc>
      </w:tr>
      <w:tr w:rsidR="000635ED" w:rsidRPr="00110E6A" w14:paraId="148629D4" w14:textId="77777777" w:rsidTr="3E834BB0">
        <w:trPr>
          <w:jc w:val="center"/>
        </w:trPr>
        <w:tc>
          <w:tcPr>
            <w:tcW w:w="1800" w:type="dxa"/>
          </w:tcPr>
          <w:p w14:paraId="35A608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CS/MIS2</w:t>
            </w:r>
          </w:p>
        </w:tc>
        <w:tc>
          <w:tcPr>
            <w:tcW w:w="7379" w:type="dxa"/>
          </w:tcPr>
          <w:p w14:paraId="3D9EEA10" w14:textId="34EBA2FC"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Management Information System </w:t>
            </w:r>
            <w:r w:rsidR="00FE5D77">
              <w:rPr>
                <w:sz w:val="24"/>
                <w:szCs w:val="24"/>
              </w:rPr>
              <w:t>(</w:t>
            </w:r>
            <w:r w:rsidRPr="00476D2F">
              <w:rPr>
                <w:sz w:val="24"/>
                <w:szCs w:val="24"/>
              </w:rPr>
              <w:t>2</w:t>
            </w:r>
            <w:r w:rsidR="00FE5D77">
              <w:rPr>
                <w:sz w:val="24"/>
                <w:szCs w:val="24"/>
              </w:rPr>
              <w:t>)</w:t>
            </w:r>
          </w:p>
        </w:tc>
      </w:tr>
      <w:tr w:rsidR="000635ED" w:rsidRPr="00110E6A" w14:paraId="77F05B74" w14:textId="77777777" w:rsidTr="3E834BB0">
        <w:trPr>
          <w:jc w:val="center"/>
        </w:trPr>
        <w:tc>
          <w:tcPr>
            <w:tcW w:w="1800" w:type="dxa"/>
          </w:tcPr>
          <w:p w14:paraId="79FF5E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CS/RD2</w:t>
            </w:r>
          </w:p>
        </w:tc>
        <w:tc>
          <w:tcPr>
            <w:tcW w:w="7379" w:type="dxa"/>
          </w:tcPr>
          <w:p w14:paraId="54D7DAC3" w14:textId="7CE0BB1E"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Reference Data </w:t>
            </w:r>
            <w:r w:rsidR="00FE5D77">
              <w:rPr>
                <w:sz w:val="24"/>
                <w:szCs w:val="24"/>
              </w:rPr>
              <w:t>(</w:t>
            </w:r>
            <w:r w:rsidRPr="00476D2F">
              <w:rPr>
                <w:sz w:val="24"/>
                <w:szCs w:val="24"/>
              </w:rPr>
              <w:t>2</w:t>
            </w:r>
            <w:r w:rsidR="00FE5D77">
              <w:rPr>
                <w:sz w:val="24"/>
                <w:szCs w:val="24"/>
              </w:rPr>
              <w:t>)</w:t>
            </w:r>
          </w:p>
        </w:tc>
      </w:tr>
      <w:tr w:rsidR="000635ED" w:rsidRPr="00110E6A" w14:paraId="11958062" w14:textId="77777777" w:rsidTr="3E834BB0">
        <w:trPr>
          <w:jc w:val="center"/>
        </w:trPr>
        <w:tc>
          <w:tcPr>
            <w:tcW w:w="1800" w:type="dxa"/>
          </w:tcPr>
          <w:p w14:paraId="5AF171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CSE</w:t>
            </w:r>
          </w:p>
        </w:tc>
        <w:tc>
          <w:tcPr>
            <w:tcW w:w="7379" w:type="dxa"/>
          </w:tcPr>
          <w:p w14:paraId="7B9EAE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Consolidated Specifications Environment</w:t>
            </w:r>
          </w:p>
        </w:tc>
      </w:tr>
      <w:tr w:rsidR="000635ED" w:rsidRPr="00110E6A" w14:paraId="02EFCEB7" w14:textId="77777777" w:rsidTr="3E834BB0">
        <w:trPr>
          <w:jc w:val="center"/>
        </w:trPr>
        <w:tc>
          <w:tcPr>
            <w:tcW w:w="1800" w:type="dxa"/>
          </w:tcPr>
          <w:p w14:paraId="2F6AF6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w:t>
            </w:r>
          </w:p>
        </w:tc>
        <w:tc>
          <w:tcPr>
            <w:tcW w:w="7379" w:type="dxa"/>
          </w:tcPr>
          <w:p w14:paraId="358D25C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Common Systems Interface</w:t>
            </w:r>
          </w:p>
        </w:tc>
      </w:tr>
      <w:tr w:rsidR="000635ED" w:rsidRPr="00110E6A" w14:paraId="571FF4D3" w14:textId="77777777" w:rsidTr="3E834BB0">
        <w:trPr>
          <w:jc w:val="center"/>
        </w:trPr>
        <w:tc>
          <w:tcPr>
            <w:tcW w:w="1800" w:type="dxa"/>
          </w:tcPr>
          <w:p w14:paraId="44DA00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CSIDD</w:t>
            </w:r>
          </w:p>
        </w:tc>
        <w:tc>
          <w:tcPr>
            <w:tcW w:w="7379" w:type="dxa"/>
          </w:tcPr>
          <w:p w14:paraId="7A52D77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CCN/CSI Data Descriptor</w:t>
            </w:r>
          </w:p>
        </w:tc>
      </w:tr>
      <w:tr w:rsidR="000635ED" w:rsidRPr="00110E6A" w14:paraId="506806C5" w14:textId="77777777" w:rsidTr="3E834BB0">
        <w:trPr>
          <w:jc w:val="center"/>
        </w:trPr>
        <w:tc>
          <w:tcPr>
            <w:tcW w:w="1800" w:type="dxa"/>
          </w:tcPr>
          <w:p w14:paraId="0000165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CSO</w:t>
            </w:r>
          </w:p>
        </w:tc>
        <w:tc>
          <w:tcPr>
            <w:tcW w:w="7379" w:type="dxa"/>
          </w:tcPr>
          <w:p w14:paraId="1E662A0D" w14:textId="0C2A9D7D" w:rsidR="000635ED" w:rsidRPr="00476D2F" w:rsidRDefault="0012044A" w:rsidP="002F2D2B">
            <w:pPr>
              <w:pStyle w:val="Table10"/>
              <w:tabs>
                <w:tab w:val="clear" w:pos="567"/>
                <w:tab w:val="clear" w:pos="1134"/>
                <w:tab w:val="clear" w:pos="1701"/>
              </w:tabs>
              <w:spacing w:after="60"/>
              <w:rPr>
                <w:sz w:val="24"/>
                <w:szCs w:val="24"/>
              </w:rPr>
            </w:pPr>
            <w:r>
              <w:rPr>
                <w:sz w:val="24"/>
                <w:szCs w:val="24"/>
              </w:rPr>
              <w:t>ITSM</w:t>
            </w:r>
            <w:r w:rsidR="000635ED" w:rsidRPr="00476D2F">
              <w:rPr>
                <w:sz w:val="24"/>
                <w:szCs w:val="24"/>
              </w:rPr>
              <w:t xml:space="preserve"> </w:t>
            </w:r>
            <w:r w:rsidR="00625493" w:rsidRPr="00476D2F">
              <w:rPr>
                <w:sz w:val="24"/>
                <w:szCs w:val="24"/>
              </w:rPr>
              <w:t>C</w:t>
            </w:r>
            <w:r w:rsidR="00987F1A">
              <w:rPr>
                <w:sz w:val="24"/>
                <w:szCs w:val="24"/>
              </w:rPr>
              <w:t>ontractor</w:t>
            </w:r>
            <w:r w:rsidR="00625493" w:rsidRPr="00476D2F">
              <w:rPr>
                <w:sz w:val="24"/>
                <w:szCs w:val="24"/>
              </w:rPr>
              <w:t xml:space="preserve"> </w:t>
            </w:r>
            <w:r w:rsidR="000635ED" w:rsidRPr="00476D2F">
              <w:rPr>
                <w:sz w:val="24"/>
                <w:szCs w:val="24"/>
              </w:rPr>
              <w:t>Central Security Officer</w:t>
            </w:r>
          </w:p>
        </w:tc>
      </w:tr>
      <w:tr w:rsidR="00114400" w:rsidRPr="00110E6A" w14:paraId="7A89BE99" w14:textId="77777777" w:rsidTr="00623117">
        <w:trPr>
          <w:jc w:val="center"/>
        </w:trPr>
        <w:tc>
          <w:tcPr>
            <w:tcW w:w="1800" w:type="dxa"/>
          </w:tcPr>
          <w:p w14:paraId="6FD11123" w14:textId="1161F968" w:rsidR="00114400" w:rsidRPr="00476D2F" w:rsidRDefault="00114400" w:rsidP="00623117">
            <w:pPr>
              <w:pStyle w:val="Table10"/>
              <w:tabs>
                <w:tab w:val="clear" w:pos="567"/>
                <w:tab w:val="clear" w:pos="1134"/>
                <w:tab w:val="clear" w:pos="1701"/>
              </w:tabs>
              <w:spacing w:after="60"/>
              <w:rPr>
                <w:sz w:val="24"/>
                <w:szCs w:val="24"/>
              </w:rPr>
            </w:pPr>
            <w:r w:rsidRPr="00476D2F">
              <w:rPr>
                <w:sz w:val="24"/>
                <w:szCs w:val="24"/>
              </w:rPr>
              <w:t>CTA</w:t>
            </w:r>
          </w:p>
        </w:tc>
        <w:tc>
          <w:tcPr>
            <w:tcW w:w="7379" w:type="dxa"/>
          </w:tcPr>
          <w:p w14:paraId="428B7163" w14:textId="16A77FD4" w:rsidR="00114400" w:rsidRPr="00476D2F" w:rsidRDefault="00352C9E" w:rsidP="00623117">
            <w:pPr>
              <w:pStyle w:val="Table10"/>
              <w:tabs>
                <w:tab w:val="clear" w:pos="567"/>
                <w:tab w:val="clear" w:pos="1134"/>
                <w:tab w:val="clear" w:pos="1701"/>
              </w:tabs>
              <w:spacing w:after="60"/>
              <w:rPr>
                <w:sz w:val="24"/>
                <w:szCs w:val="24"/>
              </w:rPr>
            </w:pPr>
            <w:r w:rsidRPr="00352C9E">
              <w:rPr>
                <w:sz w:val="24"/>
                <w:szCs w:val="24"/>
              </w:rPr>
              <w:t>Conformance Testing Application</w:t>
            </w:r>
          </w:p>
        </w:tc>
      </w:tr>
      <w:tr w:rsidR="00D63064" w:rsidRPr="00110E6A" w14:paraId="4B4A6C17" w14:textId="77777777" w:rsidTr="3E834BB0">
        <w:trPr>
          <w:jc w:val="center"/>
        </w:trPr>
        <w:tc>
          <w:tcPr>
            <w:tcW w:w="1800" w:type="dxa"/>
          </w:tcPr>
          <w:p w14:paraId="7DA10B09" w14:textId="4D230EDE" w:rsidR="00D63064" w:rsidRPr="00476D2F" w:rsidRDefault="00D63064" w:rsidP="002F2D2B">
            <w:pPr>
              <w:pStyle w:val="Table10"/>
              <w:tabs>
                <w:tab w:val="clear" w:pos="567"/>
                <w:tab w:val="clear" w:pos="1134"/>
                <w:tab w:val="clear" w:pos="1701"/>
              </w:tabs>
              <w:spacing w:after="60"/>
              <w:rPr>
                <w:sz w:val="24"/>
                <w:szCs w:val="24"/>
              </w:rPr>
            </w:pPr>
            <w:r w:rsidRPr="00476D2F">
              <w:rPr>
                <w:sz w:val="24"/>
                <w:szCs w:val="24"/>
              </w:rPr>
              <w:t>CTC</w:t>
            </w:r>
          </w:p>
        </w:tc>
        <w:tc>
          <w:tcPr>
            <w:tcW w:w="7379" w:type="dxa"/>
          </w:tcPr>
          <w:p w14:paraId="263145AB" w14:textId="7CE01A29" w:rsidR="00D63064" w:rsidRPr="00476D2F" w:rsidRDefault="00C96D95" w:rsidP="002F2D2B">
            <w:pPr>
              <w:pStyle w:val="Table10"/>
              <w:tabs>
                <w:tab w:val="clear" w:pos="567"/>
                <w:tab w:val="clear" w:pos="1134"/>
                <w:tab w:val="clear" w:pos="1701"/>
              </w:tabs>
              <w:spacing w:after="60"/>
              <w:rPr>
                <w:sz w:val="24"/>
                <w:szCs w:val="24"/>
              </w:rPr>
            </w:pPr>
            <w:r w:rsidRPr="00476D2F">
              <w:rPr>
                <w:sz w:val="24"/>
                <w:szCs w:val="24"/>
              </w:rPr>
              <w:t>Common Transit Convention</w:t>
            </w:r>
          </w:p>
        </w:tc>
      </w:tr>
      <w:tr w:rsidR="000635ED" w:rsidRPr="00110E6A" w14:paraId="6BB37B07" w14:textId="77777777" w:rsidTr="3E834BB0">
        <w:trPr>
          <w:jc w:val="center"/>
        </w:trPr>
        <w:tc>
          <w:tcPr>
            <w:tcW w:w="1800" w:type="dxa"/>
          </w:tcPr>
          <w:p w14:paraId="6AA649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CUSCAR</w:t>
            </w:r>
          </w:p>
        </w:tc>
        <w:tc>
          <w:tcPr>
            <w:tcW w:w="7379" w:type="dxa"/>
          </w:tcPr>
          <w:p w14:paraId="0852CDF2"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CUStoms</w:t>
            </w:r>
            <w:proofErr w:type="spellEnd"/>
            <w:r w:rsidRPr="00476D2F">
              <w:rPr>
                <w:sz w:val="24"/>
                <w:szCs w:val="24"/>
              </w:rPr>
              <w:t xml:space="preserve"> </w:t>
            </w:r>
            <w:proofErr w:type="spellStart"/>
            <w:r w:rsidRPr="00476D2F">
              <w:rPr>
                <w:sz w:val="24"/>
                <w:szCs w:val="24"/>
              </w:rPr>
              <w:t>CArgo</w:t>
            </w:r>
            <w:proofErr w:type="spellEnd"/>
            <w:r w:rsidRPr="00476D2F">
              <w:rPr>
                <w:sz w:val="24"/>
                <w:szCs w:val="24"/>
              </w:rPr>
              <w:t xml:space="preserve"> Report EDIFACT message (UNSM)</w:t>
            </w:r>
          </w:p>
        </w:tc>
      </w:tr>
      <w:tr w:rsidR="000635ED" w:rsidRPr="00110E6A" w14:paraId="473D0A59" w14:textId="77777777" w:rsidTr="3E834BB0">
        <w:trPr>
          <w:jc w:val="center"/>
        </w:trPr>
        <w:tc>
          <w:tcPr>
            <w:tcW w:w="1800" w:type="dxa"/>
          </w:tcPr>
          <w:p w14:paraId="5F83AB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CUSDEC</w:t>
            </w:r>
          </w:p>
        </w:tc>
        <w:tc>
          <w:tcPr>
            <w:tcW w:w="7379" w:type="dxa"/>
          </w:tcPr>
          <w:p w14:paraId="595C5BDD"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CUStoms</w:t>
            </w:r>
            <w:proofErr w:type="spellEnd"/>
            <w:r w:rsidRPr="00476D2F">
              <w:rPr>
                <w:sz w:val="24"/>
                <w:szCs w:val="24"/>
              </w:rPr>
              <w:t xml:space="preserve"> </w:t>
            </w:r>
            <w:proofErr w:type="spellStart"/>
            <w:r w:rsidRPr="00476D2F">
              <w:rPr>
                <w:sz w:val="24"/>
                <w:szCs w:val="24"/>
              </w:rPr>
              <w:t>DEClaration</w:t>
            </w:r>
            <w:proofErr w:type="spellEnd"/>
            <w:r w:rsidRPr="00476D2F">
              <w:rPr>
                <w:sz w:val="24"/>
                <w:szCs w:val="24"/>
              </w:rPr>
              <w:t xml:space="preserve"> EDIFACT message (UNSM)</w:t>
            </w:r>
          </w:p>
        </w:tc>
      </w:tr>
      <w:tr w:rsidR="000635ED" w:rsidRPr="00110E6A" w14:paraId="5520D7F1" w14:textId="77777777" w:rsidTr="3E834BB0">
        <w:trPr>
          <w:jc w:val="center"/>
        </w:trPr>
        <w:tc>
          <w:tcPr>
            <w:tcW w:w="1800" w:type="dxa"/>
          </w:tcPr>
          <w:p w14:paraId="0BC2C2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CUSRES</w:t>
            </w:r>
          </w:p>
        </w:tc>
        <w:tc>
          <w:tcPr>
            <w:tcW w:w="7379" w:type="dxa"/>
          </w:tcPr>
          <w:p w14:paraId="49B58E4C"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CUStoms</w:t>
            </w:r>
            <w:proofErr w:type="spellEnd"/>
            <w:r w:rsidRPr="00476D2F">
              <w:rPr>
                <w:sz w:val="24"/>
                <w:szCs w:val="24"/>
              </w:rPr>
              <w:t xml:space="preserve"> </w:t>
            </w:r>
            <w:proofErr w:type="spellStart"/>
            <w:r w:rsidRPr="00476D2F">
              <w:rPr>
                <w:sz w:val="24"/>
                <w:szCs w:val="24"/>
              </w:rPr>
              <w:t>RESponse</w:t>
            </w:r>
            <w:proofErr w:type="spellEnd"/>
            <w:r w:rsidRPr="00476D2F">
              <w:rPr>
                <w:sz w:val="24"/>
                <w:szCs w:val="24"/>
              </w:rPr>
              <w:t xml:space="preserve"> EDIFACT message (UNSM)</w:t>
            </w:r>
          </w:p>
        </w:tc>
      </w:tr>
      <w:tr w:rsidR="000635ED" w:rsidRPr="00110E6A" w14:paraId="16AF0104" w14:textId="77777777" w:rsidTr="3E834BB0">
        <w:trPr>
          <w:jc w:val="center"/>
        </w:trPr>
        <w:tc>
          <w:tcPr>
            <w:tcW w:w="1800" w:type="dxa"/>
          </w:tcPr>
          <w:p w14:paraId="68092C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DDCOM</w:t>
            </w:r>
          </w:p>
        </w:tc>
        <w:tc>
          <w:tcPr>
            <w:tcW w:w="7379" w:type="dxa"/>
          </w:tcPr>
          <w:p w14:paraId="43044A9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Common Operations and Methods</w:t>
            </w:r>
          </w:p>
        </w:tc>
      </w:tr>
      <w:tr w:rsidR="000635ED" w:rsidRPr="00110E6A" w14:paraId="7F7127BD" w14:textId="77777777" w:rsidTr="3E834BB0">
        <w:trPr>
          <w:jc w:val="center"/>
        </w:trPr>
        <w:tc>
          <w:tcPr>
            <w:tcW w:w="1800" w:type="dxa"/>
          </w:tcPr>
          <w:p w14:paraId="52C6AEB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DDNA</w:t>
            </w:r>
          </w:p>
        </w:tc>
        <w:tc>
          <w:tcPr>
            <w:tcW w:w="7379" w:type="dxa"/>
          </w:tcPr>
          <w:p w14:paraId="2B29D8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Applications</w:t>
            </w:r>
          </w:p>
        </w:tc>
      </w:tr>
      <w:tr w:rsidR="000635ED" w:rsidRPr="00110E6A" w14:paraId="6B66C85A" w14:textId="77777777" w:rsidTr="3E834BB0">
        <w:trPr>
          <w:jc w:val="center"/>
        </w:trPr>
        <w:tc>
          <w:tcPr>
            <w:tcW w:w="1800" w:type="dxa"/>
          </w:tcPr>
          <w:p w14:paraId="330E8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DDNIA</w:t>
            </w:r>
          </w:p>
        </w:tc>
        <w:tc>
          <w:tcPr>
            <w:tcW w:w="7379" w:type="dxa"/>
          </w:tcPr>
          <w:p w14:paraId="4FD9A39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Import Applications</w:t>
            </w:r>
          </w:p>
        </w:tc>
      </w:tr>
      <w:tr w:rsidR="000635ED" w:rsidRPr="00110E6A" w14:paraId="1956C60A" w14:textId="77777777" w:rsidTr="3E834BB0">
        <w:trPr>
          <w:jc w:val="center"/>
        </w:trPr>
        <w:tc>
          <w:tcPr>
            <w:tcW w:w="1800" w:type="dxa"/>
          </w:tcPr>
          <w:p w14:paraId="61210A5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DDNTA</w:t>
            </w:r>
          </w:p>
        </w:tc>
        <w:tc>
          <w:tcPr>
            <w:tcW w:w="7379" w:type="dxa"/>
          </w:tcPr>
          <w:p w14:paraId="4B97CB1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Transit Applications</w:t>
            </w:r>
          </w:p>
        </w:tc>
      </w:tr>
      <w:tr w:rsidR="000635ED" w:rsidRPr="00110E6A" w14:paraId="03B0586D" w14:textId="77777777" w:rsidTr="3E834BB0">
        <w:trPr>
          <w:jc w:val="center"/>
        </w:trPr>
        <w:tc>
          <w:tcPr>
            <w:tcW w:w="1800" w:type="dxa"/>
          </w:tcPr>
          <w:p w14:paraId="30F826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DDNXA</w:t>
            </w:r>
          </w:p>
        </w:tc>
        <w:tc>
          <w:tcPr>
            <w:tcW w:w="7379" w:type="dxa"/>
          </w:tcPr>
          <w:p w14:paraId="3ADE78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Export Applications</w:t>
            </w:r>
          </w:p>
        </w:tc>
      </w:tr>
      <w:tr w:rsidR="000635ED" w:rsidRPr="00110E6A" w14:paraId="4394F191" w14:textId="77777777" w:rsidTr="3E834BB0">
        <w:trPr>
          <w:jc w:val="center"/>
        </w:trPr>
        <w:tc>
          <w:tcPr>
            <w:tcW w:w="1800" w:type="dxa"/>
          </w:tcPr>
          <w:p w14:paraId="1F3D0EF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DDRDA</w:t>
            </w:r>
          </w:p>
        </w:tc>
        <w:tc>
          <w:tcPr>
            <w:tcW w:w="7379" w:type="dxa"/>
          </w:tcPr>
          <w:p w14:paraId="0472CFA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Reference Data Applications</w:t>
            </w:r>
          </w:p>
        </w:tc>
      </w:tr>
      <w:tr w:rsidR="005871AE" w:rsidRPr="00110E6A" w14:paraId="1D0BE31D" w14:textId="77777777" w:rsidTr="3E834BB0">
        <w:trPr>
          <w:jc w:val="center"/>
        </w:trPr>
        <w:tc>
          <w:tcPr>
            <w:tcW w:w="1800" w:type="dxa"/>
          </w:tcPr>
          <w:p w14:paraId="5FE83B85" w14:textId="215B29DA" w:rsidR="005871AE" w:rsidRPr="00476D2F" w:rsidRDefault="005871AE" w:rsidP="002F2D2B">
            <w:pPr>
              <w:pStyle w:val="Table10"/>
              <w:tabs>
                <w:tab w:val="clear" w:pos="567"/>
                <w:tab w:val="clear" w:pos="1134"/>
                <w:tab w:val="clear" w:pos="1701"/>
              </w:tabs>
              <w:spacing w:after="60"/>
              <w:rPr>
                <w:sz w:val="24"/>
                <w:szCs w:val="24"/>
              </w:rPr>
            </w:pPr>
            <w:r w:rsidRPr="00476D2F">
              <w:rPr>
                <w:sz w:val="24"/>
                <w:szCs w:val="24"/>
              </w:rPr>
              <w:t>DDS2</w:t>
            </w:r>
          </w:p>
        </w:tc>
        <w:tc>
          <w:tcPr>
            <w:tcW w:w="7379" w:type="dxa"/>
          </w:tcPr>
          <w:p w14:paraId="6B404E62" w14:textId="70612807" w:rsidR="005871AE" w:rsidRPr="00476D2F" w:rsidRDefault="00506E02" w:rsidP="00FE5D77">
            <w:pPr>
              <w:pStyle w:val="Table10"/>
              <w:tabs>
                <w:tab w:val="clear" w:pos="567"/>
                <w:tab w:val="clear" w:pos="1134"/>
                <w:tab w:val="clear" w:pos="1701"/>
              </w:tabs>
              <w:spacing w:after="60"/>
              <w:rPr>
                <w:sz w:val="24"/>
                <w:szCs w:val="24"/>
              </w:rPr>
            </w:pPr>
            <w:hyperlink r:id="rId24" w:history="1">
              <w:r w:rsidR="00ED6AEB" w:rsidRPr="006C4209">
                <w:rPr>
                  <w:rStyle w:val="Hyperlink"/>
                  <w:sz w:val="24"/>
                  <w:szCs w:val="24"/>
                </w:rPr>
                <w:t>Data Dissemination System</w:t>
              </w:r>
              <w:r w:rsidR="00FE5D77" w:rsidRPr="006C4209">
                <w:rPr>
                  <w:rStyle w:val="Hyperlink"/>
                  <w:sz w:val="24"/>
                  <w:szCs w:val="24"/>
                </w:rPr>
                <w:t xml:space="preserve"> (2)</w:t>
              </w:r>
            </w:hyperlink>
          </w:p>
        </w:tc>
      </w:tr>
      <w:tr w:rsidR="000635ED" w:rsidRPr="00110E6A" w14:paraId="75704148" w14:textId="77777777" w:rsidTr="3E834BB0">
        <w:trPr>
          <w:jc w:val="center"/>
        </w:trPr>
        <w:tc>
          <w:tcPr>
            <w:tcW w:w="1800" w:type="dxa"/>
          </w:tcPr>
          <w:p w14:paraId="44040E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DG TAXUD</w:t>
            </w:r>
          </w:p>
        </w:tc>
        <w:tc>
          <w:tcPr>
            <w:tcW w:w="7379" w:type="dxa"/>
          </w:tcPr>
          <w:p w14:paraId="6AAC7779" w14:textId="79B74C9E" w:rsidR="000635ED" w:rsidRPr="00476D2F" w:rsidRDefault="00CD29FC" w:rsidP="002F2D2B">
            <w:pPr>
              <w:pStyle w:val="Table10"/>
              <w:tabs>
                <w:tab w:val="clear" w:pos="567"/>
                <w:tab w:val="clear" w:pos="1134"/>
                <w:tab w:val="clear" w:pos="1701"/>
              </w:tabs>
              <w:spacing w:after="60"/>
              <w:rPr>
                <w:sz w:val="24"/>
                <w:szCs w:val="24"/>
              </w:rPr>
            </w:pPr>
            <w:r w:rsidRPr="00CD29FC">
              <w:rPr>
                <w:sz w:val="24"/>
                <w:szCs w:val="24"/>
              </w:rPr>
              <w:t>Directorate-General Taxation and Customs Union</w:t>
            </w:r>
          </w:p>
        </w:tc>
      </w:tr>
      <w:tr w:rsidR="000635ED" w:rsidRPr="00110E6A" w14:paraId="541349CA" w14:textId="77777777" w:rsidTr="3E834BB0">
        <w:trPr>
          <w:jc w:val="center"/>
        </w:trPr>
        <w:tc>
          <w:tcPr>
            <w:tcW w:w="1800" w:type="dxa"/>
          </w:tcPr>
          <w:p w14:paraId="6E856F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DMR</w:t>
            </w:r>
          </w:p>
        </w:tc>
        <w:tc>
          <w:tcPr>
            <w:tcW w:w="7379" w:type="dxa"/>
          </w:tcPr>
          <w:p w14:paraId="101A17E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Data Maintenance Request (EDIFACT)</w:t>
            </w:r>
          </w:p>
        </w:tc>
      </w:tr>
      <w:tr w:rsidR="000635ED" w:rsidRPr="00110E6A" w14:paraId="720F1F46" w14:textId="77777777" w:rsidTr="3E834BB0">
        <w:trPr>
          <w:jc w:val="center"/>
        </w:trPr>
        <w:tc>
          <w:tcPr>
            <w:tcW w:w="1800" w:type="dxa"/>
          </w:tcPr>
          <w:p w14:paraId="530DA5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DTD</w:t>
            </w:r>
          </w:p>
        </w:tc>
        <w:tc>
          <w:tcPr>
            <w:tcW w:w="7379" w:type="dxa"/>
          </w:tcPr>
          <w:p w14:paraId="4D9541E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Document Type Definition</w:t>
            </w:r>
          </w:p>
        </w:tc>
      </w:tr>
      <w:tr w:rsidR="000635ED" w:rsidRPr="00110E6A" w14:paraId="17EA7481" w14:textId="77777777" w:rsidTr="3E834BB0">
        <w:trPr>
          <w:jc w:val="center"/>
        </w:trPr>
        <w:tc>
          <w:tcPr>
            <w:tcW w:w="1800" w:type="dxa"/>
          </w:tcPr>
          <w:p w14:paraId="492FBC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DTI</w:t>
            </w:r>
          </w:p>
        </w:tc>
        <w:tc>
          <w:tcPr>
            <w:tcW w:w="7379" w:type="dxa"/>
          </w:tcPr>
          <w:p w14:paraId="4751605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Direct Trader Input</w:t>
            </w:r>
          </w:p>
        </w:tc>
      </w:tr>
      <w:tr w:rsidR="000635ED" w:rsidRPr="00110E6A" w14:paraId="4ECD6BF7" w14:textId="77777777" w:rsidTr="3E834BB0">
        <w:trPr>
          <w:jc w:val="center"/>
        </w:trPr>
        <w:tc>
          <w:tcPr>
            <w:tcW w:w="1800" w:type="dxa"/>
          </w:tcPr>
          <w:p w14:paraId="18842C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EBP</w:t>
            </w:r>
          </w:p>
        </w:tc>
        <w:tc>
          <w:tcPr>
            <w:tcW w:w="7379" w:type="dxa"/>
          </w:tcPr>
          <w:p w14:paraId="21AB97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Elementary Business Process</w:t>
            </w:r>
          </w:p>
        </w:tc>
      </w:tr>
      <w:tr w:rsidR="000635ED" w:rsidRPr="00110E6A" w14:paraId="6B376B5C" w14:textId="77777777" w:rsidTr="3E834BB0">
        <w:trPr>
          <w:jc w:val="center"/>
        </w:trPr>
        <w:tc>
          <w:tcPr>
            <w:tcW w:w="1800" w:type="dxa"/>
          </w:tcPr>
          <w:p w14:paraId="39B3B1B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w:t>
            </w:r>
          </w:p>
        </w:tc>
        <w:tc>
          <w:tcPr>
            <w:tcW w:w="7379" w:type="dxa"/>
          </w:tcPr>
          <w:p w14:paraId="3DB531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Community</w:t>
            </w:r>
          </w:p>
        </w:tc>
      </w:tr>
      <w:tr w:rsidR="002F0100" w:rsidRPr="00110E6A" w14:paraId="34D98F59" w14:textId="77777777" w:rsidTr="3E834BB0">
        <w:trPr>
          <w:jc w:val="center"/>
        </w:trPr>
        <w:tc>
          <w:tcPr>
            <w:tcW w:w="1800" w:type="dxa"/>
          </w:tcPr>
          <w:p w14:paraId="38E7CFA1" w14:textId="04C22970" w:rsidR="002F0100" w:rsidRPr="00476D2F" w:rsidRDefault="002F0100" w:rsidP="002F2D2B">
            <w:pPr>
              <w:pStyle w:val="Table10"/>
              <w:tabs>
                <w:tab w:val="clear" w:pos="567"/>
                <w:tab w:val="clear" w:pos="1134"/>
                <w:tab w:val="clear" w:pos="1701"/>
              </w:tabs>
              <w:spacing w:after="60"/>
              <w:rPr>
                <w:sz w:val="24"/>
                <w:szCs w:val="24"/>
              </w:rPr>
            </w:pPr>
            <w:r w:rsidRPr="00476D2F">
              <w:rPr>
                <w:sz w:val="24"/>
                <w:szCs w:val="24"/>
              </w:rPr>
              <w:t>ECCG</w:t>
            </w:r>
          </w:p>
        </w:tc>
        <w:tc>
          <w:tcPr>
            <w:tcW w:w="7379" w:type="dxa"/>
          </w:tcPr>
          <w:p w14:paraId="30151BD5" w14:textId="0CC77232" w:rsidR="002F0100" w:rsidRPr="00476D2F" w:rsidRDefault="001B7F35" w:rsidP="002F2D2B">
            <w:pPr>
              <w:pStyle w:val="Table10"/>
              <w:tabs>
                <w:tab w:val="clear" w:pos="567"/>
                <w:tab w:val="clear" w:pos="1134"/>
                <w:tab w:val="clear" w:pos="1701"/>
              </w:tabs>
              <w:spacing w:after="60"/>
              <w:rPr>
                <w:sz w:val="24"/>
                <w:szCs w:val="24"/>
              </w:rPr>
            </w:pPr>
            <w:r w:rsidRPr="00476D2F">
              <w:rPr>
                <w:sz w:val="24"/>
                <w:szCs w:val="24"/>
              </w:rPr>
              <w:t>Electronic Customs Coordination Group</w:t>
            </w:r>
          </w:p>
        </w:tc>
      </w:tr>
      <w:tr w:rsidR="000635ED" w:rsidRPr="00110E6A" w14:paraId="028FBA9C" w14:textId="77777777" w:rsidTr="3E834BB0">
        <w:trPr>
          <w:jc w:val="center"/>
        </w:trPr>
        <w:tc>
          <w:tcPr>
            <w:tcW w:w="1800" w:type="dxa"/>
          </w:tcPr>
          <w:p w14:paraId="481E8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ECG</w:t>
            </w:r>
          </w:p>
        </w:tc>
        <w:tc>
          <w:tcPr>
            <w:tcW w:w="7379" w:type="dxa"/>
          </w:tcPr>
          <w:p w14:paraId="571603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Customs Group</w:t>
            </w:r>
          </w:p>
        </w:tc>
      </w:tr>
      <w:tr w:rsidR="000635ED" w:rsidRPr="00110E6A" w14:paraId="55F451EE" w14:textId="77777777" w:rsidTr="3E834BB0">
        <w:trPr>
          <w:jc w:val="center"/>
        </w:trPr>
        <w:tc>
          <w:tcPr>
            <w:tcW w:w="1800" w:type="dxa"/>
          </w:tcPr>
          <w:p w14:paraId="5EF6A5F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ECS</w:t>
            </w:r>
          </w:p>
        </w:tc>
        <w:tc>
          <w:tcPr>
            <w:tcW w:w="7379" w:type="dxa"/>
          </w:tcPr>
          <w:p w14:paraId="374B11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Export Control System</w:t>
            </w:r>
          </w:p>
        </w:tc>
      </w:tr>
      <w:tr w:rsidR="000635ED" w:rsidRPr="00110E6A" w14:paraId="6143569E" w14:textId="77777777" w:rsidTr="3E834BB0">
        <w:trPr>
          <w:jc w:val="center"/>
        </w:trPr>
        <w:tc>
          <w:tcPr>
            <w:tcW w:w="1800" w:type="dxa"/>
          </w:tcPr>
          <w:p w14:paraId="18F80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w:t>
            </w:r>
          </w:p>
        </w:tc>
        <w:tc>
          <w:tcPr>
            <w:tcW w:w="7379" w:type="dxa"/>
          </w:tcPr>
          <w:p w14:paraId="7D7A8B6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w:t>
            </w:r>
          </w:p>
        </w:tc>
      </w:tr>
      <w:tr w:rsidR="000635ED" w:rsidRPr="00110E6A" w14:paraId="77FE602F" w14:textId="77777777" w:rsidTr="3E834BB0">
        <w:trPr>
          <w:jc w:val="center"/>
        </w:trPr>
        <w:tc>
          <w:tcPr>
            <w:tcW w:w="1800" w:type="dxa"/>
          </w:tcPr>
          <w:p w14:paraId="6F5EE8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EDIFACT</w:t>
            </w:r>
          </w:p>
        </w:tc>
        <w:tc>
          <w:tcPr>
            <w:tcW w:w="7379" w:type="dxa"/>
          </w:tcPr>
          <w:p w14:paraId="26F74AD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 for Administration, Commerce and Transport</w:t>
            </w:r>
          </w:p>
        </w:tc>
      </w:tr>
      <w:tr w:rsidR="000635ED" w:rsidRPr="00110E6A" w14:paraId="5D5EFF49" w14:textId="77777777" w:rsidTr="3E834BB0">
        <w:trPr>
          <w:jc w:val="center"/>
        </w:trPr>
        <w:tc>
          <w:tcPr>
            <w:tcW w:w="1800" w:type="dxa"/>
          </w:tcPr>
          <w:p w14:paraId="74BCDB9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EFTA</w:t>
            </w:r>
          </w:p>
        </w:tc>
        <w:tc>
          <w:tcPr>
            <w:tcW w:w="7379" w:type="dxa"/>
          </w:tcPr>
          <w:p w14:paraId="0C420F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Free Trade Association</w:t>
            </w:r>
          </w:p>
        </w:tc>
      </w:tr>
      <w:tr w:rsidR="00FB6E96" w:rsidRPr="00110E6A" w14:paraId="2A9C5616" w14:textId="77777777" w:rsidTr="3E834BB0">
        <w:trPr>
          <w:jc w:val="center"/>
        </w:trPr>
        <w:tc>
          <w:tcPr>
            <w:tcW w:w="1800" w:type="dxa"/>
          </w:tcPr>
          <w:p w14:paraId="36042C01" w14:textId="4E8AFF44" w:rsidR="00FB6E96" w:rsidRPr="00476D2F" w:rsidRDefault="00FB6E96" w:rsidP="002F2D2B">
            <w:pPr>
              <w:pStyle w:val="Table10"/>
              <w:tabs>
                <w:tab w:val="clear" w:pos="567"/>
                <w:tab w:val="clear" w:pos="1134"/>
                <w:tab w:val="clear" w:pos="1701"/>
              </w:tabs>
              <w:spacing w:after="60"/>
              <w:rPr>
                <w:sz w:val="24"/>
                <w:szCs w:val="24"/>
              </w:rPr>
            </w:pPr>
            <w:r>
              <w:rPr>
                <w:sz w:val="24"/>
                <w:szCs w:val="24"/>
              </w:rPr>
              <w:t>ENS</w:t>
            </w:r>
          </w:p>
        </w:tc>
        <w:tc>
          <w:tcPr>
            <w:tcW w:w="7379" w:type="dxa"/>
          </w:tcPr>
          <w:p w14:paraId="5918E1D4" w14:textId="2CA1A48F" w:rsidR="00FB6E96" w:rsidRPr="00476D2F" w:rsidRDefault="000B3E2D" w:rsidP="002F2D2B">
            <w:pPr>
              <w:pStyle w:val="Table10"/>
              <w:tabs>
                <w:tab w:val="clear" w:pos="567"/>
                <w:tab w:val="clear" w:pos="1134"/>
                <w:tab w:val="clear" w:pos="1701"/>
              </w:tabs>
              <w:spacing w:after="60"/>
              <w:rPr>
                <w:sz w:val="24"/>
                <w:szCs w:val="24"/>
              </w:rPr>
            </w:pPr>
            <w:r>
              <w:rPr>
                <w:sz w:val="24"/>
                <w:szCs w:val="24"/>
              </w:rPr>
              <w:t>Entry Summary Declaration</w:t>
            </w:r>
          </w:p>
        </w:tc>
      </w:tr>
      <w:tr w:rsidR="000635ED" w:rsidRPr="00110E6A" w14:paraId="135D493C" w14:textId="77777777" w:rsidTr="3E834BB0">
        <w:trPr>
          <w:jc w:val="center"/>
        </w:trPr>
        <w:tc>
          <w:tcPr>
            <w:tcW w:w="1800" w:type="dxa"/>
          </w:tcPr>
          <w:p w14:paraId="2074854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EORI</w:t>
            </w:r>
          </w:p>
        </w:tc>
        <w:tc>
          <w:tcPr>
            <w:tcW w:w="7379" w:type="dxa"/>
          </w:tcPr>
          <w:p w14:paraId="31292A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 Registration &amp; Identification</w:t>
            </w:r>
          </w:p>
        </w:tc>
      </w:tr>
      <w:tr w:rsidR="000635ED" w:rsidRPr="00110E6A" w14:paraId="516A227B" w14:textId="77777777" w:rsidTr="3E834BB0">
        <w:trPr>
          <w:jc w:val="center"/>
        </w:trPr>
        <w:tc>
          <w:tcPr>
            <w:tcW w:w="1800" w:type="dxa"/>
          </w:tcPr>
          <w:p w14:paraId="7CCF2F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EOS</w:t>
            </w:r>
          </w:p>
        </w:tc>
        <w:tc>
          <w:tcPr>
            <w:tcW w:w="7379" w:type="dxa"/>
          </w:tcPr>
          <w:p w14:paraId="334DF9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Operators’ Systems</w:t>
            </w:r>
          </w:p>
        </w:tc>
      </w:tr>
      <w:tr w:rsidR="000635ED" w:rsidRPr="00110E6A" w14:paraId="1EE02546" w14:textId="77777777" w:rsidTr="3E834BB0">
        <w:trPr>
          <w:jc w:val="center"/>
        </w:trPr>
        <w:tc>
          <w:tcPr>
            <w:tcW w:w="1800" w:type="dxa"/>
          </w:tcPr>
          <w:p w14:paraId="6FB9A73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w:t>
            </w:r>
          </w:p>
        </w:tc>
        <w:tc>
          <w:tcPr>
            <w:tcW w:w="7379" w:type="dxa"/>
          </w:tcPr>
          <w:p w14:paraId="4051D8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Exception Report</w:t>
            </w:r>
          </w:p>
        </w:tc>
      </w:tr>
      <w:tr w:rsidR="000635ED" w:rsidRPr="00110E6A" w14:paraId="711C9A5D" w14:textId="77777777" w:rsidTr="3E834BB0">
        <w:trPr>
          <w:jc w:val="center"/>
        </w:trPr>
        <w:tc>
          <w:tcPr>
            <w:tcW w:w="1800" w:type="dxa"/>
          </w:tcPr>
          <w:p w14:paraId="1802B4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w:t>
            </w:r>
          </w:p>
        </w:tc>
        <w:tc>
          <w:tcPr>
            <w:tcW w:w="7379" w:type="dxa"/>
          </w:tcPr>
          <w:p w14:paraId="3AE1523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Expiration Report</w:t>
            </w:r>
          </w:p>
        </w:tc>
      </w:tr>
      <w:tr w:rsidR="000635ED" w:rsidRPr="00110E6A" w14:paraId="07753811" w14:textId="77777777" w:rsidTr="3E834BB0">
        <w:trPr>
          <w:jc w:val="center"/>
        </w:trPr>
        <w:tc>
          <w:tcPr>
            <w:tcW w:w="1800" w:type="dxa"/>
          </w:tcPr>
          <w:p w14:paraId="715AE8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EXS</w:t>
            </w:r>
          </w:p>
        </w:tc>
        <w:tc>
          <w:tcPr>
            <w:tcW w:w="7379" w:type="dxa"/>
          </w:tcPr>
          <w:p w14:paraId="4793AD8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Exit Summary Declaration</w:t>
            </w:r>
          </w:p>
        </w:tc>
      </w:tr>
      <w:tr w:rsidR="000635ED" w:rsidRPr="00110E6A" w14:paraId="3FB299C1" w14:textId="77777777" w:rsidTr="3E834BB0">
        <w:trPr>
          <w:jc w:val="center"/>
        </w:trPr>
        <w:tc>
          <w:tcPr>
            <w:tcW w:w="1800" w:type="dxa"/>
          </w:tcPr>
          <w:p w14:paraId="36F488B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FMS</w:t>
            </w:r>
          </w:p>
        </w:tc>
        <w:tc>
          <w:tcPr>
            <w:tcW w:w="7379" w:type="dxa"/>
          </w:tcPr>
          <w:p w14:paraId="5E2EAD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Message Structure</w:t>
            </w:r>
          </w:p>
        </w:tc>
      </w:tr>
      <w:tr w:rsidR="000635ED" w:rsidRPr="00110E6A" w14:paraId="102EFC3B" w14:textId="77777777" w:rsidTr="3E834BB0">
        <w:trPr>
          <w:jc w:val="center"/>
        </w:trPr>
        <w:tc>
          <w:tcPr>
            <w:tcW w:w="1800" w:type="dxa"/>
          </w:tcPr>
          <w:p w14:paraId="41C151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FSS</w:t>
            </w:r>
          </w:p>
        </w:tc>
        <w:tc>
          <w:tcPr>
            <w:tcW w:w="7379" w:type="dxa"/>
          </w:tcPr>
          <w:p w14:paraId="3060E49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System Specification</w:t>
            </w:r>
          </w:p>
        </w:tc>
      </w:tr>
      <w:tr w:rsidR="000635ED" w:rsidRPr="00110E6A" w14:paraId="5FAB6AC2" w14:textId="77777777" w:rsidTr="3E834BB0">
        <w:trPr>
          <w:jc w:val="center"/>
        </w:trPr>
        <w:tc>
          <w:tcPr>
            <w:tcW w:w="1800" w:type="dxa"/>
          </w:tcPr>
          <w:p w14:paraId="758F28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FTSS</w:t>
            </w:r>
          </w:p>
        </w:tc>
        <w:tc>
          <w:tcPr>
            <w:tcW w:w="7379" w:type="dxa"/>
          </w:tcPr>
          <w:p w14:paraId="101DBB6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Transit System Specification</w:t>
            </w:r>
          </w:p>
        </w:tc>
      </w:tr>
      <w:tr w:rsidR="000635ED" w:rsidRPr="00110E6A" w14:paraId="1DCA0D8E" w14:textId="77777777" w:rsidTr="3E834BB0">
        <w:trPr>
          <w:jc w:val="center"/>
        </w:trPr>
        <w:tc>
          <w:tcPr>
            <w:tcW w:w="1800" w:type="dxa"/>
          </w:tcPr>
          <w:p w14:paraId="4E2B767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FTX</w:t>
            </w:r>
          </w:p>
        </w:tc>
        <w:tc>
          <w:tcPr>
            <w:tcW w:w="7379" w:type="dxa"/>
          </w:tcPr>
          <w:p w14:paraId="746D3D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Free </w:t>
            </w:r>
            <w:proofErr w:type="spellStart"/>
            <w:r w:rsidRPr="00476D2F">
              <w:rPr>
                <w:sz w:val="24"/>
                <w:szCs w:val="24"/>
              </w:rPr>
              <w:t>TeXt</w:t>
            </w:r>
            <w:proofErr w:type="spellEnd"/>
            <w:r w:rsidRPr="00476D2F">
              <w:rPr>
                <w:sz w:val="24"/>
                <w:szCs w:val="24"/>
              </w:rPr>
              <w:t>. This is the name of a segment of an EDIFACT-message</w:t>
            </w:r>
          </w:p>
        </w:tc>
      </w:tr>
      <w:tr w:rsidR="000635ED" w:rsidRPr="00110E6A" w14:paraId="5CB9E2BA" w14:textId="77777777" w:rsidTr="3E834BB0">
        <w:trPr>
          <w:jc w:val="center"/>
        </w:trPr>
        <w:tc>
          <w:tcPr>
            <w:tcW w:w="1800" w:type="dxa"/>
          </w:tcPr>
          <w:p w14:paraId="6B76D1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GENRAL</w:t>
            </w:r>
          </w:p>
        </w:tc>
        <w:tc>
          <w:tcPr>
            <w:tcW w:w="7379" w:type="dxa"/>
          </w:tcPr>
          <w:p w14:paraId="484D68CA"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GENeRAL</w:t>
            </w:r>
            <w:proofErr w:type="spellEnd"/>
            <w:r w:rsidRPr="00476D2F">
              <w:rPr>
                <w:sz w:val="24"/>
                <w:szCs w:val="24"/>
              </w:rPr>
              <w:t xml:space="preserve"> purpose message</w:t>
            </w:r>
          </w:p>
        </w:tc>
      </w:tr>
      <w:tr w:rsidR="000635ED" w:rsidRPr="00110E6A" w14:paraId="5C8B7B8C" w14:textId="77777777" w:rsidTr="3E834BB0">
        <w:trPr>
          <w:jc w:val="center"/>
        </w:trPr>
        <w:tc>
          <w:tcPr>
            <w:tcW w:w="1800" w:type="dxa"/>
          </w:tcPr>
          <w:p w14:paraId="623BCF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GESMES</w:t>
            </w:r>
          </w:p>
        </w:tc>
        <w:tc>
          <w:tcPr>
            <w:tcW w:w="7379" w:type="dxa"/>
          </w:tcPr>
          <w:p w14:paraId="2B865C31"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GEneric</w:t>
            </w:r>
            <w:proofErr w:type="spellEnd"/>
            <w:r w:rsidRPr="00476D2F">
              <w:rPr>
                <w:sz w:val="24"/>
                <w:szCs w:val="24"/>
              </w:rPr>
              <w:t xml:space="preserve"> Statistical </w:t>
            </w:r>
            <w:proofErr w:type="spellStart"/>
            <w:r w:rsidRPr="00476D2F">
              <w:rPr>
                <w:sz w:val="24"/>
                <w:szCs w:val="24"/>
              </w:rPr>
              <w:t>MESsage</w:t>
            </w:r>
            <w:proofErr w:type="spellEnd"/>
            <w:r w:rsidRPr="00476D2F">
              <w:rPr>
                <w:sz w:val="24"/>
                <w:szCs w:val="24"/>
              </w:rPr>
              <w:t xml:space="preserve"> EDIFACT (UNSM)</w:t>
            </w:r>
          </w:p>
        </w:tc>
      </w:tr>
      <w:tr w:rsidR="000635ED" w:rsidRPr="00110E6A" w14:paraId="7998E3B1" w14:textId="77777777" w:rsidTr="3E834BB0">
        <w:trPr>
          <w:jc w:val="center"/>
        </w:trPr>
        <w:tc>
          <w:tcPr>
            <w:tcW w:w="1800" w:type="dxa"/>
          </w:tcPr>
          <w:p w14:paraId="6E0F891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GNSS</w:t>
            </w:r>
          </w:p>
        </w:tc>
        <w:tc>
          <w:tcPr>
            <w:tcW w:w="7379" w:type="dxa"/>
          </w:tcPr>
          <w:p w14:paraId="650B32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Global Navigation Satellite System</w:t>
            </w:r>
          </w:p>
        </w:tc>
      </w:tr>
      <w:tr w:rsidR="000635ED" w:rsidRPr="00110E6A" w14:paraId="007B8736" w14:textId="77777777" w:rsidTr="3E834BB0">
        <w:trPr>
          <w:jc w:val="center"/>
        </w:trPr>
        <w:tc>
          <w:tcPr>
            <w:tcW w:w="1800" w:type="dxa"/>
          </w:tcPr>
          <w:p w14:paraId="7963F46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GRN</w:t>
            </w:r>
          </w:p>
        </w:tc>
        <w:tc>
          <w:tcPr>
            <w:tcW w:w="7379" w:type="dxa"/>
          </w:tcPr>
          <w:p w14:paraId="0AA53F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Guarantee Reference Number</w:t>
            </w:r>
          </w:p>
        </w:tc>
      </w:tr>
      <w:tr w:rsidR="000635ED" w:rsidRPr="00110E6A" w14:paraId="13FECC32" w14:textId="77777777" w:rsidTr="3E834BB0">
        <w:trPr>
          <w:jc w:val="center"/>
        </w:trPr>
        <w:tc>
          <w:tcPr>
            <w:tcW w:w="1800" w:type="dxa"/>
          </w:tcPr>
          <w:p w14:paraId="1DFEC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GSS</w:t>
            </w:r>
          </w:p>
        </w:tc>
        <w:tc>
          <w:tcPr>
            <w:tcW w:w="7379" w:type="dxa"/>
          </w:tcPr>
          <w:p w14:paraId="516E6A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Security Services</w:t>
            </w:r>
          </w:p>
        </w:tc>
      </w:tr>
      <w:tr w:rsidR="000635ED" w:rsidRPr="00110E6A" w14:paraId="75156931" w14:textId="77777777" w:rsidTr="3E834BB0">
        <w:trPr>
          <w:jc w:val="center"/>
        </w:trPr>
        <w:tc>
          <w:tcPr>
            <w:tcW w:w="1800" w:type="dxa"/>
          </w:tcPr>
          <w:p w14:paraId="30EC60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GUI</w:t>
            </w:r>
          </w:p>
        </w:tc>
        <w:tc>
          <w:tcPr>
            <w:tcW w:w="7379" w:type="dxa"/>
          </w:tcPr>
          <w:p w14:paraId="773CDD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Graphical User Interface </w:t>
            </w:r>
          </w:p>
        </w:tc>
      </w:tr>
      <w:tr w:rsidR="000635ED" w:rsidRPr="00110E6A" w14:paraId="16E2BF39" w14:textId="77777777" w:rsidTr="3E834BB0">
        <w:trPr>
          <w:jc w:val="center"/>
        </w:trPr>
        <w:tc>
          <w:tcPr>
            <w:tcW w:w="1800" w:type="dxa"/>
          </w:tcPr>
          <w:p w14:paraId="517182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HS6</w:t>
            </w:r>
          </w:p>
        </w:tc>
        <w:tc>
          <w:tcPr>
            <w:tcW w:w="7379" w:type="dxa"/>
          </w:tcPr>
          <w:p w14:paraId="0AAFD7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Harmonised System 6</w:t>
            </w:r>
          </w:p>
        </w:tc>
      </w:tr>
      <w:tr w:rsidR="000635ED" w:rsidRPr="00110E6A" w14:paraId="57E41F30" w14:textId="77777777" w:rsidTr="3E834BB0">
        <w:trPr>
          <w:jc w:val="center"/>
        </w:trPr>
        <w:tc>
          <w:tcPr>
            <w:tcW w:w="1800" w:type="dxa"/>
          </w:tcPr>
          <w:p w14:paraId="13CEADE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HTML</w:t>
            </w:r>
          </w:p>
        </w:tc>
        <w:tc>
          <w:tcPr>
            <w:tcW w:w="7379" w:type="dxa"/>
          </w:tcPr>
          <w:p w14:paraId="7AF303C2"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HyperText</w:t>
            </w:r>
            <w:proofErr w:type="spellEnd"/>
            <w:r w:rsidRPr="00476D2F">
              <w:rPr>
                <w:sz w:val="24"/>
                <w:szCs w:val="24"/>
              </w:rPr>
              <w:t xml:space="preserve"> Markup Language</w:t>
            </w:r>
          </w:p>
        </w:tc>
      </w:tr>
      <w:tr w:rsidR="000635ED" w:rsidRPr="00110E6A" w14:paraId="71268980" w14:textId="77777777" w:rsidTr="3E834BB0">
        <w:trPr>
          <w:jc w:val="center"/>
        </w:trPr>
        <w:tc>
          <w:tcPr>
            <w:tcW w:w="1800" w:type="dxa"/>
          </w:tcPr>
          <w:p w14:paraId="658D5C10" w14:textId="5D645A9D"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w:t>
            </w:r>
            <w:r w:rsidR="0097484E">
              <w:rPr>
                <w:sz w:val="24"/>
                <w:szCs w:val="24"/>
              </w:rPr>
              <w:t>S</w:t>
            </w:r>
          </w:p>
        </w:tc>
        <w:tc>
          <w:tcPr>
            <w:tcW w:w="7379" w:type="dxa"/>
          </w:tcPr>
          <w:p w14:paraId="7B11B3AA" w14:textId="2566374D"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HyperText</w:t>
            </w:r>
            <w:proofErr w:type="spellEnd"/>
            <w:r w:rsidRPr="00476D2F">
              <w:rPr>
                <w:sz w:val="24"/>
                <w:szCs w:val="24"/>
              </w:rPr>
              <w:t xml:space="preserve"> Transfer Protocol</w:t>
            </w:r>
            <w:r w:rsidR="0097484E">
              <w:rPr>
                <w:sz w:val="24"/>
                <w:szCs w:val="24"/>
              </w:rPr>
              <w:t xml:space="preserve"> over SSL</w:t>
            </w:r>
          </w:p>
        </w:tc>
      </w:tr>
      <w:tr w:rsidR="000635ED" w:rsidRPr="00110E6A" w14:paraId="2ABC7C5B" w14:textId="77777777" w:rsidTr="3E834BB0">
        <w:trPr>
          <w:jc w:val="center"/>
        </w:trPr>
        <w:tc>
          <w:tcPr>
            <w:tcW w:w="1800" w:type="dxa"/>
          </w:tcPr>
          <w:p w14:paraId="0D9C13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ICR</w:t>
            </w:r>
          </w:p>
        </w:tc>
        <w:tc>
          <w:tcPr>
            <w:tcW w:w="7379" w:type="dxa"/>
          </w:tcPr>
          <w:p w14:paraId="37A75D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Issue Control Report</w:t>
            </w:r>
          </w:p>
        </w:tc>
      </w:tr>
      <w:tr w:rsidR="000635ED" w:rsidRPr="00110E6A" w14:paraId="29F1BDDE" w14:textId="77777777" w:rsidTr="3E834BB0">
        <w:trPr>
          <w:jc w:val="center"/>
        </w:trPr>
        <w:tc>
          <w:tcPr>
            <w:tcW w:w="1800" w:type="dxa"/>
          </w:tcPr>
          <w:p w14:paraId="1BFB874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ICS</w:t>
            </w:r>
          </w:p>
        </w:tc>
        <w:tc>
          <w:tcPr>
            <w:tcW w:w="7379" w:type="dxa"/>
          </w:tcPr>
          <w:p w14:paraId="1B8074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Import Control System</w:t>
            </w:r>
          </w:p>
        </w:tc>
      </w:tr>
      <w:tr w:rsidR="000B3E2D" w:rsidRPr="00110E6A" w14:paraId="68B42389" w14:textId="77777777" w:rsidTr="3E834BB0">
        <w:trPr>
          <w:jc w:val="center"/>
        </w:trPr>
        <w:tc>
          <w:tcPr>
            <w:tcW w:w="1800" w:type="dxa"/>
          </w:tcPr>
          <w:p w14:paraId="409E24A6" w14:textId="59E88526" w:rsidR="000B3E2D" w:rsidRPr="00476D2F" w:rsidRDefault="000B3E2D" w:rsidP="002F2D2B">
            <w:pPr>
              <w:pStyle w:val="Table10"/>
              <w:tabs>
                <w:tab w:val="clear" w:pos="567"/>
                <w:tab w:val="clear" w:pos="1134"/>
                <w:tab w:val="clear" w:pos="1701"/>
              </w:tabs>
              <w:spacing w:after="60"/>
              <w:rPr>
                <w:sz w:val="24"/>
                <w:szCs w:val="24"/>
              </w:rPr>
            </w:pPr>
            <w:r>
              <w:rPr>
                <w:sz w:val="24"/>
                <w:szCs w:val="24"/>
              </w:rPr>
              <w:t>ICS2</w:t>
            </w:r>
            <w:r w:rsidR="00A92FEC">
              <w:rPr>
                <w:sz w:val="24"/>
                <w:szCs w:val="24"/>
              </w:rPr>
              <w:t>-</w:t>
            </w:r>
            <w:r>
              <w:rPr>
                <w:sz w:val="24"/>
                <w:szCs w:val="24"/>
              </w:rPr>
              <w:t>CR</w:t>
            </w:r>
          </w:p>
        </w:tc>
        <w:tc>
          <w:tcPr>
            <w:tcW w:w="7379" w:type="dxa"/>
          </w:tcPr>
          <w:p w14:paraId="0DF0C4A2" w14:textId="033B83AC" w:rsidR="000B3E2D" w:rsidRPr="00476D2F" w:rsidRDefault="00034C3A" w:rsidP="002F2D2B">
            <w:pPr>
              <w:pStyle w:val="Table10"/>
              <w:tabs>
                <w:tab w:val="clear" w:pos="567"/>
                <w:tab w:val="clear" w:pos="1134"/>
                <w:tab w:val="clear" w:pos="1701"/>
              </w:tabs>
              <w:spacing w:after="60"/>
              <w:rPr>
                <w:sz w:val="24"/>
                <w:szCs w:val="24"/>
              </w:rPr>
            </w:pPr>
            <w:r>
              <w:rPr>
                <w:sz w:val="24"/>
                <w:szCs w:val="24"/>
              </w:rPr>
              <w:t>Import Control System 2 Common Repository</w:t>
            </w:r>
          </w:p>
        </w:tc>
      </w:tr>
      <w:tr w:rsidR="000635ED" w:rsidRPr="00110E6A" w14:paraId="374CD9FE" w14:textId="77777777" w:rsidTr="3E834BB0">
        <w:trPr>
          <w:jc w:val="center"/>
        </w:trPr>
        <w:tc>
          <w:tcPr>
            <w:tcW w:w="1800" w:type="dxa"/>
          </w:tcPr>
          <w:p w14:paraId="3A0DB3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IDL</w:t>
            </w:r>
          </w:p>
        </w:tc>
        <w:tc>
          <w:tcPr>
            <w:tcW w:w="7379" w:type="dxa"/>
          </w:tcPr>
          <w:p w14:paraId="3AB11A5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Interface Definition Language</w:t>
            </w:r>
          </w:p>
        </w:tc>
      </w:tr>
      <w:tr w:rsidR="000635ED" w:rsidRPr="00110E6A" w14:paraId="1CB82D86" w14:textId="77777777" w:rsidTr="3E834BB0">
        <w:trPr>
          <w:jc w:val="center"/>
        </w:trPr>
        <w:tc>
          <w:tcPr>
            <w:tcW w:w="1800" w:type="dxa"/>
          </w:tcPr>
          <w:p w14:paraId="1A53C35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w:t>
            </w:r>
          </w:p>
        </w:tc>
        <w:tc>
          <w:tcPr>
            <w:tcW w:w="7379" w:type="dxa"/>
          </w:tcPr>
          <w:p w14:paraId="1A7885F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Exchange</w:t>
            </w:r>
          </w:p>
        </w:tc>
      </w:tr>
      <w:tr w:rsidR="000635ED" w:rsidRPr="00110E6A" w14:paraId="5651D19D" w14:textId="77777777" w:rsidTr="3E834BB0">
        <w:trPr>
          <w:jc w:val="center"/>
        </w:trPr>
        <w:tc>
          <w:tcPr>
            <w:tcW w:w="1800" w:type="dxa"/>
          </w:tcPr>
          <w:p w14:paraId="60B72A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ieCA</w:t>
            </w:r>
          </w:p>
        </w:tc>
        <w:tc>
          <w:tcPr>
            <w:tcW w:w="7379" w:type="dxa"/>
          </w:tcPr>
          <w:p w14:paraId="6DE71D0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 Conversion Application</w:t>
            </w:r>
          </w:p>
        </w:tc>
      </w:tr>
      <w:tr w:rsidR="000635ED" w:rsidRPr="00110E6A" w14:paraId="4AEA861F" w14:textId="77777777" w:rsidTr="3E834BB0">
        <w:trPr>
          <w:jc w:val="center"/>
        </w:trPr>
        <w:tc>
          <w:tcPr>
            <w:tcW w:w="1800" w:type="dxa"/>
          </w:tcPr>
          <w:p w14:paraId="1BE34A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IFL</w:t>
            </w:r>
          </w:p>
        </w:tc>
        <w:tc>
          <w:tcPr>
            <w:tcW w:w="7379" w:type="dxa"/>
          </w:tcPr>
          <w:p w14:paraId="79BC613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Implementation of Functional Languages </w:t>
            </w:r>
          </w:p>
        </w:tc>
      </w:tr>
      <w:tr w:rsidR="000635ED" w:rsidRPr="00110E6A" w14:paraId="08878304" w14:textId="77777777" w:rsidTr="3E834BB0">
        <w:trPr>
          <w:jc w:val="center"/>
        </w:trPr>
        <w:tc>
          <w:tcPr>
            <w:tcW w:w="1800" w:type="dxa"/>
          </w:tcPr>
          <w:p w14:paraId="222838F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ISO</w:t>
            </w:r>
          </w:p>
        </w:tc>
        <w:tc>
          <w:tcPr>
            <w:tcW w:w="7379" w:type="dxa"/>
          </w:tcPr>
          <w:p w14:paraId="7C1D3B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International Standards Organisation</w:t>
            </w:r>
          </w:p>
        </w:tc>
      </w:tr>
      <w:tr w:rsidR="000635ED" w:rsidRPr="00110E6A" w14:paraId="5CBC832F" w14:textId="77777777" w:rsidTr="3E834BB0">
        <w:trPr>
          <w:jc w:val="center"/>
        </w:trPr>
        <w:tc>
          <w:tcPr>
            <w:tcW w:w="1800" w:type="dxa"/>
          </w:tcPr>
          <w:p w14:paraId="51B9ED3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w:t>
            </w:r>
          </w:p>
        </w:tc>
        <w:tc>
          <w:tcPr>
            <w:tcW w:w="7379" w:type="dxa"/>
          </w:tcPr>
          <w:p w14:paraId="64CE631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Technology</w:t>
            </w:r>
          </w:p>
        </w:tc>
      </w:tr>
      <w:tr w:rsidR="000635ED" w:rsidRPr="00110E6A" w14:paraId="752328BC" w14:textId="77777777" w:rsidTr="3E834BB0">
        <w:trPr>
          <w:jc w:val="center"/>
        </w:trPr>
        <w:tc>
          <w:tcPr>
            <w:tcW w:w="1800" w:type="dxa"/>
          </w:tcPr>
          <w:p w14:paraId="470178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w:t>
            </w:r>
          </w:p>
        </w:tc>
        <w:tc>
          <w:tcPr>
            <w:tcW w:w="7379" w:type="dxa"/>
          </w:tcPr>
          <w:p w14:paraId="1E7477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 Service Management</w:t>
            </w:r>
          </w:p>
        </w:tc>
      </w:tr>
      <w:tr w:rsidR="000635ED" w:rsidRPr="00110E6A" w14:paraId="09041BE9" w14:textId="77777777" w:rsidTr="3E834BB0">
        <w:trPr>
          <w:jc w:val="center"/>
        </w:trPr>
        <w:tc>
          <w:tcPr>
            <w:tcW w:w="1800" w:type="dxa"/>
          </w:tcPr>
          <w:p w14:paraId="60DEBDA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KEL</w:t>
            </w:r>
          </w:p>
        </w:tc>
        <w:tc>
          <w:tcPr>
            <w:tcW w:w="7379" w:type="dxa"/>
          </w:tcPr>
          <w:p w14:paraId="5C1E147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Known Error List (now replaced by RFC-</w:t>
            </w:r>
            <w:proofErr w:type="spellStart"/>
            <w:r w:rsidRPr="00476D2F">
              <w:rPr>
                <w:sz w:val="24"/>
                <w:szCs w:val="24"/>
              </w:rPr>
              <w:t>List.xx</w:t>
            </w:r>
            <w:proofErr w:type="spellEnd"/>
            <w:r w:rsidRPr="00476D2F">
              <w:rPr>
                <w:sz w:val="24"/>
                <w:szCs w:val="24"/>
              </w:rPr>
              <w:t>)</w:t>
            </w:r>
          </w:p>
        </w:tc>
      </w:tr>
      <w:tr w:rsidR="000635ED" w:rsidRPr="00110E6A" w14:paraId="4E73C99C" w14:textId="77777777" w:rsidTr="3E834BB0">
        <w:trPr>
          <w:jc w:val="center"/>
        </w:trPr>
        <w:tc>
          <w:tcPr>
            <w:tcW w:w="1800" w:type="dxa"/>
          </w:tcPr>
          <w:p w14:paraId="7DAF64B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LAA</w:t>
            </w:r>
          </w:p>
        </w:tc>
        <w:tc>
          <w:tcPr>
            <w:tcW w:w="7379" w:type="dxa"/>
          </w:tcPr>
          <w:p w14:paraId="4CB81E6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Administrator</w:t>
            </w:r>
          </w:p>
        </w:tc>
      </w:tr>
      <w:tr w:rsidR="000635ED" w:rsidRPr="00110E6A" w14:paraId="70D41996" w14:textId="77777777" w:rsidTr="3E834BB0">
        <w:trPr>
          <w:jc w:val="center"/>
        </w:trPr>
        <w:tc>
          <w:tcPr>
            <w:tcW w:w="1800" w:type="dxa"/>
          </w:tcPr>
          <w:p w14:paraId="4B0A3E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LAD</w:t>
            </w:r>
          </w:p>
        </w:tc>
        <w:tc>
          <w:tcPr>
            <w:tcW w:w="7379" w:type="dxa"/>
          </w:tcPr>
          <w:p w14:paraId="6302787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Designer</w:t>
            </w:r>
          </w:p>
        </w:tc>
      </w:tr>
      <w:tr w:rsidR="000635ED" w:rsidRPr="00110E6A" w14:paraId="1F16B291" w14:textId="77777777" w:rsidTr="3E834BB0">
        <w:trPr>
          <w:jc w:val="center"/>
        </w:trPr>
        <w:tc>
          <w:tcPr>
            <w:tcW w:w="1800" w:type="dxa"/>
          </w:tcPr>
          <w:p w14:paraId="786253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LSO</w:t>
            </w:r>
          </w:p>
        </w:tc>
        <w:tc>
          <w:tcPr>
            <w:tcW w:w="7379" w:type="dxa"/>
          </w:tcPr>
          <w:p w14:paraId="6F22A4B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Security Officer</w:t>
            </w:r>
          </w:p>
        </w:tc>
      </w:tr>
      <w:tr w:rsidR="000635ED" w:rsidRPr="00110E6A" w14:paraId="6A572246" w14:textId="77777777" w:rsidTr="3E834BB0">
        <w:trPr>
          <w:jc w:val="center"/>
        </w:trPr>
        <w:tc>
          <w:tcPr>
            <w:tcW w:w="1800" w:type="dxa"/>
          </w:tcPr>
          <w:p w14:paraId="44CD18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LSYA</w:t>
            </w:r>
          </w:p>
        </w:tc>
        <w:tc>
          <w:tcPr>
            <w:tcW w:w="7379" w:type="dxa"/>
          </w:tcPr>
          <w:p w14:paraId="0B2A21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System Administrator</w:t>
            </w:r>
          </w:p>
        </w:tc>
      </w:tr>
      <w:tr w:rsidR="000635ED" w:rsidRPr="00110E6A" w14:paraId="0F467AED" w14:textId="77777777" w:rsidTr="3E834BB0">
        <w:trPr>
          <w:jc w:val="center"/>
        </w:trPr>
        <w:tc>
          <w:tcPr>
            <w:tcW w:w="1800" w:type="dxa"/>
            <w:vAlign w:val="center"/>
          </w:tcPr>
          <w:p w14:paraId="2BCACCC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MDS</w:t>
            </w:r>
          </w:p>
        </w:tc>
        <w:tc>
          <w:tcPr>
            <w:tcW w:w="7379" w:type="dxa"/>
            <w:vAlign w:val="center"/>
          </w:tcPr>
          <w:p w14:paraId="1E1E66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Message Duplication Service</w:t>
            </w:r>
          </w:p>
        </w:tc>
      </w:tr>
      <w:tr w:rsidR="000635ED" w:rsidRPr="00110E6A" w14:paraId="0EB0A88D" w14:textId="77777777" w:rsidTr="3E834BB0">
        <w:trPr>
          <w:jc w:val="center"/>
        </w:trPr>
        <w:tc>
          <w:tcPr>
            <w:tcW w:w="1800" w:type="dxa"/>
          </w:tcPr>
          <w:p w14:paraId="1DE694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MIME</w:t>
            </w:r>
          </w:p>
        </w:tc>
        <w:tc>
          <w:tcPr>
            <w:tcW w:w="7379" w:type="dxa"/>
          </w:tcPr>
          <w:p w14:paraId="31D68B7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Multipurpose Internet Mail Extensions</w:t>
            </w:r>
          </w:p>
        </w:tc>
      </w:tr>
      <w:tr w:rsidR="000635ED" w:rsidRPr="00110E6A" w14:paraId="6740E89F" w14:textId="77777777" w:rsidTr="3E834BB0">
        <w:trPr>
          <w:jc w:val="center"/>
        </w:trPr>
        <w:tc>
          <w:tcPr>
            <w:tcW w:w="1800" w:type="dxa"/>
          </w:tcPr>
          <w:p w14:paraId="2A3EE0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MRN</w:t>
            </w:r>
          </w:p>
        </w:tc>
        <w:tc>
          <w:tcPr>
            <w:tcW w:w="7379" w:type="dxa"/>
          </w:tcPr>
          <w:p w14:paraId="493DE9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Master Reference Number</w:t>
            </w:r>
          </w:p>
        </w:tc>
      </w:tr>
      <w:tr w:rsidR="000635ED" w:rsidRPr="00110E6A" w14:paraId="157794C4" w14:textId="77777777" w:rsidTr="3E834BB0">
        <w:trPr>
          <w:jc w:val="center"/>
        </w:trPr>
        <w:tc>
          <w:tcPr>
            <w:tcW w:w="1800" w:type="dxa"/>
          </w:tcPr>
          <w:p w14:paraId="4028FD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MS</w:t>
            </w:r>
          </w:p>
        </w:tc>
        <w:tc>
          <w:tcPr>
            <w:tcW w:w="7379" w:type="dxa"/>
          </w:tcPr>
          <w:p w14:paraId="7F9F18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Member State</w:t>
            </w:r>
          </w:p>
        </w:tc>
      </w:tr>
      <w:tr w:rsidR="000635ED" w:rsidRPr="00110E6A" w14:paraId="6A87962C" w14:textId="77777777" w:rsidTr="3E834BB0">
        <w:trPr>
          <w:jc w:val="center"/>
        </w:trPr>
        <w:tc>
          <w:tcPr>
            <w:tcW w:w="1800" w:type="dxa"/>
          </w:tcPr>
          <w:p w14:paraId="2792CDF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w:t>
            </w:r>
          </w:p>
        </w:tc>
        <w:tc>
          <w:tcPr>
            <w:tcW w:w="7379" w:type="dxa"/>
          </w:tcPr>
          <w:p w14:paraId="45F531E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Administration</w:t>
            </w:r>
          </w:p>
        </w:tc>
      </w:tr>
      <w:tr w:rsidR="000635ED" w:rsidRPr="00110E6A" w14:paraId="1FE22B05" w14:textId="77777777" w:rsidTr="3E834BB0">
        <w:trPr>
          <w:jc w:val="center"/>
        </w:trPr>
        <w:tc>
          <w:tcPr>
            <w:tcW w:w="1800" w:type="dxa"/>
          </w:tcPr>
          <w:p w14:paraId="6E99057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NACK</w:t>
            </w:r>
          </w:p>
        </w:tc>
        <w:tc>
          <w:tcPr>
            <w:tcW w:w="7379" w:type="dxa"/>
          </w:tcPr>
          <w:p w14:paraId="7F73F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Negative </w:t>
            </w:r>
            <w:proofErr w:type="spellStart"/>
            <w:r w:rsidRPr="00476D2F">
              <w:rPr>
                <w:sz w:val="24"/>
                <w:szCs w:val="24"/>
              </w:rPr>
              <w:t>ACKnowledgement</w:t>
            </w:r>
            <w:proofErr w:type="spellEnd"/>
          </w:p>
        </w:tc>
      </w:tr>
      <w:tr w:rsidR="000635ED" w:rsidRPr="00110E6A" w14:paraId="527F3166" w14:textId="77777777" w:rsidTr="3E834BB0">
        <w:trPr>
          <w:jc w:val="center"/>
        </w:trPr>
        <w:tc>
          <w:tcPr>
            <w:tcW w:w="1800" w:type="dxa"/>
          </w:tcPr>
          <w:p w14:paraId="42992D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NCA</w:t>
            </w:r>
          </w:p>
        </w:tc>
        <w:tc>
          <w:tcPr>
            <w:tcW w:w="7379" w:type="dxa"/>
          </w:tcPr>
          <w:p w14:paraId="096A6A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Application</w:t>
            </w:r>
          </w:p>
        </w:tc>
      </w:tr>
      <w:tr w:rsidR="000635ED" w:rsidRPr="00110E6A" w14:paraId="2EC10504" w14:textId="77777777" w:rsidTr="3E834BB0">
        <w:trPr>
          <w:jc w:val="center"/>
        </w:trPr>
        <w:tc>
          <w:tcPr>
            <w:tcW w:w="1800" w:type="dxa"/>
          </w:tcPr>
          <w:p w14:paraId="65CAD90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NCO</w:t>
            </w:r>
          </w:p>
        </w:tc>
        <w:tc>
          <w:tcPr>
            <w:tcW w:w="7379" w:type="dxa"/>
          </w:tcPr>
          <w:p w14:paraId="31F568C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Convertor</w:t>
            </w:r>
          </w:p>
        </w:tc>
      </w:tr>
      <w:tr w:rsidR="000635ED" w:rsidRPr="00110E6A" w14:paraId="17A07390" w14:textId="77777777" w:rsidTr="3E834BB0">
        <w:trPr>
          <w:jc w:val="center"/>
        </w:trPr>
        <w:tc>
          <w:tcPr>
            <w:tcW w:w="1800" w:type="dxa"/>
          </w:tcPr>
          <w:p w14:paraId="3DEA2D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NCTA</w:t>
            </w:r>
          </w:p>
        </w:tc>
        <w:tc>
          <w:tcPr>
            <w:tcW w:w="7379" w:type="dxa"/>
          </w:tcPr>
          <w:p w14:paraId="5BEC69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Test Application</w:t>
            </w:r>
          </w:p>
        </w:tc>
      </w:tr>
      <w:tr w:rsidR="000635ED" w:rsidRPr="00110E6A" w14:paraId="5787DA82" w14:textId="77777777" w:rsidTr="3E834BB0">
        <w:trPr>
          <w:jc w:val="center"/>
        </w:trPr>
        <w:tc>
          <w:tcPr>
            <w:tcW w:w="1800" w:type="dxa"/>
          </w:tcPr>
          <w:p w14:paraId="017E2C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NCTS</w:t>
            </w:r>
          </w:p>
        </w:tc>
        <w:tc>
          <w:tcPr>
            <w:tcW w:w="7379" w:type="dxa"/>
          </w:tcPr>
          <w:p w14:paraId="6073D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New Computerised Transit System</w:t>
            </w:r>
          </w:p>
        </w:tc>
      </w:tr>
      <w:tr w:rsidR="000635ED" w:rsidRPr="00110E6A" w14:paraId="3649FD84" w14:textId="77777777" w:rsidTr="3E834BB0">
        <w:trPr>
          <w:jc w:val="center"/>
        </w:trPr>
        <w:tc>
          <w:tcPr>
            <w:tcW w:w="1800" w:type="dxa"/>
          </w:tcPr>
          <w:p w14:paraId="11D680B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w:t>
            </w:r>
          </w:p>
        </w:tc>
        <w:tc>
          <w:tcPr>
            <w:tcW w:w="7379" w:type="dxa"/>
          </w:tcPr>
          <w:p w14:paraId="6D1413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Domain</w:t>
            </w:r>
          </w:p>
        </w:tc>
      </w:tr>
      <w:tr w:rsidR="000635ED" w:rsidRPr="00110E6A" w14:paraId="00C144B3" w14:textId="77777777" w:rsidTr="3E834BB0">
        <w:trPr>
          <w:jc w:val="center"/>
        </w:trPr>
        <w:tc>
          <w:tcPr>
            <w:tcW w:w="1800" w:type="dxa"/>
          </w:tcPr>
          <w:p w14:paraId="4F8F85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NDCA</w:t>
            </w:r>
          </w:p>
        </w:tc>
        <w:tc>
          <w:tcPr>
            <w:tcW w:w="7379" w:type="dxa"/>
          </w:tcPr>
          <w:p w14:paraId="5008E8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Nationally Developed Customs Application</w:t>
            </w:r>
          </w:p>
        </w:tc>
      </w:tr>
      <w:tr w:rsidR="000635ED" w:rsidRPr="00110E6A" w14:paraId="14FCCCCE" w14:textId="77777777" w:rsidTr="3E834BB0">
        <w:trPr>
          <w:jc w:val="center"/>
        </w:trPr>
        <w:tc>
          <w:tcPr>
            <w:tcW w:w="1800" w:type="dxa"/>
          </w:tcPr>
          <w:p w14:paraId="11753BC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NECA</w:t>
            </w:r>
          </w:p>
        </w:tc>
        <w:tc>
          <w:tcPr>
            <w:tcW w:w="7379" w:type="dxa"/>
          </w:tcPr>
          <w:p w14:paraId="598316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Export Control Application</w:t>
            </w:r>
          </w:p>
        </w:tc>
      </w:tr>
      <w:tr w:rsidR="000635ED" w:rsidRPr="00110E6A" w14:paraId="74712E04" w14:textId="77777777" w:rsidTr="3E834BB0">
        <w:trPr>
          <w:jc w:val="center"/>
        </w:trPr>
        <w:tc>
          <w:tcPr>
            <w:tcW w:w="1800" w:type="dxa"/>
          </w:tcPr>
          <w:p w14:paraId="4149B7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NTA</w:t>
            </w:r>
          </w:p>
        </w:tc>
        <w:tc>
          <w:tcPr>
            <w:tcW w:w="7379" w:type="dxa"/>
          </w:tcPr>
          <w:p w14:paraId="4418549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Transit Application</w:t>
            </w:r>
          </w:p>
        </w:tc>
      </w:tr>
      <w:tr w:rsidR="000635ED" w:rsidRPr="009C24AC" w14:paraId="0EE6A03F" w14:textId="77777777" w:rsidTr="3E834BB0">
        <w:trPr>
          <w:jc w:val="center"/>
        </w:trPr>
        <w:tc>
          <w:tcPr>
            <w:tcW w:w="1800" w:type="dxa"/>
          </w:tcPr>
          <w:p w14:paraId="34FF4C8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OLAF</w:t>
            </w:r>
          </w:p>
        </w:tc>
        <w:tc>
          <w:tcPr>
            <w:tcW w:w="7379" w:type="dxa"/>
          </w:tcPr>
          <w:p w14:paraId="4126F736" w14:textId="77777777" w:rsidR="000635ED" w:rsidRPr="004115C3" w:rsidRDefault="000635ED" w:rsidP="002F2D2B">
            <w:pPr>
              <w:pStyle w:val="Table10"/>
              <w:tabs>
                <w:tab w:val="clear" w:pos="567"/>
                <w:tab w:val="clear" w:pos="1134"/>
                <w:tab w:val="clear" w:pos="1701"/>
              </w:tabs>
              <w:spacing w:after="60"/>
              <w:rPr>
                <w:sz w:val="24"/>
                <w:szCs w:val="24"/>
                <w:lang w:val="fr-BE"/>
              </w:rPr>
            </w:pPr>
            <w:r w:rsidRPr="004115C3">
              <w:rPr>
                <w:sz w:val="24"/>
                <w:szCs w:val="24"/>
                <w:lang w:val="fr-BE"/>
              </w:rPr>
              <w:t xml:space="preserve">Office européen de Lutte Anti-Fraude / </w:t>
            </w:r>
            <w:proofErr w:type="spellStart"/>
            <w:r w:rsidRPr="004115C3">
              <w:rPr>
                <w:sz w:val="24"/>
                <w:szCs w:val="24"/>
                <w:lang w:val="fr-BE"/>
              </w:rPr>
              <w:t>European</w:t>
            </w:r>
            <w:proofErr w:type="spellEnd"/>
            <w:r w:rsidRPr="004115C3">
              <w:rPr>
                <w:sz w:val="24"/>
                <w:szCs w:val="24"/>
                <w:lang w:val="fr-BE"/>
              </w:rPr>
              <w:t xml:space="preserve"> </w:t>
            </w:r>
            <w:proofErr w:type="spellStart"/>
            <w:r w:rsidRPr="004115C3">
              <w:rPr>
                <w:sz w:val="24"/>
                <w:szCs w:val="24"/>
                <w:lang w:val="fr-BE"/>
              </w:rPr>
              <w:t>Anti-fraud</w:t>
            </w:r>
            <w:proofErr w:type="spellEnd"/>
            <w:r w:rsidRPr="004115C3">
              <w:rPr>
                <w:sz w:val="24"/>
                <w:szCs w:val="24"/>
                <w:lang w:val="fr-BE"/>
              </w:rPr>
              <w:t xml:space="preserve"> Office</w:t>
            </w:r>
          </w:p>
        </w:tc>
      </w:tr>
      <w:tr w:rsidR="000635ED" w:rsidRPr="00110E6A" w14:paraId="3AEB7E0E" w14:textId="77777777" w:rsidTr="3E834BB0">
        <w:trPr>
          <w:jc w:val="center"/>
        </w:trPr>
        <w:tc>
          <w:tcPr>
            <w:tcW w:w="1800" w:type="dxa"/>
          </w:tcPr>
          <w:p w14:paraId="432EF7E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PARTIN</w:t>
            </w:r>
          </w:p>
        </w:tc>
        <w:tc>
          <w:tcPr>
            <w:tcW w:w="7379" w:type="dxa"/>
          </w:tcPr>
          <w:p w14:paraId="7BE9298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Information EDIFACT message (UNSM)</w:t>
            </w:r>
          </w:p>
        </w:tc>
      </w:tr>
      <w:tr w:rsidR="000635ED" w:rsidRPr="00110E6A" w14:paraId="4561BCBC" w14:textId="77777777" w:rsidTr="3E834BB0">
        <w:trPr>
          <w:jc w:val="center"/>
        </w:trPr>
        <w:tc>
          <w:tcPr>
            <w:tcW w:w="1800" w:type="dxa"/>
          </w:tcPr>
          <w:p w14:paraId="774FC0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PARTTC</w:t>
            </w:r>
          </w:p>
        </w:tc>
        <w:tc>
          <w:tcPr>
            <w:tcW w:w="7379" w:type="dxa"/>
          </w:tcPr>
          <w:p w14:paraId="49A1205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Transit Computerisation EDIFACT message (PARTIN + DMRs)</w:t>
            </w:r>
          </w:p>
        </w:tc>
      </w:tr>
      <w:tr w:rsidR="000635ED" w:rsidRPr="00110E6A" w14:paraId="2C320317" w14:textId="77777777" w:rsidTr="3E834BB0">
        <w:trPr>
          <w:jc w:val="center"/>
        </w:trPr>
        <w:tc>
          <w:tcPr>
            <w:tcW w:w="1800" w:type="dxa"/>
          </w:tcPr>
          <w:p w14:paraId="5192550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QoS</w:t>
            </w:r>
          </w:p>
        </w:tc>
        <w:tc>
          <w:tcPr>
            <w:tcW w:w="7379" w:type="dxa"/>
          </w:tcPr>
          <w:p w14:paraId="75D5F55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Quality of Service</w:t>
            </w:r>
          </w:p>
        </w:tc>
      </w:tr>
      <w:tr w:rsidR="00671202" w:rsidRPr="00110E6A" w14:paraId="54FD473F" w14:textId="77777777" w:rsidTr="3E834BB0">
        <w:trPr>
          <w:jc w:val="center"/>
        </w:trPr>
        <w:tc>
          <w:tcPr>
            <w:tcW w:w="1800" w:type="dxa"/>
          </w:tcPr>
          <w:p w14:paraId="62EDA74E" w14:textId="2EAC8FA0" w:rsidR="00671202" w:rsidRPr="00476D2F" w:rsidRDefault="00671202" w:rsidP="002F2D2B">
            <w:pPr>
              <w:pStyle w:val="Table10"/>
              <w:tabs>
                <w:tab w:val="clear" w:pos="567"/>
                <w:tab w:val="clear" w:pos="1134"/>
                <w:tab w:val="clear" w:pos="1701"/>
              </w:tabs>
              <w:spacing w:after="60"/>
              <w:rPr>
                <w:sz w:val="24"/>
                <w:szCs w:val="24"/>
              </w:rPr>
            </w:pPr>
            <w:r w:rsidRPr="00476D2F">
              <w:rPr>
                <w:sz w:val="24"/>
                <w:szCs w:val="24"/>
              </w:rPr>
              <w:t>R&amp;C</w:t>
            </w:r>
          </w:p>
        </w:tc>
        <w:tc>
          <w:tcPr>
            <w:tcW w:w="7379" w:type="dxa"/>
          </w:tcPr>
          <w:p w14:paraId="52384D60" w14:textId="52E8A11D" w:rsidR="00671202" w:rsidRPr="00476D2F" w:rsidRDefault="00EE2F18" w:rsidP="001410F0">
            <w:pPr>
              <w:pStyle w:val="Table10"/>
              <w:tabs>
                <w:tab w:val="clear" w:pos="567"/>
                <w:tab w:val="clear" w:pos="1134"/>
                <w:tab w:val="clear" w:pos="1701"/>
              </w:tabs>
              <w:spacing w:after="60"/>
              <w:rPr>
                <w:sz w:val="24"/>
                <w:szCs w:val="24"/>
              </w:rPr>
            </w:pPr>
            <w:r w:rsidRPr="00476D2F">
              <w:rPr>
                <w:sz w:val="24"/>
                <w:szCs w:val="24"/>
              </w:rPr>
              <w:t>Rules and Conditions</w:t>
            </w:r>
            <w:r w:rsidR="001410F0">
              <w:rPr>
                <w:sz w:val="24"/>
                <w:szCs w:val="24"/>
              </w:rPr>
              <w:t xml:space="preserve"> (and BRT, TRT, …)</w:t>
            </w:r>
          </w:p>
        </w:tc>
      </w:tr>
      <w:tr w:rsidR="000635ED" w:rsidRPr="00110E6A" w14:paraId="1481E4C3" w14:textId="77777777" w:rsidTr="3E834BB0">
        <w:trPr>
          <w:jc w:val="center"/>
        </w:trPr>
        <w:tc>
          <w:tcPr>
            <w:tcW w:w="1800" w:type="dxa"/>
          </w:tcPr>
          <w:p w14:paraId="15AD663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RD</w:t>
            </w:r>
          </w:p>
        </w:tc>
        <w:tc>
          <w:tcPr>
            <w:tcW w:w="7379" w:type="dxa"/>
          </w:tcPr>
          <w:p w14:paraId="383641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Reference Data</w:t>
            </w:r>
          </w:p>
        </w:tc>
      </w:tr>
      <w:tr w:rsidR="000635ED" w:rsidRPr="00110E6A" w14:paraId="31AFF68D" w14:textId="77777777" w:rsidTr="3E834BB0">
        <w:trPr>
          <w:jc w:val="center"/>
        </w:trPr>
        <w:tc>
          <w:tcPr>
            <w:tcW w:w="1800" w:type="dxa"/>
          </w:tcPr>
          <w:p w14:paraId="5631C3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RFC</w:t>
            </w:r>
          </w:p>
        </w:tc>
        <w:tc>
          <w:tcPr>
            <w:tcW w:w="7379" w:type="dxa"/>
          </w:tcPr>
          <w:p w14:paraId="4E2D0F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Request For Change</w:t>
            </w:r>
          </w:p>
        </w:tc>
      </w:tr>
      <w:tr w:rsidR="000635ED" w:rsidRPr="00110E6A" w14:paraId="34AE3EC9" w14:textId="77777777" w:rsidTr="3E834BB0">
        <w:trPr>
          <w:jc w:val="center"/>
        </w:trPr>
        <w:tc>
          <w:tcPr>
            <w:tcW w:w="1800" w:type="dxa"/>
          </w:tcPr>
          <w:p w14:paraId="46925E4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w:t>
            </w:r>
          </w:p>
        </w:tc>
        <w:tc>
          <w:tcPr>
            <w:tcW w:w="7379" w:type="dxa"/>
          </w:tcPr>
          <w:p w14:paraId="7838C3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System Administration</w:t>
            </w:r>
          </w:p>
        </w:tc>
      </w:tr>
      <w:tr w:rsidR="000635ED" w:rsidRPr="00110E6A" w14:paraId="7F5CDE28" w14:textId="77777777" w:rsidTr="3E834BB0">
        <w:trPr>
          <w:jc w:val="center"/>
        </w:trPr>
        <w:tc>
          <w:tcPr>
            <w:tcW w:w="1800" w:type="dxa"/>
          </w:tcPr>
          <w:p w14:paraId="1BAB672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19A238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Document</w:t>
            </w:r>
          </w:p>
        </w:tc>
      </w:tr>
      <w:tr w:rsidR="000635ED" w:rsidRPr="00110E6A" w14:paraId="2397603E" w14:textId="77777777" w:rsidTr="3E834BB0">
        <w:trPr>
          <w:jc w:val="center"/>
        </w:trPr>
        <w:tc>
          <w:tcPr>
            <w:tcW w:w="1800" w:type="dxa"/>
          </w:tcPr>
          <w:p w14:paraId="28C395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72578BB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i/>
                <w:sz w:val="24"/>
                <w:szCs w:val="24"/>
              </w:rPr>
              <w:t>ieCA</w:t>
            </w:r>
            <w:r w:rsidRPr="00476D2F">
              <w:rPr>
                <w:sz w:val="24"/>
                <w:szCs w:val="24"/>
              </w:rPr>
              <w:t xml:space="preserve"> System Architecture Document</w:t>
            </w:r>
          </w:p>
        </w:tc>
      </w:tr>
      <w:tr w:rsidR="000635ED" w:rsidRPr="00110E6A" w14:paraId="104C5875" w14:textId="77777777" w:rsidTr="3E834BB0">
        <w:trPr>
          <w:jc w:val="center"/>
        </w:trPr>
        <w:tc>
          <w:tcPr>
            <w:tcW w:w="1800" w:type="dxa"/>
          </w:tcPr>
          <w:p w14:paraId="0153FB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SAM</w:t>
            </w:r>
          </w:p>
        </w:tc>
        <w:tc>
          <w:tcPr>
            <w:tcW w:w="7379" w:type="dxa"/>
          </w:tcPr>
          <w:p w14:paraId="0DD3C5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Message</w:t>
            </w:r>
          </w:p>
        </w:tc>
      </w:tr>
      <w:tr w:rsidR="000635ED" w:rsidRPr="00110E6A" w14:paraId="6D3E60F5" w14:textId="77777777" w:rsidTr="3E834BB0">
        <w:trPr>
          <w:jc w:val="center"/>
        </w:trPr>
        <w:tc>
          <w:tcPr>
            <w:tcW w:w="1800" w:type="dxa"/>
          </w:tcPr>
          <w:p w14:paraId="5BEA2BC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SC</w:t>
            </w:r>
          </w:p>
        </w:tc>
        <w:tc>
          <w:tcPr>
            <w:tcW w:w="7379" w:type="dxa"/>
          </w:tcPr>
          <w:p w14:paraId="419E34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Specific Contract</w:t>
            </w:r>
          </w:p>
        </w:tc>
      </w:tr>
      <w:tr w:rsidR="000635ED" w:rsidRPr="00110E6A" w14:paraId="4CDFD218" w14:textId="77777777" w:rsidTr="3E834BB0">
        <w:trPr>
          <w:jc w:val="center"/>
        </w:trPr>
        <w:tc>
          <w:tcPr>
            <w:tcW w:w="1800" w:type="dxa"/>
          </w:tcPr>
          <w:p w14:paraId="0D1A79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SGML</w:t>
            </w:r>
          </w:p>
        </w:tc>
        <w:tc>
          <w:tcPr>
            <w:tcW w:w="7379" w:type="dxa"/>
          </w:tcPr>
          <w:p w14:paraId="4BA9D1B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Generalised Markup Language</w:t>
            </w:r>
          </w:p>
        </w:tc>
      </w:tr>
      <w:tr w:rsidR="000635ED" w:rsidRPr="00110E6A" w14:paraId="6D1AE29F" w14:textId="77777777" w:rsidTr="3E834BB0">
        <w:trPr>
          <w:jc w:val="center"/>
        </w:trPr>
        <w:tc>
          <w:tcPr>
            <w:tcW w:w="1800" w:type="dxa"/>
          </w:tcPr>
          <w:p w14:paraId="529BE9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SR</w:t>
            </w:r>
          </w:p>
        </w:tc>
        <w:tc>
          <w:tcPr>
            <w:tcW w:w="7379" w:type="dxa"/>
          </w:tcPr>
          <w:p w14:paraId="42590B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Strongly Recommended</w:t>
            </w:r>
          </w:p>
        </w:tc>
      </w:tr>
      <w:tr w:rsidR="000635ED" w:rsidRPr="00110E6A" w14:paraId="6613D4F1" w14:textId="77777777" w:rsidTr="3E834BB0">
        <w:trPr>
          <w:jc w:val="center"/>
        </w:trPr>
        <w:tc>
          <w:tcPr>
            <w:tcW w:w="1800" w:type="dxa"/>
          </w:tcPr>
          <w:p w14:paraId="3B74E5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SSL</w:t>
            </w:r>
          </w:p>
        </w:tc>
        <w:tc>
          <w:tcPr>
            <w:tcW w:w="7379" w:type="dxa"/>
          </w:tcPr>
          <w:p w14:paraId="0E9ADC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Secure Socket Layer</w:t>
            </w:r>
          </w:p>
        </w:tc>
      </w:tr>
      <w:tr w:rsidR="000635ED" w:rsidRPr="00110E6A" w14:paraId="0EF43135" w14:textId="77777777" w:rsidTr="3E834BB0">
        <w:trPr>
          <w:jc w:val="center"/>
        </w:trPr>
        <w:tc>
          <w:tcPr>
            <w:tcW w:w="1800" w:type="dxa"/>
          </w:tcPr>
          <w:p w14:paraId="12EAA4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TC</w:t>
            </w:r>
          </w:p>
        </w:tc>
        <w:tc>
          <w:tcPr>
            <w:tcW w:w="7379" w:type="dxa"/>
          </w:tcPr>
          <w:p w14:paraId="4EAAF1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Centre</w:t>
            </w:r>
          </w:p>
        </w:tc>
      </w:tr>
      <w:tr w:rsidR="00CB2B1D" w:rsidRPr="00110E6A" w14:paraId="3BABBC51" w14:textId="77777777" w:rsidTr="3E834BB0">
        <w:trPr>
          <w:jc w:val="center"/>
        </w:trPr>
        <w:tc>
          <w:tcPr>
            <w:tcW w:w="1800" w:type="dxa"/>
          </w:tcPr>
          <w:p w14:paraId="3F6AC445" w14:textId="0C8091B6" w:rsidR="00CB2B1D" w:rsidRPr="00B23701" w:rsidRDefault="00CB2B1D" w:rsidP="002F2D2B">
            <w:pPr>
              <w:pStyle w:val="Table10"/>
              <w:tabs>
                <w:tab w:val="clear" w:pos="567"/>
                <w:tab w:val="clear" w:pos="1134"/>
                <w:tab w:val="clear" w:pos="1701"/>
              </w:tabs>
              <w:spacing w:after="60"/>
              <w:rPr>
                <w:sz w:val="24"/>
                <w:szCs w:val="24"/>
              </w:rPr>
            </w:pPr>
            <w:r w:rsidRPr="000242FB">
              <w:rPr>
                <w:sz w:val="24"/>
                <w:szCs w:val="24"/>
              </w:rPr>
              <w:t>TED</w:t>
            </w:r>
          </w:p>
        </w:tc>
        <w:tc>
          <w:tcPr>
            <w:tcW w:w="7379" w:type="dxa"/>
          </w:tcPr>
          <w:p w14:paraId="7DF85A43" w14:textId="6D77B8E9" w:rsidR="00CB2B1D" w:rsidRPr="00415965" w:rsidRDefault="009E6409" w:rsidP="00F711F3">
            <w:pPr>
              <w:pStyle w:val="NormalWeb"/>
              <w:spacing w:before="0"/>
            </w:pPr>
            <w:r w:rsidRPr="00F711F3">
              <w:rPr>
                <w:lang w:eastAsia="en-US"/>
              </w:rPr>
              <w:t>Transit ENS Data Processing Bridge</w:t>
            </w:r>
          </w:p>
        </w:tc>
      </w:tr>
      <w:tr w:rsidR="000635ED" w:rsidRPr="00110E6A" w14:paraId="11D71AD6" w14:textId="77777777" w:rsidTr="3E834BB0">
        <w:trPr>
          <w:jc w:val="center"/>
        </w:trPr>
        <w:tc>
          <w:tcPr>
            <w:tcW w:w="1800" w:type="dxa"/>
          </w:tcPr>
          <w:p w14:paraId="491085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TMS</w:t>
            </w:r>
          </w:p>
        </w:tc>
        <w:tc>
          <w:tcPr>
            <w:tcW w:w="7379" w:type="dxa"/>
          </w:tcPr>
          <w:p w14:paraId="19DEC2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Message Structure</w:t>
            </w:r>
          </w:p>
        </w:tc>
      </w:tr>
      <w:tr w:rsidR="000635ED" w:rsidRPr="00110E6A" w14:paraId="10280DA9" w14:textId="77777777" w:rsidTr="3E834BB0">
        <w:trPr>
          <w:jc w:val="center"/>
        </w:trPr>
        <w:tc>
          <w:tcPr>
            <w:tcW w:w="1800" w:type="dxa"/>
          </w:tcPr>
          <w:p w14:paraId="32633C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TRT</w:t>
            </w:r>
          </w:p>
        </w:tc>
        <w:tc>
          <w:tcPr>
            <w:tcW w:w="7379" w:type="dxa"/>
          </w:tcPr>
          <w:p w14:paraId="240C8A7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Rule for Transition</w:t>
            </w:r>
          </w:p>
        </w:tc>
      </w:tr>
      <w:tr w:rsidR="000635ED" w:rsidRPr="00110E6A" w14:paraId="1AB45037" w14:textId="77777777" w:rsidTr="3E834BB0">
        <w:trPr>
          <w:jc w:val="center"/>
        </w:trPr>
        <w:tc>
          <w:tcPr>
            <w:tcW w:w="1800" w:type="dxa"/>
          </w:tcPr>
          <w:p w14:paraId="6BA0C2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TSD</w:t>
            </w:r>
          </w:p>
        </w:tc>
        <w:tc>
          <w:tcPr>
            <w:tcW w:w="7379" w:type="dxa"/>
          </w:tcPr>
          <w:p w14:paraId="11523B2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Time Sequence Diagram</w:t>
            </w:r>
          </w:p>
        </w:tc>
      </w:tr>
      <w:tr w:rsidR="004B62FD" w:rsidRPr="00110E6A" w14:paraId="02497064" w14:textId="77777777" w:rsidTr="3E834BB0">
        <w:trPr>
          <w:jc w:val="center"/>
        </w:trPr>
        <w:tc>
          <w:tcPr>
            <w:tcW w:w="1800" w:type="dxa"/>
          </w:tcPr>
          <w:p w14:paraId="367487D0" w14:textId="08CAA37F" w:rsidR="004B62FD" w:rsidRPr="00476D2F" w:rsidRDefault="004B62FD" w:rsidP="002F2D2B">
            <w:pPr>
              <w:pStyle w:val="Table10"/>
              <w:tabs>
                <w:tab w:val="clear" w:pos="567"/>
                <w:tab w:val="clear" w:pos="1134"/>
                <w:tab w:val="clear" w:pos="1701"/>
              </w:tabs>
              <w:spacing w:after="60"/>
              <w:rPr>
                <w:sz w:val="24"/>
                <w:szCs w:val="24"/>
              </w:rPr>
            </w:pPr>
            <w:r>
              <w:rPr>
                <w:sz w:val="24"/>
                <w:szCs w:val="24"/>
              </w:rPr>
              <w:t>UCC</w:t>
            </w:r>
          </w:p>
        </w:tc>
        <w:tc>
          <w:tcPr>
            <w:tcW w:w="7379" w:type="dxa"/>
          </w:tcPr>
          <w:p w14:paraId="2F8AFE45" w14:textId="7C23E5F1" w:rsidR="004B62FD" w:rsidRPr="00476D2F" w:rsidRDefault="004B62FD" w:rsidP="002F2D2B">
            <w:pPr>
              <w:pStyle w:val="Table10"/>
              <w:tabs>
                <w:tab w:val="clear" w:pos="567"/>
                <w:tab w:val="clear" w:pos="1134"/>
                <w:tab w:val="clear" w:pos="1701"/>
              </w:tabs>
              <w:spacing w:after="60"/>
              <w:rPr>
                <w:sz w:val="24"/>
                <w:szCs w:val="24"/>
              </w:rPr>
            </w:pPr>
            <w:r>
              <w:rPr>
                <w:sz w:val="24"/>
                <w:szCs w:val="24"/>
              </w:rPr>
              <w:t>Union Customs Code</w:t>
            </w:r>
          </w:p>
        </w:tc>
      </w:tr>
      <w:tr w:rsidR="000635ED" w:rsidRPr="00110E6A" w14:paraId="0FCBAD89" w14:textId="77777777" w:rsidTr="3E834BB0">
        <w:trPr>
          <w:jc w:val="center"/>
        </w:trPr>
        <w:tc>
          <w:tcPr>
            <w:tcW w:w="1800" w:type="dxa"/>
          </w:tcPr>
          <w:p w14:paraId="1AC078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UML</w:t>
            </w:r>
          </w:p>
        </w:tc>
        <w:tc>
          <w:tcPr>
            <w:tcW w:w="7379" w:type="dxa"/>
          </w:tcPr>
          <w:p w14:paraId="64C90B8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Unified Modelling Language</w:t>
            </w:r>
          </w:p>
        </w:tc>
      </w:tr>
      <w:tr w:rsidR="000635ED" w:rsidRPr="00110E6A" w14:paraId="329C2633" w14:textId="77777777" w:rsidTr="3E834BB0">
        <w:trPr>
          <w:jc w:val="center"/>
        </w:trPr>
        <w:tc>
          <w:tcPr>
            <w:tcW w:w="1800" w:type="dxa"/>
          </w:tcPr>
          <w:p w14:paraId="60F3462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UNB, UNH, UNT, UNZ, UCD, UCI, UCM, UCS</w:t>
            </w:r>
          </w:p>
        </w:tc>
        <w:tc>
          <w:tcPr>
            <w:tcW w:w="7379" w:type="dxa"/>
          </w:tcPr>
          <w:p w14:paraId="6FD7531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These are not abbreviations but names of (service) segments of an EDIFACT-message</w:t>
            </w:r>
          </w:p>
        </w:tc>
      </w:tr>
      <w:tr w:rsidR="000635ED" w:rsidRPr="00110E6A" w14:paraId="5693FFFC" w14:textId="77777777" w:rsidTr="3E834BB0">
        <w:trPr>
          <w:jc w:val="center"/>
        </w:trPr>
        <w:tc>
          <w:tcPr>
            <w:tcW w:w="1800" w:type="dxa"/>
          </w:tcPr>
          <w:p w14:paraId="2B7241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UNSM</w:t>
            </w:r>
          </w:p>
        </w:tc>
        <w:tc>
          <w:tcPr>
            <w:tcW w:w="7379" w:type="dxa"/>
          </w:tcPr>
          <w:p w14:paraId="595615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United Nations Standard Message (e.g. CUSDEC)</w:t>
            </w:r>
          </w:p>
        </w:tc>
      </w:tr>
      <w:tr w:rsidR="000635ED" w:rsidRPr="00110E6A" w14:paraId="34391921" w14:textId="77777777" w:rsidTr="3E834BB0">
        <w:trPr>
          <w:jc w:val="center"/>
        </w:trPr>
        <w:tc>
          <w:tcPr>
            <w:tcW w:w="1800" w:type="dxa"/>
          </w:tcPr>
          <w:p w14:paraId="06D04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URI</w:t>
            </w:r>
          </w:p>
        </w:tc>
        <w:tc>
          <w:tcPr>
            <w:tcW w:w="7379" w:type="dxa"/>
          </w:tcPr>
          <w:p w14:paraId="0028B1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Universal Resource Identifier</w:t>
            </w:r>
          </w:p>
        </w:tc>
      </w:tr>
      <w:tr w:rsidR="009D67E4" w:rsidRPr="00110E6A" w14:paraId="22A5EA0C" w14:textId="77777777" w:rsidTr="3E834BB0">
        <w:trPr>
          <w:jc w:val="center"/>
        </w:trPr>
        <w:tc>
          <w:tcPr>
            <w:tcW w:w="1800" w:type="dxa"/>
          </w:tcPr>
          <w:p w14:paraId="1EFC9B25" w14:textId="2E0ED5FF" w:rsidR="009D67E4" w:rsidRPr="00476D2F" w:rsidRDefault="009D67E4" w:rsidP="002F2D2B">
            <w:pPr>
              <w:pStyle w:val="Table10"/>
              <w:tabs>
                <w:tab w:val="clear" w:pos="567"/>
                <w:tab w:val="clear" w:pos="1134"/>
                <w:tab w:val="clear" w:pos="1701"/>
              </w:tabs>
              <w:spacing w:after="60"/>
              <w:rPr>
                <w:sz w:val="24"/>
                <w:szCs w:val="24"/>
              </w:rPr>
            </w:pPr>
            <w:r>
              <w:rPr>
                <w:sz w:val="24"/>
                <w:szCs w:val="24"/>
              </w:rPr>
              <w:t>URL</w:t>
            </w:r>
          </w:p>
        </w:tc>
        <w:tc>
          <w:tcPr>
            <w:tcW w:w="7379" w:type="dxa"/>
          </w:tcPr>
          <w:p w14:paraId="5BD8AE5C" w14:textId="7C6CB626" w:rsidR="009D67E4" w:rsidRPr="00476D2F" w:rsidRDefault="00E57DF2" w:rsidP="002F2D2B">
            <w:pPr>
              <w:pStyle w:val="Table10"/>
              <w:tabs>
                <w:tab w:val="clear" w:pos="567"/>
                <w:tab w:val="clear" w:pos="1134"/>
                <w:tab w:val="clear" w:pos="1701"/>
              </w:tabs>
              <w:spacing w:after="60"/>
              <w:rPr>
                <w:sz w:val="24"/>
                <w:szCs w:val="24"/>
              </w:rPr>
            </w:pPr>
            <w:r>
              <w:rPr>
                <w:sz w:val="24"/>
                <w:szCs w:val="24"/>
              </w:rPr>
              <w:t>Uniform Resource Locator</w:t>
            </w:r>
          </w:p>
        </w:tc>
      </w:tr>
      <w:tr w:rsidR="000635ED" w:rsidRPr="00110E6A" w14:paraId="4F645704" w14:textId="77777777" w:rsidTr="3E834BB0">
        <w:trPr>
          <w:jc w:val="center"/>
        </w:trPr>
        <w:tc>
          <w:tcPr>
            <w:tcW w:w="1800" w:type="dxa"/>
          </w:tcPr>
          <w:p w14:paraId="0D85C7C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UTF</w:t>
            </w:r>
          </w:p>
        </w:tc>
        <w:tc>
          <w:tcPr>
            <w:tcW w:w="7379" w:type="dxa"/>
          </w:tcPr>
          <w:p w14:paraId="604EF0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UCS Transformation Format</w:t>
            </w:r>
          </w:p>
        </w:tc>
      </w:tr>
      <w:tr w:rsidR="000635ED" w:rsidRPr="00110E6A" w14:paraId="5AB7055D" w14:textId="77777777" w:rsidTr="3E834BB0">
        <w:trPr>
          <w:jc w:val="center"/>
        </w:trPr>
        <w:tc>
          <w:tcPr>
            <w:tcW w:w="1800" w:type="dxa"/>
          </w:tcPr>
          <w:p w14:paraId="576B070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WGS84</w:t>
            </w:r>
          </w:p>
        </w:tc>
        <w:tc>
          <w:tcPr>
            <w:tcW w:w="7379" w:type="dxa"/>
          </w:tcPr>
          <w:p w14:paraId="3FF951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Geodetic System</w:t>
            </w:r>
          </w:p>
        </w:tc>
      </w:tr>
      <w:tr w:rsidR="00440EC7" w:rsidRPr="00110E6A" w14:paraId="46E4868E" w14:textId="77777777" w:rsidTr="3E834BB0">
        <w:trPr>
          <w:jc w:val="center"/>
        </w:trPr>
        <w:tc>
          <w:tcPr>
            <w:tcW w:w="1800" w:type="dxa"/>
          </w:tcPr>
          <w:p w14:paraId="4AB9E107" w14:textId="0DB6FCEB" w:rsidR="00440EC7" w:rsidRPr="00476D2F" w:rsidRDefault="00440EC7" w:rsidP="002F2D2B">
            <w:pPr>
              <w:pStyle w:val="Table10"/>
              <w:tabs>
                <w:tab w:val="clear" w:pos="567"/>
                <w:tab w:val="clear" w:pos="1134"/>
                <w:tab w:val="clear" w:pos="1701"/>
              </w:tabs>
              <w:spacing w:after="60"/>
              <w:rPr>
                <w:sz w:val="24"/>
                <w:szCs w:val="24"/>
              </w:rPr>
            </w:pPr>
            <w:r w:rsidRPr="00476D2F">
              <w:rPr>
                <w:sz w:val="24"/>
                <w:szCs w:val="24"/>
              </w:rPr>
              <w:t>WSDL</w:t>
            </w:r>
          </w:p>
        </w:tc>
        <w:tc>
          <w:tcPr>
            <w:tcW w:w="7379" w:type="dxa"/>
          </w:tcPr>
          <w:p w14:paraId="57FAADA5" w14:textId="60A7B2B7" w:rsidR="00440EC7" w:rsidRPr="00476D2F" w:rsidRDefault="005871AE" w:rsidP="002F2D2B">
            <w:pPr>
              <w:pStyle w:val="Table10"/>
              <w:tabs>
                <w:tab w:val="clear" w:pos="567"/>
                <w:tab w:val="clear" w:pos="1134"/>
                <w:tab w:val="clear" w:pos="1701"/>
              </w:tabs>
              <w:spacing w:after="60"/>
              <w:rPr>
                <w:sz w:val="24"/>
                <w:szCs w:val="24"/>
              </w:rPr>
            </w:pPr>
            <w:r w:rsidRPr="00476D2F">
              <w:rPr>
                <w:sz w:val="24"/>
                <w:szCs w:val="24"/>
              </w:rPr>
              <w:t>Web Services Description Language</w:t>
            </w:r>
          </w:p>
        </w:tc>
      </w:tr>
      <w:tr w:rsidR="000635ED" w:rsidRPr="00110E6A" w14:paraId="3D31EA84" w14:textId="77777777" w:rsidTr="3E834BB0">
        <w:trPr>
          <w:jc w:val="center"/>
        </w:trPr>
        <w:tc>
          <w:tcPr>
            <w:tcW w:w="1800" w:type="dxa"/>
          </w:tcPr>
          <w:p w14:paraId="3A55B7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WWW</w:t>
            </w:r>
          </w:p>
        </w:tc>
        <w:tc>
          <w:tcPr>
            <w:tcW w:w="7379" w:type="dxa"/>
          </w:tcPr>
          <w:p w14:paraId="05698C2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Wide Web</w:t>
            </w:r>
          </w:p>
        </w:tc>
      </w:tr>
      <w:tr w:rsidR="000635ED" w:rsidRPr="00110E6A" w14:paraId="0E4DF735" w14:textId="77777777" w:rsidTr="3E834BB0">
        <w:trPr>
          <w:jc w:val="center"/>
        </w:trPr>
        <w:tc>
          <w:tcPr>
            <w:tcW w:w="1800" w:type="dxa"/>
          </w:tcPr>
          <w:p w14:paraId="3EFE8E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w:t>
            </w:r>
          </w:p>
        </w:tc>
        <w:tc>
          <w:tcPr>
            <w:tcW w:w="7379" w:type="dxa"/>
          </w:tcPr>
          <w:p w14:paraId="46B0F904" w14:textId="77777777" w:rsidR="000635ED" w:rsidRPr="00476D2F" w:rsidRDefault="000635ED" w:rsidP="002F2D2B">
            <w:pPr>
              <w:pStyle w:val="Table10"/>
              <w:tabs>
                <w:tab w:val="clear" w:pos="567"/>
                <w:tab w:val="clear" w:pos="1134"/>
                <w:tab w:val="clear" w:pos="1701"/>
              </w:tabs>
              <w:spacing w:after="60"/>
              <w:rPr>
                <w:sz w:val="24"/>
                <w:szCs w:val="24"/>
              </w:rPr>
            </w:pPr>
            <w:proofErr w:type="spellStart"/>
            <w:r w:rsidRPr="00476D2F">
              <w:rPr>
                <w:sz w:val="24"/>
                <w:szCs w:val="24"/>
              </w:rPr>
              <w:t>eXtensible</w:t>
            </w:r>
            <w:proofErr w:type="spellEnd"/>
            <w:r w:rsidRPr="00476D2F">
              <w:rPr>
                <w:sz w:val="24"/>
                <w:szCs w:val="24"/>
              </w:rPr>
              <w:t xml:space="preserve"> Markup Language</w:t>
            </w:r>
          </w:p>
        </w:tc>
      </w:tr>
      <w:tr w:rsidR="000635ED" w:rsidRPr="00110E6A" w14:paraId="0550B56B" w14:textId="77777777" w:rsidTr="3E834BB0">
        <w:trPr>
          <w:jc w:val="center"/>
        </w:trPr>
        <w:tc>
          <w:tcPr>
            <w:tcW w:w="1800" w:type="dxa"/>
          </w:tcPr>
          <w:p w14:paraId="60115D2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w:t>
            </w:r>
          </w:p>
        </w:tc>
        <w:tc>
          <w:tcPr>
            <w:tcW w:w="7379" w:type="dxa"/>
          </w:tcPr>
          <w:p w14:paraId="15309F0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w:t>
            </w:r>
          </w:p>
        </w:tc>
      </w:tr>
      <w:tr w:rsidR="000635ED" w:rsidRPr="00110E6A" w14:paraId="7E44064E" w14:textId="77777777" w:rsidTr="3E834BB0">
        <w:trPr>
          <w:jc w:val="center"/>
        </w:trPr>
        <w:tc>
          <w:tcPr>
            <w:tcW w:w="1800" w:type="dxa"/>
          </w:tcPr>
          <w:p w14:paraId="044C8B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XSDL</w:t>
            </w:r>
          </w:p>
        </w:tc>
        <w:tc>
          <w:tcPr>
            <w:tcW w:w="7379" w:type="dxa"/>
          </w:tcPr>
          <w:p w14:paraId="078B18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 Language</w:t>
            </w:r>
          </w:p>
        </w:tc>
      </w:tr>
    </w:tbl>
    <w:p w14:paraId="24EE6D89" w14:textId="50FB29A5" w:rsidR="00DF47BE" w:rsidRPr="00476D2F" w:rsidRDefault="00DF47BE" w:rsidP="008F703C">
      <w:pPr>
        <w:pStyle w:val="Caption"/>
      </w:pPr>
      <w:bookmarkStart w:id="154" w:name="_Toc411354401"/>
      <w:bookmarkStart w:id="155" w:name="_Toc411931173"/>
      <w:bookmarkStart w:id="156" w:name="_Toc457108860"/>
      <w:bookmarkStart w:id="157" w:name="_Toc474121097"/>
      <w:bookmarkStart w:id="158" w:name="_Toc46228980"/>
      <w:bookmarkStart w:id="159" w:name="_Toc185900929"/>
      <w:r w:rsidRPr="00476D2F">
        <w:t xml:space="preserve">Table </w:t>
      </w:r>
      <w:r w:rsidR="002C7E76">
        <w:fldChar w:fldCharType="begin"/>
      </w:r>
      <w:r w:rsidR="002C7E76">
        <w:instrText xml:space="preserve"> SEQ Table \* ARABIC </w:instrText>
      </w:r>
      <w:r w:rsidR="002C7E76">
        <w:fldChar w:fldCharType="separate"/>
      </w:r>
      <w:r w:rsidR="004501EF">
        <w:rPr>
          <w:noProof/>
        </w:rPr>
        <w:t>3</w:t>
      </w:r>
      <w:r w:rsidR="002C7E76">
        <w:fldChar w:fldCharType="end"/>
      </w:r>
      <w:bookmarkEnd w:id="154"/>
      <w:bookmarkEnd w:id="155"/>
      <w:bookmarkEnd w:id="156"/>
      <w:bookmarkEnd w:id="157"/>
      <w:bookmarkEnd w:id="158"/>
      <w:r w:rsidRPr="00476D2F">
        <w:t>: Acronyms</w:t>
      </w:r>
      <w:bookmarkEnd w:id="159"/>
    </w:p>
    <w:p w14:paraId="24EE6D8B" w14:textId="77395C09" w:rsidR="00DF47BE" w:rsidRPr="00476D2F" w:rsidRDefault="00DF47BE">
      <w:pPr>
        <w:pStyle w:val="Heading2"/>
      </w:pPr>
      <w:bookmarkStart w:id="160" w:name="_Toc473625679"/>
      <w:bookmarkStart w:id="161" w:name="_Toc473732537"/>
      <w:bookmarkStart w:id="162" w:name="_Toc473825636"/>
      <w:bookmarkStart w:id="163" w:name="_Toc259460280"/>
      <w:bookmarkStart w:id="164" w:name="_Toc526170405"/>
      <w:bookmarkStart w:id="165" w:name="_Ref14354968"/>
      <w:bookmarkStart w:id="166" w:name="_Toc185900669"/>
      <w:r w:rsidRPr="00476D2F">
        <w:t>Applicable and reference documents</w:t>
      </w:r>
      <w:bookmarkEnd w:id="160"/>
      <w:bookmarkEnd w:id="161"/>
      <w:bookmarkEnd w:id="162"/>
      <w:bookmarkEnd w:id="163"/>
      <w:bookmarkEnd w:id="164"/>
      <w:bookmarkEnd w:id="165"/>
      <w:bookmarkEnd w:id="166"/>
    </w:p>
    <w:p w14:paraId="24EE6D8C" w14:textId="77777777" w:rsidR="00DF47BE" w:rsidRPr="00476D2F" w:rsidRDefault="00DF47BE" w:rsidP="006F347D">
      <w:pPr>
        <w:pStyle w:val="Heading3"/>
      </w:pPr>
      <w:bookmarkStart w:id="167" w:name="_Toc473625680"/>
      <w:bookmarkStart w:id="168" w:name="_Toc473732538"/>
      <w:bookmarkStart w:id="169" w:name="_Toc473825637"/>
      <w:bookmarkStart w:id="170" w:name="_Toc259460281"/>
      <w:bookmarkStart w:id="171" w:name="_Ref477356172"/>
      <w:bookmarkStart w:id="172" w:name="_Toc526170406"/>
      <w:bookmarkStart w:id="173" w:name="_Toc185900670"/>
      <w:r w:rsidRPr="00476D2F">
        <w:t>Applicable documents and standards</w:t>
      </w:r>
      <w:bookmarkEnd w:id="167"/>
      <w:bookmarkEnd w:id="168"/>
      <w:bookmarkEnd w:id="169"/>
      <w:bookmarkEnd w:id="170"/>
      <w:bookmarkEnd w:id="171"/>
      <w:bookmarkEnd w:id="172"/>
      <w:bookmarkEnd w:id="173"/>
    </w:p>
    <w:p w14:paraId="24EE6D8D" w14:textId="77777777" w:rsidR="00DF47BE" w:rsidRPr="00476D2F" w:rsidRDefault="00DF47BE" w:rsidP="006F347D">
      <w:pPr>
        <w:pStyle w:val="Heading4"/>
      </w:pPr>
      <w:bookmarkStart w:id="174" w:name="_Ref317238558"/>
      <w:r w:rsidRPr="00476D2F">
        <w:t>Documents</w:t>
      </w:r>
      <w:bookmarkEnd w:id="174"/>
    </w:p>
    <w:p w14:paraId="24EE6D8E" w14:textId="77777777" w:rsidR="00DF47BE" w:rsidRPr="00476D2F" w:rsidRDefault="00DF47BE" w:rsidP="00390165">
      <w:pPr>
        <w:pStyle w:val="BodyTextIndent"/>
        <w:spacing w:before="120" w:after="120"/>
      </w:pPr>
      <w:r w:rsidRPr="00476D2F">
        <w:t>The following documents are applicable to this document:</w:t>
      </w:r>
    </w:p>
    <w:tbl>
      <w:tblPr>
        <w:tblW w:w="92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629"/>
        <w:gridCol w:w="4397"/>
        <w:gridCol w:w="1570"/>
      </w:tblGrid>
      <w:tr w:rsidR="00DF47BE" w:rsidRPr="00110E6A" w14:paraId="24EE6D93" w14:textId="77777777" w:rsidTr="00B64818">
        <w:trPr>
          <w:cantSplit/>
          <w:tblHeader/>
          <w:jc w:val="center"/>
        </w:trPr>
        <w:tc>
          <w:tcPr>
            <w:tcW w:w="630" w:type="dxa"/>
            <w:shd w:val="clear" w:color="auto" w:fill="002060"/>
          </w:tcPr>
          <w:p w14:paraId="24EE6D8F" w14:textId="77777777" w:rsidR="00DF47BE" w:rsidRPr="00476D2F" w:rsidRDefault="00DF47BE">
            <w:pPr>
              <w:pStyle w:val="Table10"/>
              <w:jc w:val="both"/>
              <w:rPr>
                <w:b/>
                <w:sz w:val="24"/>
                <w:szCs w:val="24"/>
              </w:rPr>
            </w:pPr>
            <w:bookmarkStart w:id="175" w:name="_Toc411354402"/>
            <w:bookmarkStart w:id="176" w:name="_Toc411931174"/>
            <w:r w:rsidRPr="00476D2F">
              <w:rPr>
                <w:b/>
                <w:sz w:val="24"/>
                <w:szCs w:val="24"/>
              </w:rPr>
              <w:t>Ref.</w:t>
            </w:r>
          </w:p>
        </w:tc>
        <w:tc>
          <w:tcPr>
            <w:tcW w:w="2629" w:type="dxa"/>
            <w:shd w:val="clear" w:color="auto" w:fill="002060"/>
          </w:tcPr>
          <w:p w14:paraId="24EE6D90" w14:textId="77777777" w:rsidR="00DF47BE" w:rsidRPr="00476D2F" w:rsidRDefault="00DF47BE">
            <w:pPr>
              <w:pStyle w:val="Table10"/>
              <w:jc w:val="both"/>
              <w:rPr>
                <w:b/>
                <w:sz w:val="24"/>
                <w:szCs w:val="24"/>
              </w:rPr>
            </w:pPr>
            <w:r w:rsidRPr="00476D2F">
              <w:rPr>
                <w:b/>
                <w:sz w:val="24"/>
                <w:szCs w:val="24"/>
              </w:rPr>
              <w:t>Reference</w:t>
            </w:r>
          </w:p>
        </w:tc>
        <w:tc>
          <w:tcPr>
            <w:tcW w:w="4397" w:type="dxa"/>
            <w:shd w:val="clear" w:color="auto" w:fill="002060"/>
          </w:tcPr>
          <w:p w14:paraId="24EE6D91" w14:textId="77777777" w:rsidR="00DF47BE" w:rsidRPr="00476D2F" w:rsidRDefault="00DF47BE">
            <w:pPr>
              <w:pStyle w:val="Table10"/>
              <w:jc w:val="both"/>
              <w:rPr>
                <w:b/>
                <w:sz w:val="24"/>
                <w:szCs w:val="24"/>
              </w:rPr>
            </w:pPr>
            <w:r w:rsidRPr="00476D2F">
              <w:rPr>
                <w:b/>
                <w:sz w:val="24"/>
                <w:szCs w:val="24"/>
              </w:rPr>
              <w:t>Title</w:t>
            </w:r>
          </w:p>
        </w:tc>
        <w:tc>
          <w:tcPr>
            <w:tcW w:w="1570" w:type="dxa"/>
            <w:shd w:val="clear" w:color="auto" w:fill="002060"/>
          </w:tcPr>
          <w:p w14:paraId="24EE6D92" w14:textId="77777777" w:rsidR="00DF47BE" w:rsidRPr="00476D2F" w:rsidRDefault="00DF47BE">
            <w:pPr>
              <w:pStyle w:val="Table10"/>
              <w:jc w:val="both"/>
              <w:rPr>
                <w:b/>
                <w:sz w:val="24"/>
                <w:szCs w:val="24"/>
              </w:rPr>
            </w:pPr>
            <w:r w:rsidRPr="00476D2F">
              <w:rPr>
                <w:b/>
                <w:sz w:val="24"/>
                <w:szCs w:val="24"/>
              </w:rPr>
              <w:t>Release</w:t>
            </w:r>
          </w:p>
        </w:tc>
      </w:tr>
      <w:tr w:rsidR="00726223" w:rsidRPr="00110E6A" w14:paraId="24EE6D98" w14:textId="77777777" w:rsidTr="00B64818">
        <w:trPr>
          <w:cantSplit/>
          <w:jc w:val="center"/>
        </w:trPr>
        <w:tc>
          <w:tcPr>
            <w:tcW w:w="630" w:type="dxa"/>
          </w:tcPr>
          <w:p w14:paraId="24EE6D94" w14:textId="25D639ED" w:rsidR="00726223" w:rsidRPr="00476D2F" w:rsidRDefault="00726223">
            <w:pPr>
              <w:pStyle w:val="Table10"/>
              <w:tabs>
                <w:tab w:val="clear" w:pos="1134"/>
              </w:tabs>
              <w:jc w:val="both"/>
              <w:rPr>
                <w:sz w:val="24"/>
                <w:szCs w:val="24"/>
              </w:rPr>
            </w:pPr>
            <w:bookmarkStart w:id="177" w:name="_Hlt524177338"/>
            <w:bookmarkStart w:id="178" w:name="CCNAD1"/>
            <w:bookmarkEnd w:id="177"/>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4501EF">
              <w:rPr>
                <w:noProof/>
                <w:sz w:val="24"/>
                <w:szCs w:val="24"/>
              </w:rPr>
              <w:t>1</w:t>
            </w:r>
            <w:r w:rsidR="005F54AB" w:rsidRPr="00476D2F">
              <w:rPr>
                <w:sz w:val="24"/>
                <w:szCs w:val="24"/>
              </w:rPr>
              <w:fldChar w:fldCharType="end"/>
            </w:r>
            <w:bookmarkEnd w:id="178"/>
          </w:p>
        </w:tc>
        <w:tc>
          <w:tcPr>
            <w:tcW w:w="2629" w:type="dxa"/>
          </w:tcPr>
          <w:p w14:paraId="24EE6D95" w14:textId="77777777" w:rsidR="00726223" w:rsidRPr="00476D2F" w:rsidRDefault="00726223">
            <w:pPr>
              <w:pStyle w:val="Table10"/>
              <w:jc w:val="both"/>
              <w:rPr>
                <w:sz w:val="24"/>
                <w:szCs w:val="24"/>
              </w:rPr>
            </w:pPr>
            <w:r w:rsidRPr="00476D2F">
              <w:rPr>
                <w:sz w:val="24"/>
                <w:szCs w:val="24"/>
              </w:rPr>
              <w:t>CCN/CSI-PRG-AP/C-01-MARB</w:t>
            </w:r>
          </w:p>
        </w:tc>
        <w:tc>
          <w:tcPr>
            <w:tcW w:w="4397" w:type="dxa"/>
          </w:tcPr>
          <w:p w14:paraId="24EE6D96" w14:textId="77777777" w:rsidR="00726223" w:rsidRPr="00476D2F" w:rsidRDefault="00726223">
            <w:pPr>
              <w:pStyle w:val="Table10"/>
              <w:jc w:val="both"/>
              <w:rPr>
                <w:sz w:val="24"/>
                <w:szCs w:val="24"/>
              </w:rPr>
            </w:pPr>
            <w:r w:rsidRPr="00476D2F">
              <w:rPr>
                <w:sz w:val="24"/>
                <w:szCs w:val="24"/>
              </w:rPr>
              <w:t xml:space="preserve">CCN/CSI Application Programming Guide (C language) </w:t>
            </w:r>
          </w:p>
        </w:tc>
        <w:tc>
          <w:tcPr>
            <w:tcW w:w="1570" w:type="dxa"/>
          </w:tcPr>
          <w:p w14:paraId="24EE6D97" w14:textId="12860422" w:rsidR="00726223" w:rsidRPr="00476D2F" w:rsidRDefault="00726223" w:rsidP="00041B33">
            <w:pPr>
              <w:pStyle w:val="Table10"/>
              <w:jc w:val="center"/>
              <w:rPr>
                <w:sz w:val="24"/>
                <w:szCs w:val="24"/>
              </w:rPr>
            </w:pPr>
            <w:r w:rsidRPr="00476D2F">
              <w:rPr>
                <w:sz w:val="24"/>
                <w:szCs w:val="24"/>
              </w:rPr>
              <w:t>11</w:t>
            </w:r>
          </w:p>
        </w:tc>
      </w:tr>
      <w:tr w:rsidR="00726223" w:rsidRPr="00110E6A" w14:paraId="24EE6D9D" w14:textId="77777777" w:rsidTr="00B64818">
        <w:trPr>
          <w:cantSplit/>
          <w:jc w:val="center"/>
        </w:trPr>
        <w:tc>
          <w:tcPr>
            <w:tcW w:w="630" w:type="dxa"/>
          </w:tcPr>
          <w:p w14:paraId="24EE6D99" w14:textId="082134B1" w:rsidR="00726223" w:rsidRPr="00476D2F" w:rsidRDefault="00726223">
            <w:pPr>
              <w:pStyle w:val="Table10"/>
              <w:tabs>
                <w:tab w:val="clear" w:pos="1134"/>
              </w:tabs>
              <w:jc w:val="both"/>
              <w:rPr>
                <w:sz w:val="24"/>
                <w:szCs w:val="24"/>
              </w:rPr>
            </w:pPr>
            <w:bookmarkStart w:id="179" w:name="CCNAD2"/>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4501EF">
              <w:rPr>
                <w:noProof/>
                <w:sz w:val="24"/>
                <w:szCs w:val="24"/>
              </w:rPr>
              <w:t>2</w:t>
            </w:r>
            <w:r w:rsidR="005F54AB" w:rsidRPr="00476D2F">
              <w:rPr>
                <w:sz w:val="24"/>
                <w:szCs w:val="24"/>
              </w:rPr>
              <w:fldChar w:fldCharType="end"/>
            </w:r>
            <w:bookmarkEnd w:id="179"/>
          </w:p>
        </w:tc>
        <w:tc>
          <w:tcPr>
            <w:tcW w:w="2629" w:type="dxa"/>
          </w:tcPr>
          <w:p w14:paraId="24EE6D9A" w14:textId="77777777" w:rsidR="00726223" w:rsidRPr="00476D2F" w:rsidRDefault="00726223">
            <w:pPr>
              <w:pStyle w:val="Table10"/>
              <w:jc w:val="both"/>
              <w:rPr>
                <w:sz w:val="24"/>
                <w:szCs w:val="24"/>
              </w:rPr>
            </w:pPr>
            <w:r w:rsidRPr="00476D2F">
              <w:rPr>
                <w:sz w:val="24"/>
                <w:szCs w:val="24"/>
              </w:rPr>
              <w:t>CCN/CSI-PRG-HL/Cob/B</w:t>
            </w:r>
            <w:r w:rsidR="00FD12D3" w:rsidRPr="00476D2F">
              <w:rPr>
                <w:sz w:val="24"/>
                <w:szCs w:val="24"/>
              </w:rPr>
              <w:t>S10</w:t>
            </w:r>
            <w:r w:rsidRPr="00476D2F">
              <w:rPr>
                <w:sz w:val="24"/>
                <w:szCs w:val="24"/>
              </w:rPr>
              <w:t>00-01-MARB</w:t>
            </w:r>
          </w:p>
        </w:tc>
        <w:tc>
          <w:tcPr>
            <w:tcW w:w="4397" w:type="dxa"/>
          </w:tcPr>
          <w:p w14:paraId="24EE6D9B" w14:textId="77777777" w:rsidR="00726223" w:rsidRPr="00476D2F" w:rsidRDefault="00726223">
            <w:pPr>
              <w:pStyle w:val="Table10"/>
              <w:jc w:val="both"/>
              <w:rPr>
                <w:sz w:val="24"/>
                <w:szCs w:val="24"/>
              </w:rPr>
            </w:pPr>
            <w:r w:rsidRPr="00476D2F">
              <w:rPr>
                <w:sz w:val="24"/>
                <w:szCs w:val="24"/>
              </w:rPr>
              <w:t>HL Programming Guide (COBOL Language for B</w:t>
            </w:r>
            <w:r w:rsidR="00FD12D3" w:rsidRPr="00476D2F">
              <w:rPr>
                <w:sz w:val="24"/>
                <w:szCs w:val="24"/>
              </w:rPr>
              <w:t>S10</w:t>
            </w:r>
            <w:r w:rsidRPr="00476D2F">
              <w:rPr>
                <w:sz w:val="24"/>
                <w:szCs w:val="24"/>
              </w:rPr>
              <w:t>00)</w:t>
            </w:r>
          </w:p>
        </w:tc>
        <w:tc>
          <w:tcPr>
            <w:tcW w:w="1570" w:type="dxa"/>
          </w:tcPr>
          <w:p w14:paraId="24EE6D9C" w14:textId="77777777" w:rsidR="00726223" w:rsidRPr="00476D2F" w:rsidRDefault="00726223" w:rsidP="00041B33">
            <w:pPr>
              <w:pStyle w:val="Table10"/>
              <w:jc w:val="center"/>
              <w:rPr>
                <w:sz w:val="24"/>
                <w:szCs w:val="24"/>
              </w:rPr>
            </w:pPr>
            <w:r w:rsidRPr="00476D2F">
              <w:rPr>
                <w:sz w:val="24"/>
                <w:szCs w:val="24"/>
              </w:rPr>
              <w:t>Ed01</w:t>
            </w:r>
          </w:p>
        </w:tc>
      </w:tr>
      <w:tr w:rsidR="00726223" w:rsidRPr="00110E6A" w14:paraId="24EE6DA2" w14:textId="77777777" w:rsidTr="00B64818">
        <w:trPr>
          <w:cantSplit/>
          <w:jc w:val="center"/>
        </w:trPr>
        <w:tc>
          <w:tcPr>
            <w:tcW w:w="630" w:type="dxa"/>
          </w:tcPr>
          <w:p w14:paraId="24EE6D9E" w14:textId="7A6AA314" w:rsidR="00726223" w:rsidRPr="00476D2F" w:rsidRDefault="00726223">
            <w:pPr>
              <w:pStyle w:val="Table10"/>
              <w:tabs>
                <w:tab w:val="clear" w:pos="1134"/>
              </w:tabs>
              <w:jc w:val="both"/>
              <w:rPr>
                <w:sz w:val="24"/>
                <w:szCs w:val="24"/>
              </w:rPr>
            </w:pPr>
            <w:bookmarkStart w:id="180" w:name="CCNAD3"/>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4501EF">
              <w:rPr>
                <w:noProof/>
                <w:sz w:val="24"/>
                <w:szCs w:val="24"/>
              </w:rPr>
              <w:t>3</w:t>
            </w:r>
            <w:r w:rsidR="005F54AB" w:rsidRPr="00476D2F">
              <w:rPr>
                <w:sz w:val="24"/>
                <w:szCs w:val="24"/>
              </w:rPr>
              <w:fldChar w:fldCharType="end"/>
            </w:r>
            <w:bookmarkEnd w:id="180"/>
          </w:p>
        </w:tc>
        <w:tc>
          <w:tcPr>
            <w:tcW w:w="2629" w:type="dxa"/>
          </w:tcPr>
          <w:p w14:paraId="24EE6D9F" w14:textId="77777777" w:rsidR="00726223" w:rsidRPr="004115C3" w:rsidRDefault="00726223">
            <w:pPr>
              <w:pStyle w:val="Table10"/>
              <w:jc w:val="both"/>
              <w:rPr>
                <w:sz w:val="24"/>
                <w:szCs w:val="24"/>
                <w:lang w:val="fr-BE"/>
              </w:rPr>
            </w:pPr>
            <w:r w:rsidRPr="004115C3">
              <w:rPr>
                <w:sz w:val="24"/>
                <w:szCs w:val="24"/>
                <w:lang w:val="fr-BE"/>
              </w:rPr>
              <w:t>CCN/CSI-PRG-HL/CICS-01-MARB</w:t>
            </w:r>
          </w:p>
        </w:tc>
        <w:tc>
          <w:tcPr>
            <w:tcW w:w="4397" w:type="dxa"/>
          </w:tcPr>
          <w:p w14:paraId="24EE6DA0" w14:textId="77777777" w:rsidR="00726223" w:rsidRPr="00476D2F" w:rsidRDefault="00726223">
            <w:pPr>
              <w:pStyle w:val="Table10"/>
              <w:jc w:val="both"/>
              <w:rPr>
                <w:sz w:val="24"/>
                <w:szCs w:val="24"/>
              </w:rPr>
            </w:pPr>
            <w:r w:rsidRPr="00476D2F">
              <w:rPr>
                <w:sz w:val="24"/>
                <w:szCs w:val="24"/>
              </w:rPr>
              <w:t>HL Programming Guide (COBOL Language for IBM CICS environment)</w:t>
            </w:r>
          </w:p>
        </w:tc>
        <w:tc>
          <w:tcPr>
            <w:tcW w:w="1570" w:type="dxa"/>
          </w:tcPr>
          <w:p w14:paraId="24EE6DA1" w14:textId="218BFD6D" w:rsidR="00726223" w:rsidRPr="00476D2F" w:rsidRDefault="00E15A08" w:rsidP="00041B33">
            <w:pPr>
              <w:pStyle w:val="Table10"/>
              <w:jc w:val="center"/>
              <w:rPr>
                <w:sz w:val="24"/>
                <w:szCs w:val="24"/>
              </w:rPr>
            </w:pPr>
            <w:r w:rsidRPr="00476D2F">
              <w:rPr>
                <w:sz w:val="24"/>
                <w:szCs w:val="24"/>
              </w:rPr>
              <w:t>prg-hl-cob_XXX-00</w:t>
            </w:r>
          </w:p>
        </w:tc>
      </w:tr>
      <w:tr w:rsidR="00726223" w:rsidRPr="00110E6A" w14:paraId="24EE6DA7" w14:textId="77777777" w:rsidTr="00B64818">
        <w:trPr>
          <w:cantSplit/>
          <w:jc w:val="center"/>
        </w:trPr>
        <w:tc>
          <w:tcPr>
            <w:tcW w:w="630" w:type="dxa"/>
          </w:tcPr>
          <w:p w14:paraId="24EE6DA3" w14:textId="412A95C2" w:rsidR="00726223" w:rsidRPr="00476D2F" w:rsidRDefault="00726223">
            <w:pPr>
              <w:pStyle w:val="Table10"/>
              <w:tabs>
                <w:tab w:val="clear" w:pos="1134"/>
              </w:tabs>
              <w:jc w:val="both"/>
              <w:rPr>
                <w:sz w:val="24"/>
                <w:szCs w:val="24"/>
              </w:rPr>
            </w:pPr>
            <w:bookmarkStart w:id="181" w:name="CCNAD4"/>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4501EF">
              <w:rPr>
                <w:noProof/>
                <w:sz w:val="24"/>
                <w:szCs w:val="24"/>
              </w:rPr>
              <w:t>4</w:t>
            </w:r>
            <w:r w:rsidR="005F54AB" w:rsidRPr="00476D2F">
              <w:rPr>
                <w:sz w:val="24"/>
                <w:szCs w:val="24"/>
              </w:rPr>
              <w:fldChar w:fldCharType="end"/>
            </w:r>
            <w:bookmarkEnd w:id="181"/>
          </w:p>
        </w:tc>
        <w:tc>
          <w:tcPr>
            <w:tcW w:w="2629" w:type="dxa"/>
          </w:tcPr>
          <w:p w14:paraId="24EE6DA4" w14:textId="77777777" w:rsidR="00726223" w:rsidRPr="00476D2F" w:rsidRDefault="00726223">
            <w:pPr>
              <w:pStyle w:val="Table10"/>
              <w:jc w:val="both"/>
              <w:rPr>
                <w:sz w:val="24"/>
                <w:szCs w:val="24"/>
              </w:rPr>
            </w:pPr>
            <w:r w:rsidRPr="00476D2F">
              <w:rPr>
                <w:sz w:val="24"/>
                <w:szCs w:val="24"/>
              </w:rPr>
              <w:t>CCN/CSI-REF-HL/C-01-MARB</w:t>
            </w:r>
          </w:p>
        </w:tc>
        <w:tc>
          <w:tcPr>
            <w:tcW w:w="4397" w:type="dxa"/>
          </w:tcPr>
          <w:p w14:paraId="24EE6DA5" w14:textId="77777777" w:rsidR="00726223" w:rsidRPr="00476D2F" w:rsidRDefault="00726223">
            <w:pPr>
              <w:pStyle w:val="Table10"/>
              <w:jc w:val="both"/>
              <w:rPr>
                <w:sz w:val="24"/>
                <w:szCs w:val="24"/>
              </w:rPr>
            </w:pPr>
            <w:r w:rsidRPr="00476D2F">
              <w:rPr>
                <w:sz w:val="24"/>
                <w:szCs w:val="24"/>
              </w:rPr>
              <w:t xml:space="preserve">CCN/CSI HL Reference Manual </w:t>
            </w:r>
          </w:p>
        </w:tc>
        <w:tc>
          <w:tcPr>
            <w:tcW w:w="1570" w:type="dxa"/>
          </w:tcPr>
          <w:p w14:paraId="24EE6DA6" w14:textId="5C6A4ED6" w:rsidR="00726223" w:rsidRPr="00476D2F" w:rsidRDefault="00E15A08" w:rsidP="00041B33">
            <w:pPr>
              <w:pStyle w:val="Table10"/>
              <w:jc w:val="center"/>
              <w:rPr>
                <w:sz w:val="24"/>
                <w:szCs w:val="24"/>
              </w:rPr>
            </w:pPr>
            <w:r w:rsidRPr="00476D2F">
              <w:rPr>
                <w:sz w:val="24"/>
                <w:szCs w:val="24"/>
              </w:rPr>
              <w:t>16.00</w:t>
            </w:r>
          </w:p>
        </w:tc>
      </w:tr>
      <w:tr w:rsidR="00726223" w:rsidRPr="00110E6A" w14:paraId="24EE6DAC" w14:textId="77777777" w:rsidTr="00B64818">
        <w:trPr>
          <w:cantSplit/>
          <w:jc w:val="center"/>
        </w:trPr>
        <w:tc>
          <w:tcPr>
            <w:tcW w:w="630" w:type="dxa"/>
          </w:tcPr>
          <w:p w14:paraId="24EE6DA8" w14:textId="7A1EB353" w:rsidR="00726223" w:rsidRPr="00476D2F" w:rsidRDefault="00726223">
            <w:pPr>
              <w:pStyle w:val="Table10"/>
              <w:tabs>
                <w:tab w:val="clear" w:pos="1134"/>
              </w:tabs>
              <w:jc w:val="both"/>
              <w:rPr>
                <w:sz w:val="24"/>
                <w:szCs w:val="24"/>
              </w:rPr>
            </w:pPr>
            <w:bookmarkStart w:id="182" w:name="CCNAD5"/>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4501EF">
              <w:rPr>
                <w:noProof/>
                <w:sz w:val="24"/>
                <w:szCs w:val="24"/>
              </w:rPr>
              <w:t>5</w:t>
            </w:r>
            <w:r w:rsidR="005F54AB" w:rsidRPr="00476D2F">
              <w:rPr>
                <w:sz w:val="24"/>
                <w:szCs w:val="24"/>
              </w:rPr>
              <w:fldChar w:fldCharType="end"/>
            </w:r>
            <w:bookmarkEnd w:id="182"/>
          </w:p>
        </w:tc>
        <w:tc>
          <w:tcPr>
            <w:tcW w:w="2629" w:type="dxa"/>
          </w:tcPr>
          <w:p w14:paraId="24EE6DA9" w14:textId="77777777" w:rsidR="00726223" w:rsidRPr="00476D2F" w:rsidRDefault="00726223">
            <w:pPr>
              <w:pStyle w:val="Table10"/>
              <w:jc w:val="both"/>
              <w:rPr>
                <w:sz w:val="24"/>
                <w:szCs w:val="24"/>
              </w:rPr>
            </w:pPr>
            <w:r w:rsidRPr="00476D2F">
              <w:rPr>
                <w:sz w:val="24"/>
                <w:szCs w:val="24"/>
              </w:rPr>
              <w:t>CCN/CSI-REF-GSS/C-01-BING</w:t>
            </w:r>
          </w:p>
        </w:tc>
        <w:tc>
          <w:tcPr>
            <w:tcW w:w="4397" w:type="dxa"/>
          </w:tcPr>
          <w:p w14:paraId="24EE6DAA" w14:textId="77777777" w:rsidR="00726223" w:rsidRPr="00476D2F" w:rsidRDefault="00726223">
            <w:pPr>
              <w:pStyle w:val="Table10"/>
              <w:jc w:val="both"/>
              <w:rPr>
                <w:sz w:val="24"/>
                <w:szCs w:val="24"/>
              </w:rPr>
            </w:pPr>
            <w:r w:rsidRPr="00476D2F">
              <w:rPr>
                <w:sz w:val="24"/>
                <w:szCs w:val="24"/>
              </w:rPr>
              <w:t>CCN/CSI GSS Reference Manual</w:t>
            </w:r>
          </w:p>
        </w:tc>
        <w:tc>
          <w:tcPr>
            <w:tcW w:w="1570" w:type="dxa"/>
          </w:tcPr>
          <w:p w14:paraId="24EE6DAB" w14:textId="15FF0167" w:rsidR="00726223" w:rsidRPr="00476D2F" w:rsidRDefault="00E15A08" w:rsidP="00041B33">
            <w:pPr>
              <w:pStyle w:val="Table10"/>
              <w:jc w:val="center"/>
              <w:rPr>
                <w:sz w:val="24"/>
                <w:szCs w:val="24"/>
              </w:rPr>
            </w:pPr>
            <w:r w:rsidRPr="00476D2F">
              <w:rPr>
                <w:sz w:val="24"/>
                <w:szCs w:val="24"/>
              </w:rPr>
              <w:t>05</w:t>
            </w:r>
          </w:p>
        </w:tc>
      </w:tr>
      <w:tr w:rsidR="00726223" w:rsidRPr="00110E6A" w14:paraId="24EE6DB1" w14:textId="77777777" w:rsidTr="00B64818">
        <w:trPr>
          <w:cantSplit/>
          <w:jc w:val="center"/>
        </w:trPr>
        <w:tc>
          <w:tcPr>
            <w:tcW w:w="630" w:type="dxa"/>
          </w:tcPr>
          <w:p w14:paraId="24EE6DAD" w14:textId="51CCA027" w:rsidR="00726223" w:rsidRPr="00476D2F" w:rsidRDefault="00726223">
            <w:pPr>
              <w:pStyle w:val="Table10"/>
              <w:tabs>
                <w:tab w:val="clear" w:pos="1134"/>
              </w:tabs>
              <w:jc w:val="both"/>
              <w:rPr>
                <w:sz w:val="24"/>
                <w:szCs w:val="24"/>
              </w:rPr>
            </w:pPr>
            <w:bookmarkStart w:id="183" w:name="CCNAD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4501EF">
              <w:rPr>
                <w:noProof/>
                <w:sz w:val="24"/>
                <w:szCs w:val="24"/>
              </w:rPr>
              <w:t>6</w:t>
            </w:r>
            <w:r w:rsidR="005F54AB" w:rsidRPr="00476D2F">
              <w:rPr>
                <w:sz w:val="24"/>
                <w:szCs w:val="24"/>
              </w:rPr>
              <w:fldChar w:fldCharType="end"/>
            </w:r>
            <w:bookmarkEnd w:id="183"/>
          </w:p>
        </w:tc>
        <w:tc>
          <w:tcPr>
            <w:tcW w:w="2629" w:type="dxa"/>
          </w:tcPr>
          <w:p w14:paraId="24EE6DAE" w14:textId="77777777" w:rsidR="00726223" w:rsidRPr="00476D2F" w:rsidRDefault="00726223">
            <w:pPr>
              <w:pStyle w:val="Table10"/>
              <w:jc w:val="both"/>
              <w:rPr>
                <w:sz w:val="24"/>
                <w:szCs w:val="24"/>
              </w:rPr>
            </w:pPr>
            <w:r w:rsidRPr="00476D2F">
              <w:rPr>
                <w:sz w:val="24"/>
                <w:szCs w:val="24"/>
              </w:rPr>
              <w:t>CCN/CSI-REF-</w:t>
            </w:r>
            <w:proofErr w:type="spellStart"/>
            <w:r w:rsidRPr="00476D2F">
              <w:rPr>
                <w:sz w:val="24"/>
                <w:szCs w:val="24"/>
              </w:rPr>
              <w:t>ComD</w:t>
            </w:r>
            <w:proofErr w:type="spellEnd"/>
            <w:r w:rsidRPr="00476D2F">
              <w:rPr>
                <w:sz w:val="24"/>
                <w:szCs w:val="24"/>
              </w:rPr>
              <w:t>/C-01-MARB</w:t>
            </w:r>
          </w:p>
        </w:tc>
        <w:tc>
          <w:tcPr>
            <w:tcW w:w="4397" w:type="dxa"/>
          </w:tcPr>
          <w:p w14:paraId="24EE6DAF" w14:textId="77777777" w:rsidR="00726223" w:rsidRPr="00476D2F" w:rsidRDefault="00726223">
            <w:pPr>
              <w:pStyle w:val="Table10"/>
              <w:jc w:val="both"/>
              <w:rPr>
                <w:sz w:val="24"/>
                <w:szCs w:val="24"/>
              </w:rPr>
            </w:pPr>
            <w:r w:rsidRPr="00476D2F">
              <w:rPr>
                <w:sz w:val="24"/>
                <w:szCs w:val="24"/>
              </w:rPr>
              <w:t>CCN/CSI Common Definitions Reference Manual (C language)</w:t>
            </w:r>
          </w:p>
        </w:tc>
        <w:tc>
          <w:tcPr>
            <w:tcW w:w="1570" w:type="dxa"/>
          </w:tcPr>
          <w:p w14:paraId="24EE6DB0" w14:textId="36899ECE" w:rsidR="00726223" w:rsidRPr="00476D2F" w:rsidRDefault="00E15A08" w:rsidP="00041B33">
            <w:pPr>
              <w:pStyle w:val="Table10"/>
              <w:jc w:val="center"/>
              <w:rPr>
                <w:sz w:val="24"/>
                <w:szCs w:val="24"/>
              </w:rPr>
            </w:pPr>
            <w:r w:rsidRPr="00476D2F">
              <w:rPr>
                <w:sz w:val="24"/>
                <w:szCs w:val="24"/>
              </w:rPr>
              <w:t>15</w:t>
            </w:r>
          </w:p>
        </w:tc>
      </w:tr>
      <w:tr w:rsidR="00527CCE" w:rsidRPr="00110E6A" w14:paraId="24EE6DB6" w14:textId="77777777" w:rsidTr="00B64818">
        <w:trPr>
          <w:cantSplit/>
          <w:jc w:val="center"/>
        </w:trPr>
        <w:tc>
          <w:tcPr>
            <w:tcW w:w="630" w:type="dxa"/>
            <w:tcBorders>
              <w:bottom w:val="single" w:sz="6" w:space="0" w:color="000080"/>
            </w:tcBorders>
          </w:tcPr>
          <w:p w14:paraId="24EE6DB2" w14:textId="66ADDEA0" w:rsidR="00527CCE" w:rsidRPr="00476D2F" w:rsidRDefault="00527CCE" w:rsidP="00527CCE">
            <w:pPr>
              <w:pStyle w:val="Table10"/>
              <w:tabs>
                <w:tab w:val="clear" w:pos="1134"/>
              </w:tabs>
              <w:jc w:val="both"/>
              <w:rPr>
                <w:sz w:val="24"/>
                <w:szCs w:val="24"/>
              </w:rPr>
            </w:pPr>
            <w:bookmarkStart w:id="184" w:name="_Hlt474314807"/>
            <w:bookmarkStart w:id="185" w:name="CCNAD7"/>
            <w:bookmarkEnd w:id="184"/>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7</w:t>
            </w:r>
            <w:r w:rsidRPr="00476D2F">
              <w:rPr>
                <w:sz w:val="24"/>
                <w:szCs w:val="24"/>
              </w:rPr>
              <w:fldChar w:fldCharType="end"/>
            </w:r>
            <w:bookmarkEnd w:id="185"/>
          </w:p>
        </w:tc>
        <w:tc>
          <w:tcPr>
            <w:tcW w:w="2629" w:type="dxa"/>
            <w:tcBorders>
              <w:bottom w:val="single" w:sz="6" w:space="0" w:color="000080"/>
            </w:tcBorders>
          </w:tcPr>
          <w:p w14:paraId="24EE6DB3" w14:textId="68C57478" w:rsidR="00527CCE" w:rsidRPr="004115C3" w:rsidRDefault="00527CCE" w:rsidP="00527CCE">
            <w:pPr>
              <w:pStyle w:val="Table10"/>
              <w:jc w:val="both"/>
              <w:rPr>
                <w:sz w:val="24"/>
                <w:szCs w:val="24"/>
                <w:lang w:val="fr-BE"/>
              </w:rPr>
            </w:pPr>
            <w:r w:rsidRPr="004115C3">
              <w:rPr>
                <w:sz w:val="24"/>
                <w:szCs w:val="24"/>
                <w:lang w:val="fr-BE"/>
              </w:rPr>
              <w:t>CCN/CSI-REF-ERR-01-MARB</w:t>
            </w:r>
          </w:p>
        </w:tc>
        <w:tc>
          <w:tcPr>
            <w:tcW w:w="4397" w:type="dxa"/>
            <w:tcBorders>
              <w:bottom w:val="single" w:sz="6" w:space="0" w:color="000080"/>
            </w:tcBorders>
          </w:tcPr>
          <w:p w14:paraId="24EE6DB4" w14:textId="7A120618" w:rsidR="00527CCE" w:rsidRPr="00476D2F" w:rsidRDefault="00527CCE" w:rsidP="00527CCE">
            <w:pPr>
              <w:pStyle w:val="Table10"/>
              <w:jc w:val="both"/>
              <w:rPr>
                <w:sz w:val="24"/>
                <w:szCs w:val="24"/>
              </w:rPr>
            </w:pPr>
            <w:r w:rsidRPr="00476D2F">
              <w:rPr>
                <w:sz w:val="24"/>
                <w:szCs w:val="24"/>
              </w:rPr>
              <w:t>CCN/CSI Error Reason Codes Reference Manual</w:t>
            </w:r>
          </w:p>
        </w:tc>
        <w:tc>
          <w:tcPr>
            <w:tcW w:w="1570" w:type="dxa"/>
            <w:tcBorders>
              <w:bottom w:val="single" w:sz="6" w:space="0" w:color="000080"/>
            </w:tcBorders>
          </w:tcPr>
          <w:p w14:paraId="24EE6DB5" w14:textId="2080B324" w:rsidR="00527CCE" w:rsidRPr="00476D2F" w:rsidRDefault="00527CCE" w:rsidP="00527CCE">
            <w:pPr>
              <w:pStyle w:val="Table10"/>
              <w:jc w:val="center"/>
              <w:rPr>
                <w:sz w:val="24"/>
                <w:szCs w:val="24"/>
              </w:rPr>
            </w:pPr>
            <w:r w:rsidRPr="00476D2F">
              <w:rPr>
                <w:sz w:val="24"/>
                <w:szCs w:val="24"/>
              </w:rPr>
              <w:t>08</w:t>
            </w:r>
          </w:p>
        </w:tc>
      </w:tr>
      <w:tr w:rsidR="00F74DFD" w:rsidRPr="00110E6A" w14:paraId="07FF7ABB" w14:textId="77777777" w:rsidTr="00B64818">
        <w:tblPrEx>
          <w:tblCellMar>
            <w:left w:w="107" w:type="dxa"/>
            <w:right w:w="107" w:type="dxa"/>
          </w:tblCellMar>
        </w:tblPrEx>
        <w:trPr>
          <w:cantSplit/>
          <w:jc w:val="center"/>
        </w:trPr>
        <w:tc>
          <w:tcPr>
            <w:tcW w:w="630" w:type="dxa"/>
          </w:tcPr>
          <w:p w14:paraId="0692E5D1" w14:textId="7D760902" w:rsidR="00F74DFD" w:rsidRPr="00476D2F" w:rsidRDefault="00F74DFD" w:rsidP="00F74DFD">
            <w:pPr>
              <w:pStyle w:val="Table10"/>
              <w:tabs>
                <w:tab w:val="clear" w:pos="1134"/>
              </w:tabs>
              <w:jc w:val="both"/>
              <w:rPr>
                <w:sz w:val="24"/>
                <w:szCs w:val="24"/>
              </w:rPr>
            </w:pPr>
            <w:bookmarkStart w:id="186" w:name="A12"/>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8</w:t>
            </w:r>
            <w:r w:rsidRPr="00476D2F">
              <w:rPr>
                <w:sz w:val="24"/>
                <w:szCs w:val="24"/>
              </w:rPr>
              <w:fldChar w:fldCharType="end"/>
            </w:r>
            <w:bookmarkEnd w:id="186"/>
          </w:p>
        </w:tc>
        <w:tc>
          <w:tcPr>
            <w:tcW w:w="2629" w:type="dxa"/>
          </w:tcPr>
          <w:p w14:paraId="4C872744" w14:textId="1D8D4E6C"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31992R2913</w:t>
            </w:r>
          </w:p>
        </w:tc>
        <w:tc>
          <w:tcPr>
            <w:tcW w:w="4397" w:type="dxa"/>
          </w:tcPr>
          <w:p w14:paraId="77FA3936" w14:textId="51063A95" w:rsidR="00F74DFD" w:rsidRPr="00476D2F" w:rsidRDefault="00F74DFD" w:rsidP="00F74DFD">
            <w:pPr>
              <w:spacing w:before="60" w:after="60"/>
              <w:jc w:val="left"/>
              <w:rPr>
                <w:szCs w:val="24"/>
              </w:rPr>
            </w:pPr>
            <w:r w:rsidRPr="00476D2F">
              <w:rPr>
                <w:szCs w:val="24"/>
                <w:lang w:eastAsia="el-GR"/>
              </w:rPr>
              <w:t>Council Regulation (EEC) No 2913/92 of 12 October 1992 establishing the Community Customs Code</w:t>
            </w:r>
          </w:p>
        </w:tc>
        <w:tc>
          <w:tcPr>
            <w:tcW w:w="1570" w:type="dxa"/>
          </w:tcPr>
          <w:p w14:paraId="5571C0D4" w14:textId="77024C8E" w:rsidR="00F74DFD" w:rsidRPr="00476D2F" w:rsidRDefault="00F74DFD" w:rsidP="00F74DFD">
            <w:pPr>
              <w:pStyle w:val="Table10"/>
              <w:jc w:val="center"/>
              <w:rPr>
                <w:sz w:val="24"/>
                <w:szCs w:val="24"/>
              </w:rPr>
            </w:pPr>
            <w:r w:rsidRPr="00476D2F">
              <w:rPr>
                <w:sz w:val="24"/>
                <w:szCs w:val="24"/>
                <w:lang w:eastAsia="el-GR"/>
              </w:rPr>
              <w:t>Consolidated version 01/01/2014</w:t>
            </w:r>
          </w:p>
        </w:tc>
      </w:tr>
      <w:tr w:rsidR="00F74DFD" w:rsidRPr="00110E6A" w14:paraId="39420FD3" w14:textId="77777777" w:rsidTr="00B64818">
        <w:tblPrEx>
          <w:tblCellMar>
            <w:left w:w="107" w:type="dxa"/>
            <w:right w:w="107" w:type="dxa"/>
          </w:tblCellMar>
        </w:tblPrEx>
        <w:trPr>
          <w:cantSplit/>
          <w:jc w:val="center"/>
        </w:trPr>
        <w:tc>
          <w:tcPr>
            <w:tcW w:w="630" w:type="dxa"/>
          </w:tcPr>
          <w:p w14:paraId="26387E3F" w14:textId="0DFA1723"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9</w:t>
            </w:r>
            <w:r w:rsidRPr="00476D2F">
              <w:rPr>
                <w:sz w:val="24"/>
                <w:szCs w:val="24"/>
              </w:rPr>
              <w:fldChar w:fldCharType="end"/>
            </w:r>
          </w:p>
        </w:tc>
        <w:tc>
          <w:tcPr>
            <w:tcW w:w="2629" w:type="dxa"/>
          </w:tcPr>
          <w:p w14:paraId="604FF35A" w14:textId="2E3FC90A"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31993R2454</w:t>
            </w:r>
          </w:p>
        </w:tc>
        <w:tc>
          <w:tcPr>
            <w:tcW w:w="4397" w:type="dxa"/>
          </w:tcPr>
          <w:p w14:paraId="7637B3EF" w14:textId="60105C5F" w:rsidR="00F74DFD" w:rsidRPr="00476D2F" w:rsidRDefault="00F74DFD" w:rsidP="00F74DFD">
            <w:pPr>
              <w:spacing w:before="60" w:after="60"/>
              <w:jc w:val="left"/>
              <w:rPr>
                <w:szCs w:val="24"/>
              </w:rPr>
            </w:pPr>
            <w:r w:rsidRPr="00476D2F">
              <w:rPr>
                <w:szCs w:val="24"/>
                <w:lang w:eastAsia="el-GR"/>
              </w:rPr>
              <w:t>Commission Regulation (EEC) No 2454/93 of 2 July 1993 laying down provisions for the implementation of Council Regulation (EEC) No 2913/92 establishing the Community Customs Code</w:t>
            </w:r>
          </w:p>
        </w:tc>
        <w:tc>
          <w:tcPr>
            <w:tcW w:w="1570" w:type="dxa"/>
          </w:tcPr>
          <w:p w14:paraId="51FEDBC6" w14:textId="6EB49D3F" w:rsidR="00F74DFD" w:rsidRPr="00476D2F" w:rsidRDefault="00F74DFD" w:rsidP="00F74DFD">
            <w:pPr>
              <w:pStyle w:val="Table10"/>
              <w:jc w:val="center"/>
              <w:rPr>
                <w:sz w:val="24"/>
                <w:szCs w:val="24"/>
              </w:rPr>
            </w:pPr>
            <w:r w:rsidRPr="00476D2F">
              <w:rPr>
                <w:sz w:val="24"/>
                <w:szCs w:val="24"/>
                <w:lang w:eastAsia="el-GR"/>
              </w:rPr>
              <w:t>Consolidated version 08/12/2015</w:t>
            </w:r>
          </w:p>
        </w:tc>
      </w:tr>
      <w:tr w:rsidR="00F74DFD" w:rsidRPr="00110E6A" w14:paraId="0D6AB36F" w14:textId="77777777" w:rsidTr="00B64818">
        <w:tblPrEx>
          <w:tblCellMar>
            <w:left w:w="107" w:type="dxa"/>
            <w:right w:w="107" w:type="dxa"/>
          </w:tblCellMar>
        </w:tblPrEx>
        <w:trPr>
          <w:cantSplit/>
          <w:jc w:val="center"/>
        </w:trPr>
        <w:tc>
          <w:tcPr>
            <w:tcW w:w="630" w:type="dxa"/>
          </w:tcPr>
          <w:p w14:paraId="0150DA84" w14:textId="5FC243A3" w:rsidR="00F74DFD" w:rsidRPr="00476D2F" w:rsidRDefault="00F74DFD" w:rsidP="00F74DFD">
            <w:pPr>
              <w:pStyle w:val="Table10"/>
              <w:tabs>
                <w:tab w:val="clear" w:pos="1134"/>
              </w:tabs>
              <w:jc w:val="both"/>
              <w:rPr>
                <w:sz w:val="24"/>
                <w:szCs w:val="24"/>
              </w:rPr>
            </w:pPr>
            <w:bookmarkStart w:id="187" w:name="UCC_I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10</w:t>
            </w:r>
            <w:r w:rsidRPr="00476D2F">
              <w:rPr>
                <w:sz w:val="24"/>
                <w:szCs w:val="24"/>
              </w:rPr>
              <w:fldChar w:fldCharType="end"/>
            </w:r>
            <w:bookmarkEnd w:id="187"/>
          </w:p>
        </w:tc>
        <w:tc>
          <w:tcPr>
            <w:tcW w:w="2629" w:type="dxa"/>
          </w:tcPr>
          <w:p w14:paraId="15DBB680" w14:textId="77E6FD1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32015R2447</w:t>
            </w:r>
          </w:p>
        </w:tc>
        <w:tc>
          <w:tcPr>
            <w:tcW w:w="4397" w:type="dxa"/>
          </w:tcPr>
          <w:p w14:paraId="28F4F6FD" w14:textId="5FD50472" w:rsidR="00F74DFD" w:rsidRPr="00476D2F" w:rsidRDefault="00F74DFD" w:rsidP="00F74DFD">
            <w:pPr>
              <w:spacing w:before="60" w:after="60"/>
              <w:jc w:val="left"/>
              <w:rPr>
                <w:szCs w:val="24"/>
              </w:rPr>
            </w:pPr>
            <w:r w:rsidRPr="00476D2F">
              <w:rPr>
                <w:szCs w:val="24"/>
              </w:rPr>
              <w:t>Commission Implementing Regulation (EU) 2015/2447 of 24 November 2015 laying down detailed rules for implementing certain provisions of Regulation (EU) No 952/2013 of the European Parliament and of the Council laying down the Union Customs Code</w:t>
            </w:r>
          </w:p>
        </w:tc>
        <w:tc>
          <w:tcPr>
            <w:tcW w:w="1570" w:type="dxa"/>
          </w:tcPr>
          <w:p w14:paraId="58B40683" w14:textId="008FD37F" w:rsidR="00F74DFD" w:rsidRPr="00476D2F" w:rsidRDefault="00F74DFD" w:rsidP="00F74DFD">
            <w:pPr>
              <w:pStyle w:val="Table10"/>
              <w:jc w:val="center"/>
              <w:rPr>
                <w:sz w:val="24"/>
                <w:szCs w:val="24"/>
              </w:rPr>
            </w:pPr>
            <w:r w:rsidRPr="00476D2F">
              <w:rPr>
                <w:sz w:val="24"/>
                <w:szCs w:val="24"/>
              </w:rPr>
              <w:t>21/04/2018</w:t>
            </w:r>
          </w:p>
        </w:tc>
      </w:tr>
      <w:tr w:rsidR="00F74DFD" w:rsidRPr="00110E6A" w14:paraId="46B66CA7" w14:textId="77777777" w:rsidTr="00B64818">
        <w:tblPrEx>
          <w:tblCellMar>
            <w:left w:w="107" w:type="dxa"/>
            <w:right w:w="107" w:type="dxa"/>
          </w:tblCellMar>
        </w:tblPrEx>
        <w:trPr>
          <w:cantSplit/>
          <w:jc w:val="center"/>
        </w:trPr>
        <w:tc>
          <w:tcPr>
            <w:tcW w:w="630" w:type="dxa"/>
          </w:tcPr>
          <w:p w14:paraId="03112C78" w14:textId="17DF33BC" w:rsidR="00F74DFD" w:rsidRPr="00476D2F" w:rsidRDefault="00F74DFD" w:rsidP="00F74DFD">
            <w:pPr>
              <w:pStyle w:val="Table10"/>
              <w:tabs>
                <w:tab w:val="clear" w:pos="1134"/>
              </w:tabs>
              <w:jc w:val="both"/>
              <w:rPr>
                <w:sz w:val="24"/>
                <w:szCs w:val="24"/>
              </w:rPr>
            </w:pPr>
            <w:bookmarkStart w:id="188" w:name="UCC_D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11</w:t>
            </w:r>
            <w:r w:rsidRPr="00476D2F">
              <w:rPr>
                <w:sz w:val="24"/>
                <w:szCs w:val="24"/>
              </w:rPr>
              <w:fldChar w:fldCharType="end"/>
            </w:r>
            <w:bookmarkEnd w:id="188"/>
          </w:p>
        </w:tc>
        <w:tc>
          <w:tcPr>
            <w:tcW w:w="2629" w:type="dxa"/>
          </w:tcPr>
          <w:p w14:paraId="44E3BA51" w14:textId="66E7A309"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32015R2446</w:t>
            </w:r>
          </w:p>
        </w:tc>
        <w:tc>
          <w:tcPr>
            <w:tcW w:w="4397" w:type="dxa"/>
          </w:tcPr>
          <w:p w14:paraId="6F6F98E5" w14:textId="40789142" w:rsidR="00F74DFD" w:rsidRPr="00476D2F" w:rsidRDefault="00F74DFD" w:rsidP="00F74DFD">
            <w:pPr>
              <w:spacing w:before="60" w:after="60"/>
              <w:jc w:val="left"/>
              <w:rPr>
                <w:szCs w:val="24"/>
              </w:rPr>
            </w:pPr>
            <w:r w:rsidRPr="00476D2F">
              <w:rPr>
                <w:szCs w:val="24"/>
              </w:rPr>
              <w:t>Commission Delegated Regulation (EU) 2015/2446 of 28 July 2015 supplementing Regulation (EU) No 952/2013 of the European Parliament and of the Council as regards detailed rules concerning certain provisions of the Union Customs Code</w:t>
            </w:r>
          </w:p>
        </w:tc>
        <w:tc>
          <w:tcPr>
            <w:tcW w:w="1570" w:type="dxa"/>
          </w:tcPr>
          <w:p w14:paraId="27496BB9" w14:textId="7648D3C5" w:rsidR="00F74DFD" w:rsidRPr="00476D2F" w:rsidRDefault="00F74DFD" w:rsidP="00F74DFD">
            <w:pPr>
              <w:pStyle w:val="Table10"/>
              <w:jc w:val="center"/>
              <w:rPr>
                <w:sz w:val="24"/>
                <w:szCs w:val="24"/>
              </w:rPr>
            </w:pPr>
            <w:r w:rsidRPr="00476D2F">
              <w:rPr>
                <w:sz w:val="24"/>
                <w:szCs w:val="24"/>
              </w:rPr>
              <w:t>01/05/2016</w:t>
            </w:r>
          </w:p>
        </w:tc>
      </w:tr>
      <w:tr w:rsidR="00F74DFD" w:rsidRPr="00110E6A" w14:paraId="4D4766FC" w14:textId="77777777" w:rsidTr="00B64818">
        <w:tblPrEx>
          <w:tblCellMar>
            <w:left w:w="107" w:type="dxa"/>
            <w:right w:w="107" w:type="dxa"/>
          </w:tblCellMar>
        </w:tblPrEx>
        <w:trPr>
          <w:cantSplit/>
          <w:jc w:val="center"/>
        </w:trPr>
        <w:tc>
          <w:tcPr>
            <w:tcW w:w="630" w:type="dxa"/>
          </w:tcPr>
          <w:p w14:paraId="54CBFDB5" w14:textId="59A815E9" w:rsidR="00F74DFD" w:rsidRPr="00476D2F" w:rsidRDefault="00F74DFD" w:rsidP="00F74DFD">
            <w:pPr>
              <w:pStyle w:val="Table10"/>
              <w:tabs>
                <w:tab w:val="clear" w:pos="1134"/>
              </w:tabs>
              <w:jc w:val="both"/>
              <w:rPr>
                <w:sz w:val="24"/>
                <w:szCs w:val="24"/>
              </w:rPr>
            </w:pPr>
            <w:bookmarkStart w:id="189" w:name="A17"/>
            <w:bookmarkStart w:id="190" w:name="A16"/>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12</w:t>
            </w:r>
            <w:r w:rsidRPr="00476D2F">
              <w:rPr>
                <w:sz w:val="24"/>
                <w:szCs w:val="24"/>
              </w:rPr>
              <w:fldChar w:fldCharType="end"/>
            </w:r>
            <w:bookmarkEnd w:id="189"/>
            <w:bookmarkEnd w:id="190"/>
          </w:p>
        </w:tc>
        <w:tc>
          <w:tcPr>
            <w:tcW w:w="2629" w:type="dxa"/>
          </w:tcPr>
          <w:p w14:paraId="30D0EDD5" w14:textId="42D4FBA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ToC-eCUST-TES</w:t>
            </w:r>
          </w:p>
        </w:tc>
        <w:tc>
          <w:tcPr>
            <w:tcW w:w="4397" w:type="dxa"/>
          </w:tcPr>
          <w:p w14:paraId="3CAE06D4" w14:textId="77777777" w:rsidR="00F74DFD" w:rsidRPr="00476D2F" w:rsidRDefault="00F74DFD" w:rsidP="00F74DFD">
            <w:pPr>
              <w:spacing w:before="60" w:after="60"/>
              <w:jc w:val="left"/>
              <w:rPr>
                <w:szCs w:val="24"/>
              </w:rPr>
            </w:pPr>
            <w:r w:rsidRPr="00476D2F">
              <w:rPr>
                <w:szCs w:val="24"/>
              </w:rPr>
              <w:t>Terms of Collaboration for</w:t>
            </w:r>
          </w:p>
          <w:p w14:paraId="5A40DF7E" w14:textId="7B48D1B9" w:rsidR="00F74DFD" w:rsidRPr="00476D2F" w:rsidRDefault="00F74DFD" w:rsidP="00F74DFD">
            <w:pPr>
              <w:spacing w:before="60" w:after="60"/>
              <w:jc w:val="left"/>
              <w:rPr>
                <w:szCs w:val="24"/>
              </w:rPr>
            </w:pPr>
            <w:r w:rsidRPr="00476D2F">
              <w:rPr>
                <w:szCs w:val="24"/>
              </w:rPr>
              <w:t>the Customs Trans-European Systems</w:t>
            </w:r>
          </w:p>
        </w:tc>
        <w:tc>
          <w:tcPr>
            <w:tcW w:w="1570" w:type="dxa"/>
          </w:tcPr>
          <w:p w14:paraId="249B6AB2" w14:textId="77777777" w:rsidR="00A97F39" w:rsidRPr="00476D2F" w:rsidRDefault="00A97F39" w:rsidP="00A97F39">
            <w:pPr>
              <w:pStyle w:val="Table10"/>
              <w:spacing w:before="60" w:after="60"/>
              <w:jc w:val="center"/>
              <w:rPr>
                <w:sz w:val="24"/>
                <w:szCs w:val="24"/>
              </w:rPr>
            </w:pPr>
            <w:r w:rsidRPr="00476D2F">
              <w:rPr>
                <w:sz w:val="24"/>
                <w:szCs w:val="24"/>
              </w:rPr>
              <w:t>5.20</w:t>
            </w:r>
          </w:p>
          <w:p w14:paraId="05CAB9D2" w14:textId="58CAF2C8" w:rsidR="00F74DFD" w:rsidRPr="00476D2F" w:rsidRDefault="00A97F39" w:rsidP="00F74DFD">
            <w:pPr>
              <w:pStyle w:val="Table10"/>
              <w:jc w:val="center"/>
              <w:rPr>
                <w:sz w:val="24"/>
                <w:szCs w:val="24"/>
              </w:rPr>
            </w:pPr>
            <w:r w:rsidRPr="00476D2F">
              <w:rPr>
                <w:sz w:val="24"/>
                <w:szCs w:val="24"/>
              </w:rPr>
              <w:t>(Revision 2020)</w:t>
            </w:r>
          </w:p>
        </w:tc>
      </w:tr>
      <w:tr w:rsidR="00C71034" w:rsidRPr="00110E6A" w14:paraId="74136B21" w14:textId="77777777" w:rsidTr="00B64818">
        <w:tblPrEx>
          <w:tblCellMar>
            <w:left w:w="107" w:type="dxa"/>
            <w:right w:w="107" w:type="dxa"/>
          </w:tblCellMar>
        </w:tblPrEx>
        <w:trPr>
          <w:cantSplit/>
          <w:jc w:val="center"/>
        </w:trPr>
        <w:tc>
          <w:tcPr>
            <w:tcW w:w="630" w:type="dxa"/>
          </w:tcPr>
          <w:p w14:paraId="6DFD68B6" w14:textId="20A70D36"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13</w:t>
            </w:r>
            <w:r w:rsidRPr="00476D2F">
              <w:rPr>
                <w:sz w:val="24"/>
                <w:szCs w:val="24"/>
              </w:rPr>
              <w:fldChar w:fldCharType="end"/>
            </w:r>
          </w:p>
        </w:tc>
        <w:tc>
          <w:tcPr>
            <w:tcW w:w="2629" w:type="dxa"/>
          </w:tcPr>
          <w:p w14:paraId="2DA6FE10" w14:textId="49378E23"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w:t>
            </w:r>
          </w:p>
        </w:tc>
        <w:tc>
          <w:tcPr>
            <w:tcW w:w="4397" w:type="dxa"/>
          </w:tcPr>
          <w:p w14:paraId="7A6D6DAC" w14:textId="36C98D1E" w:rsidR="00C71034" w:rsidRPr="00476D2F" w:rsidRDefault="00506E02" w:rsidP="00C71034">
            <w:pPr>
              <w:spacing w:before="60" w:after="60"/>
              <w:jc w:val="left"/>
              <w:rPr>
                <w:szCs w:val="24"/>
              </w:rPr>
            </w:pPr>
            <w:hyperlink r:id="rId25" w:history="1">
              <w:r w:rsidR="00C71034" w:rsidRPr="00476D2F">
                <w:rPr>
                  <w:rStyle w:val="Hyperlink"/>
                  <w:szCs w:val="24"/>
                  <w:lang w:eastAsia="el-GR"/>
                </w:rPr>
                <w:t xml:space="preserve">Regulation (EU) No 952/2013 of the European Parliament and of the Council of 9 October 2013 laying down the Union </w:t>
              </w:r>
              <w:r w:rsidR="00C71034" w:rsidRPr="00476D2F">
                <w:rPr>
                  <w:rStyle w:val="Hyperlink"/>
                  <w:iCs/>
                  <w:szCs w:val="24"/>
                  <w:lang w:eastAsia="el-GR"/>
                </w:rPr>
                <w:t>Customs</w:t>
              </w:r>
              <w:r w:rsidR="00C71034" w:rsidRPr="00476D2F">
                <w:rPr>
                  <w:rStyle w:val="Hyperlink"/>
                  <w:szCs w:val="24"/>
                  <w:lang w:eastAsia="el-GR"/>
                </w:rPr>
                <w:t xml:space="preserve"> Code</w:t>
              </w:r>
            </w:hyperlink>
          </w:p>
        </w:tc>
        <w:tc>
          <w:tcPr>
            <w:tcW w:w="1570" w:type="dxa"/>
          </w:tcPr>
          <w:p w14:paraId="531552B9" w14:textId="0837ED54" w:rsidR="00C71034" w:rsidRPr="00476D2F" w:rsidRDefault="00506E02" w:rsidP="00C71034">
            <w:pPr>
              <w:pStyle w:val="Table10"/>
              <w:jc w:val="center"/>
              <w:rPr>
                <w:sz w:val="24"/>
                <w:szCs w:val="24"/>
              </w:rPr>
            </w:pPr>
            <w:hyperlink r:id="rId26" w:history="1">
              <w:r w:rsidR="00C71034" w:rsidRPr="00476D2F">
                <w:rPr>
                  <w:rStyle w:val="Hyperlink"/>
                  <w:sz w:val="24"/>
                  <w:szCs w:val="24"/>
                </w:rPr>
                <w:t>Consolidated version 01/01/2020</w:t>
              </w:r>
            </w:hyperlink>
          </w:p>
        </w:tc>
      </w:tr>
      <w:tr w:rsidR="00C71034" w:rsidRPr="00110E6A" w14:paraId="71F7727F" w14:textId="77777777" w:rsidTr="00B64818">
        <w:tblPrEx>
          <w:tblCellMar>
            <w:left w:w="107" w:type="dxa"/>
            <w:right w:w="107" w:type="dxa"/>
          </w:tblCellMar>
        </w:tblPrEx>
        <w:trPr>
          <w:cantSplit/>
          <w:jc w:val="center"/>
        </w:trPr>
        <w:tc>
          <w:tcPr>
            <w:tcW w:w="630" w:type="dxa"/>
          </w:tcPr>
          <w:p w14:paraId="059A9004" w14:textId="43265273"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14</w:t>
            </w:r>
            <w:r w:rsidRPr="00476D2F">
              <w:rPr>
                <w:sz w:val="24"/>
                <w:szCs w:val="24"/>
              </w:rPr>
              <w:fldChar w:fldCharType="end"/>
            </w:r>
          </w:p>
        </w:tc>
        <w:tc>
          <w:tcPr>
            <w:tcW w:w="2629" w:type="dxa"/>
          </w:tcPr>
          <w:p w14:paraId="1593936A" w14:textId="42FFA1CD"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IA</w:t>
            </w:r>
          </w:p>
        </w:tc>
        <w:tc>
          <w:tcPr>
            <w:tcW w:w="4397" w:type="dxa"/>
          </w:tcPr>
          <w:p w14:paraId="598B188E" w14:textId="1BF91748" w:rsidR="00C71034" w:rsidRPr="00476D2F" w:rsidRDefault="00506E02" w:rsidP="00C71034">
            <w:pPr>
              <w:spacing w:before="60" w:after="60"/>
              <w:jc w:val="left"/>
              <w:rPr>
                <w:szCs w:val="24"/>
              </w:rPr>
            </w:pPr>
            <w:hyperlink r:id="rId27" w:history="1">
              <w:r w:rsidR="00C71034" w:rsidRPr="00476D2F">
                <w:rPr>
                  <w:rStyle w:val="Hyperlink"/>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70" w:type="dxa"/>
          </w:tcPr>
          <w:p w14:paraId="4839F1A0" w14:textId="7844A86E" w:rsidR="00C71034" w:rsidRPr="00476D2F" w:rsidRDefault="00506E02" w:rsidP="00C71034">
            <w:pPr>
              <w:pStyle w:val="Table10"/>
              <w:jc w:val="center"/>
              <w:rPr>
                <w:sz w:val="24"/>
                <w:szCs w:val="24"/>
              </w:rPr>
            </w:pPr>
            <w:hyperlink r:id="rId28" w:history="1">
              <w:r w:rsidR="00C71034" w:rsidRPr="00476D2F">
                <w:rPr>
                  <w:rStyle w:val="Hyperlink"/>
                  <w:sz w:val="24"/>
                  <w:szCs w:val="24"/>
                </w:rPr>
                <w:t>Consolidated version 01/01/2020</w:t>
              </w:r>
            </w:hyperlink>
          </w:p>
        </w:tc>
      </w:tr>
      <w:tr w:rsidR="00C71034" w:rsidRPr="00110E6A" w14:paraId="0D5C5571" w14:textId="77777777" w:rsidTr="00B64818">
        <w:tblPrEx>
          <w:tblCellMar>
            <w:left w:w="107" w:type="dxa"/>
            <w:right w:w="107" w:type="dxa"/>
          </w:tblCellMar>
        </w:tblPrEx>
        <w:trPr>
          <w:cantSplit/>
          <w:jc w:val="center"/>
        </w:trPr>
        <w:tc>
          <w:tcPr>
            <w:tcW w:w="630" w:type="dxa"/>
          </w:tcPr>
          <w:p w14:paraId="299E5C8C" w14:textId="495525B2" w:rsidR="00C71034" w:rsidRPr="00476D2F" w:rsidRDefault="00C71034" w:rsidP="00C71034">
            <w:pPr>
              <w:pStyle w:val="Table10"/>
              <w:tabs>
                <w:tab w:val="clear" w:pos="1134"/>
              </w:tabs>
              <w:jc w:val="both"/>
              <w:rPr>
                <w:sz w:val="24"/>
                <w:szCs w:val="24"/>
              </w:rPr>
            </w:pPr>
            <w:bookmarkStart w:id="191" w:name="A19"/>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15</w:t>
            </w:r>
            <w:r w:rsidRPr="00476D2F">
              <w:rPr>
                <w:sz w:val="24"/>
                <w:szCs w:val="24"/>
              </w:rPr>
              <w:fldChar w:fldCharType="end"/>
            </w:r>
            <w:bookmarkEnd w:id="191"/>
          </w:p>
        </w:tc>
        <w:tc>
          <w:tcPr>
            <w:tcW w:w="2629" w:type="dxa"/>
          </w:tcPr>
          <w:p w14:paraId="3B513443" w14:textId="762A6E0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DA</w:t>
            </w:r>
          </w:p>
        </w:tc>
        <w:tc>
          <w:tcPr>
            <w:tcW w:w="4397" w:type="dxa"/>
          </w:tcPr>
          <w:p w14:paraId="354EBA2B" w14:textId="639BC9BD" w:rsidR="00C71034" w:rsidRPr="00476D2F" w:rsidRDefault="00506E02" w:rsidP="00C71034">
            <w:pPr>
              <w:spacing w:before="60" w:after="60"/>
              <w:jc w:val="left"/>
              <w:rPr>
                <w:szCs w:val="24"/>
              </w:rPr>
            </w:pPr>
            <w:hyperlink r:id="rId29" w:history="1">
              <w:r w:rsidR="00C71034" w:rsidRPr="00476D2F">
                <w:rPr>
                  <w:rStyle w:val="Hyperlink"/>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70" w:type="dxa"/>
          </w:tcPr>
          <w:p w14:paraId="2848D692" w14:textId="469A7E6E" w:rsidR="00C71034" w:rsidRPr="00476D2F" w:rsidRDefault="00506E02" w:rsidP="00C71034">
            <w:pPr>
              <w:pStyle w:val="Table10"/>
              <w:jc w:val="center"/>
              <w:rPr>
                <w:sz w:val="24"/>
                <w:szCs w:val="24"/>
              </w:rPr>
            </w:pPr>
            <w:hyperlink r:id="rId30" w:history="1">
              <w:r w:rsidR="00C71034" w:rsidRPr="00476D2F">
                <w:rPr>
                  <w:rStyle w:val="Hyperlink"/>
                  <w:sz w:val="24"/>
                  <w:szCs w:val="24"/>
                </w:rPr>
                <w:t>Consolidated version 25/07/2019</w:t>
              </w:r>
            </w:hyperlink>
          </w:p>
        </w:tc>
      </w:tr>
      <w:tr w:rsidR="00C71034" w:rsidRPr="00110E6A" w14:paraId="04746CC6" w14:textId="77777777" w:rsidTr="00B64818">
        <w:tblPrEx>
          <w:tblCellMar>
            <w:left w:w="107" w:type="dxa"/>
            <w:right w:w="107" w:type="dxa"/>
          </w:tblCellMar>
        </w:tblPrEx>
        <w:trPr>
          <w:cantSplit/>
          <w:jc w:val="center"/>
        </w:trPr>
        <w:tc>
          <w:tcPr>
            <w:tcW w:w="630" w:type="dxa"/>
          </w:tcPr>
          <w:p w14:paraId="39DA2A18" w14:textId="70937FEE" w:rsidR="00C71034" w:rsidRPr="00476D2F" w:rsidRDefault="00C71034" w:rsidP="00C71034">
            <w:pPr>
              <w:pStyle w:val="Table10"/>
              <w:tabs>
                <w:tab w:val="clear" w:pos="1134"/>
              </w:tabs>
              <w:jc w:val="both"/>
              <w:rPr>
                <w:sz w:val="24"/>
                <w:szCs w:val="24"/>
              </w:rPr>
            </w:pPr>
            <w:bookmarkStart w:id="192" w:name="A20"/>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16</w:t>
            </w:r>
            <w:r w:rsidRPr="00476D2F">
              <w:rPr>
                <w:sz w:val="24"/>
                <w:szCs w:val="24"/>
              </w:rPr>
              <w:fldChar w:fldCharType="end"/>
            </w:r>
            <w:bookmarkEnd w:id="192"/>
          </w:p>
        </w:tc>
        <w:tc>
          <w:tcPr>
            <w:tcW w:w="2629" w:type="dxa"/>
          </w:tcPr>
          <w:p w14:paraId="018DB131" w14:textId="5BAE28AC"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TDA</w:t>
            </w:r>
          </w:p>
        </w:tc>
        <w:tc>
          <w:tcPr>
            <w:tcW w:w="4397" w:type="dxa"/>
          </w:tcPr>
          <w:p w14:paraId="33D34971" w14:textId="4E48EA37" w:rsidR="00C71034" w:rsidRPr="00476D2F" w:rsidRDefault="00506E02" w:rsidP="00C71034">
            <w:pPr>
              <w:spacing w:before="60" w:after="60"/>
              <w:jc w:val="left"/>
              <w:rPr>
                <w:szCs w:val="24"/>
              </w:rPr>
            </w:pPr>
            <w:hyperlink r:id="rId31" w:history="1">
              <w:r w:rsidR="00C71034" w:rsidRPr="00476D2F">
                <w:rPr>
                  <w:rStyle w:val="Hyperlink"/>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70" w:type="dxa"/>
          </w:tcPr>
          <w:p w14:paraId="4BB54712" w14:textId="763893D6" w:rsidR="00C71034" w:rsidRPr="00476D2F" w:rsidRDefault="00506E02" w:rsidP="00C71034">
            <w:pPr>
              <w:pStyle w:val="Table10"/>
              <w:jc w:val="center"/>
              <w:rPr>
                <w:sz w:val="24"/>
                <w:szCs w:val="24"/>
              </w:rPr>
            </w:pPr>
            <w:hyperlink r:id="rId32" w:history="1">
              <w:r w:rsidR="00C71034" w:rsidRPr="00476D2F">
                <w:rPr>
                  <w:rStyle w:val="Hyperlink"/>
                  <w:sz w:val="24"/>
                  <w:szCs w:val="24"/>
                </w:rPr>
                <w:t>Consolidated version 01/05/2016</w:t>
              </w:r>
            </w:hyperlink>
          </w:p>
        </w:tc>
      </w:tr>
      <w:tr w:rsidR="00B64818" w:rsidRPr="00110E6A" w14:paraId="4BF62AAC" w14:textId="77777777" w:rsidTr="00B64818">
        <w:tblPrEx>
          <w:tblCellMar>
            <w:left w:w="107" w:type="dxa"/>
            <w:right w:w="107" w:type="dxa"/>
          </w:tblCellMar>
        </w:tblPrEx>
        <w:trPr>
          <w:cantSplit/>
          <w:jc w:val="center"/>
        </w:trPr>
        <w:tc>
          <w:tcPr>
            <w:tcW w:w="630" w:type="dxa"/>
          </w:tcPr>
          <w:p w14:paraId="33480875" w14:textId="2DB75670" w:rsidR="00B64818" w:rsidRPr="00476D2F" w:rsidRDefault="00B64818" w:rsidP="00B64818">
            <w:pPr>
              <w:pStyle w:val="Table10"/>
              <w:tabs>
                <w:tab w:val="clear" w:pos="1134"/>
              </w:tabs>
              <w:jc w:val="both"/>
              <w:rPr>
                <w:sz w:val="24"/>
                <w:szCs w:val="24"/>
              </w:rPr>
            </w:pPr>
            <w:bookmarkStart w:id="193" w:name="A21"/>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17</w:t>
            </w:r>
            <w:r w:rsidRPr="00476D2F">
              <w:rPr>
                <w:sz w:val="24"/>
                <w:szCs w:val="24"/>
              </w:rPr>
              <w:fldChar w:fldCharType="end"/>
            </w:r>
            <w:bookmarkEnd w:id="193"/>
          </w:p>
        </w:tc>
        <w:tc>
          <w:tcPr>
            <w:tcW w:w="2629" w:type="dxa"/>
          </w:tcPr>
          <w:p w14:paraId="6D7936EF" w14:textId="7361AC7A" w:rsidR="00B64818" w:rsidRPr="00476D2F" w:rsidRDefault="00B64818" w:rsidP="00B64818">
            <w:pPr>
              <w:pStyle w:val="Table"/>
              <w:tabs>
                <w:tab w:val="left" w:pos="1134"/>
                <w:tab w:val="left" w:pos="1701"/>
                <w:tab w:val="left" w:pos="2268"/>
              </w:tabs>
              <w:spacing w:before="60"/>
              <w:rPr>
                <w:sz w:val="24"/>
                <w:szCs w:val="24"/>
              </w:rPr>
            </w:pPr>
            <w:r w:rsidRPr="00476D2F">
              <w:rPr>
                <w:sz w:val="24"/>
                <w:szCs w:val="24"/>
              </w:rPr>
              <w:t>UCC WP</w:t>
            </w:r>
          </w:p>
        </w:tc>
        <w:tc>
          <w:tcPr>
            <w:tcW w:w="4397" w:type="dxa"/>
          </w:tcPr>
          <w:p w14:paraId="5E3D6522" w14:textId="509C6B25" w:rsidR="00B64818" w:rsidRPr="00476D2F" w:rsidRDefault="00B64818" w:rsidP="00B64818">
            <w:pPr>
              <w:spacing w:before="60" w:after="60"/>
              <w:jc w:val="left"/>
              <w:rPr>
                <w:szCs w:val="24"/>
              </w:rPr>
            </w:pPr>
            <w:r>
              <w:rPr>
                <w:rStyle w:val="ui-provider"/>
              </w:rPr>
              <w:t>Update of UCC Work programme Annex relating to the development and deployment of the electronic systems provided for in the Union Customs Code</w:t>
            </w:r>
          </w:p>
        </w:tc>
        <w:tc>
          <w:tcPr>
            <w:tcW w:w="1570" w:type="dxa"/>
          </w:tcPr>
          <w:p w14:paraId="06AF7248" w14:textId="77777777" w:rsidR="00B64818" w:rsidRDefault="00B64818" w:rsidP="00B64818">
            <w:pPr>
              <w:pStyle w:val="Table10"/>
              <w:jc w:val="center"/>
              <w:rPr>
                <w:sz w:val="24"/>
              </w:rPr>
            </w:pPr>
            <w:r>
              <w:rPr>
                <w:sz w:val="24"/>
              </w:rPr>
              <w:t>01</w:t>
            </w:r>
            <w:r w:rsidRPr="00476D2F">
              <w:rPr>
                <w:sz w:val="24"/>
              </w:rPr>
              <w:t>/12/20</w:t>
            </w:r>
            <w:r>
              <w:rPr>
                <w:sz w:val="24"/>
              </w:rPr>
              <w:t>23</w:t>
            </w:r>
          </w:p>
          <w:p w14:paraId="745DC25C" w14:textId="02D14CBF" w:rsidR="00B64818" w:rsidRPr="00476D2F" w:rsidRDefault="00B64818" w:rsidP="00B64818">
            <w:pPr>
              <w:pStyle w:val="Table10"/>
              <w:jc w:val="center"/>
              <w:rPr>
                <w:sz w:val="24"/>
                <w:szCs w:val="24"/>
              </w:rPr>
            </w:pPr>
            <w:r>
              <w:rPr>
                <w:sz w:val="24"/>
              </w:rPr>
              <w:t>(Provisional)</w:t>
            </w:r>
          </w:p>
        </w:tc>
      </w:tr>
      <w:tr w:rsidR="003D5A10" w:rsidRPr="00110E6A" w14:paraId="7D6C41BE" w14:textId="77777777" w:rsidTr="00B64818">
        <w:tblPrEx>
          <w:tblCellMar>
            <w:left w:w="107" w:type="dxa"/>
            <w:right w:w="107" w:type="dxa"/>
          </w:tblCellMar>
        </w:tblPrEx>
        <w:trPr>
          <w:cantSplit/>
          <w:jc w:val="center"/>
        </w:trPr>
        <w:tc>
          <w:tcPr>
            <w:tcW w:w="630" w:type="dxa"/>
          </w:tcPr>
          <w:p w14:paraId="4FE101F9" w14:textId="6D98BE36" w:rsidR="003D5A10" w:rsidRPr="00476D2F" w:rsidRDefault="003D5A10" w:rsidP="003D5A10">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18</w:t>
            </w:r>
            <w:r w:rsidRPr="00476D2F">
              <w:rPr>
                <w:sz w:val="24"/>
                <w:szCs w:val="24"/>
              </w:rPr>
              <w:fldChar w:fldCharType="end"/>
            </w:r>
          </w:p>
        </w:tc>
        <w:tc>
          <w:tcPr>
            <w:tcW w:w="2629" w:type="dxa"/>
          </w:tcPr>
          <w:p w14:paraId="061593BD" w14:textId="460F2620" w:rsidR="003D5A10" w:rsidRPr="00476D2F" w:rsidRDefault="003D5A10" w:rsidP="003D5A10">
            <w:pPr>
              <w:pStyle w:val="Table"/>
              <w:tabs>
                <w:tab w:val="left" w:pos="1134"/>
                <w:tab w:val="left" w:pos="1701"/>
                <w:tab w:val="left" w:pos="2268"/>
              </w:tabs>
              <w:spacing w:before="60"/>
              <w:rPr>
                <w:sz w:val="24"/>
                <w:szCs w:val="24"/>
              </w:rPr>
            </w:pPr>
            <w:r w:rsidRPr="00476D2F">
              <w:rPr>
                <w:sz w:val="24"/>
                <w:szCs w:val="24"/>
              </w:rPr>
              <w:t xml:space="preserve">Revised UCC Data ANNEX B </w:t>
            </w:r>
          </w:p>
        </w:tc>
        <w:tc>
          <w:tcPr>
            <w:tcW w:w="4397" w:type="dxa"/>
          </w:tcPr>
          <w:p w14:paraId="1CB5CE59" w14:textId="25FFD836" w:rsidR="003D5A10" w:rsidRPr="00476D2F" w:rsidRDefault="00506E02" w:rsidP="003D5A10">
            <w:pPr>
              <w:pStyle w:val="Table10"/>
              <w:spacing w:before="60" w:after="60"/>
              <w:rPr>
                <w:sz w:val="24"/>
                <w:szCs w:val="24"/>
              </w:rPr>
            </w:pPr>
            <w:hyperlink r:id="rId33" w:history="1">
              <w:r w:rsidR="003D5A10" w:rsidRPr="00476D2F">
                <w:rPr>
                  <w:rStyle w:val="Hyperlink"/>
                  <w:sz w:val="24"/>
                  <w:szCs w:val="24"/>
                </w:rPr>
                <w:t>Annex B Commission Delegated Regulation (EU) 2021/234</w:t>
              </w:r>
            </w:hyperlink>
            <w:r w:rsidR="003D5A10" w:rsidRPr="00476D2F">
              <w:rPr>
                <w:sz w:val="24"/>
                <w:szCs w:val="24"/>
              </w:rPr>
              <w:t xml:space="preserve"> and </w:t>
            </w:r>
          </w:p>
          <w:p w14:paraId="04D16AD1" w14:textId="05B9FDA2" w:rsidR="003D5A10" w:rsidRPr="00476D2F" w:rsidRDefault="003D5A10" w:rsidP="003D5A10">
            <w:pPr>
              <w:spacing w:before="60" w:after="60"/>
              <w:jc w:val="left"/>
              <w:rPr>
                <w:szCs w:val="24"/>
              </w:rPr>
            </w:pPr>
            <w:r w:rsidRPr="00476D2F">
              <w:rPr>
                <w:szCs w:val="24"/>
              </w:rPr>
              <w:t>Annex B of the UCC-IA</w:t>
            </w:r>
          </w:p>
        </w:tc>
        <w:tc>
          <w:tcPr>
            <w:tcW w:w="1570" w:type="dxa"/>
          </w:tcPr>
          <w:p w14:paraId="06EAB9E4" w14:textId="77777777" w:rsidR="003D5A10" w:rsidRPr="00476D2F" w:rsidRDefault="003D5A10" w:rsidP="003D5A10">
            <w:pPr>
              <w:pStyle w:val="Table10"/>
              <w:jc w:val="center"/>
              <w:rPr>
                <w:sz w:val="24"/>
                <w:szCs w:val="24"/>
              </w:rPr>
            </w:pPr>
            <w:r w:rsidRPr="00476D2F">
              <w:rPr>
                <w:sz w:val="24"/>
                <w:szCs w:val="24"/>
              </w:rPr>
              <w:t>07/12/2020</w:t>
            </w:r>
          </w:p>
          <w:p w14:paraId="70FB8D65" w14:textId="2D8F248E" w:rsidR="003D5A10" w:rsidRPr="00476D2F" w:rsidRDefault="003D5A10" w:rsidP="003D5A10">
            <w:pPr>
              <w:pStyle w:val="Table10"/>
              <w:jc w:val="center"/>
              <w:rPr>
                <w:sz w:val="24"/>
                <w:szCs w:val="24"/>
              </w:rPr>
            </w:pPr>
            <w:r w:rsidRPr="00476D2F">
              <w:rPr>
                <w:sz w:val="24"/>
                <w:szCs w:val="24"/>
              </w:rPr>
              <w:t>3.3</w:t>
            </w:r>
          </w:p>
        </w:tc>
      </w:tr>
      <w:tr w:rsidR="0091503C" w:rsidRPr="00110E6A" w14:paraId="6209925A" w14:textId="77777777" w:rsidTr="00B64818">
        <w:tblPrEx>
          <w:tblCellMar>
            <w:left w:w="107" w:type="dxa"/>
            <w:right w:w="107" w:type="dxa"/>
          </w:tblCellMar>
        </w:tblPrEx>
        <w:trPr>
          <w:cantSplit/>
          <w:jc w:val="center"/>
        </w:trPr>
        <w:tc>
          <w:tcPr>
            <w:tcW w:w="630" w:type="dxa"/>
          </w:tcPr>
          <w:p w14:paraId="5F74394C" w14:textId="6AC7C27B" w:rsidR="0091503C" w:rsidRPr="00476D2F" w:rsidRDefault="0091503C" w:rsidP="0091503C">
            <w:pPr>
              <w:pStyle w:val="Table10"/>
              <w:tabs>
                <w:tab w:val="clear" w:pos="1134"/>
              </w:tabs>
              <w:jc w:val="both"/>
              <w:rPr>
                <w:sz w:val="24"/>
                <w:szCs w:val="24"/>
              </w:rPr>
            </w:pPr>
            <w:bookmarkStart w:id="194" w:name="A23"/>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19</w:t>
            </w:r>
            <w:r w:rsidRPr="00476D2F">
              <w:rPr>
                <w:sz w:val="24"/>
                <w:szCs w:val="24"/>
              </w:rPr>
              <w:fldChar w:fldCharType="end"/>
            </w:r>
            <w:bookmarkEnd w:id="194"/>
          </w:p>
        </w:tc>
        <w:tc>
          <w:tcPr>
            <w:tcW w:w="2629" w:type="dxa"/>
          </w:tcPr>
          <w:p w14:paraId="08C70B07" w14:textId="3279EDD1" w:rsidR="0091503C" w:rsidRPr="00476D2F" w:rsidRDefault="0091503C" w:rsidP="0091503C">
            <w:pPr>
              <w:pStyle w:val="Table"/>
              <w:tabs>
                <w:tab w:val="left" w:pos="1134"/>
                <w:tab w:val="left" w:pos="1701"/>
                <w:tab w:val="left" w:pos="2268"/>
              </w:tabs>
              <w:spacing w:before="60"/>
              <w:rPr>
                <w:sz w:val="24"/>
                <w:szCs w:val="24"/>
              </w:rPr>
            </w:pPr>
            <w:r>
              <w:rPr>
                <w:sz w:val="24"/>
                <w:szCs w:val="24"/>
              </w:rPr>
              <w:t>SDEV</w:t>
            </w:r>
            <w:r w:rsidRPr="00476D2F">
              <w:rPr>
                <w:sz w:val="24"/>
                <w:szCs w:val="24"/>
              </w:rPr>
              <w:t>-FQP</w:t>
            </w:r>
          </w:p>
        </w:tc>
        <w:tc>
          <w:tcPr>
            <w:tcW w:w="4397" w:type="dxa"/>
          </w:tcPr>
          <w:p w14:paraId="56FECD07" w14:textId="0AA527C6" w:rsidR="0091503C" w:rsidRPr="00476D2F" w:rsidRDefault="0091503C" w:rsidP="0091503C">
            <w:pPr>
              <w:spacing w:before="60" w:after="60"/>
              <w:jc w:val="left"/>
              <w:rPr>
                <w:rStyle w:val="Hyperlink"/>
                <w:color w:val="auto"/>
                <w:u w:val="none"/>
              </w:rPr>
            </w:pPr>
            <w:r w:rsidRPr="00476D2F">
              <w:rPr>
                <w:rStyle w:val="Hyperlink"/>
                <w:color w:val="auto"/>
                <w:szCs w:val="24"/>
                <w:u w:val="none"/>
              </w:rPr>
              <w:t>Framework Quality Plan</w:t>
            </w:r>
          </w:p>
        </w:tc>
        <w:tc>
          <w:tcPr>
            <w:tcW w:w="1570" w:type="dxa"/>
          </w:tcPr>
          <w:p w14:paraId="080C7C4F" w14:textId="7CF38DEC" w:rsidR="0091503C" w:rsidRPr="00476D2F" w:rsidRDefault="0091503C" w:rsidP="0091503C">
            <w:pPr>
              <w:pStyle w:val="Table10"/>
              <w:jc w:val="center"/>
              <w:rPr>
                <w:rFonts w:ascii="Segoe UI" w:hAnsi="Segoe UI" w:cs="Segoe UI"/>
                <w:sz w:val="21"/>
                <w:szCs w:val="21"/>
              </w:rPr>
            </w:pPr>
            <w:r w:rsidRPr="00476D2F">
              <w:rPr>
                <w:sz w:val="24"/>
                <w:szCs w:val="24"/>
              </w:rPr>
              <w:t>1.</w:t>
            </w:r>
            <w:r>
              <w:rPr>
                <w:sz w:val="24"/>
                <w:szCs w:val="24"/>
              </w:rPr>
              <w:t>0</w:t>
            </w:r>
            <w:r w:rsidRPr="00476D2F">
              <w:rPr>
                <w:sz w:val="24"/>
                <w:szCs w:val="24"/>
              </w:rPr>
              <w:t xml:space="preserve">0 </w:t>
            </w:r>
            <w:r>
              <w:rPr>
                <w:sz w:val="24"/>
                <w:szCs w:val="24"/>
              </w:rPr>
              <w:t>10</w:t>
            </w:r>
            <w:r w:rsidRPr="00476D2F">
              <w:rPr>
                <w:sz w:val="24"/>
                <w:szCs w:val="24"/>
              </w:rPr>
              <w:t>/</w:t>
            </w:r>
            <w:r>
              <w:rPr>
                <w:sz w:val="24"/>
                <w:szCs w:val="24"/>
              </w:rPr>
              <w:t>01</w:t>
            </w:r>
            <w:r w:rsidRPr="00476D2F">
              <w:rPr>
                <w:sz w:val="24"/>
                <w:szCs w:val="24"/>
              </w:rPr>
              <w:t>/202</w:t>
            </w:r>
            <w:r>
              <w:rPr>
                <w:sz w:val="24"/>
                <w:szCs w:val="24"/>
              </w:rPr>
              <w:t>3</w:t>
            </w:r>
          </w:p>
        </w:tc>
      </w:tr>
      <w:tr w:rsidR="000B2D66" w:rsidRPr="00110E6A" w14:paraId="7FAA30CD" w14:textId="77777777" w:rsidTr="00B64818">
        <w:tblPrEx>
          <w:tblCellMar>
            <w:left w:w="107" w:type="dxa"/>
            <w:right w:w="107" w:type="dxa"/>
          </w:tblCellMar>
        </w:tblPrEx>
        <w:trPr>
          <w:cantSplit/>
          <w:jc w:val="center"/>
        </w:trPr>
        <w:tc>
          <w:tcPr>
            <w:tcW w:w="630" w:type="dxa"/>
          </w:tcPr>
          <w:p w14:paraId="611F4036" w14:textId="2B0E2B88" w:rsidR="000B2D66" w:rsidRPr="00476D2F" w:rsidRDefault="000B2D66" w:rsidP="000B2D66">
            <w:pPr>
              <w:pStyle w:val="Table10"/>
              <w:tabs>
                <w:tab w:val="clear" w:pos="1134"/>
              </w:tabs>
              <w:jc w:val="both"/>
              <w:rPr>
                <w:sz w:val="24"/>
                <w:szCs w:val="24"/>
              </w:rPr>
            </w:pPr>
            <w:bookmarkStart w:id="195" w:name="A24"/>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20</w:t>
            </w:r>
            <w:r w:rsidRPr="00476D2F">
              <w:rPr>
                <w:sz w:val="24"/>
                <w:szCs w:val="24"/>
              </w:rPr>
              <w:fldChar w:fldCharType="end"/>
            </w:r>
            <w:bookmarkEnd w:id="195"/>
          </w:p>
        </w:tc>
        <w:tc>
          <w:tcPr>
            <w:tcW w:w="2629" w:type="dxa"/>
          </w:tcPr>
          <w:p w14:paraId="06EF3F79" w14:textId="03F638EA" w:rsidR="000B2D66" w:rsidRPr="00476D2F" w:rsidRDefault="000B2D66" w:rsidP="000B2D66">
            <w:pPr>
              <w:pStyle w:val="Table"/>
              <w:tabs>
                <w:tab w:val="left" w:pos="1134"/>
                <w:tab w:val="left" w:pos="1701"/>
                <w:tab w:val="left" w:pos="2268"/>
              </w:tabs>
              <w:spacing w:before="60"/>
              <w:rPr>
                <w:sz w:val="24"/>
                <w:szCs w:val="24"/>
              </w:rPr>
            </w:pPr>
            <w:r w:rsidRPr="003710B1">
              <w:rPr>
                <w:sz w:val="24"/>
                <w:szCs w:val="24"/>
              </w:rPr>
              <w:t>TAXUD/2021/CC/162</w:t>
            </w:r>
          </w:p>
        </w:tc>
        <w:tc>
          <w:tcPr>
            <w:tcW w:w="4397" w:type="dxa"/>
          </w:tcPr>
          <w:p w14:paraId="2362AEFE" w14:textId="17F209AE" w:rsidR="000B2D66" w:rsidRPr="00476D2F" w:rsidRDefault="000B2D66" w:rsidP="000B2D66">
            <w:pPr>
              <w:spacing w:before="60" w:after="60"/>
              <w:jc w:val="left"/>
              <w:rPr>
                <w:rStyle w:val="normaltextrun"/>
                <w:rFonts w:cs="Arial"/>
                <w:szCs w:val="18"/>
              </w:rPr>
            </w:pPr>
            <w:r w:rsidRPr="00664975">
              <w:rPr>
                <w:szCs w:val="24"/>
              </w:rPr>
              <w:t>Framework Contract</w:t>
            </w:r>
          </w:p>
        </w:tc>
        <w:tc>
          <w:tcPr>
            <w:tcW w:w="1570" w:type="dxa"/>
          </w:tcPr>
          <w:p w14:paraId="1BE01C4B" w14:textId="3B6A132E" w:rsidR="000B2D66" w:rsidRPr="00476D2F" w:rsidRDefault="000B2D66" w:rsidP="000B2D66">
            <w:pPr>
              <w:pStyle w:val="Table10"/>
              <w:jc w:val="center"/>
              <w:rPr>
                <w:sz w:val="24"/>
                <w:szCs w:val="24"/>
              </w:rPr>
            </w:pPr>
            <w:r w:rsidRPr="001771C7">
              <w:rPr>
                <w:sz w:val="24"/>
                <w:szCs w:val="24"/>
              </w:rPr>
              <w:t>24/06/2021</w:t>
            </w:r>
          </w:p>
        </w:tc>
      </w:tr>
      <w:tr w:rsidR="000B2D66" w:rsidRPr="00110E6A" w14:paraId="1D289C57" w14:textId="77777777" w:rsidTr="00B64818">
        <w:tblPrEx>
          <w:tblCellMar>
            <w:left w:w="107" w:type="dxa"/>
            <w:right w:w="107" w:type="dxa"/>
          </w:tblCellMar>
        </w:tblPrEx>
        <w:trPr>
          <w:cantSplit/>
          <w:jc w:val="center"/>
        </w:trPr>
        <w:tc>
          <w:tcPr>
            <w:tcW w:w="630" w:type="dxa"/>
          </w:tcPr>
          <w:p w14:paraId="4B55139B" w14:textId="3C0628DD" w:rsidR="000B2D66" w:rsidRPr="00476D2F" w:rsidRDefault="000B2D66" w:rsidP="000B2D66">
            <w:pPr>
              <w:pStyle w:val="Table10"/>
              <w:tabs>
                <w:tab w:val="clear" w:pos="1134"/>
              </w:tabs>
              <w:jc w:val="both"/>
              <w:rPr>
                <w:sz w:val="24"/>
                <w:szCs w:val="24"/>
              </w:rPr>
            </w:pPr>
            <w:bookmarkStart w:id="196" w:name="A25"/>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21</w:t>
            </w:r>
            <w:r w:rsidRPr="00476D2F">
              <w:rPr>
                <w:sz w:val="24"/>
                <w:szCs w:val="24"/>
              </w:rPr>
              <w:fldChar w:fldCharType="end"/>
            </w:r>
            <w:bookmarkEnd w:id="196"/>
          </w:p>
        </w:tc>
        <w:tc>
          <w:tcPr>
            <w:tcW w:w="2629" w:type="dxa"/>
          </w:tcPr>
          <w:p w14:paraId="19DDFE72" w14:textId="27348162" w:rsidR="000B2D66" w:rsidRPr="00476D2F" w:rsidRDefault="002E4947" w:rsidP="000B2D66">
            <w:pPr>
              <w:pStyle w:val="Table"/>
              <w:tabs>
                <w:tab w:val="left" w:pos="1134"/>
                <w:tab w:val="left" w:pos="1701"/>
                <w:tab w:val="left" w:pos="2268"/>
              </w:tabs>
              <w:spacing w:before="60"/>
              <w:rPr>
                <w:sz w:val="24"/>
                <w:szCs w:val="24"/>
              </w:rPr>
            </w:pPr>
            <w:r w:rsidRPr="002E4947">
              <w:rPr>
                <w:sz w:val="24"/>
                <w:szCs w:val="24"/>
              </w:rPr>
              <w:t>TAXUD/2023/DE/1053</w:t>
            </w:r>
          </w:p>
        </w:tc>
        <w:tc>
          <w:tcPr>
            <w:tcW w:w="4397" w:type="dxa"/>
          </w:tcPr>
          <w:p w14:paraId="74772CC9" w14:textId="50A67FDE" w:rsidR="000B2D66" w:rsidRPr="00476D2F" w:rsidRDefault="000B2D66" w:rsidP="000B2D66">
            <w:pPr>
              <w:spacing w:before="60" w:after="60"/>
              <w:jc w:val="left"/>
              <w:rPr>
                <w:rStyle w:val="normaltextrun"/>
                <w:rFonts w:cs="Arial"/>
                <w:szCs w:val="18"/>
              </w:rPr>
            </w:pPr>
            <w:r w:rsidRPr="00664975">
              <w:rPr>
                <w:szCs w:val="24"/>
              </w:rPr>
              <w:t xml:space="preserve">Specific Contract </w:t>
            </w:r>
            <w:r w:rsidR="002E4947" w:rsidRPr="00B1248F">
              <w:rPr>
                <w:szCs w:val="24"/>
                <w:lang w:val="en-US"/>
              </w:rPr>
              <w:t>11</w:t>
            </w:r>
            <w:r w:rsidR="002E4947" w:rsidRPr="00664975">
              <w:rPr>
                <w:szCs w:val="24"/>
              </w:rPr>
              <w:t xml:space="preserve"> </w:t>
            </w:r>
            <w:r w:rsidRPr="00664975">
              <w:rPr>
                <w:szCs w:val="24"/>
              </w:rPr>
              <w:t xml:space="preserve">under the Framework Contract </w:t>
            </w:r>
            <w:r w:rsidRPr="003710B1">
              <w:rPr>
                <w:szCs w:val="24"/>
              </w:rPr>
              <w:t>TAXUD/2021/CC/162</w:t>
            </w:r>
          </w:p>
        </w:tc>
        <w:tc>
          <w:tcPr>
            <w:tcW w:w="1570" w:type="dxa"/>
          </w:tcPr>
          <w:p w14:paraId="1AFDFEE7" w14:textId="70923E66" w:rsidR="000B2D66" w:rsidRPr="00476D2F" w:rsidRDefault="0062448D" w:rsidP="000B2D66">
            <w:pPr>
              <w:pStyle w:val="Table10"/>
              <w:jc w:val="center"/>
              <w:rPr>
                <w:sz w:val="24"/>
                <w:szCs w:val="24"/>
              </w:rPr>
            </w:pPr>
            <w:r w:rsidRPr="0062448D">
              <w:rPr>
                <w:sz w:val="24"/>
                <w:szCs w:val="24"/>
              </w:rPr>
              <w:t>27/11/2023</w:t>
            </w:r>
          </w:p>
        </w:tc>
      </w:tr>
      <w:tr w:rsidR="00986C86" w:rsidRPr="00110E6A" w14:paraId="606C3061" w14:textId="77777777" w:rsidTr="00B64818">
        <w:tblPrEx>
          <w:tblCellMar>
            <w:left w:w="107" w:type="dxa"/>
            <w:right w:w="107" w:type="dxa"/>
          </w:tblCellMar>
        </w:tblPrEx>
        <w:trPr>
          <w:cantSplit/>
          <w:jc w:val="center"/>
        </w:trPr>
        <w:tc>
          <w:tcPr>
            <w:tcW w:w="630" w:type="dxa"/>
          </w:tcPr>
          <w:p w14:paraId="4C62BF58" w14:textId="511A86FF" w:rsidR="00986C86" w:rsidRPr="00476D2F" w:rsidRDefault="00986C86" w:rsidP="00986C86">
            <w:pPr>
              <w:pStyle w:val="Table10"/>
              <w:tabs>
                <w:tab w:val="clear" w:pos="1134"/>
              </w:tabs>
              <w:jc w:val="both"/>
              <w:rPr>
                <w:sz w:val="24"/>
                <w:szCs w:val="24"/>
              </w:rPr>
            </w:pPr>
            <w:bookmarkStart w:id="197" w:name="A26"/>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4501EF">
              <w:rPr>
                <w:noProof/>
                <w:sz w:val="24"/>
                <w:szCs w:val="24"/>
              </w:rPr>
              <w:t>22</w:t>
            </w:r>
            <w:r w:rsidRPr="00476D2F">
              <w:rPr>
                <w:sz w:val="24"/>
                <w:szCs w:val="24"/>
              </w:rPr>
              <w:fldChar w:fldCharType="end"/>
            </w:r>
            <w:bookmarkEnd w:id="197"/>
          </w:p>
        </w:tc>
        <w:tc>
          <w:tcPr>
            <w:tcW w:w="2629" w:type="dxa"/>
          </w:tcPr>
          <w:p w14:paraId="035380AB" w14:textId="12F7B9D4" w:rsidR="00986C86" w:rsidRPr="001771C7" w:rsidRDefault="00986C86" w:rsidP="00986C86">
            <w:pPr>
              <w:pStyle w:val="Table"/>
              <w:tabs>
                <w:tab w:val="left" w:pos="1134"/>
                <w:tab w:val="left" w:pos="1701"/>
                <w:tab w:val="left" w:pos="2268"/>
              </w:tabs>
              <w:spacing w:before="60"/>
              <w:rPr>
                <w:sz w:val="24"/>
                <w:szCs w:val="24"/>
              </w:rPr>
            </w:pPr>
            <w:r w:rsidRPr="00664975">
              <w:rPr>
                <w:sz w:val="24"/>
                <w:szCs w:val="24"/>
              </w:rPr>
              <w:t>Decision No 1/2017</w:t>
            </w:r>
          </w:p>
        </w:tc>
        <w:tc>
          <w:tcPr>
            <w:tcW w:w="4397" w:type="dxa"/>
          </w:tcPr>
          <w:p w14:paraId="357BD09A" w14:textId="4E0F3D04" w:rsidR="00986C86" w:rsidRPr="00664975" w:rsidRDefault="00506E02" w:rsidP="00986C86">
            <w:pPr>
              <w:spacing w:before="60" w:after="60"/>
              <w:jc w:val="left"/>
              <w:rPr>
                <w:szCs w:val="24"/>
              </w:rPr>
            </w:pPr>
            <w:hyperlink r:id="rId34" w:history="1">
              <w:r w:rsidR="00986C86" w:rsidRPr="00664975">
                <w:rPr>
                  <w:rStyle w:val="Hyperlink"/>
                  <w:szCs w:val="24"/>
                  <w:lang w:eastAsia="en-GB"/>
                </w:rPr>
                <w:t>Decision No 1/2017 of the EU-EFTA Joint Committee on common transit of 5 December 2017 amending the Convention of 20 May 1987 on a common transit procedure [2018/29]</w:t>
              </w:r>
            </w:hyperlink>
          </w:p>
        </w:tc>
        <w:tc>
          <w:tcPr>
            <w:tcW w:w="1570" w:type="dxa"/>
          </w:tcPr>
          <w:p w14:paraId="69FE6B6D" w14:textId="648B3CAA" w:rsidR="00986C86" w:rsidRPr="001771C7" w:rsidRDefault="00986C86" w:rsidP="00986C86">
            <w:pPr>
              <w:pStyle w:val="Table10"/>
              <w:jc w:val="center"/>
              <w:rPr>
                <w:sz w:val="24"/>
                <w:szCs w:val="24"/>
              </w:rPr>
            </w:pPr>
            <w:r w:rsidRPr="00664975">
              <w:rPr>
                <w:sz w:val="24"/>
                <w:szCs w:val="24"/>
              </w:rPr>
              <w:t>12/01/2018</w:t>
            </w:r>
          </w:p>
        </w:tc>
      </w:tr>
    </w:tbl>
    <w:p w14:paraId="39204F8F" w14:textId="0EBFE34F" w:rsidR="00EF3BE2" w:rsidRPr="0045533B" w:rsidRDefault="00DF47BE" w:rsidP="008F703C">
      <w:pPr>
        <w:pStyle w:val="Caption"/>
      </w:pPr>
      <w:bookmarkStart w:id="198" w:name="_Toc474121098"/>
      <w:bookmarkStart w:id="199" w:name="_Toc46228981"/>
      <w:bookmarkStart w:id="200" w:name="_Toc185900930"/>
      <w:r w:rsidRPr="0045533B">
        <w:t xml:space="preserve">Table </w:t>
      </w:r>
      <w:r w:rsidR="002C7E76" w:rsidRPr="0045533B">
        <w:fldChar w:fldCharType="begin"/>
      </w:r>
      <w:r w:rsidR="002C7E76" w:rsidRPr="0045533B">
        <w:instrText xml:space="preserve"> SEQ Table \* ARABIC </w:instrText>
      </w:r>
      <w:r w:rsidR="002C7E76" w:rsidRPr="0045533B">
        <w:fldChar w:fldCharType="separate"/>
      </w:r>
      <w:r w:rsidR="004501EF">
        <w:rPr>
          <w:noProof/>
        </w:rPr>
        <w:t>4</w:t>
      </w:r>
      <w:r w:rsidR="002C7E76" w:rsidRPr="0045533B">
        <w:fldChar w:fldCharType="end"/>
      </w:r>
      <w:r w:rsidRPr="0045533B">
        <w:t>: Applicable Documents</w:t>
      </w:r>
      <w:bookmarkEnd w:id="198"/>
      <w:bookmarkEnd w:id="199"/>
      <w:bookmarkEnd w:id="200"/>
    </w:p>
    <w:p w14:paraId="24EE6DD7" w14:textId="081F7035" w:rsidR="00DF47BE" w:rsidRPr="00476D2F" w:rsidRDefault="00DF47BE">
      <w:r w:rsidRPr="00476D2F">
        <w:t>Note that all documents listed above are applicable to the present volume (and are input to this volume). Any change in any of the documents above is likely to have direct and immediate consequences for this document:</w:t>
      </w:r>
    </w:p>
    <w:p w14:paraId="24EE6DD8" w14:textId="42A6AA54" w:rsidR="00DF47BE" w:rsidRPr="00476D2F" w:rsidRDefault="00DF47BE" w:rsidP="00117A38">
      <w:pPr>
        <w:numPr>
          <w:ilvl w:val="0"/>
          <w:numId w:val="34"/>
        </w:numPr>
        <w:spacing w:before="120" w:after="120"/>
      </w:pPr>
      <w:r w:rsidRPr="00476D2F">
        <w:t>The series of documents, [</w:t>
      </w:r>
      <w:r w:rsidR="00A9312B" w:rsidRPr="00476D2F">
        <w:fldChar w:fldCharType="begin"/>
      </w:r>
      <w:r w:rsidR="00A9312B" w:rsidRPr="00476D2F">
        <w:instrText xml:space="preserve"> REF CCNAD1 \h  \* MERGEFORMAT </w:instrText>
      </w:r>
      <w:r w:rsidR="00A9312B" w:rsidRPr="00476D2F">
        <w:fldChar w:fldCharType="separate"/>
      </w:r>
      <w:r w:rsidR="004501EF" w:rsidRPr="004501EF">
        <w:t>A1</w:t>
      </w:r>
      <w:r w:rsidR="00A9312B" w:rsidRPr="00476D2F">
        <w:fldChar w:fldCharType="end"/>
      </w:r>
      <w:r w:rsidRPr="00476D2F">
        <w:t>] to [</w:t>
      </w:r>
      <w:r w:rsidR="00A9312B" w:rsidRPr="00476D2F">
        <w:fldChar w:fldCharType="begin"/>
      </w:r>
      <w:r w:rsidR="00A9312B" w:rsidRPr="00476D2F">
        <w:instrText xml:space="preserve"> REF CCNAD7 \h  \* MERGEFORMAT </w:instrText>
      </w:r>
      <w:r w:rsidR="00A9312B" w:rsidRPr="00476D2F">
        <w:fldChar w:fldCharType="separate"/>
      </w:r>
      <w:r w:rsidR="004501EF" w:rsidRPr="004501EF">
        <w:t>A7</w:t>
      </w:r>
      <w:r w:rsidR="00A9312B" w:rsidRPr="00476D2F">
        <w:fldChar w:fldCharType="end"/>
      </w:r>
      <w:r w:rsidRPr="00476D2F">
        <w:t>], define the interfaces of the CCN/CSI communications platform and therefore they are used for the description of CCN/CSI information in the DDCOM volume;</w:t>
      </w:r>
    </w:p>
    <w:p w14:paraId="24EE6DD9" w14:textId="216D5C30" w:rsidR="00DF47BE" w:rsidRPr="00476D2F" w:rsidRDefault="00DF47BE" w:rsidP="00117A38">
      <w:pPr>
        <w:numPr>
          <w:ilvl w:val="0"/>
          <w:numId w:val="34"/>
        </w:numPr>
        <w:spacing w:before="120" w:after="120"/>
      </w:pPr>
      <w:r w:rsidRPr="00476D2F">
        <w:t xml:space="preserve">Document </w:t>
      </w:r>
      <w:r w:rsidR="00E15A08" w:rsidRPr="00476D2F">
        <w:t>[</w:t>
      </w:r>
      <w:r w:rsidR="005D3718">
        <w:fldChar w:fldCharType="begin"/>
      </w:r>
      <w:r w:rsidR="005D3718">
        <w:instrText xml:space="preserve"> REF A23 \h </w:instrText>
      </w:r>
      <w:r w:rsidR="005D3718">
        <w:fldChar w:fldCharType="separate"/>
      </w:r>
      <w:r w:rsidR="004501EF" w:rsidRPr="00476D2F">
        <w:rPr>
          <w:szCs w:val="24"/>
        </w:rPr>
        <w:t>Α</w:t>
      </w:r>
      <w:r w:rsidR="004501EF">
        <w:rPr>
          <w:noProof/>
          <w:szCs w:val="24"/>
        </w:rPr>
        <w:t>19</w:t>
      </w:r>
      <w:r w:rsidR="005D3718">
        <w:fldChar w:fldCharType="end"/>
      </w:r>
      <w:r w:rsidR="00E15A08" w:rsidRPr="00476D2F">
        <w:rPr>
          <w:szCs w:val="24"/>
        </w:rPr>
        <w:t xml:space="preserve">] </w:t>
      </w:r>
      <w:r w:rsidRPr="00476D2F">
        <w:t xml:space="preserve">is the </w:t>
      </w:r>
      <w:r w:rsidR="00E15A08" w:rsidRPr="00476D2F">
        <w:t xml:space="preserve">Project </w:t>
      </w:r>
      <w:r w:rsidRPr="00476D2F">
        <w:t>Quality Plan and therefore it is applicable to DDCOM;</w:t>
      </w:r>
    </w:p>
    <w:p w14:paraId="1029F7B0" w14:textId="31B4EF46" w:rsidR="008F30E2" w:rsidRDefault="001D0D63" w:rsidP="00117A38">
      <w:pPr>
        <w:numPr>
          <w:ilvl w:val="0"/>
          <w:numId w:val="34"/>
        </w:numPr>
        <w:spacing w:before="120" w:after="120"/>
      </w:pPr>
      <w:r w:rsidRPr="00476D2F">
        <w:t>D</w:t>
      </w:r>
      <w:r w:rsidR="00846774" w:rsidRPr="00476D2F">
        <w:t>ocument</w:t>
      </w:r>
      <w:r w:rsidR="00437463" w:rsidRPr="00476D2F">
        <w:t>s</w:t>
      </w:r>
      <w:r w:rsidR="009C25CC" w:rsidRPr="00476D2F">
        <w:t xml:space="preserve"> from</w:t>
      </w:r>
      <w:r w:rsidR="00846774" w:rsidRPr="00476D2F">
        <w:t xml:space="preserve"> </w:t>
      </w:r>
      <w:r w:rsidR="00437463" w:rsidRPr="00476D2F">
        <w:t>[</w:t>
      </w:r>
      <w:r w:rsidR="005D3718">
        <w:fldChar w:fldCharType="begin"/>
      </w:r>
      <w:r w:rsidR="005D3718">
        <w:instrText xml:space="preserve"> REF A24 \h </w:instrText>
      </w:r>
      <w:r w:rsidR="005D3718">
        <w:fldChar w:fldCharType="separate"/>
      </w:r>
      <w:r w:rsidR="004501EF" w:rsidRPr="00476D2F">
        <w:rPr>
          <w:szCs w:val="24"/>
        </w:rPr>
        <w:t>Α</w:t>
      </w:r>
      <w:r w:rsidR="004501EF">
        <w:rPr>
          <w:noProof/>
          <w:szCs w:val="24"/>
        </w:rPr>
        <w:t>20</w:t>
      </w:r>
      <w:r w:rsidR="005D3718">
        <w:fldChar w:fldCharType="end"/>
      </w:r>
      <w:r w:rsidR="00C511BD" w:rsidRPr="00476D2F">
        <w:t xml:space="preserve">] </w:t>
      </w:r>
      <w:r w:rsidR="005D3718">
        <w:t>and</w:t>
      </w:r>
      <w:r w:rsidR="009C25CC" w:rsidRPr="00476D2F">
        <w:t xml:space="preserve"> </w:t>
      </w:r>
      <w:r w:rsidR="00846774" w:rsidRPr="00476D2F">
        <w:t>[</w:t>
      </w:r>
      <w:r w:rsidR="003B4A58">
        <w:fldChar w:fldCharType="begin"/>
      </w:r>
      <w:r w:rsidR="003B4A58">
        <w:instrText xml:space="preserve"> REF A25 \h </w:instrText>
      </w:r>
      <w:r w:rsidR="003B4A58">
        <w:fldChar w:fldCharType="separate"/>
      </w:r>
      <w:r w:rsidR="004501EF" w:rsidRPr="00476D2F">
        <w:rPr>
          <w:szCs w:val="24"/>
        </w:rPr>
        <w:t>Α</w:t>
      </w:r>
      <w:r w:rsidR="004501EF">
        <w:rPr>
          <w:noProof/>
          <w:szCs w:val="24"/>
        </w:rPr>
        <w:t>21</w:t>
      </w:r>
      <w:r w:rsidR="003B4A58">
        <w:fldChar w:fldCharType="end"/>
      </w:r>
      <w:r w:rsidR="00846774" w:rsidRPr="00476D2F">
        <w:t xml:space="preserve">] </w:t>
      </w:r>
      <w:r w:rsidR="00437463" w:rsidRPr="00476D2F">
        <w:t>are</w:t>
      </w:r>
      <w:r w:rsidR="00846774" w:rsidRPr="00476D2F">
        <w:t xml:space="preserve"> contractual document</w:t>
      </w:r>
      <w:r w:rsidR="00437463" w:rsidRPr="00476D2F">
        <w:t>s</w:t>
      </w:r>
      <w:r w:rsidR="00846774" w:rsidRPr="00476D2F">
        <w:t xml:space="preserve"> of the specific Qu</w:t>
      </w:r>
      <w:r w:rsidR="005B2EA9" w:rsidRPr="00476D2F">
        <w:t>o</w:t>
      </w:r>
      <w:r w:rsidR="00846774" w:rsidRPr="00476D2F">
        <w:t>ted Time and Means Action</w:t>
      </w:r>
      <w:r w:rsidR="008F30E2">
        <w:t>;</w:t>
      </w:r>
    </w:p>
    <w:p w14:paraId="24EE6DDB" w14:textId="6CAFB1CB" w:rsidR="00846774" w:rsidRPr="00476D2F" w:rsidRDefault="008F30E2" w:rsidP="00117A38">
      <w:pPr>
        <w:numPr>
          <w:ilvl w:val="0"/>
          <w:numId w:val="34"/>
        </w:numPr>
        <w:spacing w:before="120" w:after="120"/>
      </w:pPr>
      <w:r w:rsidRPr="005124AA">
        <w:t xml:space="preserve">After the </w:t>
      </w:r>
      <w:r>
        <w:t>e</w:t>
      </w:r>
      <w:r w:rsidRPr="005124AA">
        <w:t>nd of T</w:t>
      </w:r>
      <w:r>
        <w:t>ransitional Period of AES-P1 and NCTS-P5</w:t>
      </w:r>
      <w:r w:rsidRPr="005124AA">
        <w:t>, the UCC TDA [</w:t>
      </w:r>
      <w:r>
        <w:fldChar w:fldCharType="begin"/>
      </w:r>
      <w:r>
        <w:instrText xml:space="preserve"> REF A20 \h </w:instrText>
      </w:r>
      <w:r>
        <w:fldChar w:fldCharType="separate"/>
      </w:r>
      <w:r w:rsidR="004501EF" w:rsidRPr="00476D2F">
        <w:rPr>
          <w:szCs w:val="24"/>
        </w:rPr>
        <w:t>A</w:t>
      </w:r>
      <w:r w:rsidR="004501EF">
        <w:rPr>
          <w:noProof/>
          <w:szCs w:val="24"/>
        </w:rPr>
        <w:t>16</w:t>
      </w:r>
      <w:r>
        <w:fldChar w:fldCharType="end"/>
      </w:r>
      <w:r w:rsidRPr="005124AA">
        <w:t>] is no more applicable and UCC becomes effectively applicable.</w:t>
      </w:r>
    </w:p>
    <w:p w14:paraId="24EE6DDC" w14:textId="77777777" w:rsidR="00DF47BE" w:rsidRPr="00476D2F" w:rsidRDefault="00DF47BE">
      <w:r w:rsidRPr="00476D2F">
        <w:t xml:space="preserve">The Central Project Team will implement configuration management on all documents and </w:t>
      </w:r>
      <w:r w:rsidR="00476AC7" w:rsidRPr="00476D2F">
        <w:t xml:space="preserve">CDCA </w:t>
      </w:r>
      <w:r w:rsidRPr="00476D2F">
        <w:t xml:space="preserve">software versions </w:t>
      </w:r>
      <w:proofErr w:type="gramStart"/>
      <w:r w:rsidRPr="00476D2F">
        <w:t>in order to</w:t>
      </w:r>
      <w:proofErr w:type="gramEnd"/>
      <w:r w:rsidRPr="00476D2F">
        <w:t xml:space="preserve"> assure coherence.</w:t>
      </w:r>
    </w:p>
    <w:p w14:paraId="731AE494" w14:textId="77777777" w:rsidR="00901E30" w:rsidRPr="00476D2F" w:rsidRDefault="00901E30">
      <w:pPr>
        <w:spacing w:before="0"/>
        <w:jc w:val="left"/>
        <w:rPr>
          <w:b/>
        </w:rPr>
      </w:pPr>
      <w:bookmarkStart w:id="201" w:name="_Ref473821673"/>
      <w:r w:rsidRPr="00476D2F">
        <w:br w:type="page"/>
      </w:r>
    </w:p>
    <w:p w14:paraId="24EE6DDD" w14:textId="4028AA52" w:rsidR="00DF47BE" w:rsidRPr="00476D2F" w:rsidRDefault="00DF47BE" w:rsidP="00DB5464">
      <w:pPr>
        <w:pStyle w:val="Heading4"/>
      </w:pPr>
      <w:r w:rsidRPr="00476D2F">
        <w:t>Standards</w:t>
      </w:r>
      <w:bookmarkEnd w:id="201"/>
    </w:p>
    <w:p w14:paraId="24EE6DDE" w14:textId="77777777" w:rsidR="00DF47BE" w:rsidRPr="00476D2F" w:rsidRDefault="00DF47BE">
      <w:pPr>
        <w:spacing w:after="120"/>
      </w:pPr>
      <w:r w:rsidRPr="00476D2F">
        <w:t>The following standards are applicable to this document: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DE3" w14:textId="77777777" w:rsidTr="00A466B6">
        <w:trPr>
          <w:cantSplit/>
          <w:tblHeader/>
          <w:jc w:val="center"/>
        </w:trPr>
        <w:tc>
          <w:tcPr>
            <w:tcW w:w="567" w:type="dxa"/>
            <w:shd w:val="clear" w:color="auto" w:fill="002060"/>
          </w:tcPr>
          <w:p w14:paraId="24EE6DDF" w14:textId="77777777" w:rsidR="00DF47BE" w:rsidRPr="00476D2F" w:rsidRDefault="00DF47BE">
            <w:pPr>
              <w:pStyle w:val="Table10"/>
              <w:jc w:val="both"/>
              <w:rPr>
                <w:b/>
                <w:sz w:val="24"/>
                <w:szCs w:val="24"/>
              </w:rPr>
            </w:pPr>
            <w:r w:rsidRPr="00476D2F">
              <w:rPr>
                <w:b/>
                <w:sz w:val="24"/>
                <w:szCs w:val="24"/>
              </w:rPr>
              <w:t>Ref.</w:t>
            </w:r>
          </w:p>
        </w:tc>
        <w:tc>
          <w:tcPr>
            <w:tcW w:w="2688" w:type="dxa"/>
            <w:shd w:val="clear" w:color="auto" w:fill="002060"/>
          </w:tcPr>
          <w:p w14:paraId="24EE6DE0"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DE1"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DE2"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DE8" w14:textId="77777777" w:rsidTr="00A466B6">
        <w:trPr>
          <w:cantSplit/>
          <w:jc w:val="center"/>
        </w:trPr>
        <w:tc>
          <w:tcPr>
            <w:tcW w:w="567" w:type="dxa"/>
          </w:tcPr>
          <w:p w14:paraId="24EE6DE4" w14:textId="77777777" w:rsidR="00DF47BE" w:rsidRPr="00476D2F" w:rsidRDefault="00FD12D3" w:rsidP="00A8280F">
            <w:pPr>
              <w:pStyle w:val="Table10"/>
              <w:tabs>
                <w:tab w:val="clear" w:pos="1134"/>
              </w:tabs>
              <w:jc w:val="both"/>
              <w:rPr>
                <w:sz w:val="24"/>
                <w:szCs w:val="24"/>
              </w:rPr>
            </w:pPr>
            <w:bookmarkStart w:id="202" w:name="_Hlt510928198"/>
            <w:bookmarkStart w:id="203" w:name="S1"/>
            <w:bookmarkEnd w:id="202"/>
            <w:r w:rsidRPr="00476D2F">
              <w:rPr>
                <w:sz w:val="24"/>
                <w:szCs w:val="24"/>
              </w:rPr>
              <w:t>S1</w:t>
            </w:r>
            <w:bookmarkEnd w:id="203"/>
          </w:p>
        </w:tc>
        <w:tc>
          <w:tcPr>
            <w:tcW w:w="2688" w:type="dxa"/>
          </w:tcPr>
          <w:p w14:paraId="24EE6DE5" w14:textId="77777777" w:rsidR="00DF47BE" w:rsidRPr="00476D2F" w:rsidRDefault="00DF47BE" w:rsidP="00025622">
            <w:pPr>
              <w:pStyle w:val="Table10"/>
              <w:jc w:val="both"/>
              <w:rPr>
                <w:sz w:val="24"/>
                <w:szCs w:val="24"/>
              </w:rPr>
            </w:pPr>
            <w:r w:rsidRPr="00476D2F">
              <w:rPr>
                <w:sz w:val="24"/>
                <w:szCs w:val="24"/>
              </w:rPr>
              <w:t>ISO</w:t>
            </w:r>
            <w:r w:rsidR="00025622" w:rsidRPr="00476D2F">
              <w:rPr>
                <w:sz w:val="24"/>
                <w:szCs w:val="24"/>
              </w:rPr>
              <w:t xml:space="preserve"> </w:t>
            </w:r>
            <w:r w:rsidRPr="00476D2F">
              <w:rPr>
                <w:sz w:val="24"/>
                <w:szCs w:val="24"/>
              </w:rPr>
              <w:t>9735</w:t>
            </w:r>
          </w:p>
        </w:tc>
        <w:tc>
          <w:tcPr>
            <w:tcW w:w="4825" w:type="dxa"/>
          </w:tcPr>
          <w:p w14:paraId="24EE6DE6" w14:textId="77777777" w:rsidR="00DF47BE" w:rsidRPr="00476D2F" w:rsidRDefault="00DF47BE">
            <w:pPr>
              <w:pStyle w:val="Table10"/>
              <w:jc w:val="both"/>
              <w:rPr>
                <w:sz w:val="24"/>
                <w:szCs w:val="24"/>
              </w:rPr>
            </w:pPr>
            <w:r w:rsidRPr="00476D2F">
              <w:rPr>
                <w:sz w:val="24"/>
                <w:szCs w:val="24"/>
              </w:rPr>
              <w:t xml:space="preserve">ISO 9735 - Electronic data interchange for administration, commerce and transport (EDIFACT) - </w:t>
            </w:r>
            <w:proofErr w:type="gramStart"/>
            <w:r w:rsidRPr="00476D2F">
              <w:rPr>
                <w:sz w:val="24"/>
                <w:szCs w:val="24"/>
              </w:rPr>
              <w:t>Application level</w:t>
            </w:r>
            <w:proofErr w:type="gramEnd"/>
            <w:r w:rsidRPr="00476D2F">
              <w:rPr>
                <w:sz w:val="24"/>
                <w:szCs w:val="24"/>
              </w:rPr>
              <w:t xml:space="preserve"> syntax rules</w:t>
            </w:r>
          </w:p>
        </w:tc>
        <w:tc>
          <w:tcPr>
            <w:tcW w:w="992" w:type="dxa"/>
          </w:tcPr>
          <w:p w14:paraId="24EE6DE7" w14:textId="77777777" w:rsidR="00DF47BE" w:rsidRPr="00476D2F" w:rsidRDefault="00DF47BE">
            <w:pPr>
              <w:pStyle w:val="Table10"/>
              <w:jc w:val="center"/>
              <w:rPr>
                <w:sz w:val="24"/>
                <w:szCs w:val="24"/>
              </w:rPr>
            </w:pPr>
          </w:p>
        </w:tc>
      </w:tr>
      <w:tr w:rsidR="00DF47BE" w:rsidRPr="00110E6A" w14:paraId="24EE6DED" w14:textId="77777777" w:rsidTr="00A466B6">
        <w:trPr>
          <w:cantSplit/>
          <w:jc w:val="center"/>
        </w:trPr>
        <w:tc>
          <w:tcPr>
            <w:tcW w:w="567" w:type="dxa"/>
          </w:tcPr>
          <w:p w14:paraId="24EE6DE9" w14:textId="77777777" w:rsidR="00CD190E" w:rsidRPr="00476D2F" w:rsidRDefault="00CD190E">
            <w:pPr>
              <w:pStyle w:val="Table10"/>
              <w:tabs>
                <w:tab w:val="clear" w:pos="1134"/>
              </w:tabs>
              <w:jc w:val="both"/>
              <w:rPr>
                <w:sz w:val="24"/>
                <w:szCs w:val="24"/>
              </w:rPr>
            </w:pPr>
            <w:bookmarkStart w:id="204" w:name="S2"/>
            <w:r w:rsidRPr="00476D2F">
              <w:rPr>
                <w:sz w:val="24"/>
                <w:szCs w:val="24"/>
              </w:rPr>
              <w:t>S2</w:t>
            </w:r>
            <w:bookmarkEnd w:id="204"/>
          </w:p>
        </w:tc>
        <w:tc>
          <w:tcPr>
            <w:tcW w:w="2688" w:type="dxa"/>
          </w:tcPr>
          <w:p w14:paraId="24EE6DEA" w14:textId="77777777" w:rsidR="00DF47BE" w:rsidRPr="00476D2F" w:rsidRDefault="00DF47BE">
            <w:pPr>
              <w:pStyle w:val="Table10"/>
              <w:jc w:val="both"/>
              <w:rPr>
                <w:sz w:val="24"/>
                <w:szCs w:val="24"/>
              </w:rPr>
            </w:pPr>
            <w:r w:rsidRPr="00476D2F">
              <w:rPr>
                <w:sz w:val="24"/>
                <w:szCs w:val="24"/>
              </w:rPr>
              <w:t>UNTDID, D96B</w:t>
            </w:r>
          </w:p>
        </w:tc>
        <w:tc>
          <w:tcPr>
            <w:tcW w:w="4825" w:type="dxa"/>
          </w:tcPr>
          <w:p w14:paraId="24EE6DEB" w14:textId="77777777" w:rsidR="00DF47BE" w:rsidRPr="00476D2F" w:rsidRDefault="00DF47BE">
            <w:pPr>
              <w:pStyle w:val="Table10"/>
              <w:jc w:val="both"/>
              <w:rPr>
                <w:sz w:val="24"/>
                <w:szCs w:val="24"/>
              </w:rPr>
            </w:pPr>
            <w:r w:rsidRPr="00476D2F">
              <w:rPr>
                <w:sz w:val="24"/>
                <w:szCs w:val="24"/>
              </w:rPr>
              <w:t>United Nations Trade Data Interchange Directory D.96B (United Nations)</w:t>
            </w:r>
          </w:p>
        </w:tc>
        <w:tc>
          <w:tcPr>
            <w:tcW w:w="992" w:type="dxa"/>
          </w:tcPr>
          <w:p w14:paraId="24EE6DEC" w14:textId="77777777" w:rsidR="00DF47BE" w:rsidRPr="00476D2F" w:rsidRDefault="00DF47BE">
            <w:pPr>
              <w:pStyle w:val="Table10"/>
              <w:jc w:val="center"/>
              <w:rPr>
                <w:sz w:val="24"/>
                <w:szCs w:val="24"/>
              </w:rPr>
            </w:pPr>
          </w:p>
        </w:tc>
      </w:tr>
      <w:tr w:rsidR="00DF47BE" w:rsidRPr="00110E6A" w14:paraId="24EE6DF2" w14:textId="77777777" w:rsidTr="00A466B6">
        <w:trPr>
          <w:cantSplit/>
          <w:jc w:val="center"/>
        </w:trPr>
        <w:tc>
          <w:tcPr>
            <w:tcW w:w="567" w:type="dxa"/>
          </w:tcPr>
          <w:p w14:paraId="24EE6DEE" w14:textId="77777777" w:rsidR="00CD190E" w:rsidRPr="00476D2F" w:rsidRDefault="00CD190E">
            <w:pPr>
              <w:pStyle w:val="Table10"/>
              <w:tabs>
                <w:tab w:val="clear" w:pos="1134"/>
              </w:tabs>
              <w:jc w:val="both"/>
              <w:rPr>
                <w:sz w:val="24"/>
                <w:szCs w:val="24"/>
              </w:rPr>
            </w:pPr>
            <w:bookmarkStart w:id="205" w:name="S3"/>
            <w:r w:rsidRPr="00476D2F">
              <w:rPr>
                <w:sz w:val="24"/>
                <w:szCs w:val="24"/>
              </w:rPr>
              <w:t>S3</w:t>
            </w:r>
            <w:bookmarkEnd w:id="205"/>
          </w:p>
        </w:tc>
        <w:tc>
          <w:tcPr>
            <w:tcW w:w="2688" w:type="dxa"/>
          </w:tcPr>
          <w:p w14:paraId="24EE6DEF" w14:textId="77777777" w:rsidR="00DF47BE" w:rsidRPr="00476D2F" w:rsidRDefault="00DF47BE" w:rsidP="00095463">
            <w:pPr>
              <w:pStyle w:val="Table10"/>
              <w:rPr>
                <w:sz w:val="24"/>
                <w:szCs w:val="24"/>
              </w:rPr>
            </w:pPr>
            <w:r w:rsidRPr="00476D2F">
              <w:rPr>
                <w:sz w:val="24"/>
                <w:szCs w:val="24"/>
              </w:rPr>
              <w:t>UN/ECE TRADE /WP.4/R.1186/Rev.1</w:t>
            </w:r>
          </w:p>
        </w:tc>
        <w:tc>
          <w:tcPr>
            <w:tcW w:w="4825" w:type="dxa"/>
          </w:tcPr>
          <w:p w14:paraId="24EE6DF0" w14:textId="77777777" w:rsidR="00DF47BE" w:rsidRPr="00476D2F" w:rsidRDefault="00DF47BE">
            <w:pPr>
              <w:pStyle w:val="Table10"/>
              <w:jc w:val="both"/>
              <w:rPr>
                <w:sz w:val="24"/>
                <w:szCs w:val="24"/>
              </w:rPr>
            </w:pPr>
            <w:r w:rsidRPr="00476D2F">
              <w:rPr>
                <w:sz w:val="24"/>
                <w:szCs w:val="24"/>
              </w:rPr>
              <w:t>Syntax and Service Report Message (CONTRL)</w:t>
            </w:r>
          </w:p>
        </w:tc>
        <w:tc>
          <w:tcPr>
            <w:tcW w:w="992" w:type="dxa"/>
          </w:tcPr>
          <w:p w14:paraId="24EE6DF1" w14:textId="77777777" w:rsidR="00DF47BE" w:rsidRPr="00476D2F" w:rsidRDefault="00DF47BE">
            <w:pPr>
              <w:pStyle w:val="Table10"/>
              <w:jc w:val="center"/>
              <w:rPr>
                <w:sz w:val="24"/>
                <w:szCs w:val="24"/>
              </w:rPr>
            </w:pPr>
            <w:r w:rsidRPr="00476D2F">
              <w:rPr>
                <w:sz w:val="24"/>
                <w:szCs w:val="24"/>
              </w:rPr>
              <w:t>1</w:t>
            </w:r>
          </w:p>
        </w:tc>
      </w:tr>
      <w:tr w:rsidR="00DF47BE" w:rsidRPr="00110E6A" w14:paraId="24EE6DF8" w14:textId="77777777" w:rsidTr="00A466B6">
        <w:trPr>
          <w:cantSplit/>
          <w:jc w:val="center"/>
        </w:trPr>
        <w:tc>
          <w:tcPr>
            <w:tcW w:w="567" w:type="dxa"/>
          </w:tcPr>
          <w:p w14:paraId="24EE6DF3" w14:textId="77777777" w:rsidR="00CD190E" w:rsidRPr="00476D2F" w:rsidRDefault="00CD190E">
            <w:pPr>
              <w:pStyle w:val="Table10"/>
              <w:tabs>
                <w:tab w:val="clear" w:pos="1134"/>
              </w:tabs>
              <w:jc w:val="both"/>
              <w:rPr>
                <w:sz w:val="24"/>
                <w:szCs w:val="24"/>
              </w:rPr>
            </w:pPr>
            <w:bookmarkStart w:id="206" w:name="S4"/>
            <w:r w:rsidRPr="00476D2F">
              <w:rPr>
                <w:sz w:val="24"/>
                <w:szCs w:val="24"/>
              </w:rPr>
              <w:t>S4</w:t>
            </w:r>
            <w:bookmarkEnd w:id="206"/>
          </w:p>
        </w:tc>
        <w:tc>
          <w:tcPr>
            <w:tcW w:w="2688" w:type="dxa"/>
          </w:tcPr>
          <w:p w14:paraId="24EE6DF4" w14:textId="77777777" w:rsidR="00BA68A6" w:rsidRPr="00476D2F" w:rsidRDefault="00BA68A6" w:rsidP="00A70B37">
            <w:pPr>
              <w:pStyle w:val="Table10"/>
              <w:jc w:val="both"/>
              <w:rPr>
                <w:sz w:val="24"/>
                <w:szCs w:val="24"/>
              </w:rPr>
            </w:pPr>
            <w:r w:rsidRPr="00476D2F">
              <w:rPr>
                <w:sz w:val="24"/>
                <w:szCs w:val="24"/>
              </w:rPr>
              <w:t>Extensible Markup Language (XML) 1.0 (Fifth Edition)</w:t>
            </w:r>
          </w:p>
          <w:p w14:paraId="24EE6DF5" w14:textId="0347B8C2" w:rsidR="00DF47BE" w:rsidRPr="00476D2F" w:rsidRDefault="00506E02" w:rsidP="00BA68A6">
            <w:pPr>
              <w:pStyle w:val="Table10"/>
              <w:jc w:val="both"/>
              <w:rPr>
                <w:sz w:val="24"/>
                <w:szCs w:val="24"/>
              </w:rPr>
            </w:pPr>
            <w:hyperlink r:id="rId35" w:history="1">
              <w:r w:rsidR="00BA68A6" w:rsidRPr="00476D2F">
                <w:rPr>
                  <w:rStyle w:val="Hyperlink"/>
                  <w:bCs/>
                  <w:sz w:val="24"/>
                  <w:szCs w:val="24"/>
                </w:rPr>
                <w:t>http://www.w3.org/TR/2008/REC-xml-20081126/</w:t>
              </w:r>
            </w:hyperlink>
          </w:p>
        </w:tc>
        <w:tc>
          <w:tcPr>
            <w:tcW w:w="4825" w:type="dxa"/>
          </w:tcPr>
          <w:p w14:paraId="24EE6DF6" w14:textId="77777777" w:rsidR="00DF47BE" w:rsidRPr="00476D2F" w:rsidRDefault="00DF47BE">
            <w:pPr>
              <w:pStyle w:val="Table10"/>
              <w:jc w:val="both"/>
              <w:rPr>
                <w:sz w:val="24"/>
                <w:szCs w:val="24"/>
              </w:rPr>
            </w:pPr>
            <w:r w:rsidRPr="00476D2F">
              <w:rPr>
                <w:sz w:val="24"/>
                <w:szCs w:val="24"/>
              </w:rPr>
              <w:t>XML standard</w:t>
            </w:r>
          </w:p>
        </w:tc>
        <w:tc>
          <w:tcPr>
            <w:tcW w:w="992" w:type="dxa"/>
          </w:tcPr>
          <w:p w14:paraId="24EE6DF7" w14:textId="77777777" w:rsidR="00DF47BE" w:rsidRPr="00476D2F" w:rsidRDefault="00DF47BE">
            <w:pPr>
              <w:pStyle w:val="Table10"/>
              <w:jc w:val="center"/>
              <w:rPr>
                <w:sz w:val="24"/>
                <w:szCs w:val="24"/>
              </w:rPr>
            </w:pPr>
          </w:p>
        </w:tc>
      </w:tr>
      <w:tr w:rsidR="00DF47BE" w:rsidRPr="00110E6A" w14:paraId="24EE6DFD" w14:textId="77777777" w:rsidTr="00A466B6">
        <w:trPr>
          <w:cantSplit/>
          <w:jc w:val="center"/>
        </w:trPr>
        <w:tc>
          <w:tcPr>
            <w:tcW w:w="567" w:type="dxa"/>
          </w:tcPr>
          <w:p w14:paraId="24EE6DF9" w14:textId="77777777" w:rsidR="00DF47BE" w:rsidRPr="00476D2F" w:rsidRDefault="00CD190E">
            <w:pPr>
              <w:pStyle w:val="Table10"/>
              <w:tabs>
                <w:tab w:val="clear" w:pos="1134"/>
              </w:tabs>
              <w:jc w:val="both"/>
              <w:rPr>
                <w:sz w:val="24"/>
                <w:szCs w:val="24"/>
              </w:rPr>
            </w:pPr>
            <w:bookmarkStart w:id="207" w:name="S5"/>
            <w:r w:rsidRPr="00476D2F">
              <w:rPr>
                <w:sz w:val="24"/>
                <w:szCs w:val="24"/>
              </w:rPr>
              <w:t>S5</w:t>
            </w:r>
            <w:bookmarkEnd w:id="207"/>
          </w:p>
        </w:tc>
        <w:tc>
          <w:tcPr>
            <w:tcW w:w="2688" w:type="dxa"/>
          </w:tcPr>
          <w:p w14:paraId="24EE6DFA" w14:textId="77777777" w:rsidR="00DF47BE" w:rsidRPr="00476D2F" w:rsidRDefault="00DF47BE" w:rsidP="00025622">
            <w:pPr>
              <w:pStyle w:val="Table10"/>
              <w:rPr>
                <w:sz w:val="24"/>
                <w:szCs w:val="24"/>
              </w:rPr>
            </w:pPr>
            <w:r w:rsidRPr="00476D2F">
              <w:rPr>
                <w:sz w:val="24"/>
                <w:szCs w:val="24"/>
              </w:rPr>
              <w:t>Unicode 1999-05-17 (Revision 2)</w:t>
            </w:r>
          </w:p>
        </w:tc>
        <w:tc>
          <w:tcPr>
            <w:tcW w:w="4825" w:type="dxa"/>
          </w:tcPr>
          <w:p w14:paraId="24EE6DFB" w14:textId="77777777" w:rsidR="00DF47BE" w:rsidRPr="00476D2F" w:rsidRDefault="00DF47BE">
            <w:pPr>
              <w:pStyle w:val="Table10"/>
              <w:jc w:val="both"/>
              <w:rPr>
                <w:sz w:val="24"/>
                <w:szCs w:val="24"/>
              </w:rPr>
            </w:pPr>
            <w:r w:rsidRPr="00476D2F">
              <w:rPr>
                <w:sz w:val="24"/>
                <w:szCs w:val="24"/>
              </w:rPr>
              <w:t>Unicode standard</w:t>
            </w:r>
          </w:p>
        </w:tc>
        <w:tc>
          <w:tcPr>
            <w:tcW w:w="992" w:type="dxa"/>
          </w:tcPr>
          <w:p w14:paraId="24EE6DFC" w14:textId="77777777" w:rsidR="00DF47BE" w:rsidRPr="00476D2F" w:rsidRDefault="00DF47BE">
            <w:pPr>
              <w:pStyle w:val="Table10"/>
              <w:jc w:val="center"/>
              <w:rPr>
                <w:sz w:val="24"/>
                <w:szCs w:val="24"/>
              </w:rPr>
            </w:pPr>
          </w:p>
        </w:tc>
      </w:tr>
      <w:tr w:rsidR="00DF47BE" w:rsidRPr="00110E6A" w14:paraId="24EE6E08" w14:textId="77777777" w:rsidTr="00A466B6">
        <w:trPr>
          <w:cantSplit/>
          <w:jc w:val="center"/>
        </w:trPr>
        <w:tc>
          <w:tcPr>
            <w:tcW w:w="567" w:type="dxa"/>
          </w:tcPr>
          <w:p w14:paraId="24EE6DFE" w14:textId="77777777" w:rsidR="00CD190E" w:rsidRPr="00476D2F" w:rsidRDefault="00CD190E">
            <w:pPr>
              <w:pStyle w:val="Table10"/>
              <w:tabs>
                <w:tab w:val="clear" w:pos="1134"/>
              </w:tabs>
              <w:jc w:val="both"/>
              <w:rPr>
                <w:sz w:val="24"/>
                <w:szCs w:val="24"/>
              </w:rPr>
            </w:pPr>
            <w:bookmarkStart w:id="208" w:name="S6"/>
            <w:r w:rsidRPr="00476D2F">
              <w:rPr>
                <w:sz w:val="24"/>
                <w:szCs w:val="24"/>
              </w:rPr>
              <w:t>S6</w:t>
            </w:r>
            <w:bookmarkEnd w:id="208"/>
          </w:p>
        </w:tc>
        <w:tc>
          <w:tcPr>
            <w:tcW w:w="2688" w:type="dxa"/>
          </w:tcPr>
          <w:p w14:paraId="24EE6DFF" w14:textId="77777777" w:rsidR="00DF47BE" w:rsidRPr="005015FA" w:rsidRDefault="00DF47BE">
            <w:pPr>
              <w:pStyle w:val="Table10"/>
              <w:rPr>
                <w:sz w:val="24"/>
                <w:szCs w:val="24"/>
                <w:lang w:val="es-ES"/>
              </w:rPr>
            </w:pPr>
            <w:r w:rsidRPr="005015FA">
              <w:rPr>
                <w:sz w:val="24"/>
                <w:szCs w:val="24"/>
                <w:lang w:val="es-ES"/>
              </w:rPr>
              <w:t>ISO 8859-1</w:t>
            </w:r>
          </w:p>
          <w:p w14:paraId="24EE6E00" w14:textId="77777777" w:rsidR="00DF47BE" w:rsidRPr="005015FA" w:rsidRDefault="00DF47BE">
            <w:pPr>
              <w:pStyle w:val="Table10"/>
              <w:rPr>
                <w:sz w:val="24"/>
                <w:szCs w:val="24"/>
                <w:lang w:val="es-ES"/>
              </w:rPr>
            </w:pPr>
            <w:r w:rsidRPr="005015FA">
              <w:rPr>
                <w:sz w:val="24"/>
                <w:szCs w:val="24"/>
                <w:lang w:val="es-ES"/>
              </w:rPr>
              <w:t>ISO 8859-2</w:t>
            </w:r>
          </w:p>
          <w:p w14:paraId="24EE6E01" w14:textId="77777777" w:rsidR="00025622" w:rsidRPr="005015FA" w:rsidRDefault="00025622">
            <w:pPr>
              <w:pStyle w:val="Table10"/>
              <w:rPr>
                <w:sz w:val="24"/>
                <w:szCs w:val="24"/>
                <w:lang w:val="es-ES"/>
              </w:rPr>
            </w:pPr>
            <w:r w:rsidRPr="005015FA">
              <w:rPr>
                <w:sz w:val="24"/>
                <w:szCs w:val="24"/>
                <w:lang w:val="es-ES"/>
              </w:rPr>
              <w:t>ISO 8859-3</w:t>
            </w:r>
          </w:p>
          <w:p w14:paraId="24EE6E02" w14:textId="77777777" w:rsidR="00DF47BE" w:rsidRPr="005015FA" w:rsidRDefault="00DF47BE">
            <w:pPr>
              <w:pStyle w:val="Table10"/>
              <w:rPr>
                <w:sz w:val="24"/>
                <w:szCs w:val="24"/>
                <w:lang w:val="es-ES"/>
              </w:rPr>
            </w:pPr>
            <w:r w:rsidRPr="005015FA">
              <w:rPr>
                <w:sz w:val="24"/>
                <w:szCs w:val="24"/>
                <w:lang w:val="es-ES"/>
              </w:rPr>
              <w:t>ISO 8859-4</w:t>
            </w:r>
          </w:p>
          <w:p w14:paraId="24EE6E03" w14:textId="77777777" w:rsidR="00DF47BE" w:rsidRPr="005015FA" w:rsidRDefault="00DF47BE">
            <w:pPr>
              <w:pStyle w:val="Table10"/>
              <w:rPr>
                <w:sz w:val="24"/>
                <w:szCs w:val="24"/>
                <w:lang w:val="es-ES"/>
              </w:rPr>
            </w:pPr>
            <w:r w:rsidRPr="005015FA">
              <w:rPr>
                <w:sz w:val="24"/>
                <w:szCs w:val="24"/>
                <w:lang w:val="es-ES"/>
              </w:rPr>
              <w:t>ISO 8859-5</w:t>
            </w:r>
          </w:p>
          <w:p w14:paraId="24EE6E04" w14:textId="77777777" w:rsidR="00DF47BE" w:rsidRPr="00476D2F" w:rsidRDefault="00DF47BE">
            <w:pPr>
              <w:pStyle w:val="Table10"/>
              <w:rPr>
                <w:sz w:val="24"/>
                <w:szCs w:val="24"/>
              </w:rPr>
            </w:pPr>
            <w:r w:rsidRPr="00476D2F">
              <w:rPr>
                <w:sz w:val="24"/>
                <w:szCs w:val="24"/>
              </w:rPr>
              <w:t>ISO 8859-7</w:t>
            </w:r>
          </w:p>
          <w:p w14:paraId="24EE6E05" w14:textId="77777777" w:rsidR="00DD3A57" w:rsidRPr="00476D2F" w:rsidRDefault="004F79FD" w:rsidP="00500E7B">
            <w:pPr>
              <w:pStyle w:val="Table10"/>
              <w:rPr>
                <w:sz w:val="24"/>
                <w:szCs w:val="24"/>
              </w:rPr>
            </w:pPr>
            <w:r w:rsidRPr="00476D2F">
              <w:rPr>
                <w:sz w:val="24"/>
                <w:szCs w:val="24"/>
              </w:rPr>
              <w:t>ISO 8859-9</w:t>
            </w:r>
          </w:p>
        </w:tc>
        <w:tc>
          <w:tcPr>
            <w:tcW w:w="4825" w:type="dxa"/>
          </w:tcPr>
          <w:p w14:paraId="24EE6E06" w14:textId="77777777" w:rsidR="00DF47BE" w:rsidRPr="00476D2F" w:rsidRDefault="00DF47BE">
            <w:pPr>
              <w:pStyle w:val="Table10"/>
              <w:rPr>
                <w:sz w:val="24"/>
                <w:szCs w:val="24"/>
              </w:rPr>
            </w:pPr>
            <w:r w:rsidRPr="00476D2F">
              <w:rPr>
                <w:sz w:val="24"/>
                <w:szCs w:val="24"/>
              </w:rPr>
              <w:t>Character set standards</w:t>
            </w:r>
          </w:p>
        </w:tc>
        <w:tc>
          <w:tcPr>
            <w:tcW w:w="992" w:type="dxa"/>
          </w:tcPr>
          <w:p w14:paraId="24EE6E07" w14:textId="77777777" w:rsidR="00DF47BE" w:rsidRPr="00476D2F" w:rsidRDefault="00DF47BE">
            <w:pPr>
              <w:pStyle w:val="Table10"/>
              <w:rPr>
                <w:sz w:val="24"/>
                <w:szCs w:val="24"/>
              </w:rPr>
            </w:pPr>
          </w:p>
        </w:tc>
      </w:tr>
      <w:tr w:rsidR="00DF47BE" w:rsidRPr="00110E6A" w14:paraId="24EE6E0D" w14:textId="77777777" w:rsidTr="00A466B6">
        <w:trPr>
          <w:cantSplit/>
          <w:jc w:val="center"/>
        </w:trPr>
        <w:tc>
          <w:tcPr>
            <w:tcW w:w="567" w:type="dxa"/>
          </w:tcPr>
          <w:p w14:paraId="24EE6E09" w14:textId="77777777" w:rsidR="00CD190E" w:rsidRPr="00476D2F" w:rsidRDefault="00CD190E">
            <w:pPr>
              <w:pStyle w:val="Table10"/>
              <w:tabs>
                <w:tab w:val="clear" w:pos="1134"/>
              </w:tabs>
              <w:jc w:val="both"/>
              <w:rPr>
                <w:sz w:val="24"/>
                <w:szCs w:val="24"/>
              </w:rPr>
            </w:pPr>
            <w:bookmarkStart w:id="209" w:name="S7"/>
            <w:bookmarkStart w:id="210" w:name="_Toc457108861"/>
            <w:bookmarkStart w:id="211" w:name="_Toc474121099"/>
            <w:r w:rsidRPr="00476D2F">
              <w:rPr>
                <w:sz w:val="24"/>
                <w:szCs w:val="24"/>
              </w:rPr>
              <w:t>S7</w:t>
            </w:r>
            <w:bookmarkEnd w:id="209"/>
          </w:p>
        </w:tc>
        <w:tc>
          <w:tcPr>
            <w:tcW w:w="2688" w:type="dxa"/>
          </w:tcPr>
          <w:p w14:paraId="24EE6E0A" w14:textId="77777777" w:rsidR="00DF47BE" w:rsidRPr="00476D2F" w:rsidRDefault="00DF47BE">
            <w:pPr>
              <w:pStyle w:val="Table10"/>
              <w:rPr>
                <w:sz w:val="24"/>
                <w:szCs w:val="24"/>
              </w:rPr>
            </w:pPr>
            <w:r w:rsidRPr="00476D2F">
              <w:rPr>
                <w:sz w:val="24"/>
                <w:szCs w:val="24"/>
              </w:rPr>
              <w:t>RFC-1630</w:t>
            </w:r>
          </w:p>
        </w:tc>
        <w:tc>
          <w:tcPr>
            <w:tcW w:w="4825" w:type="dxa"/>
          </w:tcPr>
          <w:p w14:paraId="24EE6E0B" w14:textId="77777777" w:rsidR="00DF47BE" w:rsidRPr="00476D2F" w:rsidRDefault="00DF47BE">
            <w:pPr>
              <w:pStyle w:val="Table10"/>
              <w:rPr>
                <w:sz w:val="24"/>
                <w:szCs w:val="24"/>
              </w:rPr>
            </w:pPr>
            <w:r w:rsidRPr="00476D2F">
              <w:rPr>
                <w:sz w:val="24"/>
                <w:szCs w:val="24"/>
              </w:rPr>
              <w:t>Universal Resource Identifiers in WWW: A Unifying Syntax for the Expression of Names and Addresses of Objects on the Network as used in the World-Wide Web.</w:t>
            </w:r>
          </w:p>
        </w:tc>
        <w:tc>
          <w:tcPr>
            <w:tcW w:w="992" w:type="dxa"/>
          </w:tcPr>
          <w:p w14:paraId="24EE6E0C" w14:textId="77777777" w:rsidR="00DF47BE" w:rsidRPr="00476D2F" w:rsidRDefault="00DF47BE">
            <w:pPr>
              <w:pStyle w:val="Table10"/>
              <w:rPr>
                <w:sz w:val="24"/>
                <w:szCs w:val="24"/>
              </w:rPr>
            </w:pPr>
          </w:p>
        </w:tc>
      </w:tr>
      <w:tr w:rsidR="00DF47BE" w:rsidRPr="00110E6A" w14:paraId="24EE6E12" w14:textId="77777777" w:rsidTr="00A466B6">
        <w:trPr>
          <w:cantSplit/>
          <w:jc w:val="center"/>
        </w:trPr>
        <w:tc>
          <w:tcPr>
            <w:tcW w:w="567" w:type="dxa"/>
          </w:tcPr>
          <w:p w14:paraId="24EE6E0E" w14:textId="77777777" w:rsidR="00CD190E" w:rsidRPr="00476D2F" w:rsidRDefault="00CD190E">
            <w:pPr>
              <w:pStyle w:val="Table10"/>
              <w:tabs>
                <w:tab w:val="clear" w:pos="1134"/>
              </w:tabs>
              <w:jc w:val="both"/>
              <w:rPr>
                <w:sz w:val="24"/>
                <w:szCs w:val="24"/>
              </w:rPr>
            </w:pPr>
            <w:r w:rsidRPr="00476D2F">
              <w:rPr>
                <w:sz w:val="24"/>
                <w:szCs w:val="24"/>
              </w:rPr>
              <w:t>S8</w:t>
            </w:r>
          </w:p>
        </w:tc>
        <w:tc>
          <w:tcPr>
            <w:tcW w:w="2688" w:type="dxa"/>
          </w:tcPr>
          <w:p w14:paraId="24EE6E0F" w14:textId="77777777" w:rsidR="00DF47BE" w:rsidRPr="00476D2F" w:rsidRDefault="00DF47BE">
            <w:pPr>
              <w:pStyle w:val="Table10"/>
              <w:rPr>
                <w:sz w:val="24"/>
                <w:szCs w:val="24"/>
              </w:rPr>
            </w:pPr>
            <w:r w:rsidRPr="00476D2F">
              <w:rPr>
                <w:sz w:val="24"/>
                <w:szCs w:val="24"/>
              </w:rPr>
              <w:t>RFC-1867</w:t>
            </w:r>
          </w:p>
        </w:tc>
        <w:tc>
          <w:tcPr>
            <w:tcW w:w="4825" w:type="dxa"/>
          </w:tcPr>
          <w:p w14:paraId="24EE6E10" w14:textId="77777777" w:rsidR="00DF47BE" w:rsidRPr="00476D2F" w:rsidRDefault="00DF47BE">
            <w:pPr>
              <w:pStyle w:val="Table10"/>
              <w:rPr>
                <w:sz w:val="24"/>
                <w:szCs w:val="24"/>
              </w:rPr>
            </w:pPr>
            <w:r w:rsidRPr="00476D2F">
              <w:rPr>
                <w:sz w:val="24"/>
                <w:szCs w:val="24"/>
              </w:rPr>
              <w:t xml:space="preserve">Form-based File Upload in HTML </w:t>
            </w:r>
          </w:p>
        </w:tc>
        <w:tc>
          <w:tcPr>
            <w:tcW w:w="992" w:type="dxa"/>
          </w:tcPr>
          <w:p w14:paraId="24EE6E11" w14:textId="77777777" w:rsidR="00DF47BE" w:rsidRPr="00476D2F" w:rsidRDefault="00DF47BE">
            <w:pPr>
              <w:pStyle w:val="Table10"/>
              <w:rPr>
                <w:sz w:val="24"/>
                <w:szCs w:val="24"/>
              </w:rPr>
            </w:pPr>
          </w:p>
        </w:tc>
      </w:tr>
      <w:tr w:rsidR="00DF47BE" w:rsidRPr="00110E6A" w14:paraId="24EE6E17" w14:textId="77777777" w:rsidTr="00A466B6">
        <w:trPr>
          <w:cantSplit/>
          <w:jc w:val="center"/>
        </w:trPr>
        <w:tc>
          <w:tcPr>
            <w:tcW w:w="567" w:type="dxa"/>
          </w:tcPr>
          <w:p w14:paraId="24EE6E13" w14:textId="77777777" w:rsidR="00CD190E" w:rsidRPr="00476D2F" w:rsidRDefault="00CD190E">
            <w:pPr>
              <w:pStyle w:val="Table10"/>
              <w:tabs>
                <w:tab w:val="clear" w:pos="1134"/>
              </w:tabs>
              <w:jc w:val="both"/>
              <w:rPr>
                <w:sz w:val="24"/>
                <w:szCs w:val="24"/>
              </w:rPr>
            </w:pPr>
            <w:r w:rsidRPr="00476D2F">
              <w:rPr>
                <w:sz w:val="24"/>
                <w:szCs w:val="24"/>
              </w:rPr>
              <w:t>S9</w:t>
            </w:r>
          </w:p>
        </w:tc>
        <w:tc>
          <w:tcPr>
            <w:tcW w:w="2688" w:type="dxa"/>
          </w:tcPr>
          <w:p w14:paraId="24EE6E14" w14:textId="77777777" w:rsidR="00DF47BE" w:rsidRPr="00476D2F" w:rsidRDefault="00DF47BE">
            <w:pPr>
              <w:pStyle w:val="Table10"/>
              <w:rPr>
                <w:sz w:val="24"/>
                <w:szCs w:val="24"/>
              </w:rPr>
            </w:pPr>
            <w:r w:rsidRPr="00476D2F">
              <w:rPr>
                <w:sz w:val="24"/>
                <w:szCs w:val="24"/>
              </w:rPr>
              <w:t>RFC-1950</w:t>
            </w:r>
          </w:p>
        </w:tc>
        <w:tc>
          <w:tcPr>
            <w:tcW w:w="4825" w:type="dxa"/>
          </w:tcPr>
          <w:p w14:paraId="24EE6E15" w14:textId="77777777" w:rsidR="00DF47BE" w:rsidRPr="00476D2F" w:rsidRDefault="00DF47BE">
            <w:pPr>
              <w:pStyle w:val="Table10"/>
              <w:rPr>
                <w:sz w:val="24"/>
                <w:szCs w:val="24"/>
              </w:rPr>
            </w:pPr>
            <w:r w:rsidRPr="00476D2F">
              <w:rPr>
                <w:sz w:val="24"/>
                <w:szCs w:val="24"/>
              </w:rPr>
              <w:t xml:space="preserve">ZLIB Compressed Data Format Specification version 3.3 </w:t>
            </w:r>
          </w:p>
        </w:tc>
        <w:tc>
          <w:tcPr>
            <w:tcW w:w="992" w:type="dxa"/>
          </w:tcPr>
          <w:p w14:paraId="24EE6E16" w14:textId="77777777" w:rsidR="00DF47BE" w:rsidRPr="00476D2F" w:rsidRDefault="00DF47BE">
            <w:pPr>
              <w:pStyle w:val="Table10"/>
              <w:rPr>
                <w:sz w:val="24"/>
                <w:szCs w:val="24"/>
              </w:rPr>
            </w:pPr>
          </w:p>
        </w:tc>
      </w:tr>
      <w:tr w:rsidR="00DF47BE" w:rsidRPr="00110E6A" w14:paraId="24EE6E1C" w14:textId="77777777" w:rsidTr="00A466B6">
        <w:trPr>
          <w:cantSplit/>
          <w:jc w:val="center"/>
        </w:trPr>
        <w:tc>
          <w:tcPr>
            <w:tcW w:w="567" w:type="dxa"/>
          </w:tcPr>
          <w:p w14:paraId="24EE6E18" w14:textId="77777777" w:rsidR="00CD190E" w:rsidRPr="00476D2F" w:rsidRDefault="00CD190E">
            <w:pPr>
              <w:pStyle w:val="Table10"/>
              <w:tabs>
                <w:tab w:val="clear" w:pos="1134"/>
              </w:tabs>
              <w:jc w:val="both"/>
              <w:rPr>
                <w:sz w:val="24"/>
                <w:szCs w:val="24"/>
              </w:rPr>
            </w:pPr>
            <w:r w:rsidRPr="00476D2F">
              <w:rPr>
                <w:sz w:val="24"/>
                <w:szCs w:val="24"/>
              </w:rPr>
              <w:t>S10</w:t>
            </w:r>
          </w:p>
        </w:tc>
        <w:tc>
          <w:tcPr>
            <w:tcW w:w="2688" w:type="dxa"/>
          </w:tcPr>
          <w:p w14:paraId="24EE6E19" w14:textId="77777777" w:rsidR="00DF47BE" w:rsidRPr="00476D2F" w:rsidRDefault="00DF47BE">
            <w:pPr>
              <w:pStyle w:val="Table10"/>
              <w:rPr>
                <w:sz w:val="24"/>
                <w:szCs w:val="24"/>
              </w:rPr>
            </w:pPr>
            <w:r w:rsidRPr="00476D2F">
              <w:rPr>
                <w:sz w:val="24"/>
                <w:szCs w:val="24"/>
              </w:rPr>
              <w:t>RFC-1951</w:t>
            </w:r>
          </w:p>
        </w:tc>
        <w:tc>
          <w:tcPr>
            <w:tcW w:w="4825" w:type="dxa"/>
          </w:tcPr>
          <w:p w14:paraId="24EE6E1A" w14:textId="77777777" w:rsidR="00DF47BE" w:rsidRPr="00476D2F" w:rsidRDefault="00DF47BE">
            <w:pPr>
              <w:pStyle w:val="Table10"/>
              <w:rPr>
                <w:sz w:val="24"/>
                <w:szCs w:val="24"/>
              </w:rPr>
            </w:pPr>
            <w:r w:rsidRPr="00476D2F">
              <w:rPr>
                <w:sz w:val="24"/>
                <w:szCs w:val="24"/>
              </w:rPr>
              <w:t xml:space="preserve">DEFLATE Compressed Data Format Specification version 1.3 </w:t>
            </w:r>
          </w:p>
        </w:tc>
        <w:tc>
          <w:tcPr>
            <w:tcW w:w="992" w:type="dxa"/>
          </w:tcPr>
          <w:p w14:paraId="24EE6E1B" w14:textId="77777777" w:rsidR="00DF47BE" w:rsidRPr="00476D2F" w:rsidRDefault="00DF47BE">
            <w:pPr>
              <w:pStyle w:val="Table10"/>
              <w:rPr>
                <w:sz w:val="24"/>
                <w:szCs w:val="24"/>
              </w:rPr>
            </w:pPr>
          </w:p>
        </w:tc>
      </w:tr>
      <w:tr w:rsidR="00DF47BE" w:rsidRPr="00110E6A" w14:paraId="24EE6E21" w14:textId="77777777" w:rsidTr="00A466B6">
        <w:trPr>
          <w:cantSplit/>
          <w:jc w:val="center"/>
        </w:trPr>
        <w:tc>
          <w:tcPr>
            <w:tcW w:w="567" w:type="dxa"/>
          </w:tcPr>
          <w:p w14:paraId="24EE6E1D" w14:textId="77777777" w:rsidR="00CD190E" w:rsidRPr="00476D2F" w:rsidRDefault="00CD190E">
            <w:pPr>
              <w:pStyle w:val="Table10"/>
              <w:jc w:val="both"/>
              <w:rPr>
                <w:sz w:val="24"/>
                <w:szCs w:val="24"/>
              </w:rPr>
            </w:pPr>
            <w:r w:rsidRPr="00476D2F">
              <w:rPr>
                <w:sz w:val="24"/>
                <w:szCs w:val="24"/>
              </w:rPr>
              <w:t>S11</w:t>
            </w:r>
          </w:p>
        </w:tc>
        <w:tc>
          <w:tcPr>
            <w:tcW w:w="2688" w:type="dxa"/>
          </w:tcPr>
          <w:p w14:paraId="24EE6E1E" w14:textId="77777777" w:rsidR="00DF47BE" w:rsidRPr="00476D2F" w:rsidRDefault="00DF47BE">
            <w:pPr>
              <w:pStyle w:val="Table10"/>
              <w:rPr>
                <w:sz w:val="24"/>
                <w:szCs w:val="24"/>
              </w:rPr>
            </w:pPr>
            <w:r w:rsidRPr="00476D2F">
              <w:rPr>
                <w:sz w:val="24"/>
                <w:szCs w:val="24"/>
              </w:rPr>
              <w:t>RFC-1952</w:t>
            </w:r>
          </w:p>
        </w:tc>
        <w:tc>
          <w:tcPr>
            <w:tcW w:w="4825" w:type="dxa"/>
          </w:tcPr>
          <w:p w14:paraId="24EE6E1F" w14:textId="77777777" w:rsidR="00DF47BE" w:rsidRPr="00476D2F" w:rsidRDefault="00DF47BE">
            <w:pPr>
              <w:pStyle w:val="Table10"/>
              <w:rPr>
                <w:sz w:val="24"/>
                <w:szCs w:val="24"/>
              </w:rPr>
            </w:pPr>
            <w:r w:rsidRPr="00476D2F">
              <w:rPr>
                <w:sz w:val="24"/>
                <w:szCs w:val="24"/>
              </w:rPr>
              <w:t xml:space="preserve">GZIP file format specification version 4.3 </w:t>
            </w:r>
          </w:p>
        </w:tc>
        <w:tc>
          <w:tcPr>
            <w:tcW w:w="992" w:type="dxa"/>
          </w:tcPr>
          <w:p w14:paraId="24EE6E20" w14:textId="77777777" w:rsidR="00DF47BE" w:rsidRPr="00476D2F" w:rsidRDefault="00DF47BE">
            <w:pPr>
              <w:pStyle w:val="Table10"/>
              <w:rPr>
                <w:sz w:val="24"/>
                <w:szCs w:val="24"/>
              </w:rPr>
            </w:pPr>
          </w:p>
        </w:tc>
      </w:tr>
      <w:tr w:rsidR="00DF47BE" w:rsidRPr="00110E6A" w14:paraId="24EE6E26" w14:textId="77777777" w:rsidTr="00A466B6">
        <w:trPr>
          <w:cantSplit/>
          <w:jc w:val="center"/>
        </w:trPr>
        <w:tc>
          <w:tcPr>
            <w:tcW w:w="567" w:type="dxa"/>
          </w:tcPr>
          <w:p w14:paraId="24EE6E22" w14:textId="77777777" w:rsidR="00CD190E" w:rsidRPr="00476D2F" w:rsidRDefault="00CD190E">
            <w:pPr>
              <w:pStyle w:val="Table10"/>
              <w:jc w:val="both"/>
              <w:rPr>
                <w:sz w:val="24"/>
                <w:szCs w:val="24"/>
              </w:rPr>
            </w:pPr>
            <w:r w:rsidRPr="00476D2F">
              <w:rPr>
                <w:sz w:val="24"/>
                <w:szCs w:val="24"/>
              </w:rPr>
              <w:t>S12</w:t>
            </w:r>
          </w:p>
        </w:tc>
        <w:tc>
          <w:tcPr>
            <w:tcW w:w="2688" w:type="dxa"/>
          </w:tcPr>
          <w:p w14:paraId="24EE6E23" w14:textId="77777777" w:rsidR="00DF47BE" w:rsidRPr="00476D2F" w:rsidRDefault="00DF47BE">
            <w:pPr>
              <w:pStyle w:val="Table10"/>
              <w:rPr>
                <w:sz w:val="24"/>
                <w:szCs w:val="24"/>
              </w:rPr>
            </w:pPr>
            <w:r w:rsidRPr="00476D2F">
              <w:rPr>
                <w:sz w:val="24"/>
                <w:szCs w:val="24"/>
              </w:rPr>
              <w:t>RFC-2045</w:t>
            </w:r>
          </w:p>
        </w:tc>
        <w:tc>
          <w:tcPr>
            <w:tcW w:w="4825" w:type="dxa"/>
          </w:tcPr>
          <w:p w14:paraId="24EE6E24" w14:textId="77777777" w:rsidR="00DF47BE" w:rsidRPr="00476D2F" w:rsidRDefault="00DF47BE">
            <w:pPr>
              <w:pStyle w:val="Table10"/>
              <w:rPr>
                <w:sz w:val="24"/>
                <w:szCs w:val="24"/>
              </w:rPr>
            </w:pPr>
            <w:r w:rsidRPr="00476D2F">
              <w:rPr>
                <w:sz w:val="24"/>
                <w:szCs w:val="24"/>
              </w:rPr>
              <w:t xml:space="preserve">Multipurpose Internet Mail Extensions (MIME) Part One: Format of Inter(Extra)net message Bodies </w:t>
            </w:r>
          </w:p>
        </w:tc>
        <w:tc>
          <w:tcPr>
            <w:tcW w:w="992" w:type="dxa"/>
          </w:tcPr>
          <w:p w14:paraId="24EE6E25" w14:textId="77777777" w:rsidR="00DF47BE" w:rsidRPr="00476D2F" w:rsidRDefault="00DF47BE">
            <w:pPr>
              <w:pStyle w:val="Table10"/>
              <w:rPr>
                <w:sz w:val="24"/>
                <w:szCs w:val="24"/>
              </w:rPr>
            </w:pPr>
          </w:p>
        </w:tc>
      </w:tr>
      <w:tr w:rsidR="00DF47BE" w:rsidRPr="00110E6A" w14:paraId="24EE6E2B" w14:textId="77777777" w:rsidTr="00A466B6">
        <w:trPr>
          <w:cantSplit/>
          <w:jc w:val="center"/>
        </w:trPr>
        <w:tc>
          <w:tcPr>
            <w:tcW w:w="567" w:type="dxa"/>
          </w:tcPr>
          <w:p w14:paraId="24EE6E27" w14:textId="77777777" w:rsidR="00CD190E" w:rsidRPr="00476D2F" w:rsidRDefault="00CD190E">
            <w:pPr>
              <w:pStyle w:val="Table10"/>
              <w:jc w:val="both"/>
              <w:rPr>
                <w:sz w:val="24"/>
                <w:szCs w:val="24"/>
              </w:rPr>
            </w:pPr>
            <w:r w:rsidRPr="00476D2F">
              <w:rPr>
                <w:sz w:val="24"/>
                <w:szCs w:val="24"/>
              </w:rPr>
              <w:t>S13</w:t>
            </w:r>
          </w:p>
        </w:tc>
        <w:tc>
          <w:tcPr>
            <w:tcW w:w="2688" w:type="dxa"/>
          </w:tcPr>
          <w:p w14:paraId="24EE6E28" w14:textId="77777777" w:rsidR="00DF47BE" w:rsidRPr="00476D2F" w:rsidRDefault="00DF47BE">
            <w:pPr>
              <w:pStyle w:val="Table10"/>
              <w:rPr>
                <w:sz w:val="24"/>
                <w:szCs w:val="24"/>
              </w:rPr>
            </w:pPr>
            <w:r w:rsidRPr="00476D2F">
              <w:rPr>
                <w:sz w:val="24"/>
                <w:szCs w:val="24"/>
              </w:rPr>
              <w:t>RFC-2046</w:t>
            </w:r>
          </w:p>
        </w:tc>
        <w:tc>
          <w:tcPr>
            <w:tcW w:w="4825" w:type="dxa"/>
          </w:tcPr>
          <w:p w14:paraId="24EE6E29" w14:textId="77777777" w:rsidR="00DF47BE" w:rsidRPr="00476D2F" w:rsidRDefault="00DF47BE">
            <w:pPr>
              <w:pStyle w:val="Table10"/>
              <w:rPr>
                <w:sz w:val="24"/>
                <w:szCs w:val="24"/>
              </w:rPr>
            </w:pPr>
            <w:r w:rsidRPr="00476D2F">
              <w:rPr>
                <w:sz w:val="24"/>
                <w:szCs w:val="24"/>
              </w:rPr>
              <w:t xml:space="preserve">Multipurpose Internet Mail Extensions (MIME) Part Two: Media Types </w:t>
            </w:r>
          </w:p>
        </w:tc>
        <w:tc>
          <w:tcPr>
            <w:tcW w:w="992" w:type="dxa"/>
          </w:tcPr>
          <w:p w14:paraId="24EE6E2A" w14:textId="77777777" w:rsidR="00DF47BE" w:rsidRPr="00476D2F" w:rsidRDefault="00DF47BE">
            <w:pPr>
              <w:pStyle w:val="Table10"/>
              <w:rPr>
                <w:sz w:val="24"/>
                <w:szCs w:val="24"/>
              </w:rPr>
            </w:pPr>
          </w:p>
        </w:tc>
      </w:tr>
      <w:tr w:rsidR="00DF47BE" w:rsidRPr="00110E6A" w14:paraId="24EE6E30" w14:textId="77777777" w:rsidTr="00A466B6">
        <w:trPr>
          <w:cantSplit/>
          <w:jc w:val="center"/>
        </w:trPr>
        <w:tc>
          <w:tcPr>
            <w:tcW w:w="567" w:type="dxa"/>
          </w:tcPr>
          <w:p w14:paraId="24EE6E2C" w14:textId="77777777" w:rsidR="00CD190E" w:rsidRPr="00476D2F" w:rsidRDefault="00CD190E">
            <w:pPr>
              <w:pStyle w:val="Table10"/>
              <w:jc w:val="both"/>
              <w:rPr>
                <w:sz w:val="24"/>
                <w:szCs w:val="24"/>
              </w:rPr>
            </w:pPr>
            <w:r w:rsidRPr="00476D2F">
              <w:rPr>
                <w:sz w:val="24"/>
                <w:szCs w:val="24"/>
              </w:rPr>
              <w:t>S14</w:t>
            </w:r>
          </w:p>
        </w:tc>
        <w:tc>
          <w:tcPr>
            <w:tcW w:w="2688" w:type="dxa"/>
          </w:tcPr>
          <w:p w14:paraId="24EE6E2D" w14:textId="77777777" w:rsidR="00DF47BE" w:rsidRPr="00476D2F" w:rsidRDefault="00DF47BE">
            <w:pPr>
              <w:pStyle w:val="Table10"/>
              <w:rPr>
                <w:sz w:val="24"/>
                <w:szCs w:val="24"/>
              </w:rPr>
            </w:pPr>
            <w:r w:rsidRPr="00476D2F">
              <w:rPr>
                <w:sz w:val="24"/>
                <w:szCs w:val="24"/>
              </w:rPr>
              <w:t>RFC-2047</w:t>
            </w:r>
          </w:p>
        </w:tc>
        <w:tc>
          <w:tcPr>
            <w:tcW w:w="4825" w:type="dxa"/>
          </w:tcPr>
          <w:p w14:paraId="24EE6E2E" w14:textId="77777777" w:rsidR="00DF47BE" w:rsidRPr="00476D2F" w:rsidRDefault="00DF47BE">
            <w:pPr>
              <w:pStyle w:val="Table10"/>
              <w:rPr>
                <w:sz w:val="24"/>
                <w:szCs w:val="24"/>
              </w:rPr>
            </w:pPr>
            <w:r w:rsidRPr="00476D2F">
              <w:rPr>
                <w:sz w:val="24"/>
                <w:szCs w:val="24"/>
              </w:rPr>
              <w:t xml:space="preserve">MIME (Multipurpose Internet Mail Extensions) Part Three: Message Header Extensions for Non-ASCII Text </w:t>
            </w:r>
          </w:p>
        </w:tc>
        <w:tc>
          <w:tcPr>
            <w:tcW w:w="992" w:type="dxa"/>
          </w:tcPr>
          <w:p w14:paraId="24EE6E2F" w14:textId="77777777" w:rsidR="00DF47BE" w:rsidRPr="00476D2F" w:rsidRDefault="00DF47BE">
            <w:pPr>
              <w:pStyle w:val="Table10"/>
              <w:rPr>
                <w:sz w:val="24"/>
                <w:szCs w:val="24"/>
              </w:rPr>
            </w:pPr>
          </w:p>
        </w:tc>
      </w:tr>
      <w:tr w:rsidR="00DF47BE" w:rsidRPr="00110E6A" w14:paraId="24EE6E35" w14:textId="77777777" w:rsidTr="00A466B6">
        <w:trPr>
          <w:cantSplit/>
          <w:jc w:val="center"/>
        </w:trPr>
        <w:tc>
          <w:tcPr>
            <w:tcW w:w="567" w:type="dxa"/>
          </w:tcPr>
          <w:p w14:paraId="24EE6E31" w14:textId="77777777" w:rsidR="00CD190E" w:rsidRPr="00476D2F" w:rsidRDefault="00CD190E">
            <w:pPr>
              <w:pStyle w:val="Table10"/>
              <w:jc w:val="both"/>
              <w:rPr>
                <w:sz w:val="24"/>
                <w:szCs w:val="24"/>
              </w:rPr>
            </w:pPr>
            <w:r w:rsidRPr="00476D2F">
              <w:rPr>
                <w:sz w:val="24"/>
                <w:szCs w:val="24"/>
              </w:rPr>
              <w:t>S15</w:t>
            </w:r>
          </w:p>
        </w:tc>
        <w:tc>
          <w:tcPr>
            <w:tcW w:w="2688" w:type="dxa"/>
          </w:tcPr>
          <w:p w14:paraId="24EE6E32" w14:textId="77777777" w:rsidR="00DF47BE" w:rsidRPr="00476D2F" w:rsidRDefault="00DF47BE">
            <w:pPr>
              <w:pStyle w:val="Table10"/>
              <w:rPr>
                <w:sz w:val="24"/>
                <w:szCs w:val="24"/>
              </w:rPr>
            </w:pPr>
            <w:r w:rsidRPr="00476D2F">
              <w:rPr>
                <w:sz w:val="24"/>
                <w:szCs w:val="24"/>
              </w:rPr>
              <w:t>RFC-2048</w:t>
            </w:r>
          </w:p>
        </w:tc>
        <w:tc>
          <w:tcPr>
            <w:tcW w:w="4825" w:type="dxa"/>
          </w:tcPr>
          <w:p w14:paraId="24EE6E33" w14:textId="77777777" w:rsidR="00DF47BE" w:rsidRPr="00476D2F" w:rsidRDefault="00DF47BE">
            <w:pPr>
              <w:pStyle w:val="Table10"/>
              <w:rPr>
                <w:sz w:val="24"/>
                <w:szCs w:val="24"/>
              </w:rPr>
            </w:pPr>
            <w:r w:rsidRPr="00476D2F">
              <w:rPr>
                <w:sz w:val="24"/>
                <w:szCs w:val="24"/>
              </w:rPr>
              <w:t xml:space="preserve">Multipurpose Internet Mail Extensions (MIME) Part Four: Registration Procedures </w:t>
            </w:r>
          </w:p>
        </w:tc>
        <w:tc>
          <w:tcPr>
            <w:tcW w:w="992" w:type="dxa"/>
          </w:tcPr>
          <w:p w14:paraId="24EE6E34" w14:textId="77777777" w:rsidR="00DF47BE" w:rsidRPr="00476D2F" w:rsidRDefault="00DF47BE">
            <w:pPr>
              <w:pStyle w:val="Table10"/>
              <w:rPr>
                <w:sz w:val="24"/>
                <w:szCs w:val="24"/>
              </w:rPr>
            </w:pPr>
          </w:p>
        </w:tc>
      </w:tr>
      <w:tr w:rsidR="00DF47BE" w:rsidRPr="00110E6A" w14:paraId="24EE6E3A" w14:textId="77777777" w:rsidTr="00A466B6">
        <w:trPr>
          <w:cantSplit/>
          <w:jc w:val="center"/>
        </w:trPr>
        <w:tc>
          <w:tcPr>
            <w:tcW w:w="567" w:type="dxa"/>
          </w:tcPr>
          <w:p w14:paraId="24EE6E36" w14:textId="77777777" w:rsidR="00CD190E" w:rsidRPr="00476D2F" w:rsidRDefault="00CD190E">
            <w:pPr>
              <w:pStyle w:val="Table10"/>
              <w:jc w:val="both"/>
              <w:rPr>
                <w:sz w:val="24"/>
                <w:szCs w:val="24"/>
              </w:rPr>
            </w:pPr>
            <w:r w:rsidRPr="00476D2F">
              <w:rPr>
                <w:sz w:val="24"/>
                <w:szCs w:val="24"/>
              </w:rPr>
              <w:t>S16</w:t>
            </w:r>
          </w:p>
        </w:tc>
        <w:tc>
          <w:tcPr>
            <w:tcW w:w="2688" w:type="dxa"/>
          </w:tcPr>
          <w:p w14:paraId="24EE6E37" w14:textId="77777777" w:rsidR="00DF47BE" w:rsidRPr="00476D2F" w:rsidRDefault="00DF47BE">
            <w:pPr>
              <w:pStyle w:val="Table10"/>
              <w:rPr>
                <w:sz w:val="24"/>
                <w:szCs w:val="24"/>
              </w:rPr>
            </w:pPr>
            <w:r w:rsidRPr="00476D2F">
              <w:rPr>
                <w:sz w:val="24"/>
                <w:szCs w:val="24"/>
              </w:rPr>
              <w:t>RFC-2049</w:t>
            </w:r>
          </w:p>
        </w:tc>
        <w:tc>
          <w:tcPr>
            <w:tcW w:w="4825" w:type="dxa"/>
          </w:tcPr>
          <w:p w14:paraId="24EE6E38" w14:textId="77777777" w:rsidR="00DF47BE" w:rsidRPr="00476D2F" w:rsidRDefault="00DF47BE">
            <w:pPr>
              <w:pStyle w:val="Table10"/>
              <w:rPr>
                <w:sz w:val="24"/>
                <w:szCs w:val="24"/>
              </w:rPr>
            </w:pPr>
            <w:r w:rsidRPr="00476D2F">
              <w:rPr>
                <w:sz w:val="24"/>
                <w:szCs w:val="24"/>
              </w:rPr>
              <w:t xml:space="preserve">Multipurpose Internet Mail Extensions (MIME) Part Five: Conformance Criteria and Examples </w:t>
            </w:r>
          </w:p>
        </w:tc>
        <w:tc>
          <w:tcPr>
            <w:tcW w:w="992" w:type="dxa"/>
          </w:tcPr>
          <w:p w14:paraId="24EE6E39" w14:textId="77777777" w:rsidR="00DF47BE" w:rsidRPr="00476D2F" w:rsidRDefault="00DF47BE">
            <w:pPr>
              <w:pStyle w:val="Table10"/>
              <w:rPr>
                <w:sz w:val="24"/>
                <w:szCs w:val="24"/>
              </w:rPr>
            </w:pPr>
          </w:p>
        </w:tc>
      </w:tr>
      <w:tr w:rsidR="00DF47BE" w:rsidRPr="00110E6A" w14:paraId="24EE6E3F" w14:textId="77777777" w:rsidTr="00A466B6">
        <w:trPr>
          <w:cantSplit/>
          <w:jc w:val="center"/>
        </w:trPr>
        <w:tc>
          <w:tcPr>
            <w:tcW w:w="567" w:type="dxa"/>
          </w:tcPr>
          <w:p w14:paraId="24EE6E3B" w14:textId="77777777" w:rsidR="00CD190E" w:rsidRPr="00476D2F" w:rsidRDefault="00CD190E">
            <w:pPr>
              <w:pStyle w:val="Table10"/>
              <w:jc w:val="both"/>
              <w:rPr>
                <w:sz w:val="24"/>
                <w:szCs w:val="24"/>
              </w:rPr>
            </w:pPr>
            <w:bookmarkStart w:id="212" w:name="S17"/>
            <w:r w:rsidRPr="00476D2F">
              <w:rPr>
                <w:sz w:val="24"/>
                <w:szCs w:val="24"/>
              </w:rPr>
              <w:t>S17</w:t>
            </w:r>
            <w:bookmarkEnd w:id="212"/>
          </w:p>
        </w:tc>
        <w:tc>
          <w:tcPr>
            <w:tcW w:w="2688" w:type="dxa"/>
          </w:tcPr>
          <w:p w14:paraId="24EE6E3C" w14:textId="77777777" w:rsidR="00DF47BE" w:rsidRPr="00476D2F" w:rsidRDefault="00DF47BE">
            <w:pPr>
              <w:pStyle w:val="Table10"/>
              <w:rPr>
                <w:sz w:val="24"/>
                <w:szCs w:val="24"/>
              </w:rPr>
            </w:pPr>
            <w:r w:rsidRPr="00476D2F">
              <w:rPr>
                <w:sz w:val="24"/>
                <w:szCs w:val="24"/>
              </w:rPr>
              <w:t>RFC-2068</w:t>
            </w:r>
          </w:p>
        </w:tc>
        <w:tc>
          <w:tcPr>
            <w:tcW w:w="4825" w:type="dxa"/>
          </w:tcPr>
          <w:p w14:paraId="24EE6E3D" w14:textId="77777777" w:rsidR="00DF47BE" w:rsidRPr="00476D2F" w:rsidRDefault="00DF47BE">
            <w:pPr>
              <w:pStyle w:val="Table10"/>
              <w:rPr>
                <w:sz w:val="24"/>
                <w:szCs w:val="24"/>
              </w:rPr>
            </w:pPr>
            <w:r w:rsidRPr="00476D2F">
              <w:rPr>
                <w:sz w:val="24"/>
                <w:szCs w:val="24"/>
              </w:rPr>
              <w:t xml:space="preserve">Hypertext Transfer Protocol—HTTP/1.1 </w:t>
            </w:r>
          </w:p>
        </w:tc>
        <w:tc>
          <w:tcPr>
            <w:tcW w:w="992" w:type="dxa"/>
          </w:tcPr>
          <w:p w14:paraId="24EE6E3E" w14:textId="77777777" w:rsidR="00DF47BE" w:rsidRPr="00476D2F" w:rsidRDefault="00DF47BE">
            <w:pPr>
              <w:pStyle w:val="Table10"/>
              <w:rPr>
                <w:sz w:val="24"/>
                <w:szCs w:val="24"/>
              </w:rPr>
            </w:pPr>
          </w:p>
        </w:tc>
      </w:tr>
      <w:tr w:rsidR="00CF60DA" w:rsidRPr="00110E6A" w14:paraId="30F5541A" w14:textId="77777777" w:rsidTr="00A466B6">
        <w:trPr>
          <w:cantSplit/>
          <w:jc w:val="center"/>
        </w:trPr>
        <w:tc>
          <w:tcPr>
            <w:tcW w:w="567" w:type="dxa"/>
          </w:tcPr>
          <w:p w14:paraId="154D5673" w14:textId="7CF0A1AF" w:rsidR="00CF60DA" w:rsidRPr="00476D2F" w:rsidRDefault="00CF60DA" w:rsidP="00CF60DA">
            <w:pPr>
              <w:pStyle w:val="Table10"/>
              <w:jc w:val="both"/>
              <w:rPr>
                <w:sz w:val="24"/>
                <w:szCs w:val="24"/>
              </w:rPr>
            </w:pPr>
            <w:bookmarkStart w:id="213" w:name="W3C_XML_Schema"/>
            <w:r w:rsidRPr="00476D2F">
              <w:rPr>
                <w:sz w:val="24"/>
                <w:szCs w:val="24"/>
              </w:rPr>
              <w:t>S18</w:t>
            </w:r>
            <w:bookmarkEnd w:id="213"/>
          </w:p>
        </w:tc>
        <w:tc>
          <w:tcPr>
            <w:tcW w:w="2688" w:type="dxa"/>
          </w:tcPr>
          <w:p w14:paraId="52FA3E56" w14:textId="209123AA" w:rsidR="00CF60DA" w:rsidRPr="00476D2F" w:rsidRDefault="00CF60DA" w:rsidP="00CF60DA">
            <w:pPr>
              <w:pStyle w:val="Table10"/>
              <w:rPr>
                <w:sz w:val="24"/>
                <w:szCs w:val="24"/>
              </w:rPr>
            </w:pPr>
            <w:r w:rsidRPr="00476D2F">
              <w:rPr>
                <w:sz w:val="24"/>
                <w:szCs w:val="24"/>
              </w:rPr>
              <w:t>XML Schema 1.0</w:t>
            </w:r>
          </w:p>
        </w:tc>
        <w:tc>
          <w:tcPr>
            <w:tcW w:w="4825" w:type="dxa"/>
          </w:tcPr>
          <w:p w14:paraId="65364ACC" w14:textId="7B120247" w:rsidR="00CF60DA" w:rsidRPr="00476D2F" w:rsidRDefault="00CF60DA" w:rsidP="00CF60DA">
            <w:pPr>
              <w:pStyle w:val="Table10"/>
              <w:rPr>
                <w:sz w:val="24"/>
                <w:szCs w:val="24"/>
              </w:rPr>
            </w:pPr>
            <w:r w:rsidRPr="00476D2F">
              <w:rPr>
                <w:sz w:val="24"/>
                <w:szCs w:val="24"/>
              </w:rPr>
              <w:t>http://www.w3.org/TR/xmlschema-0/</w:t>
            </w:r>
          </w:p>
        </w:tc>
        <w:tc>
          <w:tcPr>
            <w:tcW w:w="992" w:type="dxa"/>
          </w:tcPr>
          <w:p w14:paraId="6EE060FA" w14:textId="77777777" w:rsidR="00CF60DA" w:rsidRPr="00476D2F" w:rsidRDefault="00CF60DA" w:rsidP="00CF60DA">
            <w:pPr>
              <w:pStyle w:val="Table10"/>
              <w:rPr>
                <w:sz w:val="24"/>
                <w:szCs w:val="24"/>
              </w:rPr>
            </w:pPr>
          </w:p>
        </w:tc>
      </w:tr>
      <w:tr w:rsidR="00125904" w:rsidRPr="00110E6A" w14:paraId="7AF79C60" w14:textId="77777777" w:rsidTr="00A466B6">
        <w:trPr>
          <w:cantSplit/>
          <w:jc w:val="center"/>
        </w:trPr>
        <w:tc>
          <w:tcPr>
            <w:tcW w:w="567" w:type="dxa"/>
          </w:tcPr>
          <w:p w14:paraId="745BFC95" w14:textId="74B4E017" w:rsidR="00125904" w:rsidRPr="00476D2F" w:rsidRDefault="00653087" w:rsidP="00CF60DA">
            <w:pPr>
              <w:pStyle w:val="Table10"/>
              <w:jc w:val="both"/>
              <w:rPr>
                <w:sz w:val="24"/>
                <w:szCs w:val="24"/>
              </w:rPr>
            </w:pPr>
            <w:bookmarkStart w:id="214" w:name="S19"/>
            <w:r w:rsidRPr="00476D2F">
              <w:rPr>
                <w:sz w:val="24"/>
                <w:szCs w:val="24"/>
              </w:rPr>
              <w:t>S19</w:t>
            </w:r>
            <w:bookmarkEnd w:id="214"/>
          </w:p>
        </w:tc>
        <w:tc>
          <w:tcPr>
            <w:tcW w:w="2688" w:type="dxa"/>
          </w:tcPr>
          <w:p w14:paraId="07F5CFC7" w14:textId="1B451993" w:rsidR="00125904" w:rsidRPr="00476D2F" w:rsidRDefault="00653087" w:rsidP="00CF60DA">
            <w:pPr>
              <w:pStyle w:val="Table10"/>
              <w:rPr>
                <w:sz w:val="24"/>
                <w:szCs w:val="24"/>
              </w:rPr>
            </w:pPr>
            <w:r w:rsidRPr="00476D2F">
              <w:rPr>
                <w:sz w:val="24"/>
                <w:szCs w:val="24"/>
              </w:rPr>
              <w:t>XML Schema 1.1</w:t>
            </w:r>
          </w:p>
        </w:tc>
        <w:tc>
          <w:tcPr>
            <w:tcW w:w="4825" w:type="dxa"/>
          </w:tcPr>
          <w:p w14:paraId="1E24814D" w14:textId="78E920A7" w:rsidR="00125904" w:rsidRPr="00476D2F" w:rsidRDefault="00506E02" w:rsidP="00CF60DA">
            <w:pPr>
              <w:pStyle w:val="Table10"/>
              <w:rPr>
                <w:sz w:val="24"/>
                <w:szCs w:val="24"/>
              </w:rPr>
            </w:pPr>
            <w:hyperlink r:id="rId36" w:history="1">
              <w:r w:rsidR="00653087" w:rsidRPr="00476D2F">
                <w:rPr>
                  <w:rStyle w:val="Hyperlink"/>
                  <w:sz w:val="24"/>
                  <w:szCs w:val="24"/>
                </w:rPr>
                <w:t>https://www.w3.org/TR/xmlschema11-1/</w:t>
              </w:r>
            </w:hyperlink>
          </w:p>
          <w:p w14:paraId="7C30AB47" w14:textId="0498B849" w:rsidR="00653087" w:rsidRPr="00476D2F" w:rsidRDefault="00506E02" w:rsidP="00CF60DA">
            <w:pPr>
              <w:pStyle w:val="Table10"/>
              <w:rPr>
                <w:sz w:val="24"/>
                <w:szCs w:val="24"/>
              </w:rPr>
            </w:pPr>
            <w:hyperlink r:id="rId37" w:history="1">
              <w:r w:rsidR="00860C47" w:rsidRPr="00476D2F">
                <w:rPr>
                  <w:rStyle w:val="Hyperlink"/>
                  <w:sz w:val="24"/>
                  <w:szCs w:val="24"/>
                </w:rPr>
                <w:t>https://www.w3.org/TR/xmlschema11-2/</w:t>
              </w:r>
            </w:hyperlink>
            <w:r w:rsidR="00860C47" w:rsidRPr="00476D2F">
              <w:rPr>
                <w:sz w:val="24"/>
                <w:szCs w:val="24"/>
              </w:rPr>
              <w:t xml:space="preserve"> </w:t>
            </w:r>
          </w:p>
        </w:tc>
        <w:tc>
          <w:tcPr>
            <w:tcW w:w="992" w:type="dxa"/>
          </w:tcPr>
          <w:p w14:paraId="7227C684" w14:textId="77777777" w:rsidR="00125904" w:rsidRPr="00476D2F" w:rsidRDefault="00125904" w:rsidP="00CF60DA">
            <w:pPr>
              <w:pStyle w:val="Table10"/>
              <w:rPr>
                <w:sz w:val="24"/>
                <w:szCs w:val="24"/>
              </w:rPr>
            </w:pPr>
          </w:p>
        </w:tc>
      </w:tr>
      <w:tr w:rsidR="00860C47" w:rsidRPr="00110E6A" w14:paraId="2A9A3545" w14:textId="77777777" w:rsidTr="00A466B6">
        <w:trPr>
          <w:cantSplit/>
          <w:jc w:val="center"/>
        </w:trPr>
        <w:tc>
          <w:tcPr>
            <w:tcW w:w="567" w:type="dxa"/>
          </w:tcPr>
          <w:p w14:paraId="66F71199" w14:textId="66BD16C6" w:rsidR="00860C47" w:rsidRPr="00476D2F" w:rsidRDefault="00860C47" w:rsidP="00CF60DA">
            <w:pPr>
              <w:pStyle w:val="Table10"/>
              <w:jc w:val="both"/>
              <w:rPr>
                <w:sz w:val="24"/>
                <w:szCs w:val="24"/>
              </w:rPr>
            </w:pPr>
            <w:bookmarkStart w:id="215" w:name="S20"/>
            <w:r w:rsidRPr="00476D2F">
              <w:rPr>
                <w:sz w:val="24"/>
                <w:szCs w:val="24"/>
              </w:rPr>
              <w:t>S20</w:t>
            </w:r>
            <w:bookmarkEnd w:id="215"/>
          </w:p>
        </w:tc>
        <w:tc>
          <w:tcPr>
            <w:tcW w:w="2688" w:type="dxa"/>
          </w:tcPr>
          <w:p w14:paraId="2F6B1936" w14:textId="26542514" w:rsidR="00860C47" w:rsidRPr="00476D2F" w:rsidRDefault="00860C47" w:rsidP="00CF60DA">
            <w:pPr>
              <w:pStyle w:val="Table10"/>
              <w:rPr>
                <w:sz w:val="24"/>
                <w:szCs w:val="24"/>
              </w:rPr>
            </w:pPr>
            <w:r w:rsidRPr="00476D2F">
              <w:rPr>
                <w:sz w:val="24"/>
                <w:szCs w:val="24"/>
              </w:rPr>
              <w:t>ISO 8601</w:t>
            </w:r>
          </w:p>
        </w:tc>
        <w:tc>
          <w:tcPr>
            <w:tcW w:w="4825" w:type="dxa"/>
          </w:tcPr>
          <w:p w14:paraId="3AB30568" w14:textId="18A1D87A" w:rsidR="00860C47" w:rsidRPr="00476D2F" w:rsidRDefault="00506E02" w:rsidP="00CF60DA">
            <w:pPr>
              <w:pStyle w:val="Table10"/>
              <w:rPr>
                <w:sz w:val="24"/>
                <w:szCs w:val="24"/>
              </w:rPr>
            </w:pPr>
            <w:hyperlink r:id="rId38" w:history="1">
              <w:r w:rsidR="00860C47" w:rsidRPr="00476D2F">
                <w:rPr>
                  <w:rStyle w:val="Hyperlink"/>
                  <w:sz w:val="24"/>
                  <w:szCs w:val="24"/>
                </w:rPr>
                <w:t>https://www.iso.org/iso-8601-date-and-time-format.html</w:t>
              </w:r>
            </w:hyperlink>
            <w:r w:rsidR="00860C47" w:rsidRPr="00476D2F">
              <w:rPr>
                <w:sz w:val="24"/>
                <w:szCs w:val="24"/>
              </w:rPr>
              <w:t xml:space="preserve"> </w:t>
            </w:r>
          </w:p>
        </w:tc>
        <w:tc>
          <w:tcPr>
            <w:tcW w:w="992" w:type="dxa"/>
          </w:tcPr>
          <w:p w14:paraId="00E349FE" w14:textId="77777777" w:rsidR="00860C47" w:rsidRPr="00476D2F" w:rsidRDefault="00860C47" w:rsidP="00CF60DA">
            <w:pPr>
              <w:pStyle w:val="Table10"/>
              <w:rPr>
                <w:sz w:val="24"/>
                <w:szCs w:val="24"/>
              </w:rPr>
            </w:pPr>
          </w:p>
        </w:tc>
      </w:tr>
    </w:tbl>
    <w:p w14:paraId="24EE6E40" w14:textId="1D1DFA20" w:rsidR="00DF47BE" w:rsidRPr="00476D2F" w:rsidRDefault="00DF47BE" w:rsidP="008F703C">
      <w:pPr>
        <w:pStyle w:val="Caption"/>
      </w:pPr>
      <w:bookmarkStart w:id="216" w:name="_Ref510928110"/>
      <w:bookmarkStart w:id="217" w:name="_Toc484348943"/>
      <w:bookmarkStart w:id="218" w:name="_Toc46228982"/>
      <w:bookmarkStart w:id="219" w:name="_Toc185900931"/>
      <w:r w:rsidRPr="00476D2F">
        <w:t xml:space="preserve">Table </w:t>
      </w:r>
      <w:r w:rsidR="002C7E76">
        <w:fldChar w:fldCharType="begin"/>
      </w:r>
      <w:r w:rsidR="002C7E76">
        <w:instrText xml:space="preserve"> SEQ Table \* ARABIC </w:instrText>
      </w:r>
      <w:r w:rsidR="002C7E76">
        <w:fldChar w:fldCharType="separate"/>
      </w:r>
      <w:r w:rsidR="004501EF">
        <w:rPr>
          <w:noProof/>
        </w:rPr>
        <w:t>5</w:t>
      </w:r>
      <w:r w:rsidR="002C7E76">
        <w:fldChar w:fldCharType="end"/>
      </w:r>
      <w:bookmarkEnd w:id="216"/>
      <w:r w:rsidRPr="00476D2F">
        <w:t>: Applicable Standards</w:t>
      </w:r>
      <w:bookmarkEnd w:id="217"/>
      <w:bookmarkEnd w:id="218"/>
      <w:bookmarkEnd w:id="219"/>
    </w:p>
    <w:bookmarkEnd w:id="175"/>
    <w:bookmarkEnd w:id="176"/>
    <w:bookmarkEnd w:id="210"/>
    <w:bookmarkEnd w:id="211"/>
    <w:p w14:paraId="24EE6E41" w14:textId="384BFE14" w:rsidR="00DF47BE" w:rsidRPr="00476D2F" w:rsidRDefault="00DF47BE">
      <w:pPr>
        <w:spacing w:after="120"/>
      </w:pPr>
      <w:r w:rsidRPr="00476D2F">
        <w:t>The following standards are referenced in this document but are not applicable: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E46" w14:textId="77777777" w:rsidTr="00A466B6">
        <w:trPr>
          <w:cantSplit/>
          <w:tblHeader/>
          <w:jc w:val="center"/>
        </w:trPr>
        <w:tc>
          <w:tcPr>
            <w:tcW w:w="567" w:type="dxa"/>
            <w:shd w:val="clear" w:color="auto" w:fill="002060"/>
          </w:tcPr>
          <w:p w14:paraId="24EE6E42" w14:textId="77777777" w:rsidR="00DF47BE" w:rsidRPr="00476D2F" w:rsidRDefault="00DF47BE">
            <w:pPr>
              <w:pStyle w:val="Table10"/>
              <w:keepNext/>
              <w:jc w:val="both"/>
              <w:rPr>
                <w:b/>
                <w:sz w:val="24"/>
                <w:szCs w:val="24"/>
              </w:rPr>
            </w:pPr>
            <w:r w:rsidRPr="00476D2F">
              <w:rPr>
                <w:b/>
                <w:sz w:val="24"/>
                <w:szCs w:val="24"/>
              </w:rPr>
              <w:t>Ref.</w:t>
            </w:r>
          </w:p>
        </w:tc>
        <w:tc>
          <w:tcPr>
            <w:tcW w:w="2688" w:type="dxa"/>
            <w:shd w:val="clear" w:color="auto" w:fill="002060"/>
          </w:tcPr>
          <w:p w14:paraId="24EE6E43"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E44"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E45"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E4B" w14:textId="77777777" w:rsidTr="00A466B6">
        <w:trPr>
          <w:cantSplit/>
          <w:jc w:val="center"/>
        </w:trPr>
        <w:tc>
          <w:tcPr>
            <w:tcW w:w="567" w:type="dxa"/>
          </w:tcPr>
          <w:p w14:paraId="24EE6E47" w14:textId="08574E6C" w:rsidR="00CD190E" w:rsidRPr="00476D2F" w:rsidRDefault="00CD190E">
            <w:pPr>
              <w:pStyle w:val="Table10"/>
              <w:rPr>
                <w:sz w:val="24"/>
                <w:szCs w:val="24"/>
              </w:rPr>
            </w:pPr>
            <w:r w:rsidRPr="00476D2F">
              <w:rPr>
                <w:sz w:val="24"/>
                <w:szCs w:val="24"/>
              </w:rPr>
              <w:t>S</w:t>
            </w:r>
            <w:r w:rsidR="0074685E" w:rsidRPr="00476D2F">
              <w:rPr>
                <w:sz w:val="24"/>
                <w:szCs w:val="24"/>
              </w:rPr>
              <w:t>21</w:t>
            </w:r>
          </w:p>
        </w:tc>
        <w:tc>
          <w:tcPr>
            <w:tcW w:w="2688" w:type="dxa"/>
          </w:tcPr>
          <w:p w14:paraId="24EE6E48" w14:textId="77777777" w:rsidR="00DF47BE" w:rsidRPr="00476D2F" w:rsidRDefault="00DF47BE">
            <w:pPr>
              <w:pStyle w:val="Table10"/>
              <w:rPr>
                <w:sz w:val="24"/>
                <w:szCs w:val="24"/>
              </w:rPr>
            </w:pPr>
            <w:r w:rsidRPr="00476D2F">
              <w:rPr>
                <w:sz w:val="24"/>
                <w:szCs w:val="24"/>
              </w:rPr>
              <w:t>RFC-2069</w:t>
            </w:r>
          </w:p>
        </w:tc>
        <w:tc>
          <w:tcPr>
            <w:tcW w:w="4825" w:type="dxa"/>
          </w:tcPr>
          <w:p w14:paraId="24EE6E49" w14:textId="77777777" w:rsidR="00DF47BE" w:rsidRPr="00476D2F" w:rsidRDefault="00DF47BE">
            <w:pPr>
              <w:pStyle w:val="Table10"/>
              <w:rPr>
                <w:sz w:val="24"/>
                <w:szCs w:val="24"/>
              </w:rPr>
            </w:pPr>
            <w:r w:rsidRPr="00476D2F">
              <w:rPr>
                <w:sz w:val="24"/>
                <w:szCs w:val="24"/>
              </w:rPr>
              <w:t>An Extension to HTTP: Digest Access Authentication</w:t>
            </w:r>
          </w:p>
        </w:tc>
        <w:tc>
          <w:tcPr>
            <w:tcW w:w="992" w:type="dxa"/>
          </w:tcPr>
          <w:p w14:paraId="24EE6E4A" w14:textId="77777777" w:rsidR="00DF47BE" w:rsidRPr="00476D2F" w:rsidRDefault="00DF47BE">
            <w:pPr>
              <w:pStyle w:val="Table10"/>
              <w:rPr>
                <w:sz w:val="24"/>
                <w:szCs w:val="24"/>
              </w:rPr>
            </w:pPr>
          </w:p>
        </w:tc>
      </w:tr>
      <w:tr w:rsidR="00E51E29" w:rsidRPr="00110E6A" w14:paraId="24EE6E50" w14:textId="77777777" w:rsidTr="00A466B6">
        <w:trPr>
          <w:cantSplit/>
          <w:jc w:val="center"/>
        </w:trPr>
        <w:tc>
          <w:tcPr>
            <w:tcW w:w="567" w:type="dxa"/>
          </w:tcPr>
          <w:p w14:paraId="24EE6E4C" w14:textId="18682D2D" w:rsidR="00CD190E" w:rsidRPr="00476D2F" w:rsidRDefault="00CD190E" w:rsidP="00A8280F">
            <w:pPr>
              <w:pStyle w:val="Table10"/>
              <w:rPr>
                <w:sz w:val="24"/>
                <w:szCs w:val="24"/>
              </w:rPr>
            </w:pPr>
            <w:r w:rsidRPr="00476D2F">
              <w:rPr>
                <w:sz w:val="24"/>
                <w:szCs w:val="24"/>
              </w:rPr>
              <w:t>S</w:t>
            </w:r>
            <w:r w:rsidR="0074685E" w:rsidRPr="00476D2F">
              <w:rPr>
                <w:sz w:val="24"/>
                <w:szCs w:val="24"/>
              </w:rPr>
              <w:t>22</w:t>
            </w:r>
          </w:p>
        </w:tc>
        <w:tc>
          <w:tcPr>
            <w:tcW w:w="2688" w:type="dxa"/>
          </w:tcPr>
          <w:p w14:paraId="24EE6E4D" w14:textId="77777777" w:rsidR="00E51E29" w:rsidRPr="00476D2F" w:rsidRDefault="00E51E29">
            <w:pPr>
              <w:pStyle w:val="Table10"/>
              <w:rPr>
                <w:sz w:val="24"/>
                <w:szCs w:val="24"/>
              </w:rPr>
            </w:pPr>
            <w:r w:rsidRPr="00476D2F">
              <w:rPr>
                <w:sz w:val="24"/>
                <w:szCs w:val="24"/>
              </w:rPr>
              <w:t>ISO 6346</w:t>
            </w:r>
          </w:p>
        </w:tc>
        <w:tc>
          <w:tcPr>
            <w:tcW w:w="4825" w:type="dxa"/>
          </w:tcPr>
          <w:p w14:paraId="24EE6E4E" w14:textId="77777777" w:rsidR="00E51E29" w:rsidRPr="00476D2F" w:rsidRDefault="001344F9">
            <w:pPr>
              <w:pStyle w:val="Table10"/>
              <w:rPr>
                <w:sz w:val="24"/>
                <w:szCs w:val="24"/>
              </w:rPr>
            </w:pPr>
            <w:r w:rsidRPr="00476D2F">
              <w:rPr>
                <w:sz w:val="24"/>
                <w:szCs w:val="24"/>
              </w:rPr>
              <w:t>International standard covering the coding, identification and marking of intermodal (shipping) containers</w:t>
            </w:r>
          </w:p>
        </w:tc>
        <w:tc>
          <w:tcPr>
            <w:tcW w:w="992" w:type="dxa"/>
          </w:tcPr>
          <w:p w14:paraId="24EE6E4F" w14:textId="77777777" w:rsidR="00E51E29" w:rsidRPr="00476D2F" w:rsidRDefault="00E51E29">
            <w:pPr>
              <w:pStyle w:val="Table10"/>
              <w:rPr>
                <w:sz w:val="24"/>
                <w:szCs w:val="24"/>
              </w:rPr>
            </w:pPr>
          </w:p>
        </w:tc>
      </w:tr>
    </w:tbl>
    <w:p w14:paraId="24EE6E51" w14:textId="65DEC4D4" w:rsidR="00DF47BE" w:rsidRPr="00476D2F" w:rsidRDefault="00DF47BE" w:rsidP="008F703C">
      <w:pPr>
        <w:pStyle w:val="Caption"/>
      </w:pPr>
      <w:bookmarkStart w:id="220" w:name="_Hlt510929830"/>
      <w:bookmarkStart w:id="221" w:name="_Toc46228983"/>
      <w:bookmarkStart w:id="222" w:name="_Toc185900932"/>
      <w:bookmarkEnd w:id="220"/>
      <w:r w:rsidRPr="00476D2F">
        <w:t xml:space="preserve">Table </w:t>
      </w:r>
      <w:r w:rsidR="002C7E76">
        <w:fldChar w:fldCharType="begin"/>
      </w:r>
      <w:r w:rsidR="002C7E76">
        <w:instrText xml:space="preserve"> SEQ Table \* ARABIC </w:instrText>
      </w:r>
      <w:r w:rsidR="002C7E76">
        <w:fldChar w:fldCharType="separate"/>
      </w:r>
      <w:r w:rsidR="004501EF">
        <w:rPr>
          <w:noProof/>
        </w:rPr>
        <w:t>6</w:t>
      </w:r>
      <w:r w:rsidR="002C7E76">
        <w:fldChar w:fldCharType="end"/>
      </w:r>
      <w:r w:rsidRPr="00476D2F">
        <w:t>: Reference Standards</w:t>
      </w:r>
      <w:bookmarkEnd w:id="221"/>
      <w:bookmarkEnd w:id="222"/>
    </w:p>
    <w:p w14:paraId="24EE6E52" w14:textId="3C3A83D0" w:rsidR="00DF47BE" w:rsidRPr="00476D2F" w:rsidRDefault="00DF47BE">
      <w:pPr>
        <w:rPr>
          <w:szCs w:val="24"/>
        </w:rPr>
      </w:pPr>
      <w:r w:rsidRPr="00476D2F">
        <w:rPr>
          <w:szCs w:val="24"/>
        </w:rPr>
        <w:t>[</w:t>
      </w:r>
      <w:r w:rsidR="005F54AB" w:rsidRPr="00476D2F">
        <w:rPr>
          <w:szCs w:val="24"/>
        </w:rPr>
        <w:fldChar w:fldCharType="begin"/>
      </w:r>
      <w:r w:rsidR="00CD190E" w:rsidRPr="00476D2F">
        <w:rPr>
          <w:szCs w:val="24"/>
        </w:rPr>
        <w:instrText xml:space="preserve"> REF S1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4501EF" w:rsidRPr="00476D2F">
        <w:rPr>
          <w:szCs w:val="24"/>
        </w:rPr>
        <w:t>S1</w:t>
      </w:r>
      <w:r w:rsidR="005F54AB" w:rsidRPr="00476D2F">
        <w:rPr>
          <w:szCs w:val="24"/>
        </w:rPr>
        <w:fldChar w:fldCharType="end"/>
      </w:r>
      <w:r w:rsidRPr="00476D2F">
        <w:rPr>
          <w:szCs w:val="24"/>
        </w:rPr>
        <w:t>] and [</w:t>
      </w:r>
      <w:r w:rsidR="005F54AB" w:rsidRPr="00476D2F">
        <w:fldChar w:fldCharType="begin"/>
      </w:r>
      <w:r w:rsidR="00CD190E" w:rsidRPr="00476D2F">
        <w:rPr>
          <w:szCs w:val="24"/>
        </w:rPr>
        <w:instrText xml:space="preserve"> REF S2 \h </w:instrText>
      </w:r>
      <w:r w:rsidR="008D2375" w:rsidRPr="00476D2F">
        <w:instrText xml:space="preserve"> \* MERGEFORMAT </w:instrText>
      </w:r>
      <w:r w:rsidR="005F54AB" w:rsidRPr="00476D2F">
        <w:fldChar w:fldCharType="separate"/>
      </w:r>
      <w:r w:rsidR="004501EF" w:rsidRPr="00476D2F">
        <w:rPr>
          <w:szCs w:val="24"/>
        </w:rPr>
        <w:t>S2</w:t>
      </w:r>
      <w:r w:rsidR="005F54AB" w:rsidRPr="00476D2F">
        <w:fldChar w:fldCharType="end"/>
      </w:r>
      <w:r w:rsidRPr="00476D2F">
        <w:rPr>
          <w:szCs w:val="24"/>
        </w:rPr>
        <w:t>] are mandatory EDIFACT standards. For EDIFACT formatting, most Transit Information Exchanges will be mapped upon EDIFACT messages (UNSMs) defined in the EDIFACT directory [</w:t>
      </w:r>
      <w:r w:rsidR="005F54AB" w:rsidRPr="00476D2F">
        <w:fldChar w:fldCharType="begin"/>
      </w:r>
      <w:r w:rsidR="001802E5" w:rsidRPr="00476D2F">
        <w:rPr>
          <w:szCs w:val="24"/>
        </w:rPr>
        <w:instrText xml:space="preserve"> REF S2 \h </w:instrText>
      </w:r>
      <w:r w:rsidR="008D2375" w:rsidRPr="00476D2F">
        <w:instrText xml:space="preserve"> \* MERGEFORMAT </w:instrText>
      </w:r>
      <w:r w:rsidR="005F54AB" w:rsidRPr="00476D2F">
        <w:fldChar w:fldCharType="separate"/>
      </w:r>
      <w:r w:rsidR="004501EF" w:rsidRPr="00476D2F">
        <w:rPr>
          <w:szCs w:val="24"/>
        </w:rPr>
        <w:t>S2</w:t>
      </w:r>
      <w:r w:rsidR="005F54AB" w:rsidRPr="00476D2F">
        <w:fldChar w:fldCharType="end"/>
      </w:r>
      <w:r w:rsidRPr="00476D2F">
        <w:rPr>
          <w:szCs w:val="24"/>
        </w:rPr>
        <w:t>]. Some Information Exchanges require however, mapping upon an EDIFACT message that is not part of this message directory; this EDIFACT message (CONTRL) is defined in [</w:t>
      </w:r>
      <w:r w:rsidR="005F54AB" w:rsidRPr="00476D2F">
        <w:fldChar w:fldCharType="begin"/>
      </w:r>
      <w:r w:rsidR="001802E5" w:rsidRPr="00476D2F">
        <w:rPr>
          <w:szCs w:val="24"/>
        </w:rPr>
        <w:instrText xml:space="preserve"> REF S3 \h </w:instrText>
      </w:r>
      <w:r w:rsidR="008D2375" w:rsidRPr="00476D2F">
        <w:instrText xml:space="preserve"> \* MERGEFORMAT </w:instrText>
      </w:r>
      <w:r w:rsidR="005F54AB" w:rsidRPr="00476D2F">
        <w:fldChar w:fldCharType="separate"/>
      </w:r>
      <w:r w:rsidR="004501EF" w:rsidRPr="00476D2F">
        <w:rPr>
          <w:szCs w:val="24"/>
        </w:rPr>
        <w:t>S3</w:t>
      </w:r>
      <w:r w:rsidR="005F54AB" w:rsidRPr="00476D2F">
        <w:fldChar w:fldCharType="end"/>
      </w:r>
      <w:r w:rsidRPr="00476D2F">
        <w:rPr>
          <w:szCs w:val="24"/>
        </w:rPr>
        <w:t>].</w:t>
      </w:r>
    </w:p>
    <w:p w14:paraId="24EE6E53" w14:textId="49801DA4" w:rsidR="00DF47BE" w:rsidRPr="00476D2F" w:rsidRDefault="00DF47BE">
      <w:pPr>
        <w:rPr>
          <w:szCs w:val="24"/>
        </w:rPr>
      </w:pPr>
      <w:r w:rsidRPr="00476D2F">
        <w:rPr>
          <w:szCs w:val="24"/>
        </w:rPr>
        <w:t>Additional standards to be taken into account are the XML ([</w:t>
      </w:r>
      <w:r w:rsidR="005F54AB" w:rsidRPr="00476D2F">
        <w:fldChar w:fldCharType="begin"/>
      </w:r>
      <w:r w:rsidR="001802E5" w:rsidRPr="00476D2F">
        <w:rPr>
          <w:szCs w:val="24"/>
        </w:rPr>
        <w:instrText xml:space="preserve"> REF S4 \h </w:instrText>
      </w:r>
      <w:r w:rsidR="008D2375" w:rsidRPr="00476D2F">
        <w:instrText xml:space="preserve"> \* MERGEFORMAT </w:instrText>
      </w:r>
      <w:r w:rsidR="005F54AB" w:rsidRPr="00476D2F">
        <w:fldChar w:fldCharType="separate"/>
      </w:r>
      <w:r w:rsidR="004501EF" w:rsidRPr="00476D2F">
        <w:rPr>
          <w:szCs w:val="24"/>
        </w:rPr>
        <w:t>S4</w:t>
      </w:r>
      <w:r w:rsidR="005F54AB" w:rsidRPr="00476D2F">
        <w:fldChar w:fldCharType="end"/>
      </w:r>
      <w:r w:rsidRPr="00476D2F">
        <w:rPr>
          <w:szCs w:val="24"/>
        </w:rPr>
        <w:t>]) standard and a number of character set standards ([</w:t>
      </w:r>
      <w:r w:rsidR="005F54AB" w:rsidRPr="00476D2F">
        <w:fldChar w:fldCharType="begin"/>
      </w:r>
      <w:r w:rsidR="001802E5" w:rsidRPr="00476D2F">
        <w:rPr>
          <w:szCs w:val="24"/>
        </w:rPr>
        <w:instrText xml:space="preserve"> REF S5 \h </w:instrText>
      </w:r>
      <w:r w:rsidR="008D2375" w:rsidRPr="00476D2F">
        <w:instrText xml:space="preserve"> \* MERGEFORMAT </w:instrText>
      </w:r>
      <w:r w:rsidR="005F54AB" w:rsidRPr="00476D2F">
        <w:fldChar w:fldCharType="separate"/>
      </w:r>
      <w:r w:rsidR="004501EF" w:rsidRPr="00476D2F">
        <w:rPr>
          <w:szCs w:val="24"/>
        </w:rPr>
        <w:t>S5</w:t>
      </w:r>
      <w:r w:rsidR="005F54AB" w:rsidRPr="00476D2F">
        <w:fldChar w:fldCharType="end"/>
      </w:r>
      <w:r w:rsidRPr="00476D2F">
        <w:rPr>
          <w:szCs w:val="24"/>
        </w:rPr>
        <w:t>] and [</w:t>
      </w:r>
      <w:r w:rsidR="005F54AB" w:rsidRPr="00476D2F">
        <w:rPr>
          <w:szCs w:val="24"/>
        </w:rPr>
        <w:fldChar w:fldCharType="begin"/>
      </w:r>
      <w:r w:rsidR="001802E5" w:rsidRPr="00476D2F">
        <w:rPr>
          <w:szCs w:val="24"/>
        </w:rPr>
        <w:instrText xml:space="preserve"> REF S6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4501EF" w:rsidRPr="00476D2F">
        <w:rPr>
          <w:szCs w:val="24"/>
        </w:rPr>
        <w:t>S6</w:t>
      </w:r>
      <w:r w:rsidR="005F54AB" w:rsidRPr="00476D2F">
        <w:rPr>
          <w:szCs w:val="24"/>
        </w:rPr>
        <w:fldChar w:fldCharType="end"/>
      </w:r>
      <w:r w:rsidRPr="00476D2F">
        <w:rPr>
          <w:szCs w:val="24"/>
        </w:rPr>
        <w:t>]).</w:t>
      </w:r>
    </w:p>
    <w:p w14:paraId="24EE6E54" w14:textId="52DE72BF" w:rsidR="00DF47BE" w:rsidRPr="00476D2F" w:rsidRDefault="00DF47BE">
      <w:pPr>
        <w:rPr>
          <w:szCs w:val="24"/>
        </w:rPr>
      </w:pPr>
      <w:r w:rsidRPr="00476D2F">
        <w:rPr>
          <w:szCs w:val="24"/>
        </w:rPr>
        <w:t>[</w:t>
      </w:r>
      <w:r w:rsidR="005F54AB" w:rsidRPr="00476D2F">
        <w:fldChar w:fldCharType="begin"/>
      </w:r>
      <w:r w:rsidR="001802E5" w:rsidRPr="00476D2F">
        <w:rPr>
          <w:szCs w:val="24"/>
        </w:rPr>
        <w:instrText xml:space="preserve"> REF S7 \h </w:instrText>
      </w:r>
      <w:r w:rsidR="008D2375" w:rsidRPr="00476D2F">
        <w:instrText xml:space="preserve"> \* MERGEFORMAT </w:instrText>
      </w:r>
      <w:r w:rsidR="005F54AB" w:rsidRPr="00476D2F">
        <w:fldChar w:fldCharType="separate"/>
      </w:r>
      <w:r w:rsidR="004501EF" w:rsidRPr="00476D2F">
        <w:rPr>
          <w:szCs w:val="24"/>
        </w:rPr>
        <w:t>S7</w:t>
      </w:r>
      <w:r w:rsidR="005F54AB" w:rsidRPr="00476D2F">
        <w:fldChar w:fldCharType="end"/>
      </w:r>
      <w:r w:rsidRPr="00476D2F">
        <w:rPr>
          <w:szCs w:val="24"/>
        </w:rPr>
        <w:t>] to [</w:t>
      </w:r>
      <w:r w:rsidR="005F54AB" w:rsidRPr="00476D2F">
        <w:fldChar w:fldCharType="begin"/>
      </w:r>
      <w:r w:rsidR="001802E5" w:rsidRPr="00476D2F">
        <w:rPr>
          <w:szCs w:val="24"/>
        </w:rPr>
        <w:instrText xml:space="preserve"> REF S17 \h </w:instrText>
      </w:r>
      <w:r w:rsidR="008D2375" w:rsidRPr="00476D2F">
        <w:instrText xml:space="preserve"> \* MERGEFORMAT </w:instrText>
      </w:r>
      <w:r w:rsidR="005F54AB" w:rsidRPr="00476D2F">
        <w:fldChar w:fldCharType="separate"/>
      </w:r>
      <w:r w:rsidR="004501EF" w:rsidRPr="00476D2F">
        <w:rPr>
          <w:szCs w:val="24"/>
        </w:rPr>
        <w:t>S17</w:t>
      </w:r>
      <w:r w:rsidR="005F54AB" w:rsidRPr="00476D2F">
        <w:fldChar w:fldCharType="end"/>
      </w:r>
      <w:r w:rsidRPr="00476D2F">
        <w:rPr>
          <w:szCs w:val="24"/>
        </w:rPr>
        <w:t>] are specific RFC standards, applicable to Central Services only and</w:t>
      </w:r>
      <w:r w:rsidR="00D82EA4" w:rsidRPr="00476D2F">
        <w:rPr>
          <w:szCs w:val="24"/>
        </w:rPr>
        <w:t xml:space="preserve"> [</w:t>
      </w:r>
      <w:r w:rsidR="00D82EA4" w:rsidRPr="00476D2F">
        <w:rPr>
          <w:szCs w:val="24"/>
        </w:rPr>
        <w:fldChar w:fldCharType="begin"/>
      </w:r>
      <w:r w:rsidR="00D82EA4" w:rsidRPr="00476D2F">
        <w:rPr>
          <w:szCs w:val="24"/>
        </w:rPr>
        <w:instrText xml:space="preserve"> REF S20 \h </w:instrText>
      </w:r>
      <w:r w:rsidR="00D82EA4" w:rsidRPr="00476D2F">
        <w:rPr>
          <w:szCs w:val="24"/>
        </w:rPr>
      </w:r>
      <w:r w:rsidR="00D82EA4" w:rsidRPr="00476D2F">
        <w:rPr>
          <w:szCs w:val="24"/>
        </w:rPr>
        <w:fldChar w:fldCharType="separate"/>
      </w:r>
      <w:r w:rsidR="004501EF" w:rsidRPr="00476D2F">
        <w:rPr>
          <w:szCs w:val="24"/>
        </w:rPr>
        <w:t>S20</w:t>
      </w:r>
      <w:r w:rsidR="00D82EA4" w:rsidRPr="00476D2F">
        <w:rPr>
          <w:szCs w:val="24"/>
        </w:rPr>
        <w:fldChar w:fldCharType="end"/>
      </w:r>
      <w:r w:rsidR="00D82EA4" w:rsidRPr="00476D2F">
        <w:rPr>
          <w:szCs w:val="24"/>
        </w:rPr>
        <w:t>]</w:t>
      </w:r>
      <w:r w:rsidRPr="00476D2F">
        <w:rPr>
          <w:szCs w:val="24"/>
        </w:rPr>
        <w:t xml:space="preserve"> is a reference document for Central Services.</w:t>
      </w:r>
    </w:p>
    <w:p w14:paraId="0EAF54DC" w14:textId="77777777" w:rsidR="008110A9" w:rsidRPr="00476D2F" w:rsidRDefault="008110A9">
      <w:pPr>
        <w:spacing w:before="0"/>
        <w:jc w:val="left"/>
        <w:rPr>
          <w:b/>
          <w:i/>
        </w:rPr>
      </w:pPr>
      <w:bookmarkStart w:id="223" w:name="_Toc473625681"/>
      <w:bookmarkStart w:id="224" w:name="_Toc473732539"/>
      <w:bookmarkStart w:id="225" w:name="_Toc473825638"/>
      <w:bookmarkStart w:id="226" w:name="_Toc259460282"/>
      <w:bookmarkStart w:id="227" w:name="_Ref317238576"/>
      <w:bookmarkStart w:id="228" w:name="_Ref329783311"/>
      <w:bookmarkStart w:id="229" w:name="_Ref477356174"/>
      <w:bookmarkStart w:id="230" w:name="_Toc526170407"/>
      <w:r w:rsidRPr="00476D2F">
        <w:br w:type="page"/>
      </w:r>
    </w:p>
    <w:p w14:paraId="24EE6E55" w14:textId="412A4BEB" w:rsidR="00DF47BE" w:rsidRPr="00476D2F" w:rsidRDefault="00DF47BE" w:rsidP="006F347D">
      <w:pPr>
        <w:pStyle w:val="Heading3"/>
      </w:pPr>
      <w:bookmarkStart w:id="231" w:name="_Ref46398461"/>
      <w:bookmarkStart w:id="232" w:name="_Ref46398741"/>
      <w:bookmarkStart w:id="233" w:name="_Toc185900671"/>
      <w:r w:rsidRPr="00476D2F">
        <w:t>Reference documents</w:t>
      </w:r>
      <w:bookmarkEnd w:id="223"/>
      <w:bookmarkEnd w:id="224"/>
      <w:bookmarkEnd w:id="225"/>
      <w:bookmarkEnd w:id="226"/>
      <w:bookmarkEnd w:id="227"/>
      <w:bookmarkEnd w:id="228"/>
      <w:bookmarkEnd w:id="229"/>
      <w:bookmarkEnd w:id="230"/>
      <w:bookmarkEnd w:id="231"/>
      <w:bookmarkEnd w:id="232"/>
      <w:bookmarkEnd w:id="233"/>
    </w:p>
    <w:p w14:paraId="24EE6E56" w14:textId="77777777" w:rsidR="00DF47BE" w:rsidRPr="00476D2F" w:rsidRDefault="00DF47BE">
      <w:pPr>
        <w:spacing w:after="240"/>
      </w:pPr>
      <w:r w:rsidRPr="00476D2F">
        <w:t>The following documents are also of interest to the Customs application designer:</w:t>
      </w:r>
    </w:p>
    <w:tbl>
      <w:tblPr>
        <w:tblW w:w="944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709"/>
        <w:gridCol w:w="2550"/>
        <w:gridCol w:w="4392"/>
        <w:gridCol w:w="1791"/>
      </w:tblGrid>
      <w:tr w:rsidR="00DF47BE" w:rsidRPr="00110E6A" w14:paraId="24EE6E5B" w14:textId="77777777" w:rsidTr="00220198">
        <w:trPr>
          <w:cantSplit/>
          <w:tblHeader/>
          <w:jc w:val="center"/>
        </w:trPr>
        <w:tc>
          <w:tcPr>
            <w:tcW w:w="709" w:type="dxa"/>
            <w:shd w:val="clear" w:color="auto" w:fill="002060"/>
          </w:tcPr>
          <w:p w14:paraId="24EE6E57" w14:textId="77777777" w:rsidR="00DF47BE" w:rsidRPr="00476D2F" w:rsidRDefault="00DF47BE">
            <w:pPr>
              <w:pStyle w:val="Table10"/>
              <w:jc w:val="both"/>
              <w:rPr>
                <w:b/>
                <w:sz w:val="24"/>
                <w:szCs w:val="24"/>
              </w:rPr>
            </w:pPr>
            <w:r w:rsidRPr="00476D2F">
              <w:rPr>
                <w:b/>
                <w:sz w:val="24"/>
                <w:szCs w:val="24"/>
              </w:rPr>
              <w:t>Ref.</w:t>
            </w:r>
          </w:p>
        </w:tc>
        <w:tc>
          <w:tcPr>
            <w:tcW w:w="2550" w:type="dxa"/>
            <w:shd w:val="clear" w:color="auto" w:fill="002060"/>
          </w:tcPr>
          <w:p w14:paraId="24EE6E58" w14:textId="77777777" w:rsidR="00DF47BE" w:rsidRPr="00476D2F" w:rsidRDefault="00DF47BE">
            <w:pPr>
              <w:pStyle w:val="Table10"/>
              <w:jc w:val="both"/>
              <w:rPr>
                <w:b/>
                <w:sz w:val="24"/>
                <w:szCs w:val="24"/>
              </w:rPr>
            </w:pPr>
            <w:r w:rsidRPr="00476D2F">
              <w:rPr>
                <w:b/>
                <w:sz w:val="24"/>
                <w:szCs w:val="24"/>
              </w:rPr>
              <w:t>Reference</w:t>
            </w:r>
          </w:p>
        </w:tc>
        <w:tc>
          <w:tcPr>
            <w:tcW w:w="4392" w:type="dxa"/>
            <w:shd w:val="clear" w:color="auto" w:fill="002060"/>
          </w:tcPr>
          <w:p w14:paraId="24EE6E59" w14:textId="77777777" w:rsidR="00DF47BE" w:rsidRPr="00476D2F" w:rsidRDefault="00DF47BE">
            <w:pPr>
              <w:pStyle w:val="Table10"/>
              <w:jc w:val="both"/>
              <w:rPr>
                <w:b/>
                <w:sz w:val="24"/>
                <w:szCs w:val="24"/>
              </w:rPr>
            </w:pPr>
            <w:r w:rsidRPr="00476D2F">
              <w:rPr>
                <w:b/>
                <w:sz w:val="24"/>
                <w:szCs w:val="24"/>
              </w:rPr>
              <w:t>Title</w:t>
            </w:r>
          </w:p>
        </w:tc>
        <w:tc>
          <w:tcPr>
            <w:tcW w:w="1791" w:type="dxa"/>
            <w:shd w:val="clear" w:color="auto" w:fill="002060"/>
          </w:tcPr>
          <w:p w14:paraId="24EE6E5A" w14:textId="7B061F9A" w:rsidR="00DF47BE" w:rsidRPr="00476D2F" w:rsidRDefault="00DF47BE">
            <w:pPr>
              <w:pStyle w:val="Table10"/>
              <w:jc w:val="center"/>
              <w:rPr>
                <w:b/>
                <w:sz w:val="24"/>
                <w:szCs w:val="24"/>
              </w:rPr>
            </w:pPr>
            <w:r w:rsidRPr="00476D2F">
              <w:rPr>
                <w:b/>
                <w:sz w:val="24"/>
                <w:szCs w:val="24"/>
              </w:rPr>
              <w:t>Release</w:t>
            </w:r>
            <w:r w:rsidR="00C46C38">
              <w:rPr>
                <w:b/>
                <w:sz w:val="24"/>
                <w:szCs w:val="24"/>
              </w:rPr>
              <w:t>/Version</w:t>
            </w:r>
          </w:p>
        </w:tc>
      </w:tr>
      <w:tr w:rsidR="00821888" w:rsidRPr="00110E6A" w14:paraId="24EE6E60" w14:textId="77777777" w:rsidTr="00220198">
        <w:trPr>
          <w:cantSplit/>
          <w:jc w:val="center"/>
        </w:trPr>
        <w:tc>
          <w:tcPr>
            <w:tcW w:w="709" w:type="dxa"/>
          </w:tcPr>
          <w:p w14:paraId="24EE6E5C" w14:textId="63EFCB00" w:rsidR="00821888" w:rsidRPr="00476D2F" w:rsidRDefault="008F45AD" w:rsidP="00821888">
            <w:pPr>
              <w:pStyle w:val="Table10"/>
              <w:rPr>
                <w:sz w:val="24"/>
                <w:szCs w:val="24"/>
              </w:rPr>
            </w:pPr>
            <w:bookmarkStart w:id="234" w:name="glossary"/>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01</w:t>
            </w:r>
            <w:r w:rsidRPr="000C1B4B">
              <w:rPr>
                <w:sz w:val="24"/>
                <w:szCs w:val="24"/>
              </w:rPr>
              <w:fldChar w:fldCharType="end"/>
            </w:r>
            <w:bookmarkEnd w:id="234"/>
          </w:p>
        </w:tc>
        <w:tc>
          <w:tcPr>
            <w:tcW w:w="2550" w:type="dxa"/>
          </w:tcPr>
          <w:p w14:paraId="24EE6E5D" w14:textId="7A3E761E" w:rsidR="00821888" w:rsidRPr="00476D2F" w:rsidRDefault="00506E02" w:rsidP="00821888">
            <w:pPr>
              <w:pStyle w:val="Table10"/>
              <w:rPr>
                <w:snapToGrid w:val="0"/>
                <w:color w:val="000000"/>
                <w:sz w:val="24"/>
                <w:szCs w:val="24"/>
              </w:rPr>
            </w:pPr>
            <w:hyperlink r:id="rId39" w:history="1">
              <w:r w:rsidR="00821888" w:rsidRPr="00476D2F">
                <w:rPr>
                  <w:rStyle w:val="Hyperlink"/>
                  <w:sz w:val="24"/>
                  <w:szCs w:val="24"/>
                </w:rPr>
                <w:t>TEMPO-GLOSSARY</w:t>
              </w:r>
            </w:hyperlink>
          </w:p>
        </w:tc>
        <w:tc>
          <w:tcPr>
            <w:tcW w:w="4392" w:type="dxa"/>
          </w:tcPr>
          <w:p w14:paraId="24EE6E5E" w14:textId="56DB4178" w:rsidR="00821888" w:rsidRPr="00476D2F" w:rsidRDefault="00821888" w:rsidP="00821888">
            <w:pPr>
              <w:pStyle w:val="Table10"/>
              <w:rPr>
                <w:snapToGrid w:val="0"/>
                <w:color w:val="000000"/>
                <w:sz w:val="24"/>
                <w:szCs w:val="24"/>
              </w:rPr>
            </w:pPr>
            <w:r w:rsidRPr="00476D2F">
              <w:rPr>
                <w:sz w:val="24"/>
                <w:szCs w:val="24"/>
              </w:rPr>
              <w:t>TEMPO WIKI – Glossary: Terms, Abbreviations and Acronyms</w:t>
            </w:r>
          </w:p>
        </w:tc>
        <w:tc>
          <w:tcPr>
            <w:tcW w:w="1791" w:type="dxa"/>
          </w:tcPr>
          <w:p w14:paraId="24EE6E5F" w14:textId="561B5D87" w:rsidR="00821888" w:rsidRPr="00476D2F" w:rsidRDefault="00821888" w:rsidP="00821888">
            <w:pPr>
              <w:pStyle w:val="Table10"/>
              <w:jc w:val="center"/>
              <w:rPr>
                <w:snapToGrid w:val="0"/>
                <w:color w:val="000000"/>
                <w:sz w:val="24"/>
                <w:szCs w:val="24"/>
              </w:rPr>
            </w:pPr>
            <w:r w:rsidRPr="00476D2F">
              <w:rPr>
                <w:snapToGrid w:val="0"/>
                <w:color w:val="000000"/>
                <w:sz w:val="24"/>
                <w:szCs w:val="24"/>
              </w:rPr>
              <w:t>Jan-2018</w:t>
            </w:r>
          </w:p>
        </w:tc>
      </w:tr>
      <w:tr w:rsidR="00DF47BE" w:rsidRPr="00110E6A" w14:paraId="24EE6E65" w14:textId="77777777" w:rsidTr="00220198">
        <w:trPr>
          <w:cantSplit/>
          <w:jc w:val="center"/>
        </w:trPr>
        <w:tc>
          <w:tcPr>
            <w:tcW w:w="709" w:type="dxa"/>
          </w:tcPr>
          <w:p w14:paraId="24EE6E61" w14:textId="7C890F4A" w:rsidR="00DF47BE" w:rsidRPr="00476D2F" w:rsidRDefault="0086516D">
            <w:pPr>
              <w:pStyle w:val="Table10"/>
              <w:rPr>
                <w:sz w:val="24"/>
                <w:szCs w:val="24"/>
              </w:rPr>
            </w:pPr>
            <w:bookmarkStart w:id="235" w:name="UNS"/>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02</w:t>
            </w:r>
            <w:r w:rsidRPr="000C1B4B">
              <w:rPr>
                <w:sz w:val="24"/>
                <w:szCs w:val="24"/>
              </w:rPr>
              <w:fldChar w:fldCharType="end"/>
            </w:r>
            <w:bookmarkEnd w:id="235"/>
          </w:p>
        </w:tc>
        <w:tc>
          <w:tcPr>
            <w:tcW w:w="2550" w:type="dxa"/>
          </w:tcPr>
          <w:p w14:paraId="24EE6E62" w14:textId="77777777" w:rsidR="00DF47BE" w:rsidRPr="00476D2F" w:rsidRDefault="00DF47BE">
            <w:pPr>
              <w:pStyle w:val="Table10"/>
              <w:rPr>
                <w:snapToGrid w:val="0"/>
                <w:color w:val="000000"/>
                <w:sz w:val="24"/>
                <w:szCs w:val="24"/>
              </w:rPr>
            </w:pPr>
            <w:r w:rsidRPr="00476D2F">
              <w:rPr>
                <w:snapToGrid w:val="0"/>
                <w:color w:val="000000"/>
                <w:sz w:val="24"/>
                <w:szCs w:val="24"/>
              </w:rPr>
              <w:t>TSS-CSA-UNS</w:t>
            </w:r>
          </w:p>
        </w:tc>
        <w:tc>
          <w:tcPr>
            <w:tcW w:w="4392" w:type="dxa"/>
          </w:tcPr>
          <w:p w14:paraId="24EE6E63" w14:textId="77777777" w:rsidR="00DF47BE" w:rsidRPr="00476D2F" w:rsidRDefault="00DF47BE">
            <w:pPr>
              <w:pStyle w:val="Table10"/>
              <w:rPr>
                <w:snapToGrid w:val="0"/>
                <w:color w:val="000000"/>
                <w:sz w:val="24"/>
                <w:szCs w:val="24"/>
              </w:rPr>
            </w:pPr>
            <w:r w:rsidRPr="00476D2F">
              <w:rPr>
                <w:snapToGrid w:val="0"/>
                <w:color w:val="000000"/>
                <w:sz w:val="24"/>
                <w:szCs w:val="24"/>
              </w:rPr>
              <w:t>User Needs Specification</w:t>
            </w:r>
          </w:p>
        </w:tc>
        <w:tc>
          <w:tcPr>
            <w:tcW w:w="1791" w:type="dxa"/>
          </w:tcPr>
          <w:p w14:paraId="24EE6E64" w14:textId="77777777" w:rsidR="00DF47BE" w:rsidRPr="00476D2F" w:rsidRDefault="00DF47BE">
            <w:pPr>
              <w:pStyle w:val="Table10"/>
              <w:jc w:val="center"/>
              <w:rPr>
                <w:snapToGrid w:val="0"/>
                <w:color w:val="000000"/>
                <w:sz w:val="24"/>
                <w:szCs w:val="24"/>
              </w:rPr>
            </w:pPr>
            <w:r w:rsidRPr="00476D2F">
              <w:rPr>
                <w:snapToGrid w:val="0"/>
                <w:color w:val="000000"/>
                <w:sz w:val="24"/>
                <w:szCs w:val="24"/>
              </w:rPr>
              <w:t>2.04-EN</w:t>
            </w:r>
          </w:p>
        </w:tc>
      </w:tr>
      <w:tr w:rsidR="00DF47BE" w:rsidRPr="00110E6A" w14:paraId="24EE6E6A" w14:textId="77777777" w:rsidTr="00220198">
        <w:trPr>
          <w:cantSplit/>
          <w:jc w:val="center"/>
        </w:trPr>
        <w:tc>
          <w:tcPr>
            <w:tcW w:w="709" w:type="dxa"/>
          </w:tcPr>
          <w:p w14:paraId="24EE6E66" w14:textId="7DB94AE8" w:rsidR="00DF47BE" w:rsidRPr="00476D2F" w:rsidRDefault="00A445F5">
            <w:pPr>
              <w:pStyle w:val="Table10"/>
              <w:rPr>
                <w:sz w:val="24"/>
                <w:szCs w:val="24"/>
                <w:highlight w:val="yellow"/>
              </w:rPr>
            </w:pPr>
            <w:bookmarkStart w:id="236" w:name="R3"/>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03</w:t>
            </w:r>
            <w:r w:rsidRPr="000C1B4B">
              <w:rPr>
                <w:sz w:val="24"/>
                <w:szCs w:val="24"/>
              </w:rPr>
              <w:fldChar w:fldCharType="end"/>
            </w:r>
            <w:bookmarkEnd w:id="236"/>
          </w:p>
        </w:tc>
        <w:tc>
          <w:tcPr>
            <w:tcW w:w="2550" w:type="dxa"/>
          </w:tcPr>
          <w:p w14:paraId="24EE6E67" w14:textId="4744DC1C" w:rsidR="00DF47BE" w:rsidRPr="00476D2F" w:rsidRDefault="00506E02" w:rsidP="0025018A">
            <w:pPr>
              <w:pStyle w:val="Table10"/>
              <w:rPr>
                <w:snapToGrid w:val="0"/>
                <w:color w:val="000000"/>
                <w:sz w:val="24"/>
                <w:szCs w:val="24"/>
                <w:highlight w:val="yellow"/>
              </w:rPr>
            </w:pPr>
            <w:hyperlink r:id="rId40" w:history="1">
              <w:r w:rsidR="0025018A" w:rsidRPr="0025018A">
                <w:rPr>
                  <w:rStyle w:val="Hyperlink"/>
                  <w:snapToGrid w:val="0"/>
                  <w:sz w:val="24"/>
                  <w:szCs w:val="24"/>
                </w:rPr>
                <w:t>TES-SEC-PLN-2021</w:t>
              </w:r>
            </w:hyperlink>
          </w:p>
        </w:tc>
        <w:tc>
          <w:tcPr>
            <w:tcW w:w="4392" w:type="dxa"/>
          </w:tcPr>
          <w:p w14:paraId="24EE6E68" w14:textId="52200430" w:rsidR="00DF47BE" w:rsidRPr="00476D2F" w:rsidRDefault="00624664">
            <w:pPr>
              <w:pStyle w:val="Table10"/>
              <w:rPr>
                <w:snapToGrid w:val="0"/>
                <w:color w:val="000000"/>
                <w:sz w:val="24"/>
                <w:szCs w:val="24"/>
                <w:highlight w:val="yellow"/>
              </w:rPr>
            </w:pPr>
            <w:bookmarkStart w:id="237" w:name="_Hlk14366639"/>
            <w:r w:rsidRPr="00476D2F">
              <w:rPr>
                <w:snapToGrid w:val="0"/>
                <w:color w:val="000000"/>
                <w:sz w:val="24"/>
                <w:szCs w:val="24"/>
              </w:rPr>
              <w:t>eCustoms TES Security Plan</w:t>
            </w:r>
            <w:bookmarkEnd w:id="237"/>
            <w:r w:rsidR="0025018A">
              <w:rPr>
                <w:snapToGrid w:val="0"/>
                <w:color w:val="000000"/>
                <w:sz w:val="24"/>
                <w:szCs w:val="24"/>
              </w:rPr>
              <w:t xml:space="preserve"> 2021</w:t>
            </w:r>
          </w:p>
        </w:tc>
        <w:tc>
          <w:tcPr>
            <w:tcW w:w="1791" w:type="dxa"/>
          </w:tcPr>
          <w:p w14:paraId="24EE6E69" w14:textId="5674EADE" w:rsidR="00DF47BE" w:rsidRPr="00476D2F" w:rsidRDefault="00624664" w:rsidP="0025018A">
            <w:pPr>
              <w:pStyle w:val="Table10"/>
              <w:jc w:val="center"/>
              <w:rPr>
                <w:snapToGrid w:val="0"/>
                <w:color w:val="000000"/>
                <w:sz w:val="24"/>
                <w:szCs w:val="24"/>
                <w:highlight w:val="yellow"/>
              </w:rPr>
            </w:pPr>
            <w:r w:rsidRPr="00476D2F">
              <w:rPr>
                <w:snapToGrid w:val="0"/>
                <w:color w:val="000000"/>
                <w:sz w:val="24"/>
                <w:szCs w:val="24"/>
              </w:rPr>
              <w:t>1.</w:t>
            </w:r>
            <w:r w:rsidR="0025018A">
              <w:rPr>
                <w:snapToGrid w:val="0"/>
                <w:color w:val="000000"/>
                <w:sz w:val="24"/>
                <w:szCs w:val="24"/>
              </w:rPr>
              <w:t>7</w:t>
            </w:r>
            <w:r w:rsidRPr="00476D2F">
              <w:rPr>
                <w:snapToGrid w:val="0"/>
                <w:color w:val="000000"/>
                <w:sz w:val="24"/>
                <w:szCs w:val="24"/>
              </w:rPr>
              <w:t>0-EN</w:t>
            </w:r>
          </w:p>
        </w:tc>
      </w:tr>
      <w:tr w:rsidR="00DF47BE" w:rsidRPr="00110E6A" w14:paraId="24EE6E6F" w14:textId="77777777" w:rsidTr="00220198">
        <w:trPr>
          <w:cantSplit/>
          <w:jc w:val="center"/>
        </w:trPr>
        <w:tc>
          <w:tcPr>
            <w:tcW w:w="709" w:type="dxa"/>
          </w:tcPr>
          <w:p w14:paraId="24EE6E6B" w14:textId="66EC8142" w:rsidR="00DF47BE" w:rsidRPr="00476D2F" w:rsidRDefault="00D82782">
            <w:pPr>
              <w:pStyle w:val="Table10"/>
              <w:rPr>
                <w:sz w:val="24"/>
                <w:szCs w:val="24"/>
              </w:rPr>
            </w:pPr>
            <w:bookmarkStart w:id="238" w:name="CCNRDFIRST"/>
            <w:bookmarkStart w:id="239" w:name="R4"/>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04</w:t>
            </w:r>
            <w:r w:rsidRPr="000C1B4B">
              <w:rPr>
                <w:sz w:val="24"/>
                <w:szCs w:val="24"/>
              </w:rPr>
              <w:fldChar w:fldCharType="end"/>
            </w:r>
            <w:bookmarkEnd w:id="238"/>
            <w:bookmarkEnd w:id="239"/>
          </w:p>
        </w:tc>
        <w:tc>
          <w:tcPr>
            <w:tcW w:w="2550" w:type="dxa"/>
          </w:tcPr>
          <w:p w14:paraId="24EE6E6C" w14:textId="77777777" w:rsidR="00DF47BE" w:rsidRPr="006B0B24" w:rsidRDefault="00DF47BE">
            <w:pPr>
              <w:pStyle w:val="Table10"/>
              <w:rPr>
                <w:sz w:val="24"/>
                <w:szCs w:val="24"/>
                <w:lang w:val="da-DK"/>
              </w:rPr>
            </w:pPr>
            <w:r w:rsidRPr="006B0B24">
              <w:rPr>
                <w:sz w:val="24"/>
                <w:szCs w:val="24"/>
                <w:lang w:val="da-DK"/>
              </w:rPr>
              <w:t>CCN/CSI-OVW-GEN-01-MARB</w:t>
            </w:r>
          </w:p>
        </w:tc>
        <w:tc>
          <w:tcPr>
            <w:tcW w:w="4392" w:type="dxa"/>
          </w:tcPr>
          <w:p w14:paraId="24EE6E6D" w14:textId="77777777" w:rsidR="00DF47BE" w:rsidRPr="00476D2F" w:rsidRDefault="00DF47BE">
            <w:pPr>
              <w:pStyle w:val="Table10"/>
              <w:rPr>
                <w:sz w:val="24"/>
                <w:szCs w:val="24"/>
              </w:rPr>
            </w:pPr>
            <w:r w:rsidRPr="00476D2F">
              <w:rPr>
                <w:sz w:val="24"/>
                <w:szCs w:val="24"/>
              </w:rPr>
              <w:t>CCN/CSI System Overview</w:t>
            </w:r>
          </w:p>
        </w:tc>
        <w:tc>
          <w:tcPr>
            <w:tcW w:w="1791" w:type="dxa"/>
          </w:tcPr>
          <w:p w14:paraId="24EE6E6E" w14:textId="59C5BACB" w:rsidR="00DF47BE" w:rsidRPr="00476D2F" w:rsidRDefault="00E15A08">
            <w:pPr>
              <w:pStyle w:val="Table10"/>
              <w:jc w:val="center"/>
              <w:rPr>
                <w:sz w:val="24"/>
                <w:szCs w:val="24"/>
              </w:rPr>
            </w:pPr>
            <w:r w:rsidRPr="00476D2F">
              <w:rPr>
                <w:sz w:val="24"/>
                <w:szCs w:val="24"/>
              </w:rPr>
              <w:t>17.00</w:t>
            </w:r>
          </w:p>
        </w:tc>
      </w:tr>
      <w:tr w:rsidR="00DF47BE" w:rsidRPr="00110E6A" w14:paraId="24EE6E74" w14:textId="77777777" w:rsidTr="00220198">
        <w:trPr>
          <w:cantSplit/>
          <w:jc w:val="center"/>
        </w:trPr>
        <w:tc>
          <w:tcPr>
            <w:tcW w:w="709" w:type="dxa"/>
          </w:tcPr>
          <w:p w14:paraId="24EE6E70" w14:textId="15EAAFDC" w:rsidR="00DF47BE" w:rsidRPr="00476D2F" w:rsidRDefault="00D82782">
            <w:pPr>
              <w:pStyle w:val="Table10"/>
              <w:rPr>
                <w:sz w:val="24"/>
                <w:szCs w:val="24"/>
              </w:rPr>
            </w:pPr>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05</w:t>
            </w:r>
            <w:r w:rsidRPr="000C1B4B">
              <w:rPr>
                <w:sz w:val="24"/>
                <w:szCs w:val="24"/>
              </w:rPr>
              <w:fldChar w:fldCharType="end"/>
            </w:r>
          </w:p>
        </w:tc>
        <w:tc>
          <w:tcPr>
            <w:tcW w:w="2550" w:type="dxa"/>
          </w:tcPr>
          <w:p w14:paraId="24EE6E71" w14:textId="77777777" w:rsidR="00DF47BE" w:rsidRPr="006B0B24" w:rsidRDefault="00DF47BE">
            <w:pPr>
              <w:pStyle w:val="Table10"/>
              <w:rPr>
                <w:sz w:val="24"/>
                <w:szCs w:val="24"/>
                <w:lang w:val="da-DK"/>
              </w:rPr>
            </w:pPr>
            <w:r w:rsidRPr="006B0B24">
              <w:rPr>
                <w:sz w:val="24"/>
                <w:szCs w:val="24"/>
                <w:lang w:val="da-DK"/>
              </w:rPr>
              <w:t>CCN/CSI-AD-GEN-01-MARB</w:t>
            </w:r>
          </w:p>
        </w:tc>
        <w:tc>
          <w:tcPr>
            <w:tcW w:w="4392" w:type="dxa"/>
          </w:tcPr>
          <w:p w14:paraId="24EE6E72" w14:textId="77777777" w:rsidR="00DF47BE" w:rsidRPr="00476D2F" w:rsidRDefault="00DF47BE">
            <w:pPr>
              <w:pStyle w:val="Table10"/>
              <w:rPr>
                <w:sz w:val="24"/>
                <w:szCs w:val="24"/>
              </w:rPr>
            </w:pPr>
            <w:r w:rsidRPr="00476D2F">
              <w:rPr>
                <w:sz w:val="24"/>
                <w:szCs w:val="24"/>
              </w:rPr>
              <w:t>CCN/CSI Architecture Design</w:t>
            </w:r>
          </w:p>
        </w:tc>
        <w:tc>
          <w:tcPr>
            <w:tcW w:w="1791" w:type="dxa"/>
          </w:tcPr>
          <w:p w14:paraId="24EE6E73" w14:textId="50685567" w:rsidR="00DF47BE" w:rsidRPr="00476D2F" w:rsidRDefault="00E15A08" w:rsidP="00E15A08">
            <w:pPr>
              <w:pStyle w:val="Table10"/>
              <w:jc w:val="center"/>
              <w:rPr>
                <w:sz w:val="24"/>
                <w:szCs w:val="24"/>
              </w:rPr>
            </w:pPr>
            <w:r w:rsidRPr="00476D2F">
              <w:rPr>
                <w:sz w:val="24"/>
                <w:szCs w:val="24"/>
              </w:rPr>
              <w:t>10.00</w:t>
            </w:r>
          </w:p>
        </w:tc>
      </w:tr>
      <w:tr w:rsidR="00DF47BE" w:rsidRPr="00110E6A" w14:paraId="24EE6E79" w14:textId="77777777" w:rsidTr="00220198">
        <w:trPr>
          <w:cantSplit/>
          <w:jc w:val="center"/>
        </w:trPr>
        <w:tc>
          <w:tcPr>
            <w:tcW w:w="709" w:type="dxa"/>
          </w:tcPr>
          <w:p w14:paraId="24EE6E75" w14:textId="4EE26124" w:rsidR="00DF47BE" w:rsidRPr="00476D2F" w:rsidRDefault="004D12B7">
            <w:pPr>
              <w:pStyle w:val="Table10"/>
              <w:rPr>
                <w:sz w:val="24"/>
                <w:szCs w:val="24"/>
              </w:rPr>
            </w:pPr>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06</w:t>
            </w:r>
            <w:r w:rsidRPr="000C1B4B">
              <w:rPr>
                <w:sz w:val="24"/>
                <w:szCs w:val="24"/>
              </w:rPr>
              <w:fldChar w:fldCharType="end"/>
            </w:r>
          </w:p>
        </w:tc>
        <w:tc>
          <w:tcPr>
            <w:tcW w:w="2550" w:type="dxa"/>
          </w:tcPr>
          <w:p w14:paraId="24EE6E76" w14:textId="77777777" w:rsidR="00DF47BE" w:rsidRPr="00476D2F" w:rsidRDefault="00DF47BE">
            <w:pPr>
              <w:pStyle w:val="Table10"/>
              <w:rPr>
                <w:sz w:val="24"/>
                <w:szCs w:val="24"/>
              </w:rPr>
            </w:pPr>
            <w:r w:rsidRPr="00476D2F">
              <w:rPr>
                <w:sz w:val="24"/>
                <w:szCs w:val="24"/>
              </w:rPr>
              <w:t>CCN/CSI-TRA-CSI-01</w:t>
            </w:r>
          </w:p>
        </w:tc>
        <w:tc>
          <w:tcPr>
            <w:tcW w:w="4392" w:type="dxa"/>
          </w:tcPr>
          <w:p w14:paraId="24EE6E77" w14:textId="77777777" w:rsidR="00DF47BE" w:rsidRPr="004115C3" w:rsidRDefault="00DF47BE">
            <w:pPr>
              <w:pStyle w:val="Table10"/>
              <w:rPr>
                <w:sz w:val="24"/>
                <w:szCs w:val="24"/>
                <w:lang w:val="fr-BE"/>
              </w:rPr>
            </w:pPr>
            <w:r w:rsidRPr="004115C3">
              <w:rPr>
                <w:sz w:val="24"/>
                <w:szCs w:val="24"/>
                <w:lang w:val="fr-BE"/>
              </w:rPr>
              <w:t>CCN/CSI Course Notes (mod1)</w:t>
            </w:r>
          </w:p>
        </w:tc>
        <w:tc>
          <w:tcPr>
            <w:tcW w:w="1791" w:type="dxa"/>
          </w:tcPr>
          <w:p w14:paraId="24EE6E78" w14:textId="4E407268" w:rsidR="00DF47BE" w:rsidRPr="00476D2F" w:rsidRDefault="00E15A08">
            <w:pPr>
              <w:pStyle w:val="Table10"/>
              <w:jc w:val="center"/>
              <w:rPr>
                <w:sz w:val="24"/>
                <w:szCs w:val="24"/>
              </w:rPr>
            </w:pPr>
            <w:r w:rsidRPr="00476D2F">
              <w:rPr>
                <w:sz w:val="24"/>
                <w:szCs w:val="24"/>
              </w:rPr>
              <w:t>16.00</w:t>
            </w:r>
          </w:p>
        </w:tc>
      </w:tr>
      <w:tr w:rsidR="00DF47BE" w:rsidRPr="00110E6A" w14:paraId="24EE6E7E" w14:textId="77777777" w:rsidTr="00220198">
        <w:trPr>
          <w:cantSplit/>
          <w:jc w:val="center"/>
        </w:trPr>
        <w:tc>
          <w:tcPr>
            <w:tcW w:w="709" w:type="dxa"/>
          </w:tcPr>
          <w:p w14:paraId="24EE6E7A" w14:textId="1B8C7AFF" w:rsidR="00DF47BE" w:rsidRPr="00476D2F" w:rsidRDefault="00490282">
            <w:pPr>
              <w:pStyle w:val="Table10"/>
              <w:rPr>
                <w:sz w:val="24"/>
                <w:szCs w:val="24"/>
              </w:rPr>
            </w:pPr>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07</w:t>
            </w:r>
            <w:r w:rsidRPr="000C1B4B">
              <w:rPr>
                <w:sz w:val="24"/>
                <w:szCs w:val="24"/>
              </w:rPr>
              <w:fldChar w:fldCharType="end"/>
            </w:r>
          </w:p>
        </w:tc>
        <w:tc>
          <w:tcPr>
            <w:tcW w:w="2550" w:type="dxa"/>
          </w:tcPr>
          <w:p w14:paraId="24EE6E7B" w14:textId="77777777" w:rsidR="00DF47BE" w:rsidRPr="00476D2F" w:rsidRDefault="00DF47BE">
            <w:pPr>
              <w:pStyle w:val="Table10"/>
              <w:rPr>
                <w:sz w:val="24"/>
                <w:szCs w:val="24"/>
              </w:rPr>
            </w:pPr>
            <w:r w:rsidRPr="00476D2F">
              <w:rPr>
                <w:sz w:val="24"/>
                <w:szCs w:val="24"/>
              </w:rPr>
              <w:t>CCN/CSI-TRA-CSI-01</w:t>
            </w:r>
          </w:p>
        </w:tc>
        <w:tc>
          <w:tcPr>
            <w:tcW w:w="4392" w:type="dxa"/>
          </w:tcPr>
          <w:p w14:paraId="24EE6E7C" w14:textId="77777777" w:rsidR="00DF47BE" w:rsidRPr="004115C3" w:rsidRDefault="00DF47BE">
            <w:pPr>
              <w:pStyle w:val="Table10"/>
              <w:rPr>
                <w:sz w:val="24"/>
                <w:szCs w:val="24"/>
                <w:lang w:val="fr-BE"/>
              </w:rPr>
            </w:pPr>
            <w:r w:rsidRPr="004115C3">
              <w:rPr>
                <w:sz w:val="24"/>
                <w:szCs w:val="24"/>
                <w:lang w:val="fr-BE"/>
              </w:rPr>
              <w:t>CCN/CSI Course Notes (mod2)</w:t>
            </w:r>
          </w:p>
        </w:tc>
        <w:tc>
          <w:tcPr>
            <w:tcW w:w="1791" w:type="dxa"/>
          </w:tcPr>
          <w:p w14:paraId="24EE6E7D" w14:textId="40BE3543" w:rsidR="00DF47BE" w:rsidRPr="00476D2F" w:rsidRDefault="00E15A08">
            <w:pPr>
              <w:pStyle w:val="Table10"/>
              <w:jc w:val="center"/>
              <w:rPr>
                <w:sz w:val="24"/>
                <w:szCs w:val="24"/>
              </w:rPr>
            </w:pPr>
            <w:r w:rsidRPr="00476D2F">
              <w:rPr>
                <w:sz w:val="24"/>
                <w:szCs w:val="24"/>
              </w:rPr>
              <w:t>20.00</w:t>
            </w:r>
          </w:p>
        </w:tc>
      </w:tr>
      <w:tr w:rsidR="00DF47BE" w:rsidRPr="00110E6A" w14:paraId="24EE6E83" w14:textId="77777777" w:rsidTr="00220198">
        <w:trPr>
          <w:cantSplit/>
          <w:jc w:val="center"/>
        </w:trPr>
        <w:tc>
          <w:tcPr>
            <w:tcW w:w="709" w:type="dxa"/>
          </w:tcPr>
          <w:p w14:paraId="24EE6E7F" w14:textId="13C79962" w:rsidR="00DF47BE" w:rsidRPr="00476D2F" w:rsidRDefault="00490282">
            <w:pPr>
              <w:pStyle w:val="Table10"/>
              <w:rPr>
                <w:sz w:val="24"/>
                <w:szCs w:val="24"/>
              </w:rPr>
            </w:pPr>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08</w:t>
            </w:r>
            <w:r w:rsidRPr="000C1B4B">
              <w:rPr>
                <w:sz w:val="24"/>
                <w:szCs w:val="24"/>
              </w:rPr>
              <w:fldChar w:fldCharType="end"/>
            </w:r>
          </w:p>
        </w:tc>
        <w:tc>
          <w:tcPr>
            <w:tcW w:w="2550" w:type="dxa"/>
          </w:tcPr>
          <w:p w14:paraId="24EE6E80" w14:textId="77777777" w:rsidR="00DF47BE" w:rsidRPr="00476D2F" w:rsidRDefault="00DF47BE">
            <w:pPr>
              <w:pStyle w:val="Table10"/>
              <w:rPr>
                <w:sz w:val="24"/>
                <w:szCs w:val="24"/>
              </w:rPr>
            </w:pPr>
            <w:r w:rsidRPr="00476D2F">
              <w:rPr>
                <w:sz w:val="24"/>
                <w:szCs w:val="24"/>
              </w:rPr>
              <w:t>CCN/CSI-TRA-CSI-01</w:t>
            </w:r>
          </w:p>
        </w:tc>
        <w:tc>
          <w:tcPr>
            <w:tcW w:w="4392" w:type="dxa"/>
          </w:tcPr>
          <w:p w14:paraId="24EE6E81" w14:textId="77777777" w:rsidR="00DF47BE" w:rsidRPr="004115C3" w:rsidRDefault="00DF47BE">
            <w:pPr>
              <w:pStyle w:val="Table10"/>
              <w:rPr>
                <w:sz w:val="24"/>
                <w:szCs w:val="24"/>
                <w:lang w:val="fr-BE"/>
              </w:rPr>
            </w:pPr>
            <w:r w:rsidRPr="004115C3">
              <w:rPr>
                <w:sz w:val="24"/>
                <w:szCs w:val="24"/>
                <w:lang w:val="fr-BE"/>
              </w:rPr>
              <w:t>CCN/CSI Course Notes (mod3)</w:t>
            </w:r>
          </w:p>
        </w:tc>
        <w:tc>
          <w:tcPr>
            <w:tcW w:w="1791" w:type="dxa"/>
          </w:tcPr>
          <w:p w14:paraId="24EE6E82" w14:textId="00369CB0" w:rsidR="00DF47BE" w:rsidRPr="00476D2F" w:rsidRDefault="00E15A08">
            <w:pPr>
              <w:pStyle w:val="Table10"/>
              <w:jc w:val="center"/>
              <w:rPr>
                <w:sz w:val="24"/>
                <w:szCs w:val="24"/>
              </w:rPr>
            </w:pPr>
            <w:r w:rsidRPr="00476D2F">
              <w:rPr>
                <w:sz w:val="24"/>
                <w:szCs w:val="24"/>
              </w:rPr>
              <w:t>17.00</w:t>
            </w:r>
          </w:p>
        </w:tc>
      </w:tr>
      <w:tr w:rsidR="00DF47BE" w:rsidRPr="00110E6A" w14:paraId="24EE6E88" w14:textId="77777777" w:rsidTr="00220198">
        <w:trPr>
          <w:cantSplit/>
          <w:jc w:val="center"/>
        </w:trPr>
        <w:tc>
          <w:tcPr>
            <w:tcW w:w="709" w:type="dxa"/>
          </w:tcPr>
          <w:p w14:paraId="24EE6E84" w14:textId="2507B24D" w:rsidR="00DF47BE" w:rsidRPr="00476D2F" w:rsidRDefault="00D67DAD">
            <w:pPr>
              <w:pStyle w:val="Table10"/>
              <w:rPr>
                <w:sz w:val="24"/>
                <w:szCs w:val="24"/>
              </w:rPr>
            </w:pPr>
            <w:bookmarkStart w:id="240" w:name="_Hlt517767467"/>
            <w:bookmarkStart w:id="241" w:name="R9"/>
            <w:bookmarkEnd w:id="240"/>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09</w:t>
            </w:r>
            <w:r w:rsidRPr="000C1B4B">
              <w:rPr>
                <w:sz w:val="24"/>
                <w:szCs w:val="24"/>
              </w:rPr>
              <w:fldChar w:fldCharType="end"/>
            </w:r>
            <w:bookmarkEnd w:id="241"/>
          </w:p>
        </w:tc>
        <w:tc>
          <w:tcPr>
            <w:tcW w:w="2550" w:type="dxa"/>
          </w:tcPr>
          <w:p w14:paraId="24EE6E85" w14:textId="77777777" w:rsidR="00DF47BE" w:rsidRPr="006B0B24" w:rsidRDefault="00DF47BE">
            <w:pPr>
              <w:pStyle w:val="Table10"/>
              <w:rPr>
                <w:sz w:val="24"/>
                <w:szCs w:val="24"/>
                <w:lang w:val="da-DK"/>
              </w:rPr>
            </w:pPr>
            <w:r w:rsidRPr="006B0B24">
              <w:rPr>
                <w:sz w:val="24"/>
                <w:szCs w:val="24"/>
                <w:lang w:val="da-DK"/>
              </w:rPr>
              <w:t>CCN/CSI-ACG-GEN-01-MARB</w:t>
            </w:r>
          </w:p>
        </w:tc>
        <w:tc>
          <w:tcPr>
            <w:tcW w:w="4392" w:type="dxa"/>
          </w:tcPr>
          <w:p w14:paraId="24EE6E86" w14:textId="77777777" w:rsidR="00DF47BE" w:rsidRPr="004115C3" w:rsidRDefault="00DF47BE">
            <w:pPr>
              <w:pStyle w:val="Table10"/>
              <w:rPr>
                <w:sz w:val="24"/>
                <w:szCs w:val="24"/>
                <w:lang w:val="fr-BE"/>
              </w:rPr>
            </w:pPr>
            <w:r w:rsidRPr="004115C3">
              <w:rPr>
                <w:sz w:val="24"/>
                <w:szCs w:val="24"/>
                <w:lang w:val="fr-BE"/>
              </w:rPr>
              <w:t>CCN/CSI Application Configuration Guide</w:t>
            </w:r>
          </w:p>
        </w:tc>
        <w:tc>
          <w:tcPr>
            <w:tcW w:w="1791" w:type="dxa"/>
          </w:tcPr>
          <w:p w14:paraId="24EE6E87" w14:textId="04F2CDE2" w:rsidR="00DF47BE" w:rsidRPr="00476D2F" w:rsidRDefault="00E15A08">
            <w:pPr>
              <w:pStyle w:val="Table10"/>
              <w:jc w:val="center"/>
              <w:rPr>
                <w:sz w:val="24"/>
                <w:szCs w:val="24"/>
              </w:rPr>
            </w:pPr>
            <w:r w:rsidRPr="00476D2F">
              <w:rPr>
                <w:sz w:val="24"/>
                <w:szCs w:val="24"/>
              </w:rPr>
              <w:t>09</w:t>
            </w:r>
          </w:p>
        </w:tc>
      </w:tr>
      <w:tr w:rsidR="00DF47BE" w:rsidRPr="00110E6A" w14:paraId="24EE6E8D" w14:textId="77777777" w:rsidTr="00220198">
        <w:trPr>
          <w:cantSplit/>
          <w:trHeight w:val="619"/>
          <w:jc w:val="center"/>
        </w:trPr>
        <w:tc>
          <w:tcPr>
            <w:tcW w:w="709" w:type="dxa"/>
          </w:tcPr>
          <w:p w14:paraId="24EE6E89" w14:textId="036B340E" w:rsidR="00DF47BE" w:rsidRPr="00476D2F" w:rsidRDefault="0008762E">
            <w:pPr>
              <w:pStyle w:val="Table10"/>
              <w:rPr>
                <w:sz w:val="24"/>
                <w:szCs w:val="24"/>
              </w:rPr>
            </w:pPr>
            <w:bookmarkStart w:id="242" w:name="R10"/>
            <w:bookmarkStart w:id="243" w:name="_Hlt511203099"/>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10</w:t>
            </w:r>
            <w:r w:rsidRPr="000C1B4B">
              <w:rPr>
                <w:sz w:val="24"/>
                <w:szCs w:val="24"/>
              </w:rPr>
              <w:fldChar w:fldCharType="end"/>
            </w:r>
            <w:bookmarkEnd w:id="242"/>
          </w:p>
        </w:tc>
        <w:tc>
          <w:tcPr>
            <w:tcW w:w="2550" w:type="dxa"/>
          </w:tcPr>
          <w:p w14:paraId="24EE6E8A" w14:textId="77777777" w:rsidR="00DF47BE" w:rsidRPr="00476D2F" w:rsidRDefault="00DF47BE">
            <w:pPr>
              <w:pStyle w:val="Table10"/>
              <w:rPr>
                <w:sz w:val="24"/>
                <w:szCs w:val="24"/>
              </w:rPr>
            </w:pPr>
            <w:r w:rsidRPr="00476D2F">
              <w:rPr>
                <w:sz w:val="24"/>
                <w:szCs w:val="24"/>
              </w:rPr>
              <w:t>CCN/CSI-SIG-SRA-01</w:t>
            </w:r>
          </w:p>
        </w:tc>
        <w:tc>
          <w:tcPr>
            <w:tcW w:w="4392" w:type="dxa"/>
          </w:tcPr>
          <w:p w14:paraId="24EE6E8B" w14:textId="77777777" w:rsidR="00DF47BE" w:rsidRPr="00476D2F" w:rsidRDefault="00DF47BE">
            <w:pPr>
              <w:pStyle w:val="Table10"/>
              <w:rPr>
                <w:sz w:val="24"/>
                <w:szCs w:val="24"/>
              </w:rPr>
            </w:pPr>
            <w:r w:rsidRPr="00476D2F">
              <w:rPr>
                <w:sz w:val="24"/>
                <w:szCs w:val="24"/>
              </w:rPr>
              <w:t>Software Installation Guide – Statistics Receiver Application</w:t>
            </w:r>
          </w:p>
        </w:tc>
        <w:tc>
          <w:tcPr>
            <w:tcW w:w="1791" w:type="dxa"/>
          </w:tcPr>
          <w:p w14:paraId="24EE6E8C" w14:textId="40B34BA4" w:rsidR="00DF47BE" w:rsidRPr="00476D2F" w:rsidRDefault="00DF47BE">
            <w:pPr>
              <w:pStyle w:val="Table10"/>
              <w:jc w:val="center"/>
              <w:rPr>
                <w:sz w:val="24"/>
                <w:szCs w:val="24"/>
              </w:rPr>
            </w:pPr>
            <w:r w:rsidRPr="00476D2F">
              <w:rPr>
                <w:sz w:val="24"/>
                <w:szCs w:val="24"/>
              </w:rPr>
              <w:t>Ed00</w:t>
            </w:r>
          </w:p>
        </w:tc>
      </w:tr>
      <w:tr w:rsidR="00DF47BE" w:rsidRPr="00110E6A" w14:paraId="24EE6E92" w14:textId="77777777" w:rsidTr="00220198">
        <w:trPr>
          <w:cantSplit/>
          <w:jc w:val="center"/>
        </w:trPr>
        <w:tc>
          <w:tcPr>
            <w:tcW w:w="709" w:type="dxa"/>
          </w:tcPr>
          <w:p w14:paraId="24EE6E8E" w14:textId="3F98B69A" w:rsidR="00DF47BE" w:rsidRPr="00476D2F" w:rsidRDefault="0008762E">
            <w:pPr>
              <w:pStyle w:val="Table10"/>
              <w:rPr>
                <w:sz w:val="24"/>
                <w:szCs w:val="24"/>
              </w:rPr>
            </w:pPr>
            <w:bookmarkStart w:id="244" w:name="R11"/>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11</w:t>
            </w:r>
            <w:r w:rsidRPr="000C1B4B">
              <w:rPr>
                <w:sz w:val="24"/>
                <w:szCs w:val="24"/>
              </w:rPr>
              <w:fldChar w:fldCharType="end"/>
            </w:r>
            <w:bookmarkEnd w:id="244"/>
          </w:p>
        </w:tc>
        <w:tc>
          <w:tcPr>
            <w:tcW w:w="2550" w:type="dxa"/>
          </w:tcPr>
          <w:p w14:paraId="24EE6E8F" w14:textId="49759446" w:rsidR="00DF47BE" w:rsidRPr="00476D2F" w:rsidRDefault="00506E02" w:rsidP="005A2BB2">
            <w:pPr>
              <w:pStyle w:val="Table10"/>
              <w:rPr>
                <w:sz w:val="24"/>
                <w:szCs w:val="24"/>
              </w:rPr>
            </w:pPr>
            <w:hyperlink r:id="rId41" w:history="1">
              <w:r w:rsidR="00490D02" w:rsidRPr="00476D2F">
                <w:rPr>
                  <w:rStyle w:val="Hyperlink"/>
                  <w:sz w:val="24"/>
                  <w:szCs w:val="24"/>
                </w:rPr>
                <w:t>DDNA_RFC-List</w:t>
              </w:r>
            </w:hyperlink>
          </w:p>
        </w:tc>
        <w:tc>
          <w:tcPr>
            <w:tcW w:w="4392" w:type="dxa"/>
          </w:tcPr>
          <w:p w14:paraId="24EE6E90" w14:textId="2180D497" w:rsidR="0038379D" w:rsidRPr="00476D2F" w:rsidRDefault="0038379D" w:rsidP="0038379D">
            <w:pPr>
              <w:pStyle w:val="Table10"/>
              <w:jc w:val="both"/>
              <w:rPr>
                <w:sz w:val="24"/>
                <w:szCs w:val="24"/>
              </w:rPr>
            </w:pPr>
            <w:r w:rsidRPr="0038379D">
              <w:rPr>
                <w:sz w:val="24"/>
                <w:szCs w:val="24"/>
              </w:rPr>
              <w:t>RFC-List.</w:t>
            </w:r>
            <w:r w:rsidR="00860374">
              <w:rPr>
                <w:sz w:val="24"/>
                <w:szCs w:val="24"/>
              </w:rPr>
              <w:t>4</w:t>
            </w:r>
            <w:r w:rsidR="00B24B85">
              <w:rPr>
                <w:sz w:val="24"/>
                <w:szCs w:val="24"/>
              </w:rPr>
              <w:t>2</w:t>
            </w:r>
            <w:r w:rsidR="00860374" w:rsidRPr="0038379D">
              <w:rPr>
                <w:sz w:val="24"/>
                <w:szCs w:val="24"/>
              </w:rPr>
              <w:t xml:space="preserve"> </w:t>
            </w:r>
            <w:r w:rsidRPr="0038379D">
              <w:rPr>
                <w:sz w:val="24"/>
                <w:szCs w:val="24"/>
              </w:rPr>
              <w:t>for DDCOM (NCTS-</w:t>
            </w:r>
            <w:r w:rsidR="00475EF2" w:rsidRPr="0038379D">
              <w:rPr>
                <w:sz w:val="24"/>
                <w:szCs w:val="24"/>
              </w:rPr>
              <w:t>P</w:t>
            </w:r>
            <w:r w:rsidR="00475EF2">
              <w:rPr>
                <w:sz w:val="24"/>
                <w:szCs w:val="24"/>
              </w:rPr>
              <w:t>6</w:t>
            </w:r>
            <w:r w:rsidRPr="0038379D">
              <w:rPr>
                <w:sz w:val="24"/>
                <w:szCs w:val="24"/>
              </w:rPr>
              <w:t>) v1.</w:t>
            </w:r>
            <w:r w:rsidR="00B24B85">
              <w:rPr>
                <w:sz w:val="24"/>
                <w:szCs w:val="24"/>
              </w:rPr>
              <w:t>2</w:t>
            </w:r>
            <w:r w:rsidR="00B55955" w:rsidRPr="0038379D">
              <w:rPr>
                <w:sz w:val="24"/>
                <w:szCs w:val="24"/>
              </w:rPr>
              <w:t>0</w:t>
            </w:r>
            <w:r w:rsidRPr="0038379D">
              <w:rPr>
                <w:sz w:val="24"/>
                <w:szCs w:val="24"/>
              </w:rPr>
              <w:t>-SfA-NPM (RFCs_</w:t>
            </w:r>
            <w:r w:rsidR="00B55955" w:rsidRPr="0038379D">
              <w:rPr>
                <w:sz w:val="24"/>
                <w:szCs w:val="24"/>
              </w:rPr>
              <w:t>00</w:t>
            </w:r>
            <w:r w:rsidR="00B24B85">
              <w:rPr>
                <w:sz w:val="24"/>
                <w:szCs w:val="24"/>
              </w:rPr>
              <w:t>35</w:t>
            </w:r>
            <w:r w:rsidRPr="0038379D">
              <w:rPr>
                <w:sz w:val="24"/>
                <w:szCs w:val="24"/>
              </w:rPr>
              <w:t>-</w:t>
            </w:r>
            <w:r w:rsidR="00B55955" w:rsidRPr="0038379D">
              <w:rPr>
                <w:sz w:val="24"/>
                <w:szCs w:val="24"/>
              </w:rPr>
              <w:t>00</w:t>
            </w:r>
            <w:r w:rsidR="00B24B85">
              <w:rPr>
                <w:sz w:val="24"/>
                <w:szCs w:val="24"/>
              </w:rPr>
              <w:t>40</w:t>
            </w:r>
            <w:r w:rsidRPr="0038379D">
              <w:rPr>
                <w:sz w:val="24"/>
                <w:szCs w:val="24"/>
              </w:rPr>
              <w:t>)</w:t>
            </w:r>
          </w:p>
        </w:tc>
        <w:tc>
          <w:tcPr>
            <w:tcW w:w="1791" w:type="dxa"/>
          </w:tcPr>
          <w:p w14:paraId="24EE6E91" w14:textId="468D45DF" w:rsidR="00DF47BE" w:rsidRPr="00476D2F" w:rsidRDefault="007F2E39" w:rsidP="0038379D">
            <w:pPr>
              <w:pStyle w:val="Table10"/>
              <w:jc w:val="center"/>
              <w:rPr>
                <w:sz w:val="24"/>
                <w:szCs w:val="24"/>
              </w:rPr>
            </w:pPr>
            <w:r w:rsidRPr="00476D2F">
              <w:rPr>
                <w:sz w:val="24"/>
                <w:szCs w:val="24"/>
              </w:rPr>
              <w:t>RFC-List.</w:t>
            </w:r>
            <w:r w:rsidR="00860374">
              <w:rPr>
                <w:sz w:val="24"/>
                <w:szCs w:val="24"/>
              </w:rPr>
              <w:t>4</w:t>
            </w:r>
            <w:r w:rsidR="00B24B85">
              <w:rPr>
                <w:sz w:val="24"/>
                <w:szCs w:val="24"/>
              </w:rPr>
              <w:t>2</w:t>
            </w:r>
            <w:r w:rsidR="00860374">
              <w:rPr>
                <w:sz w:val="24"/>
                <w:szCs w:val="24"/>
              </w:rPr>
              <w:t xml:space="preserve"> </w:t>
            </w:r>
            <w:r w:rsidR="0038379D">
              <w:rPr>
                <w:sz w:val="24"/>
                <w:szCs w:val="24"/>
              </w:rPr>
              <w:t>v1.</w:t>
            </w:r>
            <w:r w:rsidR="00B24B85">
              <w:rPr>
                <w:sz w:val="24"/>
                <w:szCs w:val="24"/>
              </w:rPr>
              <w:t>2</w:t>
            </w:r>
            <w:r w:rsidR="00B55955">
              <w:rPr>
                <w:sz w:val="24"/>
                <w:szCs w:val="24"/>
              </w:rPr>
              <w:t>0</w:t>
            </w:r>
          </w:p>
        </w:tc>
      </w:tr>
      <w:tr w:rsidR="00DF47BE" w:rsidRPr="00110E6A" w14:paraId="24EE6E97" w14:textId="77777777" w:rsidTr="00220198">
        <w:trPr>
          <w:cantSplit/>
          <w:jc w:val="center"/>
        </w:trPr>
        <w:tc>
          <w:tcPr>
            <w:tcW w:w="709" w:type="dxa"/>
          </w:tcPr>
          <w:p w14:paraId="24EE6E93" w14:textId="4E7BC50D" w:rsidR="00DF47BE" w:rsidRPr="00476D2F" w:rsidRDefault="0008762E">
            <w:pPr>
              <w:pStyle w:val="Table10"/>
              <w:rPr>
                <w:sz w:val="24"/>
                <w:szCs w:val="24"/>
              </w:rPr>
            </w:pPr>
            <w:bookmarkStart w:id="245" w:name="R12"/>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12</w:t>
            </w:r>
            <w:r w:rsidRPr="000C1B4B">
              <w:rPr>
                <w:sz w:val="24"/>
                <w:szCs w:val="24"/>
              </w:rPr>
              <w:fldChar w:fldCharType="end"/>
            </w:r>
            <w:bookmarkEnd w:id="245"/>
          </w:p>
        </w:tc>
        <w:tc>
          <w:tcPr>
            <w:tcW w:w="2550" w:type="dxa"/>
          </w:tcPr>
          <w:p w14:paraId="24EE6E94" w14:textId="77777777" w:rsidR="00DF47BE" w:rsidRPr="00476D2F" w:rsidRDefault="00DF47BE">
            <w:pPr>
              <w:pStyle w:val="Table10"/>
              <w:rPr>
                <w:sz w:val="24"/>
                <w:szCs w:val="24"/>
              </w:rPr>
            </w:pPr>
            <w:r w:rsidRPr="00476D2F">
              <w:rPr>
                <w:sz w:val="24"/>
                <w:szCs w:val="24"/>
              </w:rPr>
              <w:t>EDIWG/0100-10</w:t>
            </w:r>
          </w:p>
        </w:tc>
        <w:tc>
          <w:tcPr>
            <w:tcW w:w="4392" w:type="dxa"/>
          </w:tcPr>
          <w:p w14:paraId="24EE6E95" w14:textId="77777777" w:rsidR="00DF47BE" w:rsidRPr="00476D2F" w:rsidRDefault="00DF47BE">
            <w:pPr>
              <w:pStyle w:val="Table10"/>
              <w:rPr>
                <w:sz w:val="24"/>
                <w:szCs w:val="24"/>
              </w:rPr>
            </w:pPr>
            <w:r w:rsidRPr="00476D2F">
              <w:rPr>
                <w:sz w:val="24"/>
                <w:szCs w:val="24"/>
              </w:rPr>
              <w:t>Single Administrative Message - Mapping Specification</w:t>
            </w:r>
          </w:p>
        </w:tc>
        <w:tc>
          <w:tcPr>
            <w:tcW w:w="1791" w:type="dxa"/>
          </w:tcPr>
          <w:p w14:paraId="24EE6E96" w14:textId="77777777" w:rsidR="00DF47BE" w:rsidRPr="00476D2F" w:rsidRDefault="00DF47BE">
            <w:pPr>
              <w:pStyle w:val="Table10"/>
              <w:jc w:val="center"/>
              <w:rPr>
                <w:sz w:val="24"/>
                <w:szCs w:val="24"/>
              </w:rPr>
            </w:pPr>
            <w:r w:rsidRPr="00476D2F">
              <w:rPr>
                <w:sz w:val="24"/>
                <w:szCs w:val="24"/>
              </w:rPr>
              <w:t>1.00-EN</w:t>
            </w:r>
          </w:p>
        </w:tc>
      </w:tr>
      <w:tr w:rsidR="00DF47BE" w:rsidRPr="00110E6A" w14:paraId="24EE6E9C" w14:textId="77777777" w:rsidTr="00220198">
        <w:trPr>
          <w:cantSplit/>
          <w:jc w:val="center"/>
        </w:trPr>
        <w:tc>
          <w:tcPr>
            <w:tcW w:w="709" w:type="dxa"/>
          </w:tcPr>
          <w:p w14:paraId="24EE6E98" w14:textId="50AEFC05" w:rsidR="00DF47BE" w:rsidRPr="00476D2F" w:rsidRDefault="0008762E" w:rsidP="00490D02">
            <w:pPr>
              <w:pStyle w:val="Table10"/>
              <w:rPr>
                <w:sz w:val="24"/>
                <w:szCs w:val="24"/>
              </w:rPr>
            </w:pPr>
            <w:bookmarkStart w:id="246" w:name="R13"/>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13</w:t>
            </w:r>
            <w:r w:rsidRPr="000C1B4B">
              <w:rPr>
                <w:sz w:val="24"/>
                <w:szCs w:val="24"/>
              </w:rPr>
              <w:fldChar w:fldCharType="end"/>
            </w:r>
            <w:bookmarkEnd w:id="246"/>
          </w:p>
        </w:tc>
        <w:tc>
          <w:tcPr>
            <w:tcW w:w="2550" w:type="dxa"/>
          </w:tcPr>
          <w:p w14:paraId="24EE6E99" w14:textId="1F68AC75" w:rsidR="00DF47BE" w:rsidRPr="00476D2F" w:rsidRDefault="00506E02" w:rsidP="00C005F1">
            <w:pPr>
              <w:pStyle w:val="Table10"/>
              <w:rPr>
                <w:sz w:val="24"/>
                <w:szCs w:val="24"/>
              </w:rPr>
            </w:pPr>
            <w:hyperlink r:id="rId42" w:history="1">
              <w:r w:rsidR="00490D02" w:rsidRPr="00476D2F">
                <w:rPr>
                  <w:rStyle w:val="Hyperlink"/>
                  <w:sz w:val="24"/>
                  <w:szCs w:val="24"/>
                </w:rPr>
                <w:t>FSS – AES</w:t>
              </w:r>
            </w:hyperlink>
          </w:p>
        </w:tc>
        <w:tc>
          <w:tcPr>
            <w:tcW w:w="4392" w:type="dxa"/>
          </w:tcPr>
          <w:p w14:paraId="24EE6E9A" w14:textId="77777777" w:rsidR="00DF47BE" w:rsidRPr="00476D2F" w:rsidRDefault="00490D02" w:rsidP="002B226F">
            <w:pPr>
              <w:pStyle w:val="Table10"/>
              <w:rPr>
                <w:sz w:val="24"/>
                <w:szCs w:val="24"/>
              </w:rPr>
            </w:pPr>
            <w:r w:rsidRPr="00476D2F">
              <w:rPr>
                <w:sz w:val="24"/>
                <w:szCs w:val="24"/>
              </w:rPr>
              <w:t>FSS – AES Addendum: ECS</w:t>
            </w:r>
          </w:p>
        </w:tc>
        <w:tc>
          <w:tcPr>
            <w:tcW w:w="1791" w:type="dxa"/>
          </w:tcPr>
          <w:p w14:paraId="24EE6E9B" w14:textId="11504054" w:rsidR="00DF47BE" w:rsidRPr="00476D2F" w:rsidRDefault="00490D02" w:rsidP="003215A1">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2013</w:t>
            </w:r>
          </w:p>
        </w:tc>
      </w:tr>
      <w:tr w:rsidR="00DF47BE" w:rsidRPr="00110E6A" w14:paraId="24EE6EA1" w14:textId="77777777" w:rsidTr="00220198">
        <w:trPr>
          <w:cantSplit/>
          <w:jc w:val="center"/>
        </w:trPr>
        <w:tc>
          <w:tcPr>
            <w:tcW w:w="709" w:type="dxa"/>
          </w:tcPr>
          <w:p w14:paraId="24EE6E9D" w14:textId="121F93E8" w:rsidR="00DF47BE" w:rsidRPr="00476D2F" w:rsidRDefault="0008762E" w:rsidP="00490D02">
            <w:pPr>
              <w:pStyle w:val="Table10"/>
              <w:rPr>
                <w:sz w:val="24"/>
                <w:szCs w:val="24"/>
              </w:rPr>
            </w:pPr>
            <w:bookmarkStart w:id="247" w:name="R14"/>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14</w:t>
            </w:r>
            <w:r w:rsidRPr="000C1B4B">
              <w:rPr>
                <w:sz w:val="24"/>
                <w:szCs w:val="24"/>
              </w:rPr>
              <w:fldChar w:fldCharType="end"/>
            </w:r>
            <w:bookmarkEnd w:id="247"/>
          </w:p>
        </w:tc>
        <w:tc>
          <w:tcPr>
            <w:tcW w:w="2550" w:type="dxa"/>
          </w:tcPr>
          <w:p w14:paraId="24EE6E9E" w14:textId="37E1156C" w:rsidR="00DF47BE" w:rsidRPr="00476D2F" w:rsidRDefault="00506E02" w:rsidP="0024012C">
            <w:pPr>
              <w:pStyle w:val="Table10"/>
              <w:rPr>
                <w:sz w:val="24"/>
                <w:szCs w:val="24"/>
              </w:rPr>
            </w:pPr>
            <w:hyperlink r:id="rId43" w:history="1">
              <w:r w:rsidR="00490D02" w:rsidRPr="00476D2F">
                <w:rPr>
                  <w:rStyle w:val="Hyperlink"/>
                  <w:sz w:val="24"/>
                  <w:szCs w:val="24"/>
                </w:rPr>
                <w:t>FSS – AIS</w:t>
              </w:r>
            </w:hyperlink>
          </w:p>
        </w:tc>
        <w:tc>
          <w:tcPr>
            <w:tcW w:w="4392" w:type="dxa"/>
          </w:tcPr>
          <w:p w14:paraId="24EE6E9F" w14:textId="77777777" w:rsidR="00DF47BE" w:rsidRPr="00476D2F" w:rsidRDefault="00490D02" w:rsidP="002B226F">
            <w:pPr>
              <w:pStyle w:val="Table10"/>
              <w:rPr>
                <w:sz w:val="24"/>
                <w:szCs w:val="24"/>
              </w:rPr>
            </w:pPr>
            <w:r w:rsidRPr="00476D2F">
              <w:rPr>
                <w:sz w:val="24"/>
                <w:szCs w:val="24"/>
              </w:rPr>
              <w:t>FTSS – AIS Addendum: ICS</w:t>
            </w:r>
          </w:p>
        </w:tc>
        <w:tc>
          <w:tcPr>
            <w:tcW w:w="1791" w:type="dxa"/>
          </w:tcPr>
          <w:p w14:paraId="24EE6EA0" w14:textId="2E3248B1" w:rsidR="00DF47BE"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/201</w:t>
            </w:r>
            <w:r w:rsidR="003215A1" w:rsidRPr="00476D2F">
              <w:rPr>
                <w:i/>
                <w:sz w:val="24"/>
                <w:szCs w:val="24"/>
              </w:rPr>
              <w:t>7</w:t>
            </w:r>
          </w:p>
        </w:tc>
      </w:tr>
      <w:tr w:rsidR="00DF47BE" w:rsidRPr="00110E6A" w14:paraId="24EE6EA6" w14:textId="77777777" w:rsidTr="00220198">
        <w:trPr>
          <w:cantSplit/>
          <w:jc w:val="center"/>
        </w:trPr>
        <w:tc>
          <w:tcPr>
            <w:tcW w:w="709" w:type="dxa"/>
          </w:tcPr>
          <w:p w14:paraId="24EE6EA2" w14:textId="3854DDBD" w:rsidR="00DF47BE" w:rsidRPr="00476D2F" w:rsidRDefault="004968C2">
            <w:pPr>
              <w:pStyle w:val="Table10"/>
              <w:rPr>
                <w:sz w:val="24"/>
                <w:szCs w:val="24"/>
              </w:rPr>
            </w:pPr>
            <w:bookmarkStart w:id="248" w:name="R15"/>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15</w:t>
            </w:r>
            <w:r w:rsidRPr="000C1B4B">
              <w:rPr>
                <w:sz w:val="24"/>
                <w:szCs w:val="24"/>
              </w:rPr>
              <w:fldChar w:fldCharType="end"/>
            </w:r>
            <w:bookmarkEnd w:id="248"/>
          </w:p>
        </w:tc>
        <w:tc>
          <w:tcPr>
            <w:tcW w:w="2550" w:type="dxa"/>
          </w:tcPr>
          <w:p w14:paraId="24EE6EA3" w14:textId="58033CB8" w:rsidR="00DF47BE" w:rsidRPr="00476D2F" w:rsidRDefault="00506E02" w:rsidP="0074501C">
            <w:pPr>
              <w:pStyle w:val="Table10"/>
              <w:jc w:val="both"/>
              <w:rPr>
                <w:sz w:val="24"/>
                <w:szCs w:val="24"/>
              </w:rPr>
            </w:pPr>
            <w:hyperlink r:id="rId44" w:history="1">
              <w:r w:rsidR="00490D02" w:rsidRPr="00476D2F">
                <w:rPr>
                  <w:rStyle w:val="Hyperlink"/>
                  <w:sz w:val="24"/>
                  <w:szCs w:val="24"/>
                </w:rPr>
                <w:t>ECS P2-SD</w:t>
              </w:r>
            </w:hyperlink>
          </w:p>
        </w:tc>
        <w:tc>
          <w:tcPr>
            <w:tcW w:w="4392" w:type="dxa"/>
          </w:tcPr>
          <w:p w14:paraId="24EE6EA4" w14:textId="77777777" w:rsidR="00DF47BE" w:rsidRPr="00476D2F" w:rsidRDefault="00C409C2">
            <w:pPr>
              <w:pStyle w:val="Table10"/>
              <w:rPr>
                <w:sz w:val="24"/>
                <w:szCs w:val="24"/>
              </w:rPr>
            </w:pPr>
            <w:r w:rsidRPr="00476D2F">
              <w:rPr>
                <w:sz w:val="24"/>
                <w:szCs w:val="24"/>
              </w:rPr>
              <w:t>Scope of AES-ECS Phase 2</w:t>
            </w:r>
          </w:p>
        </w:tc>
        <w:tc>
          <w:tcPr>
            <w:tcW w:w="1791" w:type="dxa"/>
          </w:tcPr>
          <w:p w14:paraId="24EE6EA5" w14:textId="092D7D77" w:rsidR="00DF47BE" w:rsidRPr="00476D2F" w:rsidRDefault="003215A1" w:rsidP="00490D02">
            <w:pPr>
              <w:pStyle w:val="Table10"/>
              <w:jc w:val="center"/>
              <w:rPr>
                <w:sz w:val="24"/>
                <w:szCs w:val="24"/>
              </w:rPr>
            </w:pPr>
            <w:r w:rsidRPr="00476D2F">
              <w:rPr>
                <w:sz w:val="24"/>
                <w:szCs w:val="24"/>
              </w:rPr>
              <w:t>11</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AB" w14:textId="77777777" w:rsidTr="00220198">
        <w:trPr>
          <w:cantSplit/>
          <w:jc w:val="center"/>
        </w:trPr>
        <w:tc>
          <w:tcPr>
            <w:tcW w:w="709" w:type="dxa"/>
          </w:tcPr>
          <w:p w14:paraId="24EE6EA7" w14:textId="0D0119D8" w:rsidR="00DF47BE" w:rsidRPr="00476D2F" w:rsidRDefault="004968C2">
            <w:pPr>
              <w:pStyle w:val="Table10"/>
              <w:rPr>
                <w:sz w:val="24"/>
                <w:szCs w:val="24"/>
              </w:rPr>
            </w:pPr>
            <w:bookmarkStart w:id="249" w:name="R16"/>
            <w:bookmarkStart w:id="250" w:name="R48"/>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16</w:t>
            </w:r>
            <w:r w:rsidRPr="000C1B4B">
              <w:rPr>
                <w:sz w:val="24"/>
                <w:szCs w:val="24"/>
              </w:rPr>
              <w:fldChar w:fldCharType="end"/>
            </w:r>
            <w:bookmarkEnd w:id="249"/>
            <w:bookmarkEnd w:id="250"/>
          </w:p>
        </w:tc>
        <w:tc>
          <w:tcPr>
            <w:tcW w:w="2550" w:type="dxa"/>
          </w:tcPr>
          <w:p w14:paraId="24EE6EA8" w14:textId="149BA008" w:rsidR="00DF47BE" w:rsidRPr="00476D2F" w:rsidRDefault="00506E02">
            <w:pPr>
              <w:pStyle w:val="Table10"/>
              <w:rPr>
                <w:sz w:val="24"/>
                <w:szCs w:val="24"/>
              </w:rPr>
            </w:pPr>
            <w:hyperlink r:id="rId45" w:history="1">
              <w:r w:rsidR="00490D02" w:rsidRPr="00476D2F">
                <w:rPr>
                  <w:rStyle w:val="Hyperlink"/>
                  <w:sz w:val="24"/>
                  <w:szCs w:val="24"/>
                </w:rPr>
                <w:t>DDNXA</w:t>
              </w:r>
            </w:hyperlink>
            <w:r w:rsidR="00DD7EB5">
              <w:rPr>
                <w:rStyle w:val="Hyperlink"/>
                <w:sz w:val="24"/>
                <w:szCs w:val="24"/>
              </w:rPr>
              <w:t xml:space="preserve"> (ECS)</w:t>
            </w:r>
          </w:p>
        </w:tc>
        <w:tc>
          <w:tcPr>
            <w:tcW w:w="4392" w:type="dxa"/>
          </w:tcPr>
          <w:p w14:paraId="24EE6EA9" w14:textId="65EC8BC2" w:rsidR="00DF47BE" w:rsidRPr="00476D2F" w:rsidRDefault="00DF47BE">
            <w:pPr>
              <w:pStyle w:val="Table10"/>
              <w:rPr>
                <w:sz w:val="24"/>
                <w:szCs w:val="24"/>
              </w:rPr>
            </w:pPr>
            <w:r w:rsidRPr="00476D2F">
              <w:rPr>
                <w:sz w:val="24"/>
                <w:szCs w:val="24"/>
              </w:rPr>
              <w:t>Design Document for National Export Application</w:t>
            </w:r>
            <w:r w:rsidR="00821888" w:rsidRPr="00476D2F">
              <w:rPr>
                <w:sz w:val="24"/>
                <w:szCs w:val="24"/>
              </w:rPr>
              <w:t xml:space="preserve"> (ECS Phase 2)</w:t>
            </w:r>
          </w:p>
        </w:tc>
        <w:tc>
          <w:tcPr>
            <w:tcW w:w="1791" w:type="dxa"/>
          </w:tcPr>
          <w:p w14:paraId="24EE6EAA" w14:textId="7CA34A53" w:rsidR="00DF47BE" w:rsidRPr="00476D2F" w:rsidRDefault="003215A1" w:rsidP="00C71034">
            <w:pPr>
              <w:pStyle w:val="Table10"/>
              <w:jc w:val="center"/>
              <w:rPr>
                <w:sz w:val="24"/>
                <w:szCs w:val="24"/>
              </w:rPr>
            </w:pPr>
            <w:r w:rsidRPr="00476D2F">
              <w:rPr>
                <w:sz w:val="24"/>
                <w:szCs w:val="24"/>
              </w:rPr>
              <w:t>11</w:t>
            </w:r>
            <w:r w:rsidR="00EE51B3" w:rsidRPr="00476D2F">
              <w:rPr>
                <w:sz w:val="24"/>
                <w:szCs w:val="24"/>
              </w:rPr>
              <w:t>.</w:t>
            </w:r>
            <w:r w:rsidR="00C71034" w:rsidRPr="00476D2F">
              <w:rPr>
                <w:sz w:val="24"/>
                <w:szCs w:val="24"/>
              </w:rPr>
              <w:t>0</w:t>
            </w:r>
            <w:r w:rsidR="00826550" w:rsidRPr="00476D2F">
              <w:rPr>
                <w:sz w:val="24"/>
                <w:szCs w:val="24"/>
              </w:rPr>
              <w:t>0</w:t>
            </w:r>
          </w:p>
        </w:tc>
      </w:tr>
      <w:tr w:rsidR="00DF47BE" w:rsidRPr="00110E6A" w14:paraId="24EE6EB0" w14:textId="77777777" w:rsidTr="00220198">
        <w:trPr>
          <w:cantSplit/>
          <w:jc w:val="center"/>
        </w:trPr>
        <w:tc>
          <w:tcPr>
            <w:tcW w:w="709" w:type="dxa"/>
          </w:tcPr>
          <w:p w14:paraId="24EE6EAC" w14:textId="294D961C" w:rsidR="00DF47BE" w:rsidRPr="00476D2F" w:rsidRDefault="004968C2">
            <w:pPr>
              <w:pStyle w:val="Table10"/>
              <w:rPr>
                <w:sz w:val="24"/>
                <w:szCs w:val="24"/>
              </w:rPr>
            </w:pPr>
            <w:bookmarkStart w:id="251" w:name="R17"/>
            <w:bookmarkStart w:id="252" w:name="R49"/>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17</w:t>
            </w:r>
            <w:r w:rsidRPr="000C1B4B">
              <w:rPr>
                <w:sz w:val="24"/>
                <w:szCs w:val="24"/>
              </w:rPr>
              <w:fldChar w:fldCharType="end"/>
            </w:r>
            <w:bookmarkEnd w:id="251"/>
            <w:bookmarkEnd w:id="252"/>
          </w:p>
        </w:tc>
        <w:tc>
          <w:tcPr>
            <w:tcW w:w="2550" w:type="dxa"/>
          </w:tcPr>
          <w:p w14:paraId="24EE6EAD" w14:textId="109AC162" w:rsidR="00DF47BE" w:rsidRPr="00476D2F" w:rsidRDefault="00506E02">
            <w:pPr>
              <w:pStyle w:val="Table10"/>
              <w:rPr>
                <w:sz w:val="24"/>
                <w:szCs w:val="24"/>
              </w:rPr>
            </w:pPr>
            <w:hyperlink r:id="rId46" w:history="1">
              <w:r w:rsidR="00490D02" w:rsidRPr="00476D2F">
                <w:rPr>
                  <w:rStyle w:val="Hyperlink"/>
                  <w:sz w:val="24"/>
                  <w:szCs w:val="24"/>
                </w:rPr>
                <w:t>DDNTA</w:t>
              </w:r>
            </w:hyperlink>
            <w:r w:rsidR="00DD7EB5">
              <w:rPr>
                <w:rStyle w:val="Hyperlink"/>
                <w:sz w:val="24"/>
                <w:szCs w:val="24"/>
              </w:rPr>
              <w:t xml:space="preserve"> (P4)</w:t>
            </w:r>
          </w:p>
        </w:tc>
        <w:tc>
          <w:tcPr>
            <w:tcW w:w="4392" w:type="dxa"/>
          </w:tcPr>
          <w:p w14:paraId="24EE6EAE" w14:textId="7A4806FD" w:rsidR="00DF47BE" w:rsidRPr="00476D2F" w:rsidRDefault="00DF47BE">
            <w:pPr>
              <w:pStyle w:val="Table10"/>
              <w:rPr>
                <w:sz w:val="24"/>
                <w:szCs w:val="24"/>
              </w:rPr>
            </w:pPr>
            <w:r w:rsidRPr="00476D2F">
              <w:rPr>
                <w:sz w:val="24"/>
                <w:szCs w:val="24"/>
              </w:rPr>
              <w:t>Design Document for National Transit Application</w:t>
            </w:r>
            <w:r w:rsidR="00821888" w:rsidRPr="00476D2F">
              <w:rPr>
                <w:sz w:val="24"/>
                <w:szCs w:val="24"/>
              </w:rPr>
              <w:t xml:space="preserve"> (NCTS Phase 4)</w:t>
            </w:r>
          </w:p>
        </w:tc>
        <w:tc>
          <w:tcPr>
            <w:tcW w:w="1791" w:type="dxa"/>
          </w:tcPr>
          <w:p w14:paraId="24EE6EAF" w14:textId="44CE4614" w:rsidR="00DF47BE" w:rsidRPr="00476D2F" w:rsidRDefault="003215A1" w:rsidP="00C71034">
            <w:pPr>
              <w:pStyle w:val="Table10"/>
              <w:jc w:val="center"/>
              <w:rPr>
                <w:sz w:val="24"/>
                <w:szCs w:val="24"/>
              </w:rPr>
            </w:pPr>
            <w:r w:rsidRPr="00476D2F">
              <w:rPr>
                <w:sz w:val="24"/>
                <w:szCs w:val="24"/>
              </w:rPr>
              <w:t>20.0</w:t>
            </w:r>
            <w:r w:rsidR="00490D02" w:rsidRPr="00476D2F">
              <w:rPr>
                <w:sz w:val="24"/>
                <w:szCs w:val="24"/>
              </w:rPr>
              <w:t>0</w:t>
            </w:r>
          </w:p>
        </w:tc>
      </w:tr>
      <w:tr w:rsidR="00DF47BE" w:rsidRPr="00110E6A" w14:paraId="24EE6EB5" w14:textId="77777777" w:rsidTr="00220198">
        <w:trPr>
          <w:cantSplit/>
          <w:jc w:val="center"/>
        </w:trPr>
        <w:tc>
          <w:tcPr>
            <w:tcW w:w="709" w:type="dxa"/>
          </w:tcPr>
          <w:p w14:paraId="24EE6EB1" w14:textId="7E139E6D" w:rsidR="00DF47BE" w:rsidRPr="00476D2F" w:rsidRDefault="004968C2">
            <w:pPr>
              <w:pStyle w:val="Table10"/>
              <w:rPr>
                <w:sz w:val="24"/>
                <w:szCs w:val="24"/>
              </w:rPr>
            </w:pPr>
            <w:bookmarkStart w:id="253" w:name="R50"/>
            <w:bookmarkStart w:id="254" w:name="R18"/>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18</w:t>
            </w:r>
            <w:r w:rsidRPr="000C1B4B">
              <w:rPr>
                <w:sz w:val="24"/>
                <w:szCs w:val="24"/>
              </w:rPr>
              <w:fldChar w:fldCharType="end"/>
            </w:r>
            <w:bookmarkEnd w:id="253"/>
            <w:bookmarkEnd w:id="254"/>
          </w:p>
        </w:tc>
        <w:tc>
          <w:tcPr>
            <w:tcW w:w="2550" w:type="dxa"/>
          </w:tcPr>
          <w:p w14:paraId="24EE6EB2" w14:textId="71D87048" w:rsidR="00DF47BE" w:rsidRPr="00476D2F" w:rsidRDefault="00506E02">
            <w:pPr>
              <w:pStyle w:val="Table10"/>
              <w:rPr>
                <w:sz w:val="24"/>
                <w:szCs w:val="24"/>
              </w:rPr>
            </w:pPr>
            <w:hyperlink r:id="rId47" w:history="1">
              <w:r w:rsidR="00490D02" w:rsidRPr="00476D2F">
                <w:rPr>
                  <w:rStyle w:val="Hyperlink"/>
                  <w:sz w:val="24"/>
                  <w:szCs w:val="24"/>
                </w:rPr>
                <w:t>DDNIA</w:t>
              </w:r>
            </w:hyperlink>
          </w:p>
        </w:tc>
        <w:tc>
          <w:tcPr>
            <w:tcW w:w="4392" w:type="dxa"/>
          </w:tcPr>
          <w:p w14:paraId="24EE6EB3" w14:textId="29CB8B2C" w:rsidR="00DF47BE" w:rsidRPr="00476D2F" w:rsidRDefault="00DF47BE">
            <w:pPr>
              <w:pStyle w:val="Table10"/>
              <w:rPr>
                <w:sz w:val="24"/>
                <w:szCs w:val="24"/>
              </w:rPr>
            </w:pPr>
            <w:r w:rsidRPr="00476D2F">
              <w:rPr>
                <w:sz w:val="24"/>
                <w:szCs w:val="24"/>
              </w:rPr>
              <w:t>Design Document for National Import Application</w:t>
            </w:r>
            <w:r w:rsidR="00821888" w:rsidRPr="00476D2F">
              <w:rPr>
                <w:sz w:val="24"/>
                <w:szCs w:val="24"/>
              </w:rPr>
              <w:t xml:space="preserve"> (ICS-P1)</w:t>
            </w:r>
          </w:p>
        </w:tc>
        <w:tc>
          <w:tcPr>
            <w:tcW w:w="1791" w:type="dxa"/>
          </w:tcPr>
          <w:p w14:paraId="24EE6EB4" w14:textId="102C43B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821888" w:rsidRPr="00110E6A" w14:paraId="6124AAF0" w14:textId="77777777" w:rsidTr="00220198">
        <w:trPr>
          <w:cantSplit/>
          <w:jc w:val="center"/>
        </w:trPr>
        <w:tc>
          <w:tcPr>
            <w:tcW w:w="709" w:type="dxa"/>
          </w:tcPr>
          <w:p w14:paraId="237348E5" w14:textId="4DF0B820" w:rsidR="00821888" w:rsidRPr="00476D2F" w:rsidRDefault="004968C2" w:rsidP="00821888">
            <w:pPr>
              <w:pStyle w:val="Table10"/>
              <w:rPr>
                <w:sz w:val="24"/>
                <w:szCs w:val="24"/>
              </w:rPr>
            </w:pPr>
            <w:bookmarkStart w:id="255" w:name="R19"/>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19</w:t>
            </w:r>
            <w:r w:rsidRPr="000C1B4B">
              <w:rPr>
                <w:sz w:val="24"/>
                <w:szCs w:val="24"/>
              </w:rPr>
              <w:fldChar w:fldCharType="end"/>
            </w:r>
            <w:bookmarkEnd w:id="255"/>
          </w:p>
        </w:tc>
        <w:tc>
          <w:tcPr>
            <w:tcW w:w="2550" w:type="dxa"/>
          </w:tcPr>
          <w:p w14:paraId="18C04D30" w14:textId="405CB5B9" w:rsidR="00821888" w:rsidRPr="00476D2F" w:rsidRDefault="00506E02" w:rsidP="00821888">
            <w:pPr>
              <w:pStyle w:val="Table10"/>
              <w:rPr>
                <w:sz w:val="24"/>
                <w:szCs w:val="24"/>
              </w:rPr>
            </w:pPr>
            <w:hyperlink r:id="rId48" w:history="1">
              <w:r w:rsidR="0074501C">
                <w:rPr>
                  <w:rStyle w:val="Hyperlink"/>
                  <w:sz w:val="24"/>
                  <w:szCs w:val="24"/>
                </w:rPr>
                <w:t>ieCA-SAD-System Architecture Document</w:t>
              </w:r>
            </w:hyperlink>
          </w:p>
        </w:tc>
        <w:tc>
          <w:tcPr>
            <w:tcW w:w="4392" w:type="dxa"/>
          </w:tcPr>
          <w:p w14:paraId="245DF5AB" w14:textId="092EBB6E" w:rsidR="00821888" w:rsidRPr="004115C3" w:rsidRDefault="00821888" w:rsidP="00821888">
            <w:pPr>
              <w:pStyle w:val="Table10"/>
              <w:rPr>
                <w:sz w:val="24"/>
                <w:szCs w:val="24"/>
                <w:lang w:val="nl-NL"/>
              </w:rPr>
            </w:pPr>
            <w:proofErr w:type="gramStart"/>
            <w:r w:rsidRPr="004115C3">
              <w:rPr>
                <w:sz w:val="24"/>
                <w:szCs w:val="24"/>
                <w:lang w:val="nl-NL" w:eastAsia="el-GR"/>
              </w:rPr>
              <w:t>ieCA</w:t>
            </w:r>
            <w:proofErr w:type="gramEnd"/>
            <w:r w:rsidRPr="004115C3">
              <w:rPr>
                <w:sz w:val="24"/>
                <w:szCs w:val="24"/>
                <w:lang w:val="nl-NL" w:eastAsia="el-GR"/>
              </w:rPr>
              <w:t xml:space="preserve"> System Architecture Document (ieCA-SAD)</w:t>
            </w:r>
          </w:p>
        </w:tc>
        <w:tc>
          <w:tcPr>
            <w:tcW w:w="1791" w:type="dxa"/>
          </w:tcPr>
          <w:p w14:paraId="43A662AF" w14:textId="1A1B84E1" w:rsidR="00821888" w:rsidRPr="00476D2F" w:rsidRDefault="009C3355" w:rsidP="0074501C">
            <w:pPr>
              <w:pStyle w:val="Table10"/>
              <w:jc w:val="center"/>
              <w:rPr>
                <w:sz w:val="24"/>
                <w:szCs w:val="24"/>
              </w:rPr>
            </w:pPr>
            <w:r>
              <w:rPr>
                <w:sz w:val="24"/>
                <w:szCs w:val="24"/>
              </w:rPr>
              <w:t>3</w:t>
            </w:r>
            <w:r w:rsidRPr="00476D2F">
              <w:rPr>
                <w:sz w:val="24"/>
                <w:szCs w:val="24"/>
              </w:rPr>
              <w:t>.</w:t>
            </w:r>
            <w:r>
              <w:rPr>
                <w:sz w:val="24"/>
                <w:szCs w:val="24"/>
              </w:rPr>
              <w:t>80</w:t>
            </w:r>
          </w:p>
        </w:tc>
      </w:tr>
      <w:tr w:rsidR="00DF47BE" w:rsidRPr="00110E6A" w14:paraId="24EE6EBA" w14:textId="77777777" w:rsidTr="00220198">
        <w:trPr>
          <w:cantSplit/>
          <w:jc w:val="center"/>
        </w:trPr>
        <w:tc>
          <w:tcPr>
            <w:tcW w:w="709" w:type="dxa"/>
          </w:tcPr>
          <w:p w14:paraId="24EE6EB6" w14:textId="384743ED" w:rsidR="00DF47BE" w:rsidRPr="00476D2F" w:rsidRDefault="004968C2">
            <w:pPr>
              <w:pStyle w:val="Table10"/>
              <w:rPr>
                <w:sz w:val="24"/>
                <w:szCs w:val="24"/>
              </w:rPr>
            </w:pPr>
            <w:bookmarkStart w:id="256" w:name="R21"/>
            <w:bookmarkStart w:id="257" w:name="R20"/>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20</w:t>
            </w:r>
            <w:r w:rsidRPr="000C1B4B">
              <w:rPr>
                <w:sz w:val="24"/>
                <w:szCs w:val="24"/>
              </w:rPr>
              <w:fldChar w:fldCharType="end"/>
            </w:r>
            <w:bookmarkEnd w:id="256"/>
            <w:bookmarkEnd w:id="257"/>
          </w:p>
        </w:tc>
        <w:tc>
          <w:tcPr>
            <w:tcW w:w="2550" w:type="dxa"/>
          </w:tcPr>
          <w:p w14:paraId="24EE6EB7" w14:textId="71A23C60" w:rsidR="00DF47BE" w:rsidRPr="00476D2F" w:rsidRDefault="00506E02" w:rsidP="00C2666C">
            <w:pPr>
              <w:pStyle w:val="Table10"/>
              <w:rPr>
                <w:sz w:val="24"/>
                <w:szCs w:val="24"/>
              </w:rPr>
            </w:pPr>
            <w:hyperlink r:id="rId49" w:history="1">
              <w:r w:rsidR="00490D02" w:rsidRPr="00476D2F">
                <w:rPr>
                  <w:rStyle w:val="Hyperlink"/>
                  <w:sz w:val="24"/>
                  <w:szCs w:val="24"/>
                </w:rPr>
                <w:t>NCTS P4-SD</w:t>
              </w:r>
            </w:hyperlink>
          </w:p>
        </w:tc>
        <w:tc>
          <w:tcPr>
            <w:tcW w:w="4392" w:type="dxa"/>
          </w:tcPr>
          <w:p w14:paraId="24EE6EB8" w14:textId="77777777" w:rsidR="00DF47BE" w:rsidRPr="00476D2F" w:rsidRDefault="00C2666C">
            <w:pPr>
              <w:pStyle w:val="Table10"/>
              <w:rPr>
                <w:sz w:val="24"/>
                <w:szCs w:val="24"/>
              </w:rPr>
            </w:pPr>
            <w:r w:rsidRPr="00476D2F">
              <w:rPr>
                <w:sz w:val="24"/>
                <w:szCs w:val="24"/>
              </w:rPr>
              <w:t>Scope of NCTS Phase 4</w:t>
            </w:r>
          </w:p>
        </w:tc>
        <w:tc>
          <w:tcPr>
            <w:tcW w:w="1791" w:type="dxa"/>
          </w:tcPr>
          <w:p w14:paraId="24EE6EB9" w14:textId="334948C1" w:rsidR="00DF47BE" w:rsidRPr="00476D2F" w:rsidRDefault="003215A1" w:rsidP="00490D02">
            <w:pPr>
              <w:pStyle w:val="Table10"/>
              <w:jc w:val="center"/>
              <w:rPr>
                <w:sz w:val="24"/>
                <w:szCs w:val="24"/>
              </w:rPr>
            </w:pPr>
            <w:r w:rsidRPr="00476D2F">
              <w:rPr>
                <w:sz w:val="24"/>
                <w:szCs w:val="24"/>
              </w:rPr>
              <w:t>20</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BF" w14:textId="77777777" w:rsidTr="00220198">
        <w:trPr>
          <w:cantSplit/>
          <w:jc w:val="center"/>
        </w:trPr>
        <w:tc>
          <w:tcPr>
            <w:tcW w:w="709" w:type="dxa"/>
          </w:tcPr>
          <w:p w14:paraId="24EE6EBB" w14:textId="14D22DE5" w:rsidR="00DF47BE" w:rsidRPr="00476D2F" w:rsidRDefault="00AC4E6E">
            <w:pPr>
              <w:pStyle w:val="Table10"/>
              <w:rPr>
                <w:sz w:val="24"/>
                <w:szCs w:val="24"/>
              </w:rPr>
            </w:pPr>
            <w:bookmarkStart w:id="258" w:name="ICS_Scope"/>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21</w:t>
            </w:r>
            <w:r w:rsidRPr="000C1B4B">
              <w:rPr>
                <w:sz w:val="24"/>
                <w:szCs w:val="24"/>
              </w:rPr>
              <w:fldChar w:fldCharType="end"/>
            </w:r>
            <w:bookmarkEnd w:id="258"/>
          </w:p>
        </w:tc>
        <w:tc>
          <w:tcPr>
            <w:tcW w:w="2550" w:type="dxa"/>
          </w:tcPr>
          <w:p w14:paraId="24EE6EBC" w14:textId="101957E1" w:rsidR="00DF47BE" w:rsidRPr="00476D2F" w:rsidRDefault="00506E02" w:rsidP="00C2666C">
            <w:pPr>
              <w:pStyle w:val="Table10"/>
              <w:rPr>
                <w:sz w:val="24"/>
                <w:szCs w:val="24"/>
              </w:rPr>
            </w:pPr>
            <w:hyperlink r:id="rId50" w:history="1">
              <w:r w:rsidR="00490D02" w:rsidRPr="00476D2F">
                <w:rPr>
                  <w:rStyle w:val="Hyperlink"/>
                  <w:sz w:val="24"/>
                  <w:szCs w:val="24"/>
                </w:rPr>
                <w:t>ICS P1-SD</w:t>
              </w:r>
            </w:hyperlink>
          </w:p>
        </w:tc>
        <w:tc>
          <w:tcPr>
            <w:tcW w:w="4392" w:type="dxa"/>
          </w:tcPr>
          <w:p w14:paraId="24EE6EBD" w14:textId="77777777" w:rsidR="00DF47BE" w:rsidRPr="00476D2F" w:rsidRDefault="00DF47BE">
            <w:pPr>
              <w:pStyle w:val="Table10"/>
              <w:rPr>
                <w:sz w:val="24"/>
                <w:szCs w:val="24"/>
              </w:rPr>
            </w:pPr>
            <w:r w:rsidRPr="00476D2F">
              <w:rPr>
                <w:sz w:val="24"/>
                <w:szCs w:val="24"/>
              </w:rPr>
              <w:t>The Business Scope of ICS Phase 1</w:t>
            </w:r>
          </w:p>
        </w:tc>
        <w:tc>
          <w:tcPr>
            <w:tcW w:w="1791" w:type="dxa"/>
          </w:tcPr>
          <w:p w14:paraId="24EE6EBE" w14:textId="61030FF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DF47BE" w:rsidRPr="00110E6A" w14:paraId="24EE6EC9" w14:textId="77777777" w:rsidTr="00220198">
        <w:trPr>
          <w:cantSplit/>
          <w:jc w:val="center"/>
        </w:trPr>
        <w:tc>
          <w:tcPr>
            <w:tcW w:w="709" w:type="dxa"/>
          </w:tcPr>
          <w:p w14:paraId="24EE6EC5" w14:textId="0D6B02AD" w:rsidR="00DF47BE" w:rsidRPr="00476D2F" w:rsidRDefault="00AC4E6E">
            <w:pPr>
              <w:pStyle w:val="Table10"/>
              <w:rPr>
                <w:sz w:val="24"/>
                <w:szCs w:val="24"/>
              </w:rPr>
            </w:pPr>
            <w:bookmarkStart w:id="259" w:name="EODDNA"/>
            <w:bookmarkStart w:id="260" w:name="R23"/>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22</w:t>
            </w:r>
            <w:r w:rsidRPr="000C1B4B">
              <w:rPr>
                <w:sz w:val="24"/>
                <w:szCs w:val="24"/>
              </w:rPr>
              <w:fldChar w:fldCharType="end"/>
            </w:r>
            <w:bookmarkEnd w:id="259"/>
            <w:bookmarkEnd w:id="260"/>
          </w:p>
        </w:tc>
        <w:tc>
          <w:tcPr>
            <w:tcW w:w="2550" w:type="dxa"/>
          </w:tcPr>
          <w:p w14:paraId="24EE6EC6" w14:textId="3A2F4189" w:rsidR="00DF47BE" w:rsidRPr="00476D2F" w:rsidRDefault="00506E02" w:rsidP="00C2666C">
            <w:pPr>
              <w:pStyle w:val="Table10"/>
              <w:rPr>
                <w:sz w:val="24"/>
                <w:szCs w:val="24"/>
              </w:rPr>
            </w:pPr>
            <w:hyperlink r:id="rId51" w:history="1">
              <w:r w:rsidR="00DF47BE" w:rsidRPr="00476D2F">
                <w:rPr>
                  <w:rStyle w:val="Hyperlink"/>
                  <w:sz w:val="24"/>
                  <w:szCs w:val="24"/>
                </w:rPr>
                <w:t>EO</w:t>
              </w:r>
              <w:r w:rsidR="006677EC" w:rsidRPr="00476D2F">
                <w:rPr>
                  <w:rStyle w:val="Hyperlink"/>
                  <w:sz w:val="24"/>
                  <w:szCs w:val="24"/>
                </w:rPr>
                <w:t>S</w:t>
              </w:r>
              <w:r w:rsidR="00C2666C" w:rsidRPr="00476D2F">
                <w:rPr>
                  <w:rStyle w:val="Hyperlink"/>
                  <w:sz w:val="24"/>
                  <w:szCs w:val="24"/>
                </w:rPr>
                <w:t xml:space="preserve"> – </w:t>
              </w:r>
              <w:r w:rsidR="00DF47BE" w:rsidRPr="00476D2F">
                <w:rPr>
                  <w:rStyle w:val="Hyperlink"/>
                  <w:sz w:val="24"/>
                  <w:szCs w:val="24"/>
                </w:rPr>
                <w:t>DDNA</w:t>
              </w:r>
            </w:hyperlink>
          </w:p>
        </w:tc>
        <w:tc>
          <w:tcPr>
            <w:tcW w:w="4392" w:type="dxa"/>
          </w:tcPr>
          <w:p w14:paraId="24EE6EC7" w14:textId="77777777" w:rsidR="00DF47BE" w:rsidRPr="00476D2F" w:rsidRDefault="00DF47BE">
            <w:pPr>
              <w:pStyle w:val="Table10"/>
              <w:rPr>
                <w:sz w:val="24"/>
                <w:szCs w:val="24"/>
              </w:rPr>
            </w:pPr>
            <w:r w:rsidRPr="00476D2F">
              <w:rPr>
                <w:sz w:val="24"/>
                <w:szCs w:val="24"/>
              </w:rPr>
              <w:t>EORI-AEO Design Document for National Applications</w:t>
            </w:r>
          </w:p>
        </w:tc>
        <w:tc>
          <w:tcPr>
            <w:tcW w:w="1791" w:type="dxa"/>
          </w:tcPr>
          <w:p w14:paraId="24EE6EC8" w14:textId="0CD008C0" w:rsidR="00DF47BE" w:rsidRPr="00476D2F" w:rsidRDefault="00BE5A54" w:rsidP="0074501C">
            <w:pPr>
              <w:pStyle w:val="Table10"/>
              <w:jc w:val="center"/>
              <w:rPr>
                <w:sz w:val="24"/>
                <w:szCs w:val="24"/>
              </w:rPr>
            </w:pPr>
            <w:r w:rsidRPr="00476D2F">
              <w:rPr>
                <w:sz w:val="24"/>
                <w:szCs w:val="24"/>
              </w:rPr>
              <w:t>2</w:t>
            </w:r>
            <w:r w:rsidR="0074501C">
              <w:rPr>
                <w:sz w:val="24"/>
                <w:szCs w:val="24"/>
              </w:rPr>
              <w:t>5</w:t>
            </w:r>
            <w:r w:rsidR="006677EC" w:rsidRPr="00476D2F">
              <w:rPr>
                <w:sz w:val="24"/>
                <w:szCs w:val="24"/>
              </w:rPr>
              <w:t>.00</w:t>
            </w:r>
          </w:p>
        </w:tc>
      </w:tr>
      <w:tr w:rsidR="00DF47BE" w:rsidRPr="00110E6A" w14:paraId="24EE6ECE" w14:textId="77777777" w:rsidTr="00220198">
        <w:trPr>
          <w:cantSplit/>
          <w:jc w:val="center"/>
        </w:trPr>
        <w:tc>
          <w:tcPr>
            <w:tcW w:w="709" w:type="dxa"/>
          </w:tcPr>
          <w:p w14:paraId="24EE6ECA" w14:textId="413D5343" w:rsidR="00DF47BE" w:rsidRPr="00476D2F" w:rsidRDefault="00AC4E6E">
            <w:pPr>
              <w:pStyle w:val="Table10"/>
              <w:rPr>
                <w:sz w:val="24"/>
                <w:szCs w:val="24"/>
              </w:rPr>
            </w:pPr>
            <w:bookmarkStart w:id="261" w:name="EOFS"/>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23</w:t>
            </w:r>
            <w:r w:rsidRPr="000C1B4B">
              <w:rPr>
                <w:sz w:val="24"/>
                <w:szCs w:val="24"/>
              </w:rPr>
              <w:fldChar w:fldCharType="end"/>
            </w:r>
            <w:bookmarkEnd w:id="261"/>
          </w:p>
        </w:tc>
        <w:tc>
          <w:tcPr>
            <w:tcW w:w="2550" w:type="dxa"/>
          </w:tcPr>
          <w:p w14:paraId="24EE6ECB" w14:textId="7829A1BA" w:rsidR="00DF47BE" w:rsidRPr="00476D2F" w:rsidRDefault="00506E02">
            <w:pPr>
              <w:pStyle w:val="Table10"/>
              <w:rPr>
                <w:sz w:val="24"/>
                <w:szCs w:val="24"/>
              </w:rPr>
            </w:pPr>
            <w:hyperlink r:id="rId52" w:history="1">
              <w:r w:rsidR="00C2666C" w:rsidRPr="00476D2F">
                <w:rPr>
                  <w:rStyle w:val="Hyperlink"/>
                  <w:sz w:val="24"/>
                  <w:szCs w:val="24"/>
                </w:rPr>
                <w:t xml:space="preserve">EORI – </w:t>
              </w:r>
              <w:r w:rsidR="00FD5C41" w:rsidRPr="00476D2F">
                <w:rPr>
                  <w:rStyle w:val="Hyperlink"/>
                  <w:sz w:val="24"/>
                  <w:szCs w:val="24"/>
                </w:rPr>
                <w:t>SPM-REQ</w:t>
              </w:r>
            </w:hyperlink>
          </w:p>
        </w:tc>
        <w:tc>
          <w:tcPr>
            <w:tcW w:w="4392" w:type="dxa"/>
          </w:tcPr>
          <w:p w14:paraId="24EE6ECC" w14:textId="77777777" w:rsidR="00DF47BE" w:rsidRPr="00476D2F" w:rsidRDefault="00DF47BE">
            <w:pPr>
              <w:pStyle w:val="Table10"/>
              <w:rPr>
                <w:sz w:val="24"/>
                <w:szCs w:val="24"/>
              </w:rPr>
            </w:pPr>
            <w:r w:rsidRPr="00476D2F">
              <w:rPr>
                <w:sz w:val="24"/>
                <w:szCs w:val="24"/>
              </w:rPr>
              <w:t>EORI-AEO System process model and requirements</w:t>
            </w:r>
          </w:p>
        </w:tc>
        <w:tc>
          <w:tcPr>
            <w:tcW w:w="1791" w:type="dxa"/>
          </w:tcPr>
          <w:p w14:paraId="24EE6ECD" w14:textId="429D89FF" w:rsidR="00DF47BE" w:rsidRPr="00476D2F" w:rsidRDefault="00FB40B2" w:rsidP="00404CC0">
            <w:pPr>
              <w:pStyle w:val="Table10"/>
              <w:jc w:val="center"/>
              <w:rPr>
                <w:sz w:val="24"/>
                <w:szCs w:val="24"/>
              </w:rPr>
            </w:pPr>
            <w:r w:rsidRPr="00476D2F">
              <w:rPr>
                <w:sz w:val="24"/>
                <w:szCs w:val="24"/>
              </w:rPr>
              <w:t>20</w:t>
            </w:r>
            <w:r w:rsidR="00B84A2A" w:rsidRPr="00476D2F">
              <w:rPr>
                <w:sz w:val="24"/>
                <w:szCs w:val="24"/>
              </w:rPr>
              <w:t>.00</w:t>
            </w:r>
          </w:p>
        </w:tc>
      </w:tr>
      <w:tr w:rsidR="00460D39" w:rsidRPr="00110E6A" w14:paraId="24EE6ED3" w14:textId="77777777" w:rsidTr="00220198">
        <w:trPr>
          <w:cantSplit/>
          <w:jc w:val="center"/>
        </w:trPr>
        <w:tc>
          <w:tcPr>
            <w:tcW w:w="709" w:type="dxa"/>
          </w:tcPr>
          <w:p w14:paraId="24EE6ECF" w14:textId="70B13461" w:rsidR="00460D39" w:rsidRPr="00476D2F" w:rsidRDefault="00AC4E6E">
            <w:pPr>
              <w:pStyle w:val="Table10"/>
              <w:rPr>
                <w:sz w:val="24"/>
                <w:szCs w:val="24"/>
              </w:rPr>
            </w:pPr>
            <w:bookmarkStart w:id="262" w:name="R25"/>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24</w:t>
            </w:r>
            <w:r w:rsidRPr="000C1B4B">
              <w:rPr>
                <w:sz w:val="24"/>
                <w:szCs w:val="24"/>
              </w:rPr>
              <w:fldChar w:fldCharType="end"/>
            </w:r>
            <w:bookmarkEnd w:id="262"/>
          </w:p>
        </w:tc>
        <w:tc>
          <w:tcPr>
            <w:tcW w:w="2550" w:type="dxa"/>
          </w:tcPr>
          <w:p w14:paraId="24EE6ED0" w14:textId="77777777" w:rsidR="00460D39" w:rsidRPr="00476D2F" w:rsidRDefault="004A45FE">
            <w:pPr>
              <w:pStyle w:val="Table10"/>
              <w:rPr>
                <w:sz w:val="24"/>
                <w:szCs w:val="24"/>
              </w:rPr>
            </w:pPr>
            <w:r w:rsidRPr="00476D2F">
              <w:rPr>
                <w:sz w:val="24"/>
                <w:szCs w:val="24"/>
              </w:rPr>
              <w:t>DGXXI/627/97 Rev. 3</w:t>
            </w:r>
          </w:p>
        </w:tc>
        <w:tc>
          <w:tcPr>
            <w:tcW w:w="4392" w:type="dxa"/>
          </w:tcPr>
          <w:p w14:paraId="24EE6ED1" w14:textId="77777777" w:rsidR="00460D39" w:rsidRPr="00476D2F" w:rsidRDefault="00460D39">
            <w:pPr>
              <w:pStyle w:val="Table10"/>
              <w:rPr>
                <w:sz w:val="24"/>
                <w:szCs w:val="24"/>
              </w:rPr>
            </w:pPr>
            <w:r w:rsidRPr="00476D2F">
              <w:rPr>
                <w:sz w:val="24"/>
                <w:szCs w:val="24"/>
              </w:rPr>
              <w:t>PROPOSAL FOR STRUCTURE OF REFERENCE NUMBERS IN NCTS</w:t>
            </w:r>
          </w:p>
        </w:tc>
        <w:tc>
          <w:tcPr>
            <w:tcW w:w="1791" w:type="dxa"/>
          </w:tcPr>
          <w:p w14:paraId="24EE6ED2" w14:textId="77777777" w:rsidR="00460D39" w:rsidRPr="00476D2F" w:rsidRDefault="00EA66F9">
            <w:pPr>
              <w:pStyle w:val="Table10"/>
              <w:jc w:val="center"/>
              <w:rPr>
                <w:sz w:val="24"/>
                <w:szCs w:val="24"/>
              </w:rPr>
            </w:pPr>
            <w:r w:rsidRPr="00476D2F">
              <w:rPr>
                <w:sz w:val="24"/>
                <w:szCs w:val="24"/>
              </w:rPr>
              <w:t>N/A</w:t>
            </w:r>
          </w:p>
        </w:tc>
      </w:tr>
      <w:tr w:rsidR="00726223" w:rsidRPr="00110E6A" w14:paraId="24EE6ED8" w14:textId="77777777" w:rsidTr="00220198">
        <w:trPr>
          <w:cantSplit/>
          <w:jc w:val="center"/>
        </w:trPr>
        <w:tc>
          <w:tcPr>
            <w:tcW w:w="709" w:type="dxa"/>
          </w:tcPr>
          <w:p w14:paraId="24EE6ED4" w14:textId="08E2DCC0" w:rsidR="00726223" w:rsidRPr="00476D2F" w:rsidRDefault="00AC4E6E" w:rsidP="00015136">
            <w:pPr>
              <w:pStyle w:val="Table10"/>
              <w:rPr>
                <w:sz w:val="24"/>
                <w:szCs w:val="24"/>
              </w:rPr>
            </w:pPr>
            <w:bookmarkStart w:id="263" w:name="R26"/>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25</w:t>
            </w:r>
            <w:r w:rsidRPr="000C1B4B">
              <w:rPr>
                <w:sz w:val="24"/>
                <w:szCs w:val="24"/>
              </w:rPr>
              <w:fldChar w:fldCharType="end"/>
            </w:r>
            <w:bookmarkEnd w:id="263"/>
          </w:p>
        </w:tc>
        <w:tc>
          <w:tcPr>
            <w:tcW w:w="2550" w:type="dxa"/>
          </w:tcPr>
          <w:p w14:paraId="24EE6ED5" w14:textId="22E3B1DB" w:rsidR="00726223" w:rsidRPr="00476D2F" w:rsidRDefault="00506E02">
            <w:pPr>
              <w:pStyle w:val="Table10"/>
              <w:rPr>
                <w:sz w:val="24"/>
                <w:szCs w:val="24"/>
              </w:rPr>
            </w:pPr>
            <w:hyperlink r:id="rId53" w:history="1">
              <w:r w:rsidR="00490D02" w:rsidRPr="00476D2F">
                <w:rPr>
                  <w:rStyle w:val="Hyperlink"/>
                  <w:sz w:val="24"/>
                  <w:szCs w:val="24"/>
                </w:rPr>
                <w:t>TSS-FSF-REL4</w:t>
              </w:r>
            </w:hyperlink>
          </w:p>
        </w:tc>
        <w:tc>
          <w:tcPr>
            <w:tcW w:w="4392" w:type="dxa"/>
          </w:tcPr>
          <w:p w14:paraId="24EE6ED6" w14:textId="4D885178" w:rsidR="00726223" w:rsidRPr="00476D2F" w:rsidRDefault="00490D02" w:rsidP="003215A1">
            <w:pPr>
              <w:pStyle w:val="Table10"/>
              <w:rPr>
                <w:sz w:val="24"/>
                <w:szCs w:val="24"/>
              </w:rPr>
            </w:pPr>
            <w:r w:rsidRPr="00476D2F">
              <w:rPr>
                <w:sz w:val="24"/>
                <w:szCs w:val="24"/>
              </w:rPr>
              <w:t>FTSS 4.00</w:t>
            </w:r>
          </w:p>
        </w:tc>
        <w:tc>
          <w:tcPr>
            <w:tcW w:w="1791" w:type="dxa"/>
          </w:tcPr>
          <w:p w14:paraId="24EE6ED7" w14:textId="6647EF33" w:rsidR="00726223"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w:t>
            </w:r>
            <w:r w:rsidR="00787EAB" w:rsidRPr="00476D2F">
              <w:rPr>
                <w:i/>
                <w:sz w:val="24"/>
                <w:szCs w:val="24"/>
              </w:rPr>
              <w:t>7</w:t>
            </w:r>
          </w:p>
        </w:tc>
      </w:tr>
      <w:tr w:rsidR="001B688C" w:rsidRPr="00110E6A" w14:paraId="3C1E2DC9" w14:textId="77777777" w:rsidTr="00220198">
        <w:trPr>
          <w:cantSplit/>
          <w:jc w:val="center"/>
        </w:trPr>
        <w:tc>
          <w:tcPr>
            <w:tcW w:w="709" w:type="dxa"/>
          </w:tcPr>
          <w:p w14:paraId="4084EAAF" w14:textId="62D8CE81" w:rsidR="001B688C" w:rsidRPr="00476D2F" w:rsidRDefault="009B1830" w:rsidP="00015136">
            <w:pPr>
              <w:pStyle w:val="Table10"/>
              <w:rPr>
                <w:sz w:val="24"/>
                <w:szCs w:val="24"/>
              </w:rPr>
            </w:pPr>
            <w:bookmarkStart w:id="264" w:name="R27"/>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26</w:t>
            </w:r>
            <w:r w:rsidRPr="000C1B4B">
              <w:rPr>
                <w:sz w:val="24"/>
                <w:szCs w:val="24"/>
              </w:rPr>
              <w:fldChar w:fldCharType="end"/>
            </w:r>
            <w:bookmarkEnd w:id="264"/>
          </w:p>
        </w:tc>
        <w:tc>
          <w:tcPr>
            <w:tcW w:w="2550" w:type="dxa"/>
          </w:tcPr>
          <w:p w14:paraId="462C1DF4" w14:textId="4AA5CAFC" w:rsidR="001B688C" w:rsidRPr="00476D2F" w:rsidRDefault="00506E02">
            <w:pPr>
              <w:pStyle w:val="Table10"/>
              <w:rPr>
                <w:sz w:val="24"/>
                <w:szCs w:val="24"/>
              </w:rPr>
            </w:pPr>
            <w:hyperlink r:id="rId54" w:history="1">
              <w:r w:rsidR="001B688C" w:rsidRPr="00476D2F">
                <w:rPr>
                  <w:rStyle w:val="Hyperlink"/>
                  <w:sz w:val="24"/>
                  <w:szCs w:val="24"/>
                </w:rPr>
                <w:t>DDRDA</w:t>
              </w:r>
            </w:hyperlink>
          </w:p>
        </w:tc>
        <w:tc>
          <w:tcPr>
            <w:tcW w:w="4392" w:type="dxa"/>
          </w:tcPr>
          <w:p w14:paraId="25860670" w14:textId="12301266" w:rsidR="001B688C" w:rsidRPr="00476D2F" w:rsidRDefault="001B688C">
            <w:pPr>
              <w:pStyle w:val="Table10"/>
              <w:rPr>
                <w:sz w:val="24"/>
                <w:szCs w:val="24"/>
              </w:rPr>
            </w:pPr>
            <w:r w:rsidRPr="00476D2F">
              <w:rPr>
                <w:sz w:val="24"/>
                <w:szCs w:val="24"/>
              </w:rPr>
              <w:t>Design Document for Reference Data Application</w:t>
            </w:r>
          </w:p>
        </w:tc>
        <w:tc>
          <w:tcPr>
            <w:tcW w:w="1791" w:type="dxa"/>
          </w:tcPr>
          <w:p w14:paraId="21B1C6A3" w14:textId="4CAD10F2" w:rsidR="001B688C" w:rsidRPr="00476D2F" w:rsidRDefault="00D91C41" w:rsidP="0061717A">
            <w:pPr>
              <w:pStyle w:val="Table10"/>
              <w:jc w:val="center"/>
              <w:rPr>
                <w:sz w:val="24"/>
                <w:szCs w:val="24"/>
              </w:rPr>
            </w:pPr>
            <w:r w:rsidRPr="00476D2F">
              <w:rPr>
                <w:sz w:val="24"/>
                <w:szCs w:val="24"/>
              </w:rPr>
              <w:t>2.</w:t>
            </w:r>
            <w:r w:rsidR="006159C2" w:rsidRPr="00476D2F">
              <w:rPr>
                <w:sz w:val="24"/>
                <w:szCs w:val="24"/>
              </w:rPr>
              <w:t>40</w:t>
            </w:r>
          </w:p>
        </w:tc>
      </w:tr>
      <w:tr w:rsidR="00946945" w:rsidRPr="00110E6A" w14:paraId="2E99F504" w14:textId="77777777" w:rsidTr="00220198">
        <w:trPr>
          <w:cantSplit/>
          <w:jc w:val="center"/>
        </w:trPr>
        <w:tc>
          <w:tcPr>
            <w:tcW w:w="709" w:type="dxa"/>
          </w:tcPr>
          <w:p w14:paraId="248ADCA5" w14:textId="7418FC62" w:rsidR="00946945" w:rsidRPr="00476D2F" w:rsidRDefault="009B1830" w:rsidP="00946945">
            <w:pPr>
              <w:pStyle w:val="Table10"/>
              <w:rPr>
                <w:sz w:val="24"/>
                <w:szCs w:val="24"/>
              </w:rPr>
            </w:pPr>
            <w:bookmarkStart w:id="265" w:name="R28"/>
            <w:bookmarkStart w:id="266" w:name="L4_BPM_AES"/>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27</w:t>
            </w:r>
            <w:r w:rsidRPr="000C1B4B">
              <w:rPr>
                <w:sz w:val="24"/>
                <w:szCs w:val="24"/>
              </w:rPr>
              <w:fldChar w:fldCharType="end"/>
            </w:r>
            <w:bookmarkEnd w:id="265"/>
            <w:bookmarkEnd w:id="266"/>
          </w:p>
        </w:tc>
        <w:tc>
          <w:tcPr>
            <w:tcW w:w="2550" w:type="dxa"/>
          </w:tcPr>
          <w:p w14:paraId="7E3F603B" w14:textId="36797D64" w:rsidR="00946945" w:rsidRPr="00476D2F" w:rsidRDefault="00506E02" w:rsidP="00946945">
            <w:pPr>
              <w:pStyle w:val="Table10"/>
              <w:rPr>
                <w:sz w:val="24"/>
                <w:szCs w:val="24"/>
              </w:rPr>
            </w:pPr>
            <w:hyperlink r:id="rId55" w:history="1">
              <w:r w:rsidR="00946945" w:rsidRPr="00476D2F">
                <w:rPr>
                  <w:rStyle w:val="Hyperlink"/>
                  <w:sz w:val="24"/>
                  <w:szCs w:val="24"/>
                </w:rPr>
                <w:t>AES L4 BPMs</w:t>
              </w:r>
            </w:hyperlink>
          </w:p>
        </w:tc>
        <w:tc>
          <w:tcPr>
            <w:tcW w:w="4392" w:type="dxa"/>
          </w:tcPr>
          <w:p w14:paraId="605BC3C6" w14:textId="7D720FC2" w:rsidR="00946945" w:rsidRPr="00476D2F" w:rsidRDefault="00946945" w:rsidP="00946945">
            <w:pPr>
              <w:pStyle w:val="Table10"/>
              <w:rPr>
                <w:sz w:val="24"/>
                <w:szCs w:val="24"/>
              </w:rPr>
            </w:pPr>
            <w:r w:rsidRPr="00476D2F">
              <w:rPr>
                <w:sz w:val="24"/>
                <w:szCs w:val="24"/>
              </w:rPr>
              <w:t>EU Customs Functional Requirements BPM Report for Automated Export System (AES)</w:t>
            </w:r>
          </w:p>
        </w:tc>
        <w:tc>
          <w:tcPr>
            <w:tcW w:w="1791" w:type="dxa"/>
          </w:tcPr>
          <w:p w14:paraId="3B726503" w14:textId="3EED75F2" w:rsidR="00946945" w:rsidRPr="00476D2F" w:rsidRDefault="00946945" w:rsidP="00946945">
            <w:pPr>
              <w:pStyle w:val="Table10"/>
              <w:jc w:val="center"/>
              <w:rPr>
                <w:sz w:val="24"/>
                <w:szCs w:val="24"/>
              </w:rPr>
            </w:pPr>
            <w:r w:rsidRPr="00476D2F">
              <w:rPr>
                <w:sz w:val="24"/>
                <w:szCs w:val="24"/>
              </w:rPr>
              <w:t>8.00</w:t>
            </w:r>
            <w:r w:rsidR="00BC2571">
              <w:rPr>
                <w:sz w:val="24"/>
                <w:szCs w:val="24"/>
              </w:rPr>
              <w:t xml:space="preserve"> </w:t>
            </w:r>
            <w:r w:rsidR="00BC2571" w:rsidRPr="00797CEC">
              <w:rPr>
                <w:sz w:val="24"/>
                <w:szCs w:val="32"/>
              </w:rPr>
              <w:t>(PDF)</w:t>
            </w:r>
          </w:p>
        </w:tc>
      </w:tr>
      <w:tr w:rsidR="00821888" w:rsidRPr="00110E6A" w14:paraId="7288E7ED" w14:textId="77777777" w:rsidTr="00220198">
        <w:trPr>
          <w:cantSplit/>
          <w:jc w:val="center"/>
        </w:trPr>
        <w:tc>
          <w:tcPr>
            <w:tcW w:w="709" w:type="dxa"/>
          </w:tcPr>
          <w:p w14:paraId="3E6D9B33" w14:textId="1644F67F" w:rsidR="00821888" w:rsidRPr="00476D2F" w:rsidRDefault="00A622F4" w:rsidP="00821888">
            <w:pPr>
              <w:pStyle w:val="Table10"/>
              <w:rPr>
                <w:sz w:val="24"/>
                <w:szCs w:val="24"/>
              </w:rPr>
            </w:pPr>
            <w:bookmarkStart w:id="267" w:name="L4_BPM_NCTS"/>
            <w:bookmarkStart w:id="268" w:name="R29"/>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28</w:t>
            </w:r>
            <w:r w:rsidRPr="000C1B4B">
              <w:rPr>
                <w:sz w:val="24"/>
                <w:szCs w:val="24"/>
              </w:rPr>
              <w:fldChar w:fldCharType="end"/>
            </w:r>
            <w:bookmarkEnd w:id="267"/>
            <w:bookmarkEnd w:id="268"/>
          </w:p>
        </w:tc>
        <w:tc>
          <w:tcPr>
            <w:tcW w:w="2550" w:type="dxa"/>
          </w:tcPr>
          <w:p w14:paraId="0DE7C50D" w14:textId="4D1F2322" w:rsidR="00821888" w:rsidRPr="00476D2F" w:rsidRDefault="00506E02" w:rsidP="00821888">
            <w:pPr>
              <w:pStyle w:val="Table10"/>
              <w:rPr>
                <w:sz w:val="24"/>
                <w:szCs w:val="24"/>
              </w:rPr>
            </w:pPr>
            <w:hyperlink r:id="rId56" w:history="1">
              <w:r w:rsidR="00821888" w:rsidRPr="00476D2F">
                <w:rPr>
                  <w:rStyle w:val="Hyperlink"/>
                  <w:sz w:val="24"/>
                </w:rPr>
                <w:t>NCTS-P5 L4 BPMs</w:t>
              </w:r>
            </w:hyperlink>
          </w:p>
        </w:tc>
        <w:tc>
          <w:tcPr>
            <w:tcW w:w="4392" w:type="dxa"/>
          </w:tcPr>
          <w:p w14:paraId="0F7F4F2E" w14:textId="41BF269D" w:rsidR="00821888" w:rsidRPr="00476D2F" w:rsidRDefault="00821888" w:rsidP="00821888">
            <w:pPr>
              <w:pStyle w:val="Table10"/>
              <w:rPr>
                <w:sz w:val="24"/>
                <w:szCs w:val="24"/>
              </w:rPr>
            </w:pPr>
            <w:r w:rsidRPr="00476D2F">
              <w:rPr>
                <w:sz w:val="24"/>
              </w:rPr>
              <w:t>EU Customs Functional Requirements BPM Report for New Computerised Transit System (NCTS)</w:t>
            </w:r>
          </w:p>
        </w:tc>
        <w:tc>
          <w:tcPr>
            <w:tcW w:w="1791" w:type="dxa"/>
          </w:tcPr>
          <w:p w14:paraId="220D47D1" w14:textId="5B25AD37" w:rsidR="002C0B3E" w:rsidRPr="00476D2F" w:rsidRDefault="00821888" w:rsidP="00B72BDD">
            <w:pPr>
              <w:pStyle w:val="Table10"/>
              <w:jc w:val="center"/>
              <w:rPr>
                <w:sz w:val="24"/>
                <w:szCs w:val="24"/>
              </w:rPr>
            </w:pPr>
            <w:r w:rsidRPr="00476D2F">
              <w:rPr>
                <w:sz w:val="24"/>
                <w:szCs w:val="24"/>
              </w:rPr>
              <w:t>7.00</w:t>
            </w:r>
            <w:r w:rsidR="00BC2571">
              <w:rPr>
                <w:sz w:val="24"/>
                <w:szCs w:val="24"/>
              </w:rPr>
              <w:t xml:space="preserve"> </w:t>
            </w:r>
            <w:r w:rsidR="00BC2571" w:rsidRPr="00797CEC">
              <w:rPr>
                <w:sz w:val="24"/>
                <w:szCs w:val="32"/>
              </w:rPr>
              <w:t>(PDF)</w:t>
            </w:r>
          </w:p>
        </w:tc>
      </w:tr>
      <w:tr w:rsidR="00946945" w:rsidRPr="00110E6A" w14:paraId="7057C7CF" w14:textId="77777777" w:rsidTr="00220198">
        <w:trPr>
          <w:cantSplit/>
          <w:jc w:val="center"/>
        </w:trPr>
        <w:tc>
          <w:tcPr>
            <w:tcW w:w="709" w:type="dxa"/>
          </w:tcPr>
          <w:p w14:paraId="1E9308EA" w14:textId="416E41FD" w:rsidR="00946945" w:rsidRPr="00476D2F" w:rsidRDefault="00A622F4" w:rsidP="00946945">
            <w:pPr>
              <w:pStyle w:val="Table10"/>
              <w:rPr>
                <w:sz w:val="24"/>
                <w:szCs w:val="24"/>
              </w:rPr>
            </w:pPr>
            <w:bookmarkStart w:id="269" w:name="R30"/>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29</w:t>
            </w:r>
            <w:r w:rsidRPr="000C1B4B">
              <w:rPr>
                <w:sz w:val="24"/>
                <w:szCs w:val="24"/>
              </w:rPr>
              <w:fldChar w:fldCharType="end"/>
            </w:r>
            <w:bookmarkEnd w:id="269"/>
          </w:p>
        </w:tc>
        <w:tc>
          <w:tcPr>
            <w:tcW w:w="2550" w:type="dxa"/>
          </w:tcPr>
          <w:p w14:paraId="09C9B195" w14:textId="490C4394" w:rsidR="00946945" w:rsidRPr="00476D2F" w:rsidRDefault="00506E02" w:rsidP="00946945">
            <w:pPr>
              <w:pStyle w:val="Table10"/>
              <w:rPr>
                <w:sz w:val="24"/>
                <w:szCs w:val="24"/>
              </w:rPr>
            </w:pPr>
            <w:hyperlink r:id="rId57" w:history="1">
              <w:r w:rsidR="00946945" w:rsidRPr="00476D2F">
                <w:rPr>
                  <w:rStyle w:val="Hyperlink"/>
                  <w:sz w:val="24"/>
                  <w:szCs w:val="24"/>
                </w:rPr>
                <w:t>SLA-eCUST-TES-ACM</w:t>
              </w:r>
            </w:hyperlink>
          </w:p>
        </w:tc>
        <w:tc>
          <w:tcPr>
            <w:tcW w:w="4392" w:type="dxa"/>
          </w:tcPr>
          <w:p w14:paraId="19AE59ED" w14:textId="76D63079" w:rsidR="00946945" w:rsidRPr="00476D2F" w:rsidRDefault="00946945" w:rsidP="00946945">
            <w:pPr>
              <w:pStyle w:val="Table10"/>
              <w:rPr>
                <w:sz w:val="24"/>
                <w:szCs w:val="24"/>
              </w:rPr>
            </w:pPr>
            <w:r w:rsidRPr="00476D2F">
              <w:rPr>
                <w:sz w:val="24"/>
                <w:szCs w:val="24"/>
              </w:rPr>
              <w:t>Service Level Agreement for Availability and Continuity of Customs Trans-European Systems between National Administrations and DG TAXUD</w:t>
            </w:r>
          </w:p>
        </w:tc>
        <w:tc>
          <w:tcPr>
            <w:tcW w:w="1791" w:type="dxa"/>
          </w:tcPr>
          <w:p w14:paraId="279E4A72" w14:textId="77777777" w:rsidR="00946945" w:rsidRPr="00476D2F" w:rsidRDefault="00946945" w:rsidP="00946945">
            <w:pPr>
              <w:pStyle w:val="Table10"/>
              <w:jc w:val="center"/>
              <w:rPr>
                <w:sz w:val="24"/>
                <w:szCs w:val="24"/>
              </w:rPr>
            </w:pPr>
            <w:r w:rsidRPr="00476D2F">
              <w:rPr>
                <w:sz w:val="24"/>
                <w:szCs w:val="24"/>
              </w:rPr>
              <w:t>2.80</w:t>
            </w:r>
          </w:p>
          <w:p w14:paraId="50BCA6CC" w14:textId="1503F1BE" w:rsidR="00946945" w:rsidRPr="00476D2F" w:rsidRDefault="00946945" w:rsidP="00946945">
            <w:pPr>
              <w:pStyle w:val="Table10"/>
              <w:jc w:val="center"/>
              <w:rPr>
                <w:sz w:val="24"/>
                <w:szCs w:val="24"/>
              </w:rPr>
            </w:pPr>
            <w:r w:rsidRPr="00476D2F">
              <w:rPr>
                <w:sz w:val="24"/>
                <w:szCs w:val="24"/>
              </w:rPr>
              <w:t>03/11/2017</w:t>
            </w:r>
          </w:p>
        </w:tc>
      </w:tr>
      <w:tr w:rsidR="00946945" w:rsidRPr="00110E6A" w14:paraId="07DFB902" w14:textId="77777777" w:rsidTr="00220198">
        <w:trPr>
          <w:cantSplit/>
          <w:jc w:val="center"/>
        </w:trPr>
        <w:tc>
          <w:tcPr>
            <w:tcW w:w="709" w:type="dxa"/>
          </w:tcPr>
          <w:p w14:paraId="3FA152A5" w14:textId="1C887ECB" w:rsidR="00946945" w:rsidRPr="00476D2F" w:rsidRDefault="00F77555" w:rsidP="00946945">
            <w:pPr>
              <w:pStyle w:val="Table10"/>
              <w:rPr>
                <w:sz w:val="24"/>
                <w:szCs w:val="24"/>
              </w:rPr>
            </w:pPr>
            <w:bookmarkStart w:id="270" w:name="R31"/>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30</w:t>
            </w:r>
            <w:r w:rsidRPr="000C1B4B">
              <w:rPr>
                <w:sz w:val="24"/>
                <w:szCs w:val="24"/>
              </w:rPr>
              <w:fldChar w:fldCharType="end"/>
            </w:r>
            <w:bookmarkEnd w:id="270"/>
          </w:p>
        </w:tc>
        <w:tc>
          <w:tcPr>
            <w:tcW w:w="2550" w:type="dxa"/>
          </w:tcPr>
          <w:p w14:paraId="2AEC5B02" w14:textId="0F65038E" w:rsidR="00946945" w:rsidRPr="00476D2F" w:rsidRDefault="00506E02" w:rsidP="00946945">
            <w:pPr>
              <w:pStyle w:val="Table10"/>
              <w:rPr>
                <w:sz w:val="24"/>
                <w:szCs w:val="24"/>
              </w:rPr>
            </w:pPr>
            <w:hyperlink r:id="rId58" w:history="1">
              <w:r w:rsidR="00946945" w:rsidRPr="00476D2F">
                <w:rPr>
                  <w:rStyle w:val="Hyperlink"/>
                  <w:sz w:val="24"/>
                  <w:szCs w:val="24"/>
                </w:rPr>
                <w:t>DIH-18-002</w:t>
              </w:r>
            </w:hyperlink>
          </w:p>
        </w:tc>
        <w:tc>
          <w:tcPr>
            <w:tcW w:w="4392" w:type="dxa"/>
          </w:tcPr>
          <w:p w14:paraId="486C381D" w14:textId="2B06AB61" w:rsidR="00946945" w:rsidRPr="00476D2F" w:rsidRDefault="00946945" w:rsidP="00946945">
            <w:pPr>
              <w:pStyle w:val="Table10"/>
              <w:rPr>
                <w:sz w:val="24"/>
                <w:szCs w:val="24"/>
              </w:rPr>
            </w:pPr>
            <w:r w:rsidRPr="00476D2F">
              <w:rPr>
                <w:sz w:val="24"/>
                <w:szCs w:val="24"/>
              </w:rPr>
              <w:t>DIH-18-002 Governance of Reference Data in CS</w:t>
            </w:r>
            <w:r w:rsidR="00EB3361">
              <w:rPr>
                <w:sz w:val="24"/>
                <w:szCs w:val="24"/>
              </w:rPr>
              <w:t>/</w:t>
            </w:r>
            <w:r w:rsidRPr="00476D2F">
              <w:rPr>
                <w:sz w:val="24"/>
                <w:szCs w:val="24"/>
              </w:rPr>
              <w:t>RD2</w:t>
            </w:r>
          </w:p>
        </w:tc>
        <w:tc>
          <w:tcPr>
            <w:tcW w:w="1791" w:type="dxa"/>
          </w:tcPr>
          <w:p w14:paraId="7AB188F3" w14:textId="44BD5E52" w:rsidR="00946945" w:rsidRPr="00476D2F" w:rsidRDefault="00946945" w:rsidP="00946945">
            <w:pPr>
              <w:pStyle w:val="Table10"/>
              <w:jc w:val="center"/>
              <w:rPr>
                <w:sz w:val="24"/>
                <w:szCs w:val="24"/>
              </w:rPr>
            </w:pPr>
            <w:r w:rsidRPr="00476D2F">
              <w:rPr>
                <w:sz w:val="24"/>
                <w:szCs w:val="24"/>
              </w:rPr>
              <w:t>1.00</w:t>
            </w:r>
          </w:p>
        </w:tc>
      </w:tr>
      <w:tr w:rsidR="00946945" w:rsidRPr="00110E6A" w14:paraId="4E5EC21D" w14:textId="77777777" w:rsidTr="00220198">
        <w:trPr>
          <w:cantSplit/>
          <w:jc w:val="center"/>
        </w:trPr>
        <w:tc>
          <w:tcPr>
            <w:tcW w:w="709" w:type="dxa"/>
          </w:tcPr>
          <w:p w14:paraId="499B6729" w14:textId="5240A9AB" w:rsidR="00946945" w:rsidRPr="00476D2F" w:rsidRDefault="00F77555" w:rsidP="00946945">
            <w:pPr>
              <w:pStyle w:val="Table10"/>
              <w:rPr>
                <w:sz w:val="24"/>
                <w:szCs w:val="24"/>
              </w:rPr>
            </w:pPr>
            <w:bookmarkStart w:id="271" w:name="R32"/>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31</w:t>
            </w:r>
            <w:r w:rsidRPr="000C1B4B">
              <w:rPr>
                <w:sz w:val="24"/>
                <w:szCs w:val="24"/>
              </w:rPr>
              <w:fldChar w:fldCharType="end"/>
            </w:r>
            <w:bookmarkEnd w:id="271"/>
          </w:p>
        </w:tc>
        <w:tc>
          <w:tcPr>
            <w:tcW w:w="2550" w:type="dxa"/>
          </w:tcPr>
          <w:p w14:paraId="69D16011" w14:textId="672D0D1F" w:rsidR="00946945" w:rsidRPr="00476D2F" w:rsidRDefault="00506E02" w:rsidP="00946945">
            <w:pPr>
              <w:pStyle w:val="Table10"/>
              <w:rPr>
                <w:sz w:val="24"/>
                <w:szCs w:val="24"/>
              </w:rPr>
            </w:pPr>
            <w:hyperlink r:id="rId59" w:history="1">
              <w:r w:rsidR="00946945" w:rsidRPr="00476D2F">
                <w:rPr>
                  <w:rStyle w:val="Hyperlink"/>
                  <w:sz w:val="24"/>
                  <w:szCs w:val="24"/>
                </w:rPr>
                <w:t>Transition Strategy for ECS-P2 to AES</w:t>
              </w:r>
            </w:hyperlink>
          </w:p>
        </w:tc>
        <w:tc>
          <w:tcPr>
            <w:tcW w:w="4392" w:type="dxa"/>
          </w:tcPr>
          <w:p w14:paraId="205F53A7" w14:textId="437B0295" w:rsidR="00946945" w:rsidRPr="00476D2F" w:rsidRDefault="00946945" w:rsidP="00946945">
            <w:pPr>
              <w:pStyle w:val="Table10"/>
              <w:rPr>
                <w:sz w:val="24"/>
                <w:szCs w:val="24"/>
              </w:rPr>
            </w:pPr>
            <w:r w:rsidRPr="00476D2F">
              <w:rPr>
                <w:sz w:val="24"/>
                <w:szCs w:val="24"/>
              </w:rPr>
              <w:t>Transition Strategy from ECS P2 to AES</w:t>
            </w:r>
          </w:p>
        </w:tc>
        <w:tc>
          <w:tcPr>
            <w:tcW w:w="1791" w:type="dxa"/>
          </w:tcPr>
          <w:p w14:paraId="04190197" w14:textId="4AE0C02B" w:rsidR="00946945" w:rsidRPr="00476D2F" w:rsidRDefault="00946945" w:rsidP="00946945">
            <w:pPr>
              <w:pStyle w:val="Table10"/>
              <w:jc w:val="center"/>
              <w:rPr>
                <w:sz w:val="24"/>
                <w:szCs w:val="24"/>
              </w:rPr>
            </w:pPr>
            <w:r w:rsidRPr="00476D2F">
              <w:rPr>
                <w:sz w:val="24"/>
                <w:szCs w:val="24"/>
              </w:rPr>
              <w:t>2.00</w:t>
            </w:r>
          </w:p>
        </w:tc>
      </w:tr>
      <w:tr w:rsidR="00946945" w:rsidRPr="00110E6A" w14:paraId="6B8117BD" w14:textId="77777777" w:rsidTr="00220198">
        <w:trPr>
          <w:cantSplit/>
          <w:jc w:val="center"/>
        </w:trPr>
        <w:tc>
          <w:tcPr>
            <w:tcW w:w="709" w:type="dxa"/>
          </w:tcPr>
          <w:p w14:paraId="2449BE95" w14:textId="226B4CEE" w:rsidR="00946945" w:rsidRPr="00476D2F" w:rsidRDefault="00F77555" w:rsidP="00946945">
            <w:pPr>
              <w:pStyle w:val="Table10"/>
              <w:rPr>
                <w:sz w:val="24"/>
                <w:szCs w:val="24"/>
              </w:rPr>
            </w:pPr>
            <w:bookmarkStart w:id="272" w:name="R33"/>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32</w:t>
            </w:r>
            <w:r w:rsidRPr="000C1B4B">
              <w:rPr>
                <w:sz w:val="24"/>
                <w:szCs w:val="24"/>
              </w:rPr>
              <w:fldChar w:fldCharType="end"/>
            </w:r>
            <w:bookmarkEnd w:id="272"/>
          </w:p>
        </w:tc>
        <w:tc>
          <w:tcPr>
            <w:tcW w:w="2550" w:type="dxa"/>
          </w:tcPr>
          <w:p w14:paraId="3C21311F" w14:textId="0503E3AB" w:rsidR="00946945" w:rsidRPr="00476D2F" w:rsidRDefault="00506E02" w:rsidP="00946945">
            <w:pPr>
              <w:pStyle w:val="Table10"/>
              <w:rPr>
                <w:sz w:val="24"/>
                <w:szCs w:val="24"/>
              </w:rPr>
            </w:pPr>
            <w:hyperlink r:id="rId60" w:history="1">
              <w:r w:rsidR="00946945" w:rsidRPr="00476D2F">
                <w:rPr>
                  <w:rStyle w:val="Hyperlink"/>
                  <w:sz w:val="24"/>
                  <w:szCs w:val="24"/>
                </w:rPr>
                <w:t>Transition Strategy for NCTS-P4 to NCTS-P5</w:t>
              </w:r>
            </w:hyperlink>
          </w:p>
        </w:tc>
        <w:tc>
          <w:tcPr>
            <w:tcW w:w="4392" w:type="dxa"/>
          </w:tcPr>
          <w:p w14:paraId="606647AE" w14:textId="2FE8A3E3" w:rsidR="00946945" w:rsidRPr="00476D2F" w:rsidRDefault="00946945" w:rsidP="00946945">
            <w:pPr>
              <w:pStyle w:val="Table10"/>
              <w:rPr>
                <w:sz w:val="24"/>
                <w:szCs w:val="24"/>
              </w:rPr>
            </w:pPr>
            <w:r w:rsidRPr="00476D2F">
              <w:rPr>
                <w:sz w:val="24"/>
                <w:szCs w:val="24"/>
              </w:rPr>
              <w:t>Transition Strategy from NCTS Phase4 to Phase5</w:t>
            </w:r>
          </w:p>
        </w:tc>
        <w:tc>
          <w:tcPr>
            <w:tcW w:w="1791" w:type="dxa"/>
          </w:tcPr>
          <w:p w14:paraId="4ED8BABF" w14:textId="78F60953" w:rsidR="00946945" w:rsidRPr="00476D2F" w:rsidRDefault="00946945" w:rsidP="00946945">
            <w:pPr>
              <w:pStyle w:val="Table10"/>
              <w:jc w:val="center"/>
              <w:rPr>
                <w:sz w:val="24"/>
                <w:szCs w:val="24"/>
              </w:rPr>
            </w:pPr>
            <w:r w:rsidRPr="00476D2F">
              <w:rPr>
                <w:sz w:val="24"/>
                <w:szCs w:val="24"/>
              </w:rPr>
              <w:t>1.10</w:t>
            </w:r>
          </w:p>
        </w:tc>
      </w:tr>
      <w:tr w:rsidR="00946945" w:rsidRPr="00110E6A" w14:paraId="417FE747" w14:textId="77777777" w:rsidTr="00220198">
        <w:trPr>
          <w:cantSplit/>
          <w:jc w:val="center"/>
        </w:trPr>
        <w:tc>
          <w:tcPr>
            <w:tcW w:w="709" w:type="dxa"/>
          </w:tcPr>
          <w:p w14:paraId="52788C25" w14:textId="6FBD6454" w:rsidR="00946945" w:rsidRPr="00476D2F" w:rsidRDefault="000D19E9" w:rsidP="00946945">
            <w:pPr>
              <w:pStyle w:val="Table10"/>
              <w:rPr>
                <w:sz w:val="24"/>
                <w:szCs w:val="24"/>
              </w:rPr>
            </w:pPr>
            <w:bookmarkStart w:id="273" w:name="R34"/>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33</w:t>
            </w:r>
            <w:r w:rsidRPr="000C1B4B">
              <w:rPr>
                <w:sz w:val="24"/>
                <w:szCs w:val="24"/>
              </w:rPr>
              <w:fldChar w:fldCharType="end"/>
            </w:r>
            <w:bookmarkEnd w:id="273"/>
          </w:p>
        </w:tc>
        <w:tc>
          <w:tcPr>
            <w:tcW w:w="2550" w:type="dxa"/>
          </w:tcPr>
          <w:p w14:paraId="75A5433A" w14:textId="536AE83D" w:rsidR="00946945" w:rsidRPr="00476D2F" w:rsidRDefault="00506E02" w:rsidP="00946945">
            <w:pPr>
              <w:pStyle w:val="Table10"/>
              <w:rPr>
                <w:sz w:val="24"/>
                <w:szCs w:val="24"/>
              </w:rPr>
            </w:pPr>
            <w:hyperlink r:id="rId61" w:history="1">
              <w:r w:rsidR="00946945" w:rsidRPr="00476D2F">
                <w:rPr>
                  <w:rStyle w:val="Hyperlink"/>
                  <w:sz w:val="24"/>
                  <w:szCs w:val="24"/>
                </w:rPr>
                <w:t>UCC AES Vision</w:t>
              </w:r>
            </w:hyperlink>
          </w:p>
        </w:tc>
        <w:tc>
          <w:tcPr>
            <w:tcW w:w="4392" w:type="dxa"/>
          </w:tcPr>
          <w:p w14:paraId="6010F577" w14:textId="6F3134B8" w:rsidR="00946945" w:rsidRPr="00476D2F" w:rsidRDefault="00946945" w:rsidP="00946945">
            <w:pPr>
              <w:pStyle w:val="Table10"/>
              <w:rPr>
                <w:sz w:val="24"/>
                <w:szCs w:val="24"/>
              </w:rPr>
            </w:pPr>
            <w:r w:rsidRPr="00476D2F">
              <w:rPr>
                <w:sz w:val="24"/>
                <w:szCs w:val="24"/>
              </w:rPr>
              <w:t>UCC Automated Export System (AES) - Vision</w:t>
            </w:r>
          </w:p>
        </w:tc>
        <w:tc>
          <w:tcPr>
            <w:tcW w:w="1791" w:type="dxa"/>
          </w:tcPr>
          <w:p w14:paraId="05A5B791" w14:textId="2F1A146F" w:rsidR="00946945" w:rsidRPr="00476D2F" w:rsidRDefault="00946945" w:rsidP="00946945">
            <w:pPr>
              <w:pStyle w:val="Table10"/>
              <w:jc w:val="center"/>
              <w:rPr>
                <w:sz w:val="24"/>
                <w:szCs w:val="24"/>
              </w:rPr>
            </w:pPr>
            <w:r w:rsidRPr="00476D2F">
              <w:rPr>
                <w:sz w:val="24"/>
                <w:szCs w:val="24"/>
              </w:rPr>
              <w:t>1.40</w:t>
            </w:r>
          </w:p>
        </w:tc>
      </w:tr>
      <w:tr w:rsidR="00946945" w:rsidRPr="00110E6A" w14:paraId="3D84E973" w14:textId="77777777" w:rsidTr="00220198">
        <w:trPr>
          <w:cantSplit/>
          <w:jc w:val="center"/>
        </w:trPr>
        <w:tc>
          <w:tcPr>
            <w:tcW w:w="709" w:type="dxa"/>
          </w:tcPr>
          <w:p w14:paraId="62D87212" w14:textId="5B5A49A0" w:rsidR="00946945" w:rsidRPr="00476D2F" w:rsidRDefault="000D19E9" w:rsidP="00946945">
            <w:pPr>
              <w:pStyle w:val="Table10"/>
              <w:rPr>
                <w:sz w:val="24"/>
                <w:szCs w:val="24"/>
              </w:rPr>
            </w:pPr>
            <w:bookmarkStart w:id="274" w:name="R35"/>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34</w:t>
            </w:r>
            <w:r w:rsidRPr="000C1B4B">
              <w:rPr>
                <w:sz w:val="24"/>
                <w:szCs w:val="24"/>
              </w:rPr>
              <w:fldChar w:fldCharType="end"/>
            </w:r>
            <w:bookmarkEnd w:id="274"/>
          </w:p>
        </w:tc>
        <w:tc>
          <w:tcPr>
            <w:tcW w:w="2550" w:type="dxa"/>
          </w:tcPr>
          <w:p w14:paraId="249D103B" w14:textId="38BFD91B" w:rsidR="00946945" w:rsidRPr="00476D2F" w:rsidRDefault="00506E02" w:rsidP="00946945">
            <w:pPr>
              <w:pStyle w:val="Table10"/>
              <w:rPr>
                <w:sz w:val="24"/>
                <w:szCs w:val="24"/>
              </w:rPr>
            </w:pPr>
            <w:hyperlink r:id="rId62" w:history="1">
              <w:r w:rsidR="00946945" w:rsidRPr="00476D2F">
                <w:rPr>
                  <w:rStyle w:val="Hyperlink"/>
                  <w:sz w:val="24"/>
                  <w:szCs w:val="24"/>
                </w:rPr>
                <w:t>UCC NCTS-P5 Vision</w:t>
              </w:r>
            </w:hyperlink>
          </w:p>
        </w:tc>
        <w:tc>
          <w:tcPr>
            <w:tcW w:w="4392" w:type="dxa"/>
          </w:tcPr>
          <w:p w14:paraId="38846C4B" w14:textId="7E759FAE" w:rsidR="00946945" w:rsidRPr="00476D2F" w:rsidRDefault="00946945" w:rsidP="00946945">
            <w:pPr>
              <w:pStyle w:val="Table10"/>
              <w:rPr>
                <w:sz w:val="24"/>
                <w:szCs w:val="24"/>
              </w:rPr>
            </w:pPr>
            <w:r w:rsidRPr="00476D2F">
              <w:rPr>
                <w:sz w:val="24"/>
                <w:szCs w:val="24"/>
              </w:rPr>
              <w:t>UCC New Computerised Transit System (NCTS Phase 5) - Vision</w:t>
            </w:r>
          </w:p>
        </w:tc>
        <w:tc>
          <w:tcPr>
            <w:tcW w:w="1791" w:type="dxa"/>
          </w:tcPr>
          <w:p w14:paraId="4B3B5050" w14:textId="0B476A91" w:rsidR="00946945" w:rsidRPr="00476D2F" w:rsidRDefault="00946945" w:rsidP="00946945">
            <w:pPr>
              <w:pStyle w:val="Table10"/>
              <w:jc w:val="center"/>
              <w:rPr>
                <w:sz w:val="24"/>
                <w:szCs w:val="24"/>
              </w:rPr>
            </w:pPr>
            <w:r w:rsidRPr="00476D2F">
              <w:rPr>
                <w:sz w:val="24"/>
                <w:szCs w:val="24"/>
              </w:rPr>
              <w:t>1.10</w:t>
            </w:r>
          </w:p>
        </w:tc>
      </w:tr>
      <w:tr w:rsidR="00946945" w:rsidRPr="00110E6A" w14:paraId="17419EE9" w14:textId="77777777" w:rsidTr="00220198">
        <w:trPr>
          <w:cantSplit/>
          <w:jc w:val="center"/>
        </w:trPr>
        <w:tc>
          <w:tcPr>
            <w:tcW w:w="709" w:type="dxa"/>
          </w:tcPr>
          <w:p w14:paraId="5E2F7BBC" w14:textId="12E8AF37" w:rsidR="00946945" w:rsidRPr="00476D2F" w:rsidRDefault="000D19E9" w:rsidP="00946945">
            <w:pPr>
              <w:pStyle w:val="Table10"/>
              <w:rPr>
                <w:sz w:val="24"/>
                <w:szCs w:val="24"/>
              </w:rPr>
            </w:pPr>
            <w:bookmarkStart w:id="275" w:name="R36"/>
            <w:bookmarkStart w:id="276" w:name="FSS_AES"/>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35</w:t>
            </w:r>
            <w:r w:rsidRPr="000C1B4B">
              <w:rPr>
                <w:sz w:val="24"/>
                <w:szCs w:val="24"/>
              </w:rPr>
              <w:fldChar w:fldCharType="end"/>
            </w:r>
            <w:bookmarkEnd w:id="275"/>
            <w:bookmarkEnd w:id="276"/>
          </w:p>
        </w:tc>
        <w:tc>
          <w:tcPr>
            <w:tcW w:w="2550" w:type="dxa"/>
          </w:tcPr>
          <w:p w14:paraId="5EAAB5BC" w14:textId="43D3E69A" w:rsidR="00946945" w:rsidRPr="00476D2F" w:rsidRDefault="00506E02" w:rsidP="00946945">
            <w:pPr>
              <w:pStyle w:val="Table10"/>
              <w:rPr>
                <w:rStyle w:val="Hyperlink"/>
                <w:sz w:val="24"/>
                <w:szCs w:val="24"/>
              </w:rPr>
            </w:pPr>
            <w:hyperlink r:id="rId63" w:history="1">
              <w:r w:rsidR="00946945" w:rsidRPr="00476D2F">
                <w:rPr>
                  <w:rStyle w:val="Hyperlink"/>
                  <w:sz w:val="24"/>
                  <w:szCs w:val="24"/>
                </w:rPr>
                <w:t>FSS-AES</w:t>
              </w:r>
            </w:hyperlink>
          </w:p>
        </w:tc>
        <w:tc>
          <w:tcPr>
            <w:tcW w:w="4392" w:type="dxa"/>
          </w:tcPr>
          <w:p w14:paraId="560AD05A" w14:textId="36583401" w:rsidR="00946945" w:rsidRPr="00476D2F" w:rsidRDefault="00946945" w:rsidP="00946945">
            <w:pPr>
              <w:pStyle w:val="Table10"/>
              <w:rPr>
                <w:sz w:val="24"/>
                <w:szCs w:val="24"/>
              </w:rPr>
            </w:pPr>
            <w:r w:rsidRPr="00476D2F">
              <w:rPr>
                <w:sz w:val="24"/>
                <w:szCs w:val="24"/>
              </w:rPr>
              <w:t>Functional System Specification – AES Document</w:t>
            </w:r>
          </w:p>
        </w:tc>
        <w:tc>
          <w:tcPr>
            <w:tcW w:w="1791" w:type="dxa"/>
          </w:tcPr>
          <w:p w14:paraId="77E7EB7A" w14:textId="728A6ADB" w:rsidR="00946945" w:rsidRPr="00476D2F" w:rsidRDefault="00946945" w:rsidP="00946945">
            <w:pPr>
              <w:pStyle w:val="Table10"/>
              <w:jc w:val="center"/>
              <w:rPr>
                <w:sz w:val="24"/>
                <w:szCs w:val="24"/>
              </w:rPr>
            </w:pPr>
            <w:r w:rsidRPr="00476D2F">
              <w:rPr>
                <w:sz w:val="24"/>
                <w:szCs w:val="24"/>
              </w:rPr>
              <w:t>2.20</w:t>
            </w:r>
          </w:p>
        </w:tc>
      </w:tr>
      <w:tr w:rsidR="00821888" w:rsidRPr="00110E6A" w14:paraId="6A49E0E4" w14:textId="77777777" w:rsidTr="00220198">
        <w:trPr>
          <w:cantSplit/>
          <w:jc w:val="center"/>
        </w:trPr>
        <w:tc>
          <w:tcPr>
            <w:tcW w:w="709" w:type="dxa"/>
          </w:tcPr>
          <w:p w14:paraId="53296AF1" w14:textId="4865D88C" w:rsidR="00821888" w:rsidRPr="00476D2F" w:rsidRDefault="000D19E9" w:rsidP="00821888">
            <w:pPr>
              <w:pStyle w:val="Table10"/>
              <w:rPr>
                <w:sz w:val="24"/>
                <w:szCs w:val="24"/>
              </w:rPr>
            </w:pPr>
            <w:bookmarkStart w:id="277" w:name="FSS_NCTSP5"/>
            <w:bookmarkStart w:id="278" w:name="R37"/>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36</w:t>
            </w:r>
            <w:r w:rsidRPr="000C1B4B">
              <w:rPr>
                <w:sz w:val="24"/>
                <w:szCs w:val="24"/>
              </w:rPr>
              <w:fldChar w:fldCharType="end"/>
            </w:r>
            <w:bookmarkEnd w:id="277"/>
            <w:bookmarkEnd w:id="278"/>
          </w:p>
        </w:tc>
        <w:tc>
          <w:tcPr>
            <w:tcW w:w="2550" w:type="dxa"/>
            <w:tcBorders>
              <w:top w:val="single" w:sz="6" w:space="0" w:color="000080"/>
              <w:left w:val="single" w:sz="6" w:space="0" w:color="000080"/>
              <w:bottom w:val="single" w:sz="6" w:space="0" w:color="000080"/>
              <w:right w:val="single" w:sz="6" w:space="0" w:color="000080"/>
            </w:tcBorders>
          </w:tcPr>
          <w:p w14:paraId="76F875DD" w14:textId="2E0D2D0B" w:rsidR="00821888" w:rsidRPr="00476D2F" w:rsidRDefault="00506E02" w:rsidP="00821888">
            <w:pPr>
              <w:pStyle w:val="Table10"/>
              <w:rPr>
                <w:sz w:val="24"/>
                <w:szCs w:val="24"/>
              </w:rPr>
            </w:pPr>
            <w:hyperlink r:id="rId64" w:history="1">
              <w:r w:rsidR="00946945" w:rsidRPr="00476D2F">
                <w:rPr>
                  <w:rStyle w:val="Hyperlink"/>
                  <w:sz w:val="24"/>
                  <w:szCs w:val="24"/>
                </w:rPr>
                <w:t>FSS-UCC NCTS-P5</w:t>
              </w:r>
            </w:hyperlink>
          </w:p>
        </w:tc>
        <w:tc>
          <w:tcPr>
            <w:tcW w:w="4392" w:type="dxa"/>
            <w:tcBorders>
              <w:top w:val="single" w:sz="6" w:space="0" w:color="000080"/>
              <w:left w:val="single" w:sz="6" w:space="0" w:color="000080"/>
              <w:bottom w:val="single" w:sz="6" w:space="0" w:color="000080"/>
              <w:right w:val="single" w:sz="6" w:space="0" w:color="000080"/>
            </w:tcBorders>
          </w:tcPr>
          <w:p w14:paraId="34CEA914" w14:textId="77CBB14C" w:rsidR="00821888" w:rsidRPr="00476D2F" w:rsidRDefault="00821888" w:rsidP="00821888">
            <w:pPr>
              <w:pStyle w:val="Table10"/>
              <w:rPr>
                <w:sz w:val="24"/>
                <w:szCs w:val="24"/>
              </w:rPr>
            </w:pPr>
            <w:r w:rsidRPr="00476D2F">
              <w:rPr>
                <w:sz w:val="24"/>
                <w:szCs w:val="24"/>
              </w:rPr>
              <w:t>Functional Transit System Specification (FTSS) – NCTS Addendum</w:t>
            </w:r>
          </w:p>
        </w:tc>
        <w:tc>
          <w:tcPr>
            <w:tcW w:w="1791" w:type="dxa"/>
            <w:tcBorders>
              <w:top w:val="single" w:sz="6" w:space="0" w:color="000080"/>
              <w:left w:val="single" w:sz="6" w:space="0" w:color="000080"/>
              <w:bottom w:val="single" w:sz="6" w:space="0" w:color="000080"/>
              <w:right w:val="single" w:sz="6" w:space="0" w:color="000080"/>
            </w:tcBorders>
          </w:tcPr>
          <w:p w14:paraId="77393F9A" w14:textId="6EE8BB75" w:rsidR="00821888" w:rsidRPr="00476D2F" w:rsidRDefault="001D1C20" w:rsidP="001D1C20">
            <w:pPr>
              <w:pStyle w:val="Table10"/>
              <w:jc w:val="center"/>
              <w:rPr>
                <w:sz w:val="24"/>
                <w:szCs w:val="24"/>
              </w:rPr>
            </w:pPr>
            <w:r w:rsidRPr="00476D2F">
              <w:rPr>
                <w:sz w:val="24"/>
                <w:szCs w:val="24"/>
                <w:lang w:eastAsia="el-GR"/>
              </w:rPr>
              <w:t>5</w:t>
            </w:r>
            <w:r w:rsidR="00821888" w:rsidRPr="00476D2F">
              <w:rPr>
                <w:sz w:val="24"/>
                <w:szCs w:val="24"/>
                <w:lang w:eastAsia="el-GR"/>
              </w:rPr>
              <w:t>.</w:t>
            </w:r>
            <w:r w:rsidRPr="00476D2F">
              <w:rPr>
                <w:sz w:val="24"/>
                <w:szCs w:val="24"/>
                <w:lang w:eastAsia="el-GR"/>
              </w:rPr>
              <w:t>3</w:t>
            </w:r>
            <w:r w:rsidR="00821888" w:rsidRPr="00476D2F">
              <w:rPr>
                <w:sz w:val="24"/>
                <w:szCs w:val="24"/>
                <w:lang w:eastAsia="el-GR"/>
              </w:rPr>
              <w:t>0</w:t>
            </w:r>
            <w:r w:rsidR="0000751C" w:rsidRPr="00B72BDD">
              <w:rPr>
                <w:szCs w:val="24"/>
                <w:lang w:eastAsia="el-GR"/>
              </w:rPr>
              <w:t xml:space="preserve"> </w:t>
            </w:r>
            <w:r w:rsidR="0000751C" w:rsidRPr="00797CEC">
              <w:rPr>
                <w:sz w:val="24"/>
                <w:szCs w:val="32"/>
                <w:lang w:eastAsia="el-GR"/>
              </w:rPr>
              <w:t>(DOCX)</w:t>
            </w:r>
          </w:p>
        </w:tc>
      </w:tr>
      <w:tr w:rsidR="00946945" w:rsidRPr="00110E6A" w14:paraId="2543D663" w14:textId="77777777" w:rsidTr="00220198">
        <w:trPr>
          <w:cantSplit/>
          <w:jc w:val="center"/>
        </w:trPr>
        <w:tc>
          <w:tcPr>
            <w:tcW w:w="709" w:type="dxa"/>
          </w:tcPr>
          <w:p w14:paraId="1E790458" w14:textId="28756167" w:rsidR="00946945" w:rsidRPr="00476D2F" w:rsidRDefault="000D19E9" w:rsidP="00946945">
            <w:pPr>
              <w:pStyle w:val="Table10"/>
              <w:rPr>
                <w:sz w:val="24"/>
                <w:szCs w:val="24"/>
              </w:rPr>
            </w:pPr>
            <w:bookmarkStart w:id="279" w:name="AES_NCTSP5_AO"/>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37</w:t>
            </w:r>
            <w:r w:rsidRPr="000C1B4B">
              <w:rPr>
                <w:sz w:val="24"/>
                <w:szCs w:val="24"/>
              </w:rPr>
              <w:fldChar w:fldCharType="end"/>
            </w:r>
            <w:bookmarkEnd w:id="279"/>
          </w:p>
        </w:tc>
        <w:tc>
          <w:tcPr>
            <w:tcW w:w="2550" w:type="dxa"/>
            <w:tcBorders>
              <w:top w:val="single" w:sz="6" w:space="0" w:color="000080"/>
              <w:left w:val="single" w:sz="6" w:space="0" w:color="000080"/>
              <w:bottom w:val="single" w:sz="6" w:space="0" w:color="000080"/>
              <w:right w:val="single" w:sz="6" w:space="0" w:color="000080"/>
            </w:tcBorders>
          </w:tcPr>
          <w:p w14:paraId="23A8741B" w14:textId="712D7856" w:rsidR="00946945" w:rsidRPr="0025018A" w:rsidRDefault="00506E02" w:rsidP="00946945">
            <w:pPr>
              <w:pStyle w:val="Table10"/>
              <w:rPr>
                <w:sz w:val="24"/>
                <w:szCs w:val="24"/>
                <w:lang w:eastAsia="el-GR"/>
              </w:rPr>
            </w:pPr>
            <w:hyperlink r:id="rId65" w:history="1">
              <w:r w:rsidR="00946945" w:rsidRPr="0025018A">
                <w:rPr>
                  <w:rStyle w:val="Hyperlink"/>
                  <w:sz w:val="24"/>
                  <w:szCs w:val="24"/>
                  <w:lang w:eastAsia="el-GR"/>
                </w:rPr>
                <w:t>NCTS-P5_AES_AO</w:t>
              </w:r>
            </w:hyperlink>
          </w:p>
        </w:tc>
        <w:tc>
          <w:tcPr>
            <w:tcW w:w="4392" w:type="dxa"/>
            <w:tcBorders>
              <w:top w:val="single" w:sz="6" w:space="0" w:color="000080"/>
              <w:left w:val="single" w:sz="6" w:space="0" w:color="000080"/>
              <w:bottom w:val="single" w:sz="6" w:space="0" w:color="000080"/>
              <w:right w:val="single" w:sz="6" w:space="0" w:color="000080"/>
            </w:tcBorders>
          </w:tcPr>
          <w:p w14:paraId="107B009F" w14:textId="3E3B603C" w:rsidR="00946945" w:rsidRPr="00476D2F" w:rsidRDefault="00C14078" w:rsidP="00946945">
            <w:pPr>
              <w:pStyle w:val="Table10"/>
              <w:rPr>
                <w:sz w:val="24"/>
                <w:szCs w:val="24"/>
              </w:rPr>
            </w:pPr>
            <w:r w:rsidRPr="00476D2F">
              <w:rPr>
                <w:sz w:val="24"/>
                <w:szCs w:val="24"/>
              </w:rPr>
              <w:t>NCTS</w:t>
            </w:r>
            <w:r>
              <w:rPr>
                <w:sz w:val="24"/>
                <w:szCs w:val="24"/>
              </w:rPr>
              <w:t>-</w:t>
            </w:r>
            <w:r w:rsidR="00946945" w:rsidRPr="00476D2F">
              <w:rPr>
                <w:sz w:val="24"/>
                <w:szCs w:val="24"/>
              </w:rPr>
              <w:t xml:space="preserve">P5/AES Architecture Overview </w:t>
            </w:r>
          </w:p>
        </w:tc>
        <w:tc>
          <w:tcPr>
            <w:tcW w:w="1791" w:type="dxa"/>
            <w:tcBorders>
              <w:top w:val="single" w:sz="6" w:space="0" w:color="000080"/>
              <w:left w:val="single" w:sz="6" w:space="0" w:color="000080"/>
              <w:bottom w:val="single" w:sz="6" w:space="0" w:color="000080"/>
              <w:right w:val="single" w:sz="6" w:space="0" w:color="000080"/>
            </w:tcBorders>
          </w:tcPr>
          <w:p w14:paraId="59D3968F" w14:textId="506B5E5C" w:rsidR="00946945" w:rsidRPr="00476D2F" w:rsidRDefault="005B4A4E" w:rsidP="005B4A4E">
            <w:pPr>
              <w:pStyle w:val="Table10"/>
              <w:jc w:val="center"/>
              <w:rPr>
                <w:sz w:val="24"/>
                <w:szCs w:val="24"/>
                <w:lang w:eastAsia="el-GR"/>
              </w:rPr>
            </w:pPr>
            <w:r>
              <w:rPr>
                <w:sz w:val="24"/>
                <w:szCs w:val="24"/>
                <w:lang w:eastAsia="el-GR"/>
              </w:rPr>
              <w:t>2</w:t>
            </w:r>
            <w:r w:rsidR="00946945" w:rsidRPr="00476D2F">
              <w:rPr>
                <w:sz w:val="24"/>
                <w:szCs w:val="24"/>
                <w:lang w:eastAsia="el-GR"/>
              </w:rPr>
              <w:t>.</w:t>
            </w:r>
            <w:r>
              <w:rPr>
                <w:sz w:val="24"/>
                <w:szCs w:val="24"/>
                <w:lang w:eastAsia="el-GR"/>
              </w:rPr>
              <w:t>6</w:t>
            </w:r>
            <w:r w:rsidR="00946945" w:rsidRPr="00476D2F">
              <w:rPr>
                <w:sz w:val="24"/>
                <w:szCs w:val="24"/>
                <w:lang w:eastAsia="el-GR"/>
              </w:rPr>
              <w:t>0</w:t>
            </w:r>
          </w:p>
        </w:tc>
      </w:tr>
      <w:tr w:rsidR="0025018A" w:rsidRPr="00110E6A" w14:paraId="6030EFC4" w14:textId="77777777" w:rsidTr="00220198">
        <w:trPr>
          <w:cantSplit/>
          <w:jc w:val="center"/>
        </w:trPr>
        <w:tc>
          <w:tcPr>
            <w:tcW w:w="709" w:type="dxa"/>
          </w:tcPr>
          <w:p w14:paraId="6034BCF7" w14:textId="55A8A2B2" w:rsidR="0025018A" w:rsidRPr="00476D2F" w:rsidRDefault="00A76FE0" w:rsidP="0025018A">
            <w:pPr>
              <w:pStyle w:val="Table10"/>
              <w:rPr>
                <w:sz w:val="24"/>
                <w:szCs w:val="24"/>
              </w:rPr>
            </w:pPr>
            <w:bookmarkStart w:id="280" w:name="FSS_BusStat_NCTSP5_AES"/>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38</w:t>
            </w:r>
            <w:r w:rsidRPr="000C1B4B">
              <w:rPr>
                <w:sz w:val="24"/>
                <w:szCs w:val="24"/>
              </w:rPr>
              <w:fldChar w:fldCharType="end"/>
            </w:r>
            <w:bookmarkEnd w:id="280"/>
          </w:p>
        </w:tc>
        <w:tc>
          <w:tcPr>
            <w:tcW w:w="2550" w:type="dxa"/>
            <w:tcBorders>
              <w:top w:val="single" w:sz="6" w:space="0" w:color="000080"/>
              <w:left w:val="single" w:sz="6" w:space="0" w:color="000080"/>
              <w:bottom w:val="single" w:sz="6" w:space="0" w:color="000080"/>
              <w:right w:val="single" w:sz="6" w:space="0" w:color="000080"/>
            </w:tcBorders>
          </w:tcPr>
          <w:p w14:paraId="62423CE6" w14:textId="751649E5" w:rsidR="0025018A" w:rsidRPr="0025018A" w:rsidRDefault="00506E02" w:rsidP="0025018A">
            <w:pPr>
              <w:pStyle w:val="Table10"/>
              <w:rPr>
                <w:sz w:val="24"/>
                <w:szCs w:val="24"/>
                <w:lang w:eastAsia="el-GR"/>
              </w:rPr>
            </w:pPr>
            <w:hyperlink r:id="rId66" w:history="1">
              <w:r w:rsidR="0025018A" w:rsidRPr="0025018A">
                <w:rPr>
                  <w:rStyle w:val="Hyperlink"/>
                  <w:sz w:val="24"/>
                  <w:szCs w:val="24"/>
                </w:rPr>
                <w:t>CS/MIS2-SBS (CuBuS)</w:t>
              </w:r>
            </w:hyperlink>
          </w:p>
        </w:tc>
        <w:tc>
          <w:tcPr>
            <w:tcW w:w="4392" w:type="dxa"/>
            <w:tcBorders>
              <w:top w:val="single" w:sz="6" w:space="0" w:color="000080"/>
              <w:left w:val="single" w:sz="6" w:space="0" w:color="000080"/>
              <w:bottom w:val="single" w:sz="6" w:space="0" w:color="000080"/>
              <w:right w:val="single" w:sz="6" w:space="0" w:color="000080"/>
            </w:tcBorders>
          </w:tcPr>
          <w:p w14:paraId="22273659" w14:textId="30B1AD76" w:rsidR="0025018A" w:rsidRPr="00476D2F" w:rsidRDefault="0025018A" w:rsidP="0025018A">
            <w:pPr>
              <w:pStyle w:val="Table10"/>
              <w:rPr>
                <w:sz w:val="24"/>
                <w:szCs w:val="24"/>
              </w:rPr>
            </w:pPr>
            <w:r w:rsidRPr="00872E5B">
              <w:rPr>
                <w:sz w:val="24"/>
                <w:szCs w:val="24"/>
              </w:rPr>
              <w:t>CS/MIS2 Specifications for Business Statistics for AES-P1 and NCTS-P5</w:t>
            </w:r>
          </w:p>
        </w:tc>
        <w:tc>
          <w:tcPr>
            <w:tcW w:w="1791" w:type="dxa"/>
            <w:tcBorders>
              <w:top w:val="single" w:sz="6" w:space="0" w:color="000080"/>
              <w:left w:val="single" w:sz="6" w:space="0" w:color="000080"/>
              <w:bottom w:val="single" w:sz="6" w:space="0" w:color="000080"/>
              <w:right w:val="single" w:sz="6" w:space="0" w:color="000080"/>
            </w:tcBorders>
          </w:tcPr>
          <w:p w14:paraId="555CB24C" w14:textId="391F7BF3" w:rsidR="0025018A" w:rsidRPr="00476D2F" w:rsidRDefault="0025018A" w:rsidP="0025018A">
            <w:pPr>
              <w:pStyle w:val="Table10"/>
              <w:jc w:val="center"/>
              <w:rPr>
                <w:sz w:val="24"/>
                <w:szCs w:val="24"/>
                <w:lang w:eastAsia="el-GR"/>
              </w:rPr>
            </w:pPr>
            <w:r>
              <w:rPr>
                <w:sz w:val="24"/>
                <w:szCs w:val="24"/>
                <w:lang w:eastAsia="el-GR"/>
              </w:rPr>
              <w:t>1</w:t>
            </w:r>
            <w:r w:rsidRPr="00476D2F">
              <w:rPr>
                <w:sz w:val="24"/>
                <w:szCs w:val="24"/>
                <w:lang w:eastAsia="el-GR"/>
              </w:rPr>
              <w:t>.</w:t>
            </w:r>
            <w:r>
              <w:rPr>
                <w:sz w:val="24"/>
                <w:szCs w:val="24"/>
                <w:lang w:eastAsia="el-GR"/>
              </w:rPr>
              <w:t>2</w:t>
            </w:r>
            <w:r w:rsidRPr="00476D2F">
              <w:rPr>
                <w:sz w:val="24"/>
                <w:szCs w:val="24"/>
                <w:lang w:eastAsia="el-GR"/>
              </w:rPr>
              <w:t>0</w:t>
            </w:r>
          </w:p>
        </w:tc>
      </w:tr>
      <w:tr w:rsidR="003D5A10" w:rsidRPr="00110E6A" w14:paraId="63048485" w14:textId="77777777" w:rsidTr="00220198">
        <w:trPr>
          <w:cantSplit/>
          <w:jc w:val="center"/>
        </w:trPr>
        <w:tc>
          <w:tcPr>
            <w:tcW w:w="709" w:type="dxa"/>
          </w:tcPr>
          <w:p w14:paraId="0CBA8EBB" w14:textId="26DC25AB" w:rsidR="003D5A10" w:rsidRPr="00476D2F" w:rsidRDefault="00A76FE0" w:rsidP="003D5A10">
            <w:pPr>
              <w:pStyle w:val="Table10"/>
              <w:rPr>
                <w:sz w:val="24"/>
                <w:szCs w:val="24"/>
              </w:rPr>
            </w:pPr>
            <w:bookmarkStart w:id="281" w:name="DDNXA_AES"/>
            <w:bookmarkStart w:id="282" w:name="R40"/>
            <w:bookmarkStart w:id="283" w:name="R39"/>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39</w:t>
            </w:r>
            <w:r w:rsidRPr="000C1B4B">
              <w:rPr>
                <w:sz w:val="24"/>
                <w:szCs w:val="24"/>
              </w:rPr>
              <w:fldChar w:fldCharType="end"/>
            </w:r>
            <w:bookmarkEnd w:id="281"/>
            <w:bookmarkEnd w:id="282"/>
            <w:bookmarkEnd w:id="283"/>
          </w:p>
        </w:tc>
        <w:tc>
          <w:tcPr>
            <w:tcW w:w="2550" w:type="dxa"/>
            <w:tcBorders>
              <w:top w:val="single" w:sz="6" w:space="0" w:color="000080"/>
              <w:left w:val="single" w:sz="6" w:space="0" w:color="000080"/>
              <w:bottom w:val="single" w:sz="6" w:space="0" w:color="000080"/>
              <w:right w:val="single" w:sz="6" w:space="0" w:color="000080"/>
            </w:tcBorders>
          </w:tcPr>
          <w:p w14:paraId="6C0256C0" w14:textId="22449EB0" w:rsidR="003D5A10" w:rsidRPr="0025018A" w:rsidRDefault="00506E02" w:rsidP="003D5A10">
            <w:pPr>
              <w:pStyle w:val="Table10"/>
              <w:rPr>
                <w:sz w:val="24"/>
                <w:szCs w:val="24"/>
                <w:lang w:eastAsia="el-GR"/>
              </w:rPr>
            </w:pPr>
            <w:hyperlink r:id="rId67" w:history="1">
              <w:r w:rsidR="003D5A10" w:rsidRPr="0025018A">
                <w:rPr>
                  <w:rStyle w:val="Hyperlink"/>
                  <w:sz w:val="24"/>
                  <w:szCs w:val="24"/>
                </w:rPr>
                <w:t>DDNXA</w:t>
              </w:r>
            </w:hyperlink>
            <w:r w:rsidR="00DD7EB5">
              <w:rPr>
                <w:rStyle w:val="Hyperlink"/>
                <w:sz w:val="24"/>
                <w:szCs w:val="24"/>
              </w:rPr>
              <w:t xml:space="preserve"> (AES)</w:t>
            </w:r>
          </w:p>
        </w:tc>
        <w:tc>
          <w:tcPr>
            <w:tcW w:w="4392" w:type="dxa"/>
            <w:tcBorders>
              <w:top w:val="single" w:sz="6" w:space="0" w:color="000080"/>
              <w:left w:val="single" w:sz="6" w:space="0" w:color="000080"/>
              <w:bottom w:val="single" w:sz="6" w:space="0" w:color="000080"/>
              <w:right w:val="single" w:sz="6" w:space="0" w:color="000080"/>
            </w:tcBorders>
          </w:tcPr>
          <w:p w14:paraId="30C6F425" w14:textId="23D9BD87" w:rsidR="003D5A10" w:rsidRPr="00476D2F" w:rsidRDefault="003D5A10" w:rsidP="003D5A10">
            <w:pPr>
              <w:pStyle w:val="Table10"/>
              <w:rPr>
                <w:sz w:val="24"/>
                <w:szCs w:val="24"/>
              </w:rPr>
            </w:pPr>
            <w:r w:rsidRPr="00476D2F">
              <w:rPr>
                <w:sz w:val="24"/>
                <w:szCs w:val="24"/>
                <w:lang w:eastAsia="el-GR"/>
              </w:rPr>
              <w:t>Design Document for National Export Application</w:t>
            </w:r>
          </w:p>
        </w:tc>
        <w:tc>
          <w:tcPr>
            <w:tcW w:w="1791" w:type="dxa"/>
            <w:tcBorders>
              <w:top w:val="single" w:sz="6" w:space="0" w:color="000080"/>
              <w:left w:val="single" w:sz="6" w:space="0" w:color="000080"/>
              <w:bottom w:val="single" w:sz="6" w:space="0" w:color="000080"/>
              <w:right w:val="single" w:sz="6" w:space="0" w:color="000080"/>
            </w:tcBorders>
          </w:tcPr>
          <w:p w14:paraId="5B90F499" w14:textId="21B8627A"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w:t>
            </w:r>
            <w:r w:rsidR="00FF144D">
              <w:rPr>
                <w:sz w:val="24"/>
                <w:szCs w:val="24"/>
                <w:lang w:val="en-US"/>
              </w:rPr>
              <w:t>2</w:t>
            </w:r>
            <w:r w:rsidRPr="00476D2F">
              <w:rPr>
                <w:sz w:val="24"/>
                <w:szCs w:val="24"/>
              </w:rPr>
              <w:t>-</w:t>
            </w:r>
            <w:r w:rsidR="00FF144D" w:rsidRPr="00476D2F">
              <w:rPr>
                <w:sz w:val="24"/>
                <w:szCs w:val="24"/>
              </w:rPr>
              <w:t>v</w:t>
            </w:r>
            <w:r w:rsidR="00FF144D">
              <w:rPr>
                <w:sz w:val="24"/>
                <w:szCs w:val="24"/>
              </w:rPr>
              <w:t>2</w:t>
            </w:r>
            <w:r w:rsidRPr="00476D2F">
              <w:rPr>
                <w:sz w:val="24"/>
                <w:szCs w:val="24"/>
              </w:rPr>
              <w:t>.</w:t>
            </w:r>
            <w:r w:rsidR="00A77B5E">
              <w:rPr>
                <w:sz w:val="24"/>
                <w:szCs w:val="24"/>
              </w:rPr>
              <w:t>0</w:t>
            </w:r>
            <w:r w:rsidRPr="00476D2F">
              <w:rPr>
                <w:sz w:val="24"/>
                <w:szCs w:val="24"/>
              </w:rPr>
              <w:t>0</w:t>
            </w:r>
          </w:p>
        </w:tc>
      </w:tr>
      <w:tr w:rsidR="003D5A10" w:rsidRPr="00110E6A" w14:paraId="4670BF42" w14:textId="77777777" w:rsidTr="00220198">
        <w:trPr>
          <w:cantSplit/>
          <w:jc w:val="center"/>
        </w:trPr>
        <w:tc>
          <w:tcPr>
            <w:tcW w:w="709" w:type="dxa"/>
          </w:tcPr>
          <w:p w14:paraId="7F489773" w14:textId="6A6939A5" w:rsidR="003D5A10" w:rsidRPr="00476D2F" w:rsidRDefault="00A76FE0" w:rsidP="003D5A10">
            <w:pPr>
              <w:pStyle w:val="Table10"/>
              <w:rPr>
                <w:sz w:val="24"/>
                <w:szCs w:val="24"/>
              </w:rPr>
            </w:pPr>
            <w:bookmarkStart w:id="284" w:name="DDNTA_NCTSP5"/>
            <w:bookmarkStart w:id="285" w:name="R41"/>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40</w:t>
            </w:r>
            <w:r w:rsidRPr="000C1B4B">
              <w:rPr>
                <w:sz w:val="24"/>
                <w:szCs w:val="24"/>
              </w:rPr>
              <w:fldChar w:fldCharType="end"/>
            </w:r>
            <w:bookmarkEnd w:id="284"/>
            <w:bookmarkEnd w:id="285"/>
          </w:p>
        </w:tc>
        <w:tc>
          <w:tcPr>
            <w:tcW w:w="2550" w:type="dxa"/>
            <w:tcBorders>
              <w:top w:val="single" w:sz="6" w:space="0" w:color="000080"/>
              <w:left w:val="single" w:sz="6" w:space="0" w:color="000080"/>
              <w:bottom w:val="single" w:sz="6" w:space="0" w:color="000080"/>
              <w:right w:val="single" w:sz="6" w:space="0" w:color="000080"/>
            </w:tcBorders>
          </w:tcPr>
          <w:p w14:paraId="1EE7260B" w14:textId="07DF89BD" w:rsidR="003D5A10" w:rsidRPr="00476D2F" w:rsidRDefault="00506E02" w:rsidP="003D5A10">
            <w:pPr>
              <w:pStyle w:val="Table10"/>
              <w:rPr>
                <w:sz w:val="24"/>
                <w:szCs w:val="24"/>
                <w:lang w:eastAsia="el-GR"/>
              </w:rPr>
            </w:pPr>
            <w:hyperlink r:id="rId68" w:history="1">
              <w:r w:rsidR="003D5A10" w:rsidRPr="00476D2F">
                <w:rPr>
                  <w:rStyle w:val="Hyperlink"/>
                  <w:sz w:val="24"/>
                </w:rPr>
                <w:t>DDNTA</w:t>
              </w:r>
            </w:hyperlink>
            <w:r w:rsidR="00DD7EB5">
              <w:rPr>
                <w:rStyle w:val="Hyperlink"/>
                <w:sz w:val="24"/>
              </w:rPr>
              <w:t xml:space="preserve"> (P5)</w:t>
            </w:r>
          </w:p>
        </w:tc>
        <w:tc>
          <w:tcPr>
            <w:tcW w:w="4392" w:type="dxa"/>
            <w:tcBorders>
              <w:top w:val="single" w:sz="6" w:space="0" w:color="000080"/>
              <w:left w:val="single" w:sz="6" w:space="0" w:color="000080"/>
              <w:bottom w:val="single" w:sz="6" w:space="0" w:color="000080"/>
              <w:right w:val="single" w:sz="6" w:space="0" w:color="000080"/>
            </w:tcBorders>
          </w:tcPr>
          <w:p w14:paraId="24AB32DD" w14:textId="3A936567" w:rsidR="003D5A10" w:rsidRPr="00476D2F" w:rsidRDefault="003D5A10" w:rsidP="003D5A10">
            <w:pPr>
              <w:pStyle w:val="Table10"/>
              <w:rPr>
                <w:sz w:val="24"/>
                <w:szCs w:val="24"/>
              </w:rPr>
            </w:pPr>
            <w:r w:rsidRPr="00476D2F">
              <w:rPr>
                <w:sz w:val="24"/>
                <w:szCs w:val="24"/>
              </w:rPr>
              <w:t>Design Document for National Transit Application for NCTS-P5</w:t>
            </w:r>
          </w:p>
        </w:tc>
        <w:tc>
          <w:tcPr>
            <w:tcW w:w="1791" w:type="dxa"/>
            <w:tcBorders>
              <w:top w:val="single" w:sz="6" w:space="0" w:color="000080"/>
              <w:left w:val="single" w:sz="6" w:space="0" w:color="000080"/>
              <w:bottom w:val="single" w:sz="6" w:space="0" w:color="000080"/>
              <w:right w:val="single" w:sz="6" w:space="0" w:color="000080"/>
            </w:tcBorders>
          </w:tcPr>
          <w:p w14:paraId="56CB0AF8" w14:textId="23BF030B"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w:t>
            </w:r>
            <w:r w:rsidR="00FF144D">
              <w:rPr>
                <w:sz w:val="24"/>
                <w:szCs w:val="24"/>
                <w:lang w:val="en-US"/>
              </w:rPr>
              <w:t>2</w:t>
            </w:r>
            <w:r w:rsidRPr="00476D2F">
              <w:rPr>
                <w:sz w:val="24"/>
                <w:szCs w:val="24"/>
              </w:rPr>
              <w:t>-</w:t>
            </w:r>
            <w:r w:rsidR="00FF144D" w:rsidRPr="00476D2F">
              <w:rPr>
                <w:sz w:val="24"/>
                <w:szCs w:val="24"/>
              </w:rPr>
              <w:t>v</w:t>
            </w:r>
            <w:r w:rsidR="00FF144D">
              <w:rPr>
                <w:sz w:val="24"/>
                <w:szCs w:val="24"/>
              </w:rPr>
              <w:t>2</w:t>
            </w:r>
            <w:r w:rsidRPr="00476D2F">
              <w:rPr>
                <w:sz w:val="24"/>
                <w:szCs w:val="24"/>
              </w:rPr>
              <w:t>.</w:t>
            </w:r>
            <w:r w:rsidR="00A77B5E">
              <w:rPr>
                <w:sz w:val="24"/>
                <w:szCs w:val="24"/>
              </w:rPr>
              <w:t>0</w:t>
            </w:r>
            <w:r w:rsidRPr="00476D2F">
              <w:rPr>
                <w:sz w:val="24"/>
                <w:szCs w:val="24"/>
              </w:rPr>
              <w:t>0</w:t>
            </w:r>
          </w:p>
        </w:tc>
      </w:tr>
      <w:tr w:rsidR="003D5A10" w:rsidRPr="00110E6A" w14:paraId="728843A5" w14:textId="77777777" w:rsidTr="00220198">
        <w:trPr>
          <w:cantSplit/>
          <w:jc w:val="center"/>
        </w:trPr>
        <w:tc>
          <w:tcPr>
            <w:tcW w:w="709" w:type="dxa"/>
          </w:tcPr>
          <w:p w14:paraId="7D6311CD" w14:textId="5E229F47" w:rsidR="003D5A10" w:rsidRPr="00476D2F" w:rsidRDefault="00A76FE0" w:rsidP="003D5A10">
            <w:pPr>
              <w:pStyle w:val="Table10"/>
              <w:rPr>
                <w:sz w:val="24"/>
                <w:szCs w:val="24"/>
              </w:rPr>
            </w:pPr>
            <w:bookmarkStart w:id="286" w:name="R42"/>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41</w:t>
            </w:r>
            <w:r w:rsidRPr="000C1B4B">
              <w:rPr>
                <w:sz w:val="24"/>
                <w:szCs w:val="24"/>
              </w:rPr>
              <w:fldChar w:fldCharType="end"/>
            </w:r>
            <w:bookmarkEnd w:id="286"/>
          </w:p>
        </w:tc>
        <w:tc>
          <w:tcPr>
            <w:tcW w:w="2550" w:type="dxa"/>
            <w:tcBorders>
              <w:top w:val="single" w:sz="6" w:space="0" w:color="000080"/>
              <w:left w:val="single" w:sz="6" w:space="0" w:color="000080"/>
              <w:bottom w:val="single" w:sz="6" w:space="0" w:color="000080"/>
              <w:right w:val="single" w:sz="6" w:space="0" w:color="000080"/>
            </w:tcBorders>
          </w:tcPr>
          <w:p w14:paraId="5CAEECF1" w14:textId="0CCCAA7D" w:rsidR="003D5A10" w:rsidRPr="00476D2F" w:rsidRDefault="00506E02" w:rsidP="003D5A10">
            <w:pPr>
              <w:pStyle w:val="Table10"/>
            </w:pPr>
            <w:hyperlink r:id="rId69" w:history="1">
              <w:r w:rsidR="003D5A10" w:rsidRPr="00476D2F">
                <w:rPr>
                  <w:rStyle w:val="Hyperlink"/>
                  <w:sz w:val="24"/>
                </w:rPr>
                <w:t>ieCA-UC</w:t>
              </w:r>
            </w:hyperlink>
          </w:p>
        </w:tc>
        <w:tc>
          <w:tcPr>
            <w:tcW w:w="4392" w:type="dxa"/>
            <w:tcBorders>
              <w:top w:val="single" w:sz="6" w:space="0" w:color="000080"/>
              <w:left w:val="single" w:sz="6" w:space="0" w:color="000080"/>
              <w:bottom w:val="single" w:sz="6" w:space="0" w:color="000080"/>
              <w:right w:val="single" w:sz="6" w:space="0" w:color="000080"/>
            </w:tcBorders>
          </w:tcPr>
          <w:p w14:paraId="3DC4C2FA" w14:textId="18E740FD" w:rsidR="003D5A10" w:rsidRPr="00476D2F" w:rsidRDefault="003D5A10" w:rsidP="003D5A10">
            <w:pPr>
              <w:pStyle w:val="Table10"/>
              <w:rPr>
                <w:sz w:val="24"/>
                <w:szCs w:val="24"/>
              </w:rPr>
            </w:pPr>
            <w:r w:rsidRPr="00476D2F">
              <w:rPr>
                <w:sz w:val="24"/>
                <w:szCs w:val="24"/>
              </w:rPr>
              <w:t>ieCA Use Cases</w:t>
            </w:r>
          </w:p>
        </w:tc>
        <w:tc>
          <w:tcPr>
            <w:tcW w:w="1791" w:type="dxa"/>
            <w:tcBorders>
              <w:top w:val="single" w:sz="6" w:space="0" w:color="000080"/>
              <w:left w:val="single" w:sz="6" w:space="0" w:color="000080"/>
              <w:bottom w:val="single" w:sz="6" w:space="0" w:color="000080"/>
              <w:right w:val="single" w:sz="6" w:space="0" w:color="000080"/>
            </w:tcBorders>
          </w:tcPr>
          <w:p w14:paraId="4078BA1A" w14:textId="4F0D07B6" w:rsidR="003D5A10" w:rsidRPr="00476D2F" w:rsidRDefault="003D5A10" w:rsidP="001D1C20">
            <w:pPr>
              <w:pStyle w:val="Table10"/>
              <w:tabs>
                <w:tab w:val="clear" w:pos="567"/>
                <w:tab w:val="clear" w:pos="1134"/>
                <w:tab w:val="clear" w:pos="1701"/>
              </w:tabs>
              <w:spacing w:before="60" w:after="60"/>
              <w:jc w:val="center"/>
              <w:rPr>
                <w:sz w:val="24"/>
                <w:szCs w:val="24"/>
              </w:rPr>
            </w:pPr>
            <w:r w:rsidRPr="00476D2F">
              <w:rPr>
                <w:sz w:val="24"/>
                <w:szCs w:val="24"/>
              </w:rPr>
              <w:t>1.</w:t>
            </w:r>
            <w:r w:rsidR="005333D5">
              <w:rPr>
                <w:sz w:val="24"/>
                <w:szCs w:val="24"/>
                <w:lang w:val="en-US"/>
              </w:rPr>
              <w:t>4</w:t>
            </w:r>
            <w:r w:rsidR="005333D5" w:rsidRPr="00476D2F">
              <w:rPr>
                <w:sz w:val="24"/>
                <w:szCs w:val="24"/>
              </w:rPr>
              <w:t>0</w:t>
            </w:r>
            <w:r w:rsidR="005333D5">
              <w:t xml:space="preserve"> </w:t>
            </w:r>
            <w:r w:rsidR="00C14078" w:rsidRPr="00C14078">
              <w:rPr>
                <w:sz w:val="24"/>
                <w:szCs w:val="24"/>
              </w:rPr>
              <w:t>-v1.</w:t>
            </w:r>
            <w:r w:rsidR="005333D5" w:rsidRPr="00C14078">
              <w:rPr>
                <w:sz w:val="24"/>
                <w:szCs w:val="24"/>
              </w:rPr>
              <w:t>0</w:t>
            </w:r>
            <w:r w:rsidR="005333D5">
              <w:rPr>
                <w:sz w:val="24"/>
                <w:szCs w:val="24"/>
              </w:rPr>
              <w:t>0</w:t>
            </w:r>
          </w:p>
        </w:tc>
      </w:tr>
      <w:tr w:rsidR="000110C0" w14:paraId="3C946059" w14:textId="77777777" w:rsidTr="00220198">
        <w:trPr>
          <w:cantSplit/>
          <w:jc w:val="center"/>
        </w:trPr>
        <w:tc>
          <w:tcPr>
            <w:tcW w:w="709" w:type="dxa"/>
          </w:tcPr>
          <w:p w14:paraId="73DA307D" w14:textId="38FFE4C9" w:rsidR="000110C0" w:rsidRDefault="00A76FE0">
            <w:pPr>
              <w:pStyle w:val="Table10"/>
              <w:rPr>
                <w:sz w:val="24"/>
                <w:szCs w:val="24"/>
              </w:rPr>
            </w:pPr>
            <w:bookmarkStart w:id="287" w:name="R43"/>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42</w:t>
            </w:r>
            <w:r w:rsidRPr="000C1B4B">
              <w:rPr>
                <w:sz w:val="24"/>
                <w:szCs w:val="24"/>
              </w:rPr>
              <w:fldChar w:fldCharType="end"/>
            </w:r>
            <w:bookmarkEnd w:id="287"/>
          </w:p>
        </w:tc>
        <w:tc>
          <w:tcPr>
            <w:tcW w:w="2550" w:type="dxa"/>
            <w:tcBorders>
              <w:top w:val="single" w:sz="6" w:space="0" w:color="000080"/>
              <w:left w:val="single" w:sz="6" w:space="0" w:color="000080"/>
              <w:bottom w:val="single" w:sz="6" w:space="0" w:color="000080"/>
              <w:right w:val="single" w:sz="6" w:space="0" w:color="000080"/>
            </w:tcBorders>
          </w:tcPr>
          <w:p w14:paraId="14831EE1" w14:textId="1AB156B1" w:rsidR="000110C0" w:rsidRPr="006C14C5" w:rsidRDefault="00506E02">
            <w:pPr>
              <w:pStyle w:val="Table10"/>
              <w:rPr>
                <w:sz w:val="24"/>
                <w:szCs w:val="24"/>
              </w:rPr>
            </w:pPr>
            <w:hyperlink r:id="rId70" w:history="1">
              <w:r w:rsidR="000110C0" w:rsidRPr="00F26833">
                <w:rPr>
                  <w:rStyle w:val="Hyperlink"/>
                  <w:sz w:val="24"/>
                  <w:szCs w:val="24"/>
                </w:rPr>
                <w:t>Vision Document NCTS -P6</w:t>
              </w:r>
            </w:hyperlink>
          </w:p>
        </w:tc>
        <w:tc>
          <w:tcPr>
            <w:tcW w:w="4392" w:type="dxa"/>
            <w:tcBorders>
              <w:top w:val="single" w:sz="6" w:space="0" w:color="000080"/>
              <w:left w:val="single" w:sz="6" w:space="0" w:color="000080"/>
              <w:bottom w:val="single" w:sz="6" w:space="0" w:color="000080"/>
              <w:right w:val="single" w:sz="6" w:space="0" w:color="000080"/>
            </w:tcBorders>
          </w:tcPr>
          <w:p w14:paraId="05444DC5" w14:textId="77777777" w:rsidR="000110C0" w:rsidRPr="00476D2F" w:rsidRDefault="000110C0">
            <w:pPr>
              <w:pStyle w:val="Table10"/>
              <w:rPr>
                <w:sz w:val="24"/>
                <w:szCs w:val="24"/>
              </w:rPr>
            </w:pPr>
            <w:r>
              <w:rPr>
                <w:sz w:val="24"/>
                <w:szCs w:val="24"/>
              </w:rPr>
              <w:t xml:space="preserve">NCTS-P6 Vision Document </w:t>
            </w:r>
          </w:p>
        </w:tc>
        <w:tc>
          <w:tcPr>
            <w:tcW w:w="1791" w:type="dxa"/>
            <w:tcBorders>
              <w:top w:val="single" w:sz="6" w:space="0" w:color="000080"/>
              <w:left w:val="single" w:sz="6" w:space="0" w:color="000080"/>
              <w:bottom w:val="single" w:sz="6" w:space="0" w:color="000080"/>
              <w:right w:val="single" w:sz="6" w:space="0" w:color="000080"/>
            </w:tcBorders>
          </w:tcPr>
          <w:p w14:paraId="42CFE516" w14:textId="18775D0C" w:rsidR="000110C0" w:rsidRDefault="000110C0" w:rsidP="009A473C">
            <w:pPr>
              <w:pStyle w:val="Table10"/>
              <w:jc w:val="center"/>
              <w:rPr>
                <w:sz w:val="24"/>
                <w:szCs w:val="24"/>
              </w:rPr>
            </w:pPr>
            <w:r>
              <w:rPr>
                <w:sz w:val="24"/>
                <w:szCs w:val="24"/>
              </w:rPr>
              <w:t>1.1</w:t>
            </w:r>
          </w:p>
        </w:tc>
      </w:tr>
      <w:tr w:rsidR="003F1E2C" w:rsidRPr="00110E6A" w14:paraId="248DB9C9" w14:textId="77777777" w:rsidTr="00220198">
        <w:trPr>
          <w:cantSplit/>
          <w:jc w:val="center"/>
        </w:trPr>
        <w:tc>
          <w:tcPr>
            <w:tcW w:w="709" w:type="dxa"/>
            <w:tcBorders>
              <w:top w:val="single" w:sz="6" w:space="0" w:color="000080"/>
              <w:left w:val="single" w:sz="6" w:space="0" w:color="000080"/>
              <w:bottom w:val="single" w:sz="6" w:space="0" w:color="000080"/>
              <w:right w:val="single" w:sz="6" w:space="0" w:color="000080"/>
            </w:tcBorders>
          </w:tcPr>
          <w:p w14:paraId="7A1AF54E" w14:textId="2DA8D61A" w:rsidR="003F1E2C" w:rsidRPr="003F1E2C" w:rsidRDefault="00A76FE0">
            <w:pPr>
              <w:pStyle w:val="Table10"/>
              <w:rPr>
                <w:sz w:val="24"/>
                <w:szCs w:val="24"/>
              </w:rPr>
            </w:pPr>
            <w:bookmarkStart w:id="288" w:name="R44"/>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43</w:t>
            </w:r>
            <w:r w:rsidRPr="000C1B4B">
              <w:rPr>
                <w:sz w:val="24"/>
                <w:szCs w:val="24"/>
              </w:rPr>
              <w:fldChar w:fldCharType="end"/>
            </w:r>
            <w:bookmarkEnd w:id="288"/>
          </w:p>
        </w:tc>
        <w:tc>
          <w:tcPr>
            <w:tcW w:w="2550" w:type="dxa"/>
            <w:tcBorders>
              <w:top w:val="single" w:sz="6" w:space="0" w:color="000080"/>
              <w:left w:val="single" w:sz="6" w:space="0" w:color="000080"/>
              <w:bottom w:val="single" w:sz="6" w:space="0" w:color="000080"/>
              <w:right w:val="single" w:sz="6" w:space="0" w:color="000080"/>
            </w:tcBorders>
          </w:tcPr>
          <w:p w14:paraId="77419C55" w14:textId="77777777" w:rsidR="003F1E2C" w:rsidRPr="003F1E2C" w:rsidRDefault="003F1E2C">
            <w:pPr>
              <w:pStyle w:val="Table10"/>
              <w:rPr>
                <w:rStyle w:val="Hyperlink"/>
                <w:color w:val="auto"/>
                <w:u w:val="none"/>
              </w:rPr>
            </w:pPr>
            <w:r w:rsidRPr="002F4630">
              <w:rPr>
                <w:sz w:val="24"/>
                <w:szCs w:val="24"/>
              </w:rPr>
              <w:t>FSS-NCTS-P6</w:t>
            </w:r>
          </w:p>
        </w:tc>
        <w:tc>
          <w:tcPr>
            <w:tcW w:w="4392" w:type="dxa"/>
            <w:tcBorders>
              <w:top w:val="single" w:sz="6" w:space="0" w:color="000080"/>
              <w:left w:val="single" w:sz="6" w:space="0" w:color="000080"/>
              <w:bottom w:val="single" w:sz="6" w:space="0" w:color="000080"/>
              <w:right w:val="single" w:sz="6" w:space="0" w:color="000080"/>
            </w:tcBorders>
          </w:tcPr>
          <w:p w14:paraId="2B175168" w14:textId="77777777" w:rsidR="003F1E2C" w:rsidRPr="00265E84" w:rsidRDefault="003F1E2C">
            <w:pPr>
              <w:pStyle w:val="Table10"/>
              <w:rPr>
                <w:sz w:val="24"/>
                <w:szCs w:val="24"/>
              </w:rPr>
            </w:pPr>
            <w:r w:rsidRPr="00265E84">
              <w:rPr>
                <w:sz w:val="24"/>
                <w:szCs w:val="24"/>
              </w:rPr>
              <w:t>Functional System Specification – NCTS-P6 Document</w:t>
            </w:r>
          </w:p>
        </w:tc>
        <w:tc>
          <w:tcPr>
            <w:tcW w:w="1791" w:type="dxa"/>
            <w:tcBorders>
              <w:top w:val="single" w:sz="6" w:space="0" w:color="000080"/>
              <w:left w:val="single" w:sz="6" w:space="0" w:color="000080"/>
              <w:bottom w:val="single" w:sz="6" w:space="0" w:color="000080"/>
              <w:right w:val="single" w:sz="6" w:space="0" w:color="000080"/>
            </w:tcBorders>
          </w:tcPr>
          <w:p w14:paraId="389AC53E" w14:textId="77777777" w:rsidR="003F1E2C" w:rsidRPr="00265E84" w:rsidRDefault="003F1E2C" w:rsidP="003F1E2C">
            <w:pPr>
              <w:pStyle w:val="Table10"/>
              <w:tabs>
                <w:tab w:val="clear" w:pos="567"/>
                <w:tab w:val="clear" w:pos="1134"/>
                <w:tab w:val="clear" w:pos="1701"/>
              </w:tabs>
              <w:spacing w:before="60" w:after="60"/>
              <w:jc w:val="center"/>
              <w:rPr>
                <w:sz w:val="24"/>
                <w:szCs w:val="24"/>
              </w:rPr>
            </w:pPr>
            <w:r w:rsidRPr="00265E84">
              <w:rPr>
                <w:sz w:val="24"/>
                <w:szCs w:val="24"/>
              </w:rPr>
              <w:t>6.0</w:t>
            </w:r>
          </w:p>
        </w:tc>
      </w:tr>
      <w:tr w:rsidR="00FA5C76" w:rsidRPr="00110E6A" w14:paraId="3F7D2CC9" w14:textId="77777777" w:rsidTr="00220198">
        <w:trPr>
          <w:cantSplit/>
          <w:jc w:val="center"/>
        </w:trPr>
        <w:tc>
          <w:tcPr>
            <w:tcW w:w="709" w:type="dxa"/>
          </w:tcPr>
          <w:p w14:paraId="28D8F68E" w14:textId="3F8208B8" w:rsidR="00FA5C76" w:rsidRPr="00476D2F" w:rsidRDefault="00A76FE0" w:rsidP="003D5A10">
            <w:pPr>
              <w:pStyle w:val="Table10"/>
              <w:rPr>
                <w:sz w:val="24"/>
                <w:szCs w:val="24"/>
              </w:rPr>
            </w:pPr>
            <w:bookmarkStart w:id="289" w:name="R45"/>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44</w:t>
            </w:r>
            <w:r w:rsidRPr="000C1B4B">
              <w:rPr>
                <w:sz w:val="24"/>
                <w:szCs w:val="24"/>
              </w:rPr>
              <w:fldChar w:fldCharType="end"/>
            </w:r>
            <w:bookmarkEnd w:id="289"/>
          </w:p>
        </w:tc>
        <w:tc>
          <w:tcPr>
            <w:tcW w:w="2550" w:type="dxa"/>
            <w:tcBorders>
              <w:top w:val="single" w:sz="6" w:space="0" w:color="000080"/>
              <w:left w:val="single" w:sz="6" w:space="0" w:color="000080"/>
              <w:bottom w:val="single" w:sz="6" w:space="0" w:color="000080"/>
              <w:right w:val="single" w:sz="6" w:space="0" w:color="000080"/>
            </w:tcBorders>
          </w:tcPr>
          <w:p w14:paraId="26776068" w14:textId="4CADEF9E" w:rsidR="00FA5C76" w:rsidRPr="00F711F3" w:rsidRDefault="00506E02" w:rsidP="003D5A10">
            <w:pPr>
              <w:pStyle w:val="Table10"/>
              <w:rPr>
                <w:sz w:val="24"/>
                <w:szCs w:val="24"/>
              </w:rPr>
            </w:pPr>
            <w:hyperlink r:id="rId71" w:history="1">
              <w:r w:rsidR="00FA5C76" w:rsidRPr="000A0317">
                <w:rPr>
                  <w:rStyle w:val="Hyperlink"/>
                  <w:sz w:val="24"/>
                  <w:szCs w:val="24"/>
                </w:rPr>
                <w:t>DDNTA</w:t>
              </w:r>
            </w:hyperlink>
            <w:r w:rsidR="00DD7EB5">
              <w:rPr>
                <w:rStyle w:val="Hyperlink"/>
                <w:sz w:val="24"/>
                <w:szCs w:val="24"/>
              </w:rPr>
              <w:t xml:space="preserve"> (P6)</w:t>
            </w:r>
          </w:p>
        </w:tc>
        <w:tc>
          <w:tcPr>
            <w:tcW w:w="4392" w:type="dxa"/>
            <w:tcBorders>
              <w:top w:val="single" w:sz="6" w:space="0" w:color="000080"/>
              <w:left w:val="single" w:sz="6" w:space="0" w:color="000080"/>
              <w:bottom w:val="single" w:sz="6" w:space="0" w:color="000080"/>
              <w:right w:val="single" w:sz="6" w:space="0" w:color="000080"/>
            </w:tcBorders>
          </w:tcPr>
          <w:p w14:paraId="4CBA3FCF" w14:textId="520D1BEF" w:rsidR="00FA5C76" w:rsidRPr="00476D2F" w:rsidRDefault="00FA5C76" w:rsidP="003D5A10">
            <w:pPr>
              <w:pStyle w:val="Table10"/>
              <w:rPr>
                <w:sz w:val="24"/>
                <w:szCs w:val="24"/>
              </w:rPr>
            </w:pPr>
            <w:r w:rsidRPr="00476D2F">
              <w:rPr>
                <w:sz w:val="24"/>
                <w:szCs w:val="24"/>
              </w:rPr>
              <w:t>Design Document for National Transit Application for NCTS-P</w:t>
            </w:r>
            <w:r>
              <w:rPr>
                <w:sz w:val="24"/>
                <w:szCs w:val="24"/>
              </w:rPr>
              <w:t>6</w:t>
            </w:r>
          </w:p>
        </w:tc>
        <w:tc>
          <w:tcPr>
            <w:tcW w:w="1791" w:type="dxa"/>
            <w:tcBorders>
              <w:top w:val="single" w:sz="6" w:space="0" w:color="000080"/>
              <w:left w:val="single" w:sz="6" w:space="0" w:color="000080"/>
              <w:bottom w:val="single" w:sz="6" w:space="0" w:color="000080"/>
              <w:right w:val="single" w:sz="6" w:space="0" w:color="000080"/>
            </w:tcBorders>
          </w:tcPr>
          <w:p w14:paraId="202ED3B9" w14:textId="626479B2" w:rsidR="00FA5C76" w:rsidRPr="00476D2F" w:rsidRDefault="0048294C" w:rsidP="001D1C20">
            <w:pPr>
              <w:pStyle w:val="Table10"/>
              <w:tabs>
                <w:tab w:val="clear" w:pos="567"/>
                <w:tab w:val="clear" w:pos="1134"/>
                <w:tab w:val="clear" w:pos="1701"/>
              </w:tabs>
              <w:spacing w:before="60" w:after="60"/>
              <w:jc w:val="center"/>
              <w:rPr>
                <w:sz w:val="24"/>
                <w:szCs w:val="24"/>
              </w:rPr>
            </w:pPr>
            <w:r>
              <w:rPr>
                <w:sz w:val="24"/>
                <w:szCs w:val="24"/>
              </w:rPr>
              <w:t>6.</w:t>
            </w:r>
            <w:r w:rsidR="00B24B85">
              <w:rPr>
                <w:sz w:val="24"/>
                <w:szCs w:val="24"/>
                <w:lang w:val="en-US"/>
              </w:rPr>
              <w:t>4</w:t>
            </w:r>
            <w:r w:rsidR="00026F5B">
              <w:rPr>
                <w:sz w:val="24"/>
                <w:szCs w:val="24"/>
                <w:lang w:val="en-US"/>
              </w:rPr>
              <w:t>.</w:t>
            </w:r>
            <w:r w:rsidR="00026F5B">
              <w:rPr>
                <w:sz w:val="24"/>
                <w:szCs w:val="24"/>
              </w:rPr>
              <w:t>0</w:t>
            </w:r>
            <w:r w:rsidR="00BF6D4E">
              <w:rPr>
                <w:sz w:val="24"/>
                <w:szCs w:val="24"/>
              </w:rPr>
              <w:t>-v</w:t>
            </w:r>
            <w:r w:rsidR="00B24B85">
              <w:rPr>
                <w:sz w:val="24"/>
                <w:szCs w:val="24"/>
              </w:rPr>
              <w:t>2</w:t>
            </w:r>
            <w:r w:rsidR="00BF6D4E">
              <w:rPr>
                <w:sz w:val="24"/>
                <w:szCs w:val="24"/>
              </w:rPr>
              <w:t>.00</w:t>
            </w:r>
          </w:p>
        </w:tc>
      </w:tr>
      <w:tr w:rsidR="00BF7DA2" w:rsidRPr="00110E6A" w14:paraId="1DD31EF0" w14:textId="77777777" w:rsidTr="00220198">
        <w:trPr>
          <w:cantSplit/>
          <w:jc w:val="center"/>
        </w:trPr>
        <w:tc>
          <w:tcPr>
            <w:tcW w:w="709" w:type="dxa"/>
          </w:tcPr>
          <w:p w14:paraId="7CE31CD7" w14:textId="16B8BEAA" w:rsidR="00BF7DA2" w:rsidRPr="00F711F3" w:rsidRDefault="004F6112" w:rsidP="00E62ADE">
            <w:pPr>
              <w:pStyle w:val="Table10"/>
              <w:rPr>
                <w:rStyle w:val="Hyperlink"/>
              </w:rPr>
            </w:pPr>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45</w:t>
            </w:r>
            <w:r w:rsidRPr="000C1B4B">
              <w:rPr>
                <w:sz w:val="24"/>
                <w:szCs w:val="24"/>
              </w:rPr>
              <w:fldChar w:fldCharType="end"/>
            </w:r>
          </w:p>
        </w:tc>
        <w:tc>
          <w:tcPr>
            <w:tcW w:w="2550" w:type="dxa"/>
            <w:tcBorders>
              <w:top w:val="single" w:sz="6" w:space="0" w:color="000080"/>
              <w:left w:val="single" w:sz="6" w:space="0" w:color="000080"/>
              <w:bottom w:val="single" w:sz="6" w:space="0" w:color="000080"/>
              <w:right w:val="single" w:sz="6" w:space="0" w:color="000080"/>
            </w:tcBorders>
          </w:tcPr>
          <w:p w14:paraId="2FD65F24" w14:textId="2450A44B" w:rsidR="00BF7DA2" w:rsidRPr="00F711F3" w:rsidRDefault="00506E02" w:rsidP="00E62ADE">
            <w:pPr>
              <w:pStyle w:val="Table10"/>
              <w:rPr>
                <w:rStyle w:val="Hyperlink"/>
                <w:sz w:val="24"/>
                <w:szCs w:val="24"/>
              </w:rPr>
            </w:pPr>
            <w:hyperlink r:id="rId72" w:history="1">
              <w:r w:rsidR="00E001CA" w:rsidRPr="00F963B0">
                <w:rPr>
                  <w:rStyle w:val="Hyperlink"/>
                  <w:sz w:val="24"/>
                  <w:szCs w:val="24"/>
                </w:rPr>
                <w:t>Business Rules Dictionary of ICS2</w:t>
              </w:r>
            </w:hyperlink>
          </w:p>
        </w:tc>
        <w:tc>
          <w:tcPr>
            <w:tcW w:w="4392" w:type="dxa"/>
            <w:tcBorders>
              <w:top w:val="single" w:sz="6" w:space="0" w:color="000080"/>
              <w:left w:val="single" w:sz="6" w:space="0" w:color="000080"/>
              <w:bottom w:val="single" w:sz="6" w:space="0" w:color="000080"/>
              <w:right w:val="single" w:sz="6" w:space="0" w:color="000080"/>
            </w:tcBorders>
          </w:tcPr>
          <w:p w14:paraId="4E0CA572" w14:textId="40C0BF68" w:rsidR="00BF7DA2" w:rsidRPr="002F4630" w:rsidRDefault="00E001CA" w:rsidP="00E62ADE">
            <w:pPr>
              <w:pStyle w:val="Table10"/>
              <w:rPr>
                <w:rStyle w:val="Hyperlink"/>
                <w:sz w:val="24"/>
                <w:szCs w:val="24"/>
              </w:rPr>
            </w:pPr>
            <w:r w:rsidRPr="00797CEC">
              <w:rPr>
                <w:sz w:val="24"/>
                <w:szCs w:val="24"/>
              </w:rPr>
              <w:t>Business Rules Dictionary of ICS2</w:t>
            </w:r>
          </w:p>
        </w:tc>
        <w:tc>
          <w:tcPr>
            <w:tcW w:w="1791" w:type="dxa"/>
            <w:tcBorders>
              <w:top w:val="single" w:sz="6" w:space="0" w:color="000080"/>
              <w:left w:val="single" w:sz="6" w:space="0" w:color="000080"/>
              <w:bottom w:val="single" w:sz="6" w:space="0" w:color="000080"/>
              <w:right w:val="single" w:sz="6" w:space="0" w:color="000080"/>
            </w:tcBorders>
          </w:tcPr>
          <w:p w14:paraId="29C38038" w14:textId="20A0EEF9" w:rsidR="00BF7DA2" w:rsidRPr="00F711F3" w:rsidRDefault="00485379" w:rsidP="00E62ADE">
            <w:pPr>
              <w:pStyle w:val="Table10"/>
              <w:jc w:val="center"/>
              <w:rPr>
                <w:sz w:val="24"/>
                <w:szCs w:val="24"/>
              </w:rPr>
            </w:pPr>
            <w:r w:rsidRPr="00F711F3">
              <w:rPr>
                <w:sz w:val="24"/>
                <w:szCs w:val="24"/>
              </w:rPr>
              <w:t>2.0.</w:t>
            </w:r>
            <w:r w:rsidR="00C14078">
              <w:rPr>
                <w:sz w:val="24"/>
                <w:szCs w:val="24"/>
              </w:rPr>
              <w:t>2</w:t>
            </w:r>
          </w:p>
          <w:p w14:paraId="5633D730" w14:textId="18F44D77" w:rsidR="00485379" w:rsidRPr="00C3375F" w:rsidRDefault="00485379" w:rsidP="00E62ADE">
            <w:pPr>
              <w:pStyle w:val="Table10"/>
              <w:jc w:val="center"/>
              <w:rPr>
                <w:sz w:val="24"/>
                <w:szCs w:val="24"/>
              </w:rPr>
            </w:pPr>
          </w:p>
        </w:tc>
      </w:tr>
      <w:tr w:rsidR="00220198" w:rsidRPr="00110E6A" w14:paraId="0665742A" w14:textId="77777777" w:rsidTr="00220198">
        <w:trPr>
          <w:cantSplit/>
          <w:jc w:val="center"/>
        </w:trPr>
        <w:tc>
          <w:tcPr>
            <w:tcW w:w="709" w:type="dxa"/>
          </w:tcPr>
          <w:p w14:paraId="4FB01039" w14:textId="124EBB3C" w:rsidR="00220198" w:rsidRPr="000C1B4B" w:rsidRDefault="00220198" w:rsidP="00220198">
            <w:pPr>
              <w:pStyle w:val="Table10"/>
              <w:rPr>
                <w:sz w:val="24"/>
                <w:szCs w:val="24"/>
              </w:rPr>
            </w:pPr>
            <w:bookmarkStart w:id="290" w:name="R46"/>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46</w:t>
            </w:r>
            <w:r w:rsidRPr="000C1B4B">
              <w:rPr>
                <w:sz w:val="24"/>
                <w:szCs w:val="24"/>
              </w:rPr>
              <w:fldChar w:fldCharType="end"/>
            </w:r>
            <w:bookmarkEnd w:id="290"/>
          </w:p>
        </w:tc>
        <w:tc>
          <w:tcPr>
            <w:tcW w:w="2550" w:type="dxa"/>
            <w:tcBorders>
              <w:top w:val="single" w:sz="6" w:space="0" w:color="000080"/>
              <w:left w:val="single" w:sz="6" w:space="0" w:color="000080"/>
              <w:bottom w:val="single" w:sz="6" w:space="0" w:color="000080"/>
              <w:right w:val="single" w:sz="6" w:space="0" w:color="000080"/>
            </w:tcBorders>
          </w:tcPr>
          <w:p w14:paraId="306B3539" w14:textId="2EA454CC" w:rsidR="00220198" w:rsidRDefault="00DD7EB5" w:rsidP="00220198">
            <w:pPr>
              <w:pStyle w:val="Table10"/>
            </w:pPr>
            <w:hyperlink r:id="rId73" w:history="1">
              <w:r w:rsidR="00220198" w:rsidRPr="00DD7EB5">
                <w:rPr>
                  <w:rStyle w:val="Hyperlink"/>
                  <w:sz w:val="24"/>
                  <w:szCs w:val="24"/>
                </w:rPr>
                <w:t>CSMIS2-INTGM</w:t>
              </w:r>
            </w:hyperlink>
          </w:p>
        </w:tc>
        <w:tc>
          <w:tcPr>
            <w:tcW w:w="4392" w:type="dxa"/>
            <w:tcBorders>
              <w:top w:val="single" w:sz="6" w:space="0" w:color="000080"/>
              <w:left w:val="single" w:sz="6" w:space="0" w:color="000080"/>
              <w:bottom w:val="single" w:sz="6" w:space="0" w:color="000080"/>
              <w:right w:val="single" w:sz="6" w:space="0" w:color="000080"/>
            </w:tcBorders>
          </w:tcPr>
          <w:p w14:paraId="1BE58F5F" w14:textId="2CB5817A" w:rsidR="00220198" w:rsidRPr="00797CEC" w:rsidRDefault="00220198" w:rsidP="00220198">
            <w:pPr>
              <w:pStyle w:val="Table10"/>
              <w:rPr>
                <w:sz w:val="24"/>
                <w:szCs w:val="24"/>
              </w:rPr>
            </w:pPr>
            <w:r>
              <w:rPr>
                <w:sz w:val="24"/>
                <w:szCs w:val="24"/>
                <w:lang w:val="en-US"/>
              </w:rPr>
              <w:t xml:space="preserve">CS/MIS2 </w:t>
            </w:r>
            <w:r w:rsidRPr="00770FCC">
              <w:rPr>
                <w:sz w:val="24"/>
                <w:szCs w:val="24"/>
              </w:rPr>
              <w:t>Integration Manual</w:t>
            </w:r>
          </w:p>
        </w:tc>
        <w:tc>
          <w:tcPr>
            <w:tcW w:w="1791" w:type="dxa"/>
            <w:tcBorders>
              <w:top w:val="single" w:sz="6" w:space="0" w:color="000080"/>
              <w:left w:val="single" w:sz="6" w:space="0" w:color="000080"/>
              <w:bottom w:val="single" w:sz="6" w:space="0" w:color="000080"/>
              <w:right w:val="single" w:sz="6" w:space="0" w:color="000080"/>
            </w:tcBorders>
          </w:tcPr>
          <w:p w14:paraId="50B9E3D0" w14:textId="37D786FB" w:rsidR="00220198" w:rsidRPr="00F711F3" w:rsidRDefault="00220198" w:rsidP="00220198">
            <w:pPr>
              <w:pStyle w:val="Table10"/>
              <w:jc w:val="center"/>
              <w:rPr>
                <w:sz w:val="24"/>
                <w:szCs w:val="24"/>
              </w:rPr>
            </w:pPr>
            <w:r>
              <w:rPr>
                <w:sz w:val="24"/>
                <w:szCs w:val="24"/>
              </w:rPr>
              <w:t>1.</w:t>
            </w:r>
            <w:r w:rsidR="00DD7EB5">
              <w:rPr>
                <w:sz w:val="24"/>
                <w:szCs w:val="24"/>
              </w:rPr>
              <w:t>8</w:t>
            </w:r>
            <w:r>
              <w:rPr>
                <w:sz w:val="24"/>
                <w:szCs w:val="24"/>
              </w:rPr>
              <w:t>0</w:t>
            </w:r>
          </w:p>
        </w:tc>
      </w:tr>
      <w:tr w:rsidR="00BC0B57" w:rsidRPr="00110E6A" w14:paraId="128E7FB4" w14:textId="77777777" w:rsidTr="00220198">
        <w:trPr>
          <w:cantSplit/>
          <w:jc w:val="center"/>
        </w:trPr>
        <w:tc>
          <w:tcPr>
            <w:tcW w:w="709" w:type="dxa"/>
          </w:tcPr>
          <w:p w14:paraId="6473E565" w14:textId="06A44E12" w:rsidR="00BC0B57" w:rsidRPr="000C1B4B" w:rsidRDefault="006008FE" w:rsidP="00220198">
            <w:pPr>
              <w:pStyle w:val="Table10"/>
              <w:rPr>
                <w:sz w:val="24"/>
                <w:szCs w:val="24"/>
              </w:rPr>
            </w:pPr>
            <w:bookmarkStart w:id="291" w:name="R47"/>
            <w:r w:rsidRPr="000C1B4B">
              <w:rPr>
                <w:sz w:val="24"/>
                <w:szCs w:val="24"/>
              </w:rPr>
              <w:t>R</w:t>
            </w:r>
            <w:r w:rsidRPr="000C1B4B">
              <w:rPr>
                <w:sz w:val="24"/>
                <w:szCs w:val="24"/>
              </w:rPr>
              <w:fldChar w:fldCharType="begin"/>
            </w:r>
            <w:r w:rsidRPr="000C1B4B">
              <w:rPr>
                <w:sz w:val="24"/>
                <w:szCs w:val="24"/>
              </w:rPr>
              <w:instrText xml:space="preserve"> SEQ ReferenceDocs \# "00" \* MERGEFORMAT </w:instrText>
            </w:r>
            <w:r w:rsidRPr="000C1B4B">
              <w:rPr>
                <w:sz w:val="24"/>
                <w:szCs w:val="24"/>
              </w:rPr>
              <w:fldChar w:fldCharType="separate"/>
            </w:r>
            <w:r w:rsidR="004501EF">
              <w:rPr>
                <w:noProof/>
                <w:sz w:val="24"/>
                <w:szCs w:val="24"/>
              </w:rPr>
              <w:t>47</w:t>
            </w:r>
            <w:r w:rsidRPr="000C1B4B">
              <w:rPr>
                <w:sz w:val="24"/>
                <w:szCs w:val="24"/>
              </w:rPr>
              <w:fldChar w:fldCharType="end"/>
            </w:r>
            <w:bookmarkEnd w:id="291"/>
          </w:p>
        </w:tc>
        <w:tc>
          <w:tcPr>
            <w:tcW w:w="2550" w:type="dxa"/>
            <w:tcBorders>
              <w:top w:val="single" w:sz="6" w:space="0" w:color="000080"/>
              <w:left w:val="single" w:sz="6" w:space="0" w:color="000080"/>
              <w:bottom w:val="single" w:sz="6" w:space="0" w:color="000080"/>
              <w:right w:val="single" w:sz="6" w:space="0" w:color="000080"/>
            </w:tcBorders>
          </w:tcPr>
          <w:p w14:paraId="4D343985" w14:textId="1F67ACC2" w:rsidR="00BC0B57" w:rsidRPr="00CF3DB5" w:rsidRDefault="00DD7EB5" w:rsidP="00220198">
            <w:pPr>
              <w:pStyle w:val="Table10"/>
              <w:rPr>
                <w:sz w:val="24"/>
                <w:szCs w:val="24"/>
              </w:rPr>
            </w:pPr>
            <w:hyperlink r:id="rId74" w:history="1">
              <w:r w:rsidR="00A5430E" w:rsidRPr="00DD7EB5">
                <w:rPr>
                  <w:rStyle w:val="Hyperlink"/>
                  <w:sz w:val="24"/>
                  <w:szCs w:val="24"/>
                </w:rPr>
                <w:t>CSMIS2-OM</w:t>
              </w:r>
            </w:hyperlink>
          </w:p>
        </w:tc>
        <w:tc>
          <w:tcPr>
            <w:tcW w:w="4392" w:type="dxa"/>
            <w:tcBorders>
              <w:top w:val="single" w:sz="6" w:space="0" w:color="000080"/>
              <w:left w:val="single" w:sz="6" w:space="0" w:color="000080"/>
              <w:bottom w:val="single" w:sz="6" w:space="0" w:color="000080"/>
              <w:right w:val="single" w:sz="6" w:space="0" w:color="000080"/>
            </w:tcBorders>
          </w:tcPr>
          <w:p w14:paraId="678F7762" w14:textId="453CE089" w:rsidR="00BC0B57" w:rsidRDefault="00463FF2" w:rsidP="00220198">
            <w:pPr>
              <w:pStyle w:val="Table10"/>
              <w:rPr>
                <w:sz w:val="24"/>
                <w:szCs w:val="24"/>
                <w:lang w:val="en-US"/>
              </w:rPr>
            </w:pPr>
            <w:r>
              <w:rPr>
                <w:sz w:val="24"/>
                <w:szCs w:val="24"/>
                <w:lang w:val="en-US"/>
              </w:rPr>
              <w:t xml:space="preserve">CS/MIS2 </w:t>
            </w:r>
            <w:r>
              <w:rPr>
                <w:sz w:val="24"/>
                <w:szCs w:val="24"/>
              </w:rPr>
              <w:t>Operation</w:t>
            </w:r>
            <w:r w:rsidRPr="00770FCC">
              <w:rPr>
                <w:sz w:val="24"/>
                <w:szCs w:val="24"/>
              </w:rPr>
              <w:t xml:space="preserve"> Manual</w:t>
            </w:r>
          </w:p>
        </w:tc>
        <w:tc>
          <w:tcPr>
            <w:tcW w:w="1791" w:type="dxa"/>
            <w:tcBorders>
              <w:top w:val="single" w:sz="6" w:space="0" w:color="000080"/>
              <w:left w:val="single" w:sz="6" w:space="0" w:color="000080"/>
              <w:bottom w:val="single" w:sz="6" w:space="0" w:color="000080"/>
              <w:right w:val="single" w:sz="6" w:space="0" w:color="000080"/>
            </w:tcBorders>
          </w:tcPr>
          <w:p w14:paraId="05E3E32A" w14:textId="1E19A90E" w:rsidR="00BC0B57" w:rsidRDefault="00E00A02" w:rsidP="00220198">
            <w:pPr>
              <w:pStyle w:val="Table10"/>
              <w:jc w:val="center"/>
              <w:rPr>
                <w:sz w:val="24"/>
                <w:szCs w:val="24"/>
              </w:rPr>
            </w:pPr>
            <w:r w:rsidRPr="00E00A02">
              <w:rPr>
                <w:sz w:val="24"/>
                <w:szCs w:val="24"/>
              </w:rPr>
              <w:t>2.90</w:t>
            </w:r>
          </w:p>
        </w:tc>
      </w:tr>
    </w:tbl>
    <w:p w14:paraId="24EE6ED9" w14:textId="30A8FB88" w:rsidR="00DF47BE" w:rsidRPr="00476D2F" w:rsidRDefault="00DF47BE" w:rsidP="008F703C">
      <w:pPr>
        <w:pStyle w:val="Caption"/>
      </w:pPr>
      <w:bookmarkStart w:id="292" w:name="_Toc474121100"/>
      <w:bookmarkStart w:id="293" w:name="_Toc46228984"/>
      <w:bookmarkStart w:id="294" w:name="_Toc185900933"/>
      <w:bookmarkEnd w:id="243"/>
      <w:r w:rsidRPr="00476D2F">
        <w:t xml:space="preserve">Table </w:t>
      </w:r>
      <w:r w:rsidR="002C7E76">
        <w:fldChar w:fldCharType="begin"/>
      </w:r>
      <w:r w:rsidR="002C7E76">
        <w:instrText xml:space="preserve"> SEQ Table \* ARABIC </w:instrText>
      </w:r>
      <w:r w:rsidR="002C7E76">
        <w:fldChar w:fldCharType="separate"/>
      </w:r>
      <w:r w:rsidR="004501EF">
        <w:rPr>
          <w:noProof/>
        </w:rPr>
        <w:t>7</w:t>
      </w:r>
      <w:r w:rsidR="002C7E76">
        <w:fldChar w:fldCharType="end"/>
      </w:r>
      <w:r w:rsidRPr="00476D2F">
        <w:t>: Reference Documents</w:t>
      </w:r>
      <w:bookmarkEnd w:id="292"/>
      <w:bookmarkEnd w:id="293"/>
      <w:bookmarkEnd w:id="294"/>
    </w:p>
    <w:p w14:paraId="24EE6EDA" w14:textId="59A07119" w:rsidR="00DF47BE" w:rsidRPr="00476D2F" w:rsidRDefault="00DF47BE" w:rsidP="00117A38">
      <w:pPr>
        <w:numPr>
          <w:ilvl w:val="0"/>
          <w:numId w:val="34"/>
        </w:numPr>
        <w:spacing w:before="120" w:after="120"/>
      </w:pPr>
      <w:r w:rsidRPr="00476D2F">
        <w:t>The first document, [</w:t>
      </w:r>
      <w:r w:rsidR="00A9312B" w:rsidRPr="00476D2F">
        <w:fldChar w:fldCharType="begin"/>
      </w:r>
      <w:r w:rsidR="00A9312B" w:rsidRPr="00476D2F">
        <w:instrText xml:space="preserve"> REF glossary \h  \* MERGEFORMAT </w:instrText>
      </w:r>
      <w:r w:rsidR="00A9312B" w:rsidRPr="00476D2F">
        <w:fldChar w:fldCharType="separate"/>
      </w:r>
      <w:r w:rsidR="004501EF" w:rsidRPr="004501EF">
        <w:t>R</w:t>
      </w:r>
      <w:r w:rsidR="004501EF" w:rsidRPr="004501EF">
        <w:t>01</w:t>
      </w:r>
      <w:r w:rsidR="00A9312B" w:rsidRPr="00476D2F">
        <w:fldChar w:fldCharType="end"/>
      </w:r>
      <w:r w:rsidRPr="00476D2F">
        <w:t xml:space="preserve">], contains the glossary applicable to NCTS and/or ECS (terminology, acronyms and abbreviations used in </w:t>
      </w:r>
      <w:r w:rsidR="00E723C5" w:rsidRPr="00476D2F">
        <w:t xml:space="preserve">only </w:t>
      </w:r>
      <w:r w:rsidRPr="00476D2F">
        <w:t>NCTS</w:t>
      </w:r>
      <w:r w:rsidR="00E723C5" w:rsidRPr="00476D2F">
        <w:t xml:space="preserve"> and ECS</w:t>
      </w:r>
      <w:r w:rsidRPr="00476D2F">
        <w:t>)</w:t>
      </w:r>
      <w:r w:rsidR="00C5756B" w:rsidRPr="00476D2F">
        <w:t>;</w:t>
      </w:r>
    </w:p>
    <w:p w14:paraId="24EE6EDB" w14:textId="253D009F" w:rsidR="00DF47BE" w:rsidRDefault="00DF47BE" w:rsidP="00117A38">
      <w:pPr>
        <w:numPr>
          <w:ilvl w:val="0"/>
          <w:numId w:val="34"/>
        </w:numPr>
        <w:spacing w:before="120" w:after="120"/>
      </w:pPr>
      <w:r w:rsidRPr="00476D2F">
        <w:t>[</w:t>
      </w:r>
      <w:bookmarkStart w:id="295" w:name="R2"/>
      <w:bookmarkEnd w:id="295"/>
      <w:r w:rsidR="005F54AB" w:rsidRPr="00476D2F">
        <w:fldChar w:fldCharType="begin"/>
      </w:r>
      <w:r w:rsidR="006437B7" w:rsidRPr="00476D2F">
        <w:instrText xml:space="preserve"> REF UNS \h  \* MERGEFORMAT </w:instrText>
      </w:r>
      <w:r w:rsidR="005F54AB" w:rsidRPr="00476D2F">
        <w:fldChar w:fldCharType="separate"/>
      </w:r>
      <w:r w:rsidR="004501EF" w:rsidRPr="004501EF">
        <w:t>R</w:t>
      </w:r>
      <w:r w:rsidR="004501EF" w:rsidRPr="004501EF">
        <w:t>02</w:t>
      </w:r>
      <w:r w:rsidR="005F54AB" w:rsidRPr="00476D2F">
        <w:fldChar w:fldCharType="end"/>
      </w:r>
      <w:r w:rsidRPr="00476D2F">
        <w:t xml:space="preserve">] is accompanied by the User Needs Specification, defining </w:t>
      </w:r>
      <w:proofErr w:type="gramStart"/>
      <w:r w:rsidRPr="00476D2F">
        <w:t>a number of</w:t>
      </w:r>
      <w:proofErr w:type="gramEnd"/>
      <w:r w:rsidRPr="00476D2F">
        <w:t xml:space="preserve"> desirable end-user requirements for NCTS</w:t>
      </w:r>
      <w:r w:rsidR="00C5756B" w:rsidRPr="00476D2F">
        <w:t>;</w:t>
      </w:r>
    </w:p>
    <w:p w14:paraId="28E6897F" w14:textId="7D891C59" w:rsidR="00B511FB" w:rsidRPr="00476D2F" w:rsidRDefault="000D0BE6" w:rsidP="00117A38">
      <w:pPr>
        <w:numPr>
          <w:ilvl w:val="0"/>
          <w:numId w:val="34"/>
        </w:numPr>
        <w:spacing w:before="120" w:after="120"/>
      </w:pPr>
      <w:r>
        <w:t>[</w:t>
      </w:r>
      <w:r>
        <w:fldChar w:fldCharType="begin"/>
      </w:r>
      <w:r>
        <w:instrText xml:space="preserve"> REF R3 \h </w:instrText>
      </w:r>
      <w:r>
        <w:fldChar w:fldCharType="separate"/>
      </w:r>
      <w:r w:rsidR="004501EF" w:rsidRPr="000C1B4B">
        <w:rPr>
          <w:szCs w:val="24"/>
        </w:rPr>
        <w:t>R</w:t>
      </w:r>
      <w:r w:rsidR="004501EF">
        <w:rPr>
          <w:noProof/>
          <w:szCs w:val="24"/>
        </w:rPr>
        <w:t>03</w:t>
      </w:r>
      <w:r>
        <w:fldChar w:fldCharType="end"/>
      </w:r>
      <w:r>
        <w:t xml:space="preserve">] </w:t>
      </w:r>
      <w:r w:rsidR="002653CC" w:rsidRPr="002653CC">
        <w:t>provide</w:t>
      </w:r>
      <w:r w:rsidR="002653CC">
        <w:t>s</w:t>
      </w:r>
      <w:r w:rsidR="002653CC" w:rsidRPr="002653CC">
        <w:t xml:space="preserve"> the Security Plan for the Customs </w:t>
      </w:r>
      <w:r w:rsidR="00F0216E">
        <w:t>T</w:t>
      </w:r>
      <w:r w:rsidR="002653CC" w:rsidRPr="002653CC">
        <w:t>rans-European Systems (Customs TES) developed and used as an essential tool for the implementation of the new Customs Tra</w:t>
      </w:r>
      <w:r w:rsidR="00F0216E">
        <w:t>n</w:t>
      </w:r>
      <w:r w:rsidR="002653CC" w:rsidRPr="002653CC">
        <w:t>s-European Systems implementing the Union Customs Code (UCC) and its Delegating and Implementing Acts</w:t>
      </w:r>
      <w:r w:rsidR="002653CC">
        <w:t>;</w:t>
      </w:r>
    </w:p>
    <w:p w14:paraId="24EE6EDC" w14:textId="65DAA8D5" w:rsidR="00DF47BE" w:rsidRPr="00476D2F" w:rsidRDefault="00DF47BE" w:rsidP="00117A38">
      <w:pPr>
        <w:numPr>
          <w:ilvl w:val="0"/>
          <w:numId w:val="34"/>
        </w:numPr>
        <w:spacing w:before="120" w:after="120"/>
      </w:pPr>
      <w:r w:rsidRPr="00476D2F">
        <w:t>The seven documents, from [</w:t>
      </w:r>
      <w:r w:rsidR="003F0B4E" w:rsidRPr="00476D2F">
        <w:fldChar w:fldCharType="begin"/>
      </w:r>
      <w:r w:rsidR="003F0B4E" w:rsidRPr="00476D2F">
        <w:instrText xml:space="preserve"> REF R4 \h </w:instrText>
      </w:r>
      <w:r w:rsidR="003F0B4E" w:rsidRPr="00476D2F">
        <w:fldChar w:fldCharType="separate"/>
      </w:r>
      <w:r w:rsidR="004501EF" w:rsidRPr="000C1B4B">
        <w:rPr>
          <w:szCs w:val="24"/>
        </w:rPr>
        <w:t>R</w:t>
      </w:r>
      <w:r w:rsidR="004501EF">
        <w:rPr>
          <w:noProof/>
          <w:szCs w:val="24"/>
        </w:rPr>
        <w:t>04</w:t>
      </w:r>
      <w:r w:rsidR="003F0B4E" w:rsidRPr="00476D2F">
        <w:fldChar w:fldCharType="end"/>
      </w:r>
      <w:r w:rsidRPr="00476D2F">
        <w:t>] to [</w:t>
      </w:r>
      <w:r w:rsidR="003F0B4E" w:rsidRPr="00476D2F">
        <w:fldChar w:fldCharType="begin"/>
      </w:r>
      <w:r w:rsidR="003F0B4E" w:rsidRPr="00476D2F">
        <w:instrText xml:space="preserve"> REF R10 \h </w:instrText>
      </w:r>
      <w:r w:rsidR="003F0B4E" w:rsidRPr="00476D2F">
        <w:fldChar w:fldCharType="separate"/>
      </w:r>
      <w:r w:rsidR="004501EF" w:rsidRPr="000C1B4B">
        <w:rPr>
          <w:szCs w:val="24"/>
        </w:rPr>
        <w:t>R</w:t>
      </w:r>
      <w:r w:rsidR="004501EF">
        <w:rPr>
          <w:noProof/>
          <w:szCs w:val="24"/>
        </w:rPr>
        <w:t>10</w:t>
      </w:r>
      <w:r w:rsidR="003F0B4E" w:rsidRPr="00476D2F">
        <w:fldChar w:fldCharType="end"/>
      </w:r>
      <w:r w:rsidRPr="00476D2F">
        <w:t>], contain additional documentation on CCN/CSI</w:t>
      </w:r>
      <w:r w:rsidR="00C5756B" w:rsidRPr="00476D2F">
        <w:t>;</w:t>
      </w:r>
    </w:p>
    <w:p w14:paraId="2395CE07" w14:textId="01553991" w:rsidR="003C258A" w:rsidRPr="00476D2F" w:rsidRDefault="003C258A" w:rsidP="00117A38">
      <w:pPr>
        <w:numPr>
          <w:ilvl w:val="0"/>
          <w:numId w:val="34"/>
        </w:numPr>
        <w:spacing w:before="120" w:after="120"/>
      </w:pPr>
      <w:r w:rsidRPr="00476D2F">
        <w:t>[</w:t>
      </w:r>
      <w:r w:rsidRPr="00476D2F">
        <w:fldChar w:fldCharType="begin"/>
      </w:r>
      <w:r w:rsidRPr="00476D2F">
        <w:instrText xml:space="preserve"> REF R11 \h  \* MERGEFORMAT </w:instrText>
      </w:r>
      <w:r w:rsidRPr="00476D2F">
        <w:fldChar w:fldCharType="separate"/>
      </w:r>
      <w:r w:rsidR="004501EF" w:rsidRPr="000C1B4B">
        <w:rPr>
          <w:szCs w:val="24"/>
        </w:rPr>
        <w:t>R</w:t>
      </w:r>
      <w:r w:rsidR="004501EF">
        <w:rPr>
          <w:szCs w:val="24"/>
        </w:rPr>
        <w:t>11</w:t>
      </w:r>
      <w:r w:rsidRPr="00476D2F">
        <w:fldChar w:fldCharType="end"/>
      </w:r>
      <w:r w:rsidRPr="00476D2F">
        <w:t>] is the archive which contains all accepted RFCs for the RFC-List.</w:t>
      </w:r>
      <w:r w:rsidR="00DC4E0E">
        <w:t>36</w:t>
      </w:r>
      <w:r w:rsidRPr="00476D2F">
        <w:t xml:space="preserve"> (published on CIRCABC)</w:t>
      </w:r>
      <w:r w:rsidR="00C5756B" w:rsidRPr="00476D2F">
        <w:t>;</w:t>
      </w:r>
    </w:p>
    <w:p w14:paraId="24EE6EDD" w14:textId="4F377B4F" w:rsidR="00DF47BE" w:rsidRPr="00476D2F" w:rsidRDefault="00DF47BE" w:rsidP="00117A38">
      <w:pPr>
        <w:numPr>
          <w:ilvl w:val="0"/>
          <w:numId w:val="34"/>
        </w:numPr>
        <w:spacing w:before="120" w:after="120"/>
      </w:pPr>
      <w:r w:rsidRPr="00476D2F">
        <w:t>The SAM Mapping Specification, [</w:t>
      </w:r>
      <w:r w:rsidR="003F0B4E" w:rsidRPr="00476D2F">
        <w:fldChar w:fldCharType="begin"/>
      </w:r>
      <w:r w:rsidR="003F0B4E" w:rsidRPr="00476D2F">
        <w:instrText xml:space="preserve"> REF R12 \h </w:instrText>
      </w:r>
      <w:r w:rsidR="003F0B4E" w:rsidRPr="00476D2F">
        <w:fldChar w:fldCharType="separate"/>
      </w:r>
      <w:r w:rsidR="004501EF" w:rsidRPr="000C1B4B">
        <w:rPr>
          <w:szCs w:val="24"/>
        </w:rPr>
        <w:t>R</w:t>
      </w:r>
      <w:r w:rsidR="004501EF">
        <w:rPr>
          <w:noProof/>
          <w:szCs w:val="24"/>
        </w:rPr>
        <w:t>12</w:t>
      </w:r>
      <w:r w:rsidR="003F0B4E" w:rsidRPr="00476D2F">
        <w:fldChar w:fldCharType="end"/>
      </w:r>
      <w:r w:rsidRPr="00476D2F">
        <w:t>], is a document describing the Interchange Exchange format</w:t>
      </w:r>
      <w:r w:rsidR="00C5756B" w:rsidRPr="00476D2F">
        <w:t>;</w:t>
      </w:r>
    </w:p>
    <w:p w14:paraId="24EE6EDE" w14:textId="4F1E3D62" w:rsidR="00DF47BE" w:rsidRPr="00476D2F" w:rsidRDefault="00DF47BE" w:rsidP="00117A38">
      <w:pPr>
        <w:numPr>
          <w:ilvl w:val="0"/>
          <w:numId w:val="34"/>
        </w:numPr>
        <w:spacing w:before="120" w:after="120"/>
      </w:pPr>
      <w:r w:rsidRPr="00476D2F">
        <w:t>The two documents</w:t>
      </w:r>
      <w:r w:rsidR="004F3F46" w:rsidRPr="00476D2F">
        <w:t xml:space="preserve"> [</w:t>
      </w:r>
      <w:r w:rsidR="005F54AB" w:rsidRPr="00476D2F">
        <w:fldChar w:fldCharType="begin"/>
      </w:r>
      <w:r w:rsidR="001F42A3"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004F3F46" w:rsidRPr="00476D2F">
        <w:t>] and [</w:t>
      </w:r>
      <w:r w:rsidR="005F54AB" w:rsidRPr="00476D2F">
        <w:fldChar w:fldCharType="begin"/>
      </w:r>
      <w:r w:rsidR="004F3F46"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004F3F46" w:rsidRPr="00476D2F">
        <w:t>]</w:t>
      </w:r>
      <w:r w:rsidRPr="00476D2F">
        <w:t xml:space="preserve"> present various business process threads of the Export Core business [</w:t>
      </w:r>
      <w:r w:rsidR="005F54AB" w:rsidRPr="00476D2F">
        <w:fldChar w:fldCharType="begin"/>
      </w:r>
      <w:r w:rsidR="00A03440"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the Import Core business [</w:t>
      </w:r>
      <w:r w:rsidR="005F54AB" w:rsidRPr="00476D2F">
        <w:fldChar w:fldCharType="begin"/>
      </w:r>
      <w:r w:rsidR="001F42A3"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w:t>
      </w:r>
      <w:r w:rsidR="000F78E7" w:rsidRPr="00476D2F">
        <w:t xml:space="preserve"> for ECS-P2</w:t>
      </w:r>
      <w:r w:rsidR="00856704" w:rsidRPr="00476D2F">
        <w:t xml:space="preserve"> and ICS-P1 respectively</w:t>
      </w:r>
      <w:r w:rsidR="00C5756B" w:rsidRPr="00476D2F">
        <w:t>;</w:t>
      </w:r>
    </w:p>
    <w:p w14:paraId="24EE6EE0" w14:textId="70486098" w:rsidR="00DF47BE" w:rsidRPr="00476D2F" w:rsidRDefault="00DF47BE" w:rsidP="00117A38">
      <w:pPr>
        <w:numPr>
          <w:ilvl w:val="0"/>
          <w:numId w:val="34"/>
        </w:numPr>
        <w:spacing w:before="120" w:after="120"/>
      </w:pPr>
      <w:r w:rsidRPr="00476D2F">
        <w:t>Document [</w:t>
      </w:r>
      <w:r w:rsidR="003F0B4E" w:rsidRPr="00476D2F">
        <w:fldChar w:fldCharType="begin"/>
      </w:r>
      <w:r w:rsidR="003F0B4E" w:rsidRPr="00476D2F">
        <w:instrText xml:space="preserve"> REF R15 \h </w:instrText>
      </w:r>
      <w:r w:rsidR="003F0B4E" w:rsidRPr="00476D2F">
        <w:fldChar w:fldCharType="separate"/>
      </w:r>
      <w:r w:rsidR="004501EF" w:rsidRPr="000C1B4B">
        <w:rPr>
          <w:szCs w:val="24"/>
        </w:rPr>
        <w:t>R</w:t>
      </w:r>
      <w:r w:rsidR="004501EF">
        <w:rPr>
          <w:noProof/>
          <w:szCs w:val="24"/>
        </w:rPr>
        <w:t>15</w:t>
      </w:r>
      <w:r w:rsidR="003F0B4E" w:rsidRPr="00476D2F">
        <w:fldChar w:fldCharType="end"/>
      </w:r>
      <w:r w:rsidRPr="00476D2F">
        <w:t>] is the Scope of AES-ECS Phase</w:t>
      </w:r>
      <w:r w:rsidR="00C5756B" w:rsidRPr="00476D2F">
        <w:t>;</w:t>
      </w:r>
    </w:p>
    <w:p w14:paraId="24EE6EE1" w14:textId="2D412280" w:rsidR="00DF47BE" w:rsidRPr="00476D2F" w:rsidRDefault="00DF47BE" w:rsidP="00117A38">
      <w:pPr>
        <w:numPr>
          <w:ilvl w:val="0"/>
          <w:numId w:val="34"/>
        </w:numPr>
        <w:spacing w:before="120" w:after="120"/>
      </w:pPr>
      <w:r w:rsidRPr="00476D2F">
        <w:t>The next three documents are the domain specific DDNA volumes [</w:t>
      </w:r>
      <w:r w:rsidR="003F0B4E" w:rsidRPr="00476D2F">
        <w:fldChar w:fldCharType="begin"/>
      </w:r>
      <w:r w:rsidR="003F0B4E" w:rsidRPr="00476D2F">
        <w:instrText xml:space="preserve"> REF R16 \h </w:instrText>
      </w:r>
      <w:r w:rsidR="003F0B4E" w:rsidRPr="00476D2F">
        <w:fldChar w:fldCharType="separate"/>
      </w:r>
      <w:r w:rsidR="004501EF" w:rsidRPr="000C1B4B">
        <w:rPr>
          <w:szCs w:val="24"/>
        </w:rPr>
        <w:t>R</w:t>
      </w:r>
      <w:r w:rsidR="004501EF">
        <w:rPr>
          <w:noProof/>
          <w:szCs w:val="24"/>
        </w:rPr>
        <w:t>16</w:t>
      </w:r>
      <w:r w:rsidR="003F0B4E" w:rsidRPr="00476D2F">
        <w:fldChar w:fldCharType="end"/>
      </w:r>
      <w:r w:rsidRPr="00476D2F">
        <w:t>], [</w:t>
      </w:r>
      <w:r w:rsidR="003F0B4E" w:rsidRPr="00476D2F">
        <w:fldChar w:fldCharType="begin"/>
      </w:r>
      <w:r w:rsidR="003F0B4E" w:rsidRPr="00476D2F">
        <w:instrText xml:space="preserve"> REF R17 \h </w:instrText>
      </w:r>
      <w:r w:rsidR="003F0B4E" w:rsidRPr="00476D2F">
        <w:fldChar w:fldCharType="separate"/>
      </w:r>
      <w:r w:rsidR="004501EF" w:rsidRPr="000C1B4B">
        <w:rPr>
          <w:szCs w:val="24"/>
        </w:rPr>
        <w:t>R</w:t>
      </w:r>
      <w:r w:rsidR="004501EF">
        <w:rPr>
          <w:noProof/>
          <w:szCs w:val="24"/>
        </w:rPr>
        <w:t>17</w:t>
      </w:r>
      <w:r w:rsidR="003F0B4E" w:rsidRPr="00476D2F">
        <w:fldChar w:fldCharType="end"/>
      </w:r>
      <w:r w:rsidRPr="00476D2F">
        <w:t>] and [</w:t>
      </w:r>
      <w:r w:rsidR="003F0B4E" w:rsidRPr="00476D2F">
        <w:fldChar w:fldCharType="begin"/>
      </w:r>
      <w:r w:rsidR="003F0B4E" w:rsidRPr="00476D2F">
        <w:instrText xml:space="preserve"> REF R18 \h </w:instrText>
      </w:r>
      <w:r w:rsidR="003F0B4E" w:rsidRPr="00476D2F">
        <w:fldChar w:fldCharType="separate"/>
      </w:r>
      <w:r w:rsidR="004501EF" w:rsidRPr="000C1B4B">
        <w:rPr>
          <w:szCs w:val="24"/>
        </w:rPr>
        <w:t>R</w:t>
      </w:r>
      <w:r w:rsidR="004501EF">
        <w:rPr>
          <w:noProof/>
          <w:szCs w:val="24"/>
        </w:rPr>
        <w:t>18</w:t>
      </w:r>
      <w:r w:rsidR="003F0B4E" w:rsidRPr="00476D2F">
        <w:fldChar w:fldCharType="end"/>
      </w:r>
      <w:r w:rsidRPr="00476D2F">
        <w:t>]</w:t>
      </w:r>
      <w:r w:rsidR="00E1008D" w:rsidRPr="00476D2F">
        <w:t xml:space="preserve"> for ECS-P2, </w:t>
      </w:r>
      <w:r w:rsidR="00886FD1" w:rsidRPr="00476D2F">
        <w:t>NCTS-P4 and ICS-P1</w:t>
      </w:r>
      <w:r w:rsidR="00C5756B" w:rsidRPr="00476D2F">
        <w:t>;</w:t>
      </w:r>
    </w:p>
    <w:p w14:paraId="41A1F0BD" w14:textId="0B18A1D0" w:rsidR="001E30A5" w:rsidRPr="00476D2F" w:rsidRDefault="001E30A5" w:rsidP="00117A38">
      <w:pPr>
        <w:numPr>
          <w:ilvl w:val="0"/>
          <w:numId w:val="34"/>
        </w:numPr>
        <w:spacing w:before="120" w:after="120"/>
      </w:pPr>
      <w:r w:rsidRPr="00476D2F">
        <w:t>[</w:t>
      </w:r>
      <w:r w:rsidRPr="00476D2F">
        <w:fldChar w:fldCharType="begin"/>
      </w:r>
      <w:r w:rsidRPr="00476D2F">
        <w:instrText xml:space="preserve"> REF R19 \h </w:instrText>
      </w:r>
      <w:r w:rsidRPr="00476D2F">
        <w:fldChar w:fldCharType="separate"/>
      </w:r>
      <w:r w:rsidR="004501EF" w:rsidRPr="000C1B4B">
        <w:rPr>
          <w:szCs w:val="24"/>
        </w:rPr>
        <w:t>R</w:t>
      </w:r>
      <w:r w:rsidR="004501EF">
        <w:rPr>
          <w:noProof/>
          <w:szCs w:val="24"/>
        </w:rPr>
        <w:t>19</w:t>
      </w:r>
      <w:r w:rsidRPr="00476D2F">
        <w:fldChar w:fldCharType="end"/>
      </w:r>
      <w:r w:rsidRPr="00476D2F">
        <w:t xml:space="preserve">] describes the system architecture of </w:t>
      </w:r>
      <w:r w:rsidR="00136AA7" w:rsidRPr="00476D2F">
        <w:t>TAXUD ieCA</w:t>
      </w:r>
      <w:r w:rsidRPr="00476D2F">
        <w:t xml:space="preserve"> and </w:t>
      </w:r>
      <w:r w:rsidR="00BE7283" w:rsidRPr="00476D2F">
        <w:t>NCO</w:t>
      </w:r>
      <w:r w:rsidR="00C5756B" w:rsidRPr="00476D2F">
        <w:t>;</w:t>
      </w:r>
    </w:p>
    <w:p w14:paraId="24EE6EE2" w14:textId="33F466CF" w:rsidR="00DF47BE" w:rsidRPr="00476D2F" w:rsidRDefault="00DF47BE" w:rsidP="00117A38">
      <w:pPr>
        <w:numPr>
          <w:ilvl w:val="0"/>
          <w:numId w:val="34"/>
        </w:numPr>
        <w:spacing w:before="120" w:after="120"/>
      </w:pPr>
      <w:r w:rsidRPr="00476D2F">
        <w:t>The next document, [</w:t>
      </w:r>
      <w:r w:rsidR="003F0B4E" w:rsidRPr="00476D2F">
        <w:fldChar w:fldCharType="begin"/>
      </w:r>
      <w:r w:rsidR="003F0B4E" w:rsidRPr="00476D2F">
        <w:instrText xml:space="preserve"> REF R20 \h </w:instrText>
      </w:r>
      <w:r w:rsidR="003F0B4E" w:rsidRPr="00476D2F">
        <w:fldChar w:fldCharType="separate"/>
      </w:r>
      <w:r w:rsidR="004501EF" w:rsidRPr="000C1B4B">
        <w:rPr>
          <w:szCs w:val="24"/>
        </w:rPr>
        <w:t>R</w:t>
      </w:r>
      <w:r w:rsidR="004501EF">
        <w:rPr>
          <w:noProof/>
          <w:szCs w:val="24"/>
        </w:rPr>
        <w:t>20</w:t>
      </w:r>
      <w:r w:rsidR="003F0B4E" w:rsidRPr="00476D2F">
        <w:fldChar w:fldCharType="end"/>
      </w:r>
      <w:r w:rsidRPr="00476D2F">
        <w:t xml:space="preserve">], defines the scope of </w:t>
      </w:r>
      <w:r w:rsidRPr="00476D2F">
        <w:rPr>
          <w:szCs w:val="24"/>
        </w:rPr>
        <w:t>NCTS</w:t>
      </w:r>
      <w:r w:rsidR="00C5756B" w:rsidRPr="00476D2F">
        <w:t>;</w:t>
      </w:r>
    </w:p>
    <w:p w14:paraId="24EE6EE3" w14:textId="2DD85D07" w:rsidR="00DF47BE" w:rsidRDefault="00DF47BE" w:rsidP="00117A38">
      <w:pPr>
        <w:numPr>
          <w:ilvl w:val="0"/>
          <w:numId w:val="34"/>
        </w:numPr>
        <w:spacing w:before="120" w:after="120"/>
      </w:pPr>
      <w:r w:rsidRPr="00476D2F">
        <w:t>Document [</w:t>
      </w:r>
      <w:r w:rsidR="00A9312B" w:rsidRPr="00476D2F">
        <w:fldChar w:fldCharType="begin"/>
      </w:r>
      <w:r w:rsidR="00A9312B" w:rsidRPr="00476D2F">
        <w:instrText xml:space="preserve"> REF ICS_Scope \h  \* MERGEFORMAT </w:instrText>
      </w:r>
      <w:r w:rsidR="00A9312B" w:rsidRPr="00476D2F">
        <w:fldChar w:fldCharType="separate"/>
      </w:r>
      <w:r w:rsidR="004501EF" w:rsidRPr="000C1B4B">
        <w:rPr>
          <w:szCs w:val="24"/>
        </w:rPr>
        <w:t>R</w:t>
      </w:r>
      <w:r w:rsidR="004501EF">
        <w:rPr>
          <w:szCs w:val="24"/>
        </w:rPr>
        <w:t>21</w:t>
      </w:r>
      <w:r w:rsidR="00A9312B" w:rsidRPr="00476D2F">
        <w:fldChar w:fldCharType="end"/>
      </w:r>
      <w:r w:rsidRPr="00476D2F">
        <w:t>] is the Scope of AIS-ICS Phase 1</w:t>
      </w:r>
      <w:r w:rsidR="00C5756B" w:rsidRPr="00476D2F">
        <w:t>;</w:t>
      </w:r>
    </w:p>
    <w:p w14:paraId="24EE6EE4" w14:textId="00FA0537" w:rsidR="00DF47BE" w:rsidRPr="00476D2F" w:rsidRDefault="00DF47BE" w:rsidP="00117A38">
      <w:pPr>
        <w:numPr>
          <w:ilvl w:val="0"/>
          <w:numId w:val="34"/>
        </w:numPr>
        <w:spacing w:before="120" w:after="120"/>
      </w:pPr>
      <w:r w:rsidRPr="00476D2F">
        <w:t>The next document, [</w:t>
      </w:r>
      <w:r w:rsidR="00A9312B" w:rsidRPr="00476D2F">
        <w:fldChar w:fldCharType="begin"/>
      </w:r>
      <w:r w:rsidR="00A9312B" w:rsidRPr="00476D2F">
        <w:instrText xml:space="preserve"> REF EODDNA \h  \* MERGEFORMAT </w:instrText>
      </w:r>
      <w:r w:rsidR="00A9312B" w:rsidRPr="00476D2F">
        <w:fldChar w:fldCharType="separate"/>
      </w:r>
      <w:r w:rsidR="004501EF" w:rsidRPr="000C1B4B">
        <w:rPr>
          <w:szCs w:val="24"/>
        </w:rPr>
        <w:t>R</w:t>
      </w:r>
      <w:r w:rsidR="004501EF">
        <w:rPr>
          <w:szCs w:val="24"/>
        </w:rPr>
        <w:t>22</w:t>
      </w:r>
      <w:r w:rsidR="00A9312B" w:rsidRPr="00476D2F">
        <w:fldChar w:fldCharType="end"/>
      </w:r>
      <w:r w:rsidRPr="00476D2F">
        <w:t>], is the EOS DDNA</w:t>
      </w:r>
      <w:r w:rsidR="00C5756B" w:rsidRPr="00476D2F">
        <w:t>;</w:t>
      </w:r>
    </w:p>
    <w:p w14:paraId="77A5EF09" w14:textId="6901D624" w:rsidR="003F0B4E" w:rsidRPr="00476D2F" w:rsidRDefault="003F0B4E" w:rsidP="00117A38">
      <w:pPr>
        <w:numPr>
          <w:ilvl w:val="0"/>
          <w:numId w:val="34"/>
        </w:numPr>
        <w:spacing w:before="120" w:after="120"/>
      </w:pPr>
      <w:r w:rsidRPr="00476D2F">
        <w:t>Functional specifications for EOS are contained in [</w:t>
      </w:r>
      <w:r w:rsidRPr="00476D2F">
        <w:fldChar w:fldCharType="begin"/>
      </w:r>
      <w:r w:rsidRPr="00476D2F">
        <w:instrText xml:space="preserve"> REF EOFS \h  \* MERGEFORMAT </w:instrText>
      </w:r>
      <w:r w:rsidRPr="00476D2F">
        <w:fldChar w:fldCharType="separate"/>
      </w:r>
      <w:r w:rsidR="004501EF" w:rsidRPr="000C1B4B">
        <w:rPr>
          <w:szCs w:val="24"/>
        </w:rPr>
        <w:t>R</w:t>
      </w:r>
      <w:r w:rsidR="004501EF">
        <w:rPr>
          <w:szCs w:val="24"/>
        </w:rPr>
        <w:t>23</w:t>
      </w:r>
      <w:r w:rsidRPr="00476D2F">
        <w:fldChar w:fldCharType="end"/>
      </w:r>
      <w:r w:rsidRPr="00476D2F">
        <w:t>]</w:t>
      </w:r>
      <w:r w:rsidR="00C5756B" w:rsidRPr="00476D2F">
        <w:t>;</w:t>
      </w:r>
    </w:p>
    <w:p w14:paraId="24EE6EE6" w14:textId="00AEE7FF" w:rsidR="00E723C5" w:rsidRPr="00476D2F" w:rsidRDefault="00E723C5" w:rsidP="00117A38">
      <w:pPr>
        <w:numPr>
          <w:ilvl w:val="0"/>
          <w:numId w:val="34"/>
        </w:numPr>
        <w:spacing w:before="120" w:after="120"/>
      </w:pPr>
      <w:r w:rsidRPr="00476D2F">
        <w:t>[</w:t>
      </w:r>
      <w:r w:rsidR="005F54AB" w:rsidRPr="00476D2F">
        <w:fldChar w:fldCharType="begin"/>
      </w:r>
      <w:r w:rsidRPr="00476D2F">
        <w:instrText xml:space="preserve"> REF R25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24</w:t>
      </w:r>
      <w:r w:rsidR="005F54AB" w:rsidRPr="00476D2F">
        <w:fldChar w:fldCharType="end"/>
      </w:r>
      <w:r w:rsidRPr="00476D2F">
        <w:t xml:space="preserve">] </w:t>
      </w:r>
      <w:r w:rsidR="000700A0" w:rsidRPr="002B5A4C">
        <w:t>defines the initial structure of the reference numbers used in NCTS (MRN and GRN</w:t>
      </w:r>
      <w:r w:rsidRPr="00476D2F">
        <w:t>)</w:t>
      </w:r>
      <w:r w:rsidR="00C5756B" w:rsidRPr="00476D2F">
        <w:t>;</w:t>
      </w:r>
    </w:p>
    <w:p w14:paraId="24EE6EE7" w14:textId="6EE54771" w:rsidR="00C161E7" w:rsidRPr="00476D2F" w:rsidRDefault="00C161E7" w:rsidP="00117A38">
      <w:pPr>
        <w:numPr>
          <w:ilvl w:val="0"/>
          <w:numId w:val="34"/>
        </w:numPr>
        <w:spacing w:before="120" w:after="120"/>
      </w:pPr>
      <w:r w:rsidRPr="00476D2F">
        <w:t>FTSS [</w:t>
      </w:r>
      <w:r w:rsidR="005F54AB" w:rsidRPr="00476D2F">
        <w:fldChar w:fldCharType="begin"/>
      </w:r>
      <w:r w:rsidRPr="00476D2F">
        <w:instrText xml:space="preserve"> REF R26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25</w:t>
      </w:r>
      <w:r w:rsidR="005F54AB" w:rsidRPr="00476D2F">
        <w:fldChar w:fldCharType="end"/>
      </w:r>
      <w:r w:rsidRPr="00476D2F">
        <w:t>] is the Functional Transit System Specification. It defines the business proces</w:t>
      </w:r>
      <w:r w:rsidR="00A466B6" w:rsidRPr="00476D2F">
        <w:t>ses that are supported by DDCOM</w:t>
      </w:r>
      <w:r w:rsidR="00856704" w:rsidRPr="00476D2F">
        <w:t xml:space="preserve"> for NCTS-P4</w:t>
      </w:r>
      <w:r w:rsidR="00C5756B" w:rsidRPr="00476D2F">
        <w:t>;</w:t>
      </w:r>
    </w:p>
    <w:p w14:paraId="3EC2AE58" w14:textId="664B3EBB" w:rsidR="002A46D0" w:rsidRPr="00476D2F" w:rsidRDefault="002A46D0" w:rsidP="00117A38">
      <w:pPr>
        <w:numPr>
          <w:ilvl w:val="0"/>
          <w:numId w:val="34"/>
        </w:numPr>
        <w:spacing w:before="120" w:after="120"/>
      </w:pPr>
      <w:r w:rsidRPr="00476D2F">
        <w:t>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4501EF" w:rsidRPr="000C1B4B">
        <w:rPr>
          <w:szCs w:val="24"/>
        </w:rPr>
        <w:t>R</w:t>
      </w:r>
      <w:r w:rsidR="004501EF">
        <w:rPr>
          <w:szCs w:val="24"/>
        </w:rPr>
        <w:t>26</w:t>
      </w:r>
      <w:r w:rsidRPr="00476D2F">
        <w:fldChar w:fldCharType="end"/>
      </w:r>
      <w:r w:rsidRPr="00476D2F">
        <w:t xml:space="preserve">] </w:t>
      </w:r>
      <w:r w:rsidR="00FB40B2" w:rsidRPr="00476D2F">
        <w:t xml:space="preserve">defines all the interfaces available to the National Administrations to upload to and to download </w:t>
      </w:r>
      <w:r w:rsidR="001028F4" w:rsidRPr="00476D2F">
        <w:t xml:space="preserve">data </w:t>
      </w:r>
      <w:r w:rsidR="00FB40B2" w:rsidRPr="00476D2F">
        <w:t>from CS/RD2</w:t>
      </w:r>
      <w:r w:rsidR="00C5756B" w:rsidRPr="00476D2F">
        <w:t>;</w:t>
      </w:r>
    </w:p>
    <w:p w14:paraId="4F426539" w14:textId="3E25EF7F" w:rsidR="003C258A" w:rsidRPr="00476D2F" w:rsidRDefault="003C258A" w:rsidP="00117A38">
      <w:pPr>
        <w:numPr>
          <w:ilvl w:val="0"/>
          <w:numId w:val="34"/>
        </w:numPr>
        <w:spacing w:before="120" w:after="120"/>
      </w:pPr>
      <w:r w:rsidRPr="00476D2F">
        <w:rPr>
          <w:szCs w:val="24"/>
        </w:rPr>
        <w:t>AES L4 BPMs [</w:t>
      </w:r>
      <w:r w:rsidR="002E576E" w:rsidRPr="00476D2F">
        <w:rPr>
          <w:szCs w:val="24"/>
        </w:rPr>
        <w:fldChar w:fldCharType="begin"/>
      </w:r>
      <w:r w:rsidR="002E576E" w:rsidRPr="00476D2F">
        <w:rPr>
          <w:szCs w:val="24"/>
        </w:rPr>
        <w:instrText xml:space="preserve"> REF R28 \h </w:instrText>
      </w:r>
      <w:r w:rsidR="002E576E" w:rsidRPr="00476D2F">
        <w:rPr>
          <w:szCs w:val="24"/>
        </w:rPr>
      </w:r>
      <w:r w:rsidR="002E576E" w:rsidRPr="00476D2F">
        <w:rPr>
          <w:szCs w:val="24"/>
        </w:rPr>
        <w:fldChar w:fldCharType="separate"/>
      </w:r>
      <w:r w:rsidR="004501EF" w:rsidRPr="000C1B4B">
        <w:rPr>
          <w:szCs w:val="24"/>
        </w:rPr>
        <w:t>R</w:t>
      </w:r>
      <w:r w:rsidR="004501EF">
        <w:rPr>
          <w:noProof/>
          <w:szCs w:val="24"/>
        </w:rPr>
        <w:t>27</w:t>
      </w:r>
      <w:r w:rsidR="002E576E" w:rsidRPr="00476D2F">
        <w:rPr>
          <w:szCs w:val="24"/>
        </w:rPr>
        <w:fldChar w:fldCharType="end"/>
      </w:r>
      <w:r w:rsidRPr="00476D2F">
        <w:rPr>
          <w:szCs w:val="24"/>
        </w:rPr>
        <w:t xml:space="preserve">] </w:t>
      </w:r>
      <w:r w:rsidRPr="00476D2F">
        <w:t>is the Functional AES System Specification</w:t>
      </w:r>
      <w:r w:rsidR="00C5756B" w:rsidRPr="00476D2F">
        <w:t>;</w:t>
      </w:r>
    </w:p>
    <w:p w14:paraId="16AD19E1" w14:textId="4E66BC25" w:rsidR="003C258A" w:rsidRDefault="003C258A" w:rsidP="00117A38">
      <w:pPr>
        <w:numPr>
          <w:ilvl w:val="0"/>
          <w:numId w:val="34"/>
        </w:numPr>
        <w:spacing w:before="120" w:after="120"/>
      </w:pPr>
      <w:r w:rsidRPr="00476D2F">
        <w:rPr>
          <w:szCs w:val="24"/>
        </w:rPr>
        <w:t>NCTS-P5 L4 BPMs [</w:t>
      </w:r>
      <w:r w:rsidRPr="00476D2F">
        <w:rPr>
          <w:szCs w:val="24"/>
        </w:rPr>
        <w:fldChar w:fldCharType="begin"/>
      </w:r>
      <w:r w:rsidRPr="00476D2F">
        <w:rPr>
          <w:szCs w:val="24"/>
        </w:rPr>
        <w:instrText xml:space="preserve"> REF R29 \h </w:instrText>
      </w:r>
      <w:r w:rsidRPr="00476D2F">
        <w:rPr>
          <w:szCs w:val="24"/>
        </w:rPr>
      </w:r>
      <w:r w:rsidRPr="00476D2F">
        <w:rPr>
          <w:szCs w:val="24"/>
        </w:rPr>
        <w:fldChar w:fldCharType="separate"/>
      </w:r>
      <w:r w:rsidR="004501EF" w:rsidRPr="000C1B4B">
        <w:rPr>
          <w:szCs w:val="24"/>
        </w:rPr>
        <w:t>R</w:t>
      </w:r>
      <w:r w:rsidR="004501EF">
        <w:rPr>
          <w:noProof/>
          <w:szCs w:val="24"/>
        </w:rPr>
        <w:t>28</w:t>
      </w:r>
      <w:r w:rsidRPr="00476D2F">
        <w:rPr>
          <w:szCs w:val="24"/>
        </w:rPr>
        <w:fldChar w:fldCharType="end"/>
      </w:r>
      <w:r w:rsidRPr="00476D2F">
        <w:rPr>
          <w:szCs w:val="24"/>
        </w:rPr>
        <w:t xml:space="preserve">] </w:t>
      </w:r>
      <w:r w:rsidRPr="00476D2F">
        <w:t>is the Functional NCTS System Specification</w:t>
      </w:r>
      <w:r w:rsidR="00C5756B" w:rsidRPr="00476D2F">
        <w:t>;</w:t>
      </w:r>
    </w:p>
    <w:p w14:paraId="55DA0DB9" w14:textId="65296962" w:rsidR="00EE11F7" w:rsidRDefault="004E6E00" w:rsidP="000A2025">
      <w:pPr>
        <w:numPr>
          <w:ilvl w:val="0"/>
          <w:numId w:val="34"/>
        </w:numPr>
        <w:spacing w:before="120" w:after="120"/>
      </w:pPr>
      <w:r w:rsidRPr="009A3DEE">
        <w:t>[</w:t>
      </w:r>
      <w:r w:rsidR="00F77555">
        <w:fldChar w:fldCharType="begin"/>
      </w:r>
      <w:r w:rsidR="00F77555">
        <w:instrText xml:space="preserve"> REF R30 \h </w:instrText>
      </w:r>
      <w:r w:rsidR="00F77555">
        <w:fldChar w:fldCharType="separate"/>
      </w:r>
      <w:r w:rsidR="004501EF" w:rsidRPr="000C1B4B">
        <w:rPr>
          <w:szCs w:val="24"/>
        </w:rPr>
        <w:t>R</w:t>
      </w:r>
      <w:r w:rsidR="004501EF">
        <w:rPr>
          <w:noProof/>
          <w:szCs w:val="24"/>
        </w:rPr>
        <w:t>29</w:t>
      </w:r>
      <w:r w:rsidR="00F77555">
        <w:fldChar w:fldCharType="end"/>
      </w:r>
      <w:r w:rsidRPr="009A3DEE">
        <w:t>]</w:t>
      </w:r>
      <w:r w:rsidR="008A7EBE">
        <w:t xml:space="preserve"> is the document describing the </w:t>
      </w:r>
      <w:r w:rsidR="00EE11F7">
        <w:t>Service Level Agreement for Availability and Continuity of Customs Trans-European Systems between National Administrations and DG TAXUD</w:t>
      </w:r>
      <w:r>
        <w:rPr>
          <w:lang w:val="en-US"/>
        </w:rPr>
        <w:t>;</w:t>
      </w:r>
    </w:p>
    <w:p w14:paraId="1936CE52" w14:textId="75E0E6B1" w:rsidR="00EE11F7" w:rsidRDefault="006F11EC" w:rsidP="003809B3">
      <w:pPr>
        <w:numPr>
          <w:ilvl w:val="0"/>
          <w:numId w:val="34"/>
        </w:numPr>
        <w:spacing w:before="120" w:after="120"/>
      </w:pPr>
      <w:r w:rsidRPr="009A3DEE">
        <w:t>[</w:t>
      </w:r>
      <w:r w:rsidR="00764434">
        <w:fldChar w:fldCharType="begin"/>
      </w:r>
      <w:r w:rsidR="00764434">
        <w:instrText xml:space="preserve"> REF R31 \h </w:instrText>
      </w:r>
      <w:r w:rsidR="00764434">
        <w:fldChar w:fldCharType="separate"/>
      </w:r>
      <w:r w:rsidR="004501EF" w:rsidRPr="000C1B4B">
        <w:rPr>
          <w:szCs w:val="24"/>
        </w:rPr>
        <w:t>R</w:t>
      </w:r>
      <w:r w:rsidR="004501EF">
        <w:rPr>
          <w:noProof/>
          <w:szCs w:val="24"/>
        </w:rPr>
        <w:t>30</w:t>
      </w:r>
      <w:r w:rsidR="00764434">
        <w:fldChar w:fldCharType="end"/>
      </w:r>
      <w:r w:rsidRPr="009A3DEE">
        <w:t>]</w:t>
      </w:r>
      <w:r w:rsidR="004E6E00">
        <w:t xml:space="preserve"> </w:t>
      </w:r>
      <w:r w:rsidR="00764434">
        <w:rPr>
          <w:lang w:val="en-US"/>
        </w:rPr>
        <w:t>presents the g</w:t>
      </w:r>
      <w:proofErr w:type="spellStart"/>
      <w:r w:rsidR="00EE11F7">
        <w:t>overnance</w:t>
      </w:r>
      <w:proofErr w:type="spellEnd"/>
      <w:r w:rsidR="00EE11F7">
        <w:t xml:space="preserve"> of Reference Data in CS</w:t>
      </w:r>
      <w:r w:rsidR="00EB3361">
        <w:t>/</w:t>
      </w:r>
      <w:r w:rsidR="00EE11F7">
        <w:t>RD2</w:t>
      </w:r>
      <w:r w:rsidR="00DD221E">
        <w:t>;</w:t>
      </w:r>
    </w:p>
    <w:p w14:paraId="6695ED56" w14:textId="507B5353" w:rsidR="00EE11F7" w:rsidRDefault="0023409F" w:rsidP="002539D1">
      <w:pPr>
        <w:numPr>
          <w:ilvl w:val="0"/>
          <w:numId w:val="34"/>
        </w:numPr>
        <w:spacing w:before="120" w:after="120"/>
      </w:pPr>
      <w:r>
        <w:t xml:space="preserve">The Transition Strategy for ECS-P2 to AES-P1 </w:t>
      </w:r>
      <w:r w:rsidR="006F11EC" w:rsidRPr="009A3DEE">
        <w:t>[</w:t>
      </w:r>
      <w:r w:rsidR="00DD221E">
        <w:fldChar w:fldCharType="begin"/>
      </w:r>
      <w:r w:rsidR="00DD221E">
        <w:instrText xml:space="preserve"> REF R32 \h </w:instrText>
      </w:r>
      <w:r w:rsidR="00DD221E">
        <w:fldChar w:fldCharType="separate"/>
      </w:r>
      <w:r w:rsidR="004501EF" w:rsidRPr="000C1B4B">
        <w:rPr>
          <w:szCs w:val="24"/>
        </w:rPr>
        <w:t>R</w:t>
      </w:r>
      <w:r w:rsidR="004501EF">
        <w:rPr>
          <w:noProof/>
          <w:szCs w:val="24"/>
        </w:rPr>
        <w:t>31</w:t>
      </w:r>
      <w:r w:rsidR="00DD221E">
        <w:fldChar w:fldCharType="end"/>
      </w:r>
      <w:r w:rsidR="006F11EC" w:rsidRPr="009A3DEE">
        <w:t>]</w:t>
      </w:r>
      <w:r w:rsidR="00DD221E">
        <w:t xml:space="preserve"> </w:t>
      </w:r>
      <w:r w:rsidR="002539D1">
        <w:t>presents the options analysed for this complex transition from ECS-P2 towards the future UCC AES and defines the transition solution that will be implemented</w:t>
      </w:r>
      <w:r w:rsidR="00DD221E">
        <w:t>;</w:t>
      </w:r>
    </w:p>
    <w:p w14:paraId="59E49337" w14:textId="3678F85C" w:rsidR="00EE11F7" w:rsidRDefault="00EB3374" w:rsidP="00EE11F7">
      <w:pPr>
        <w:numPr>
          <w:ilvl w:val="0"/>
          <w:numId w:val="34"/>
        </w:numPr>
        <w:spacing w:before="120" w:after="120"/>
      </w:pPr>
      <w:r>
        <w:t>Transition Strategy for NCTS-P4 to NCTS-P5</w:t>
      </w:r>
      <w:r w:rsidRPr="009A3DEE">
        <w:t xml:space="preserve"> </w:t>
      </w:r>
      <w:r w:rsidR="006F11EC" w:rsidRPr="009A3DEE">
        <w:t>[</w:t>
      </w:r>
      <w:r w:rsidR="00DD221E">
        <w:fldChar w:fldCharType="begin"/>
      </w:r>
      <w:r w:rsidR="00DD221E">
        <w:instrText xml:space="preserve"> REF R33 \h </w:instrText>
      </w:r>
      <w:r w:rsidR="00DD221E">
        <w:fldChar w:fldCharType="separate"/>
      </w:r>
      <w:r w:rsidR="004501EF" w:rsidRPr="000C1B4B">
        <w:rPr>
          <w:szCs w:val="24"/>
        </w:rPr>
        <w:t>R</w:t>
      </w:r>
      <w:r w:rsidR="004501EF">
        <w:rPr>
          <w:noProof/>
          <w:szCs w:val="24"/>
        </w:rPr>
        <w:t>32</w:t>
      </w:r>
      <w:r w:rsidR="00DD221E">
        <w:fldChar w:fldCharType="end"/>
      </w:r>
      <w:r w:rsidR="006F11EC" w:rsidRPr="009A3DEE">
        <w:t>]</w:t>
      </w:r>
      <w:r w:rsidR="00DD221E">
        <w:t xml:space="preserve"> </w:t>
      </w:r>
      <w:r>
        <w:t xml:space="preserve">presents the options analysed for this complex transition from </w:t>
      </w:r>
      <w:r w:rsidR="002C62C1" w:rsidRPr="002C62C1">
        <w:t>NCTS Phase4 to Phase5</w:t>
      </w:r>
      <w:r w:rsidR="002C62C1">
        <w:t xml:space="preserve"> </w:t>
      </w:r>
      <w:r>
        <w:t>and defines the transition solution that will be implemented</w:t>
      </w:r>
      <w:r w:rsidR="00DD221E">
        <w:t>;</w:t>
      </w:r>
    </w:p>
    <w:p w14:paraId="15CAE9A0" w14:textId="4F0B7BC0" w:rsidR="00EE11F7" w:rsidRDefault="006A03CB" w:rsidP="006A03CB">
      <w:pPr>
        <w:numPr>
          <w:ilvl w:val="0"/>
          <w:numId w:val="34"/>
        </w:numPr>
        <w:spacing w:before="120" w:after="120"/>
      </w:pPr>
      <w:r>
        <w:t xml:space="preserve">The </w:t>
      </w:r>
      <w:r w:rsidR="00111D77">
        <w:t xml:space="preserve">Vision document of </w:t>
      </w:r>
      <w:r w:rsidR="004E6E00">
        <w:t>UCC Automated Export System (AES)</w:t>
      </w:r>
      <w:r>
        <w:t xml:space="preserve"> </w:t>
      </w:r>
      <w:r w:rsidRPr="009A3DEE">
        <w:t>[</w:t>
      </w:r>
      <w:r>
        <w:fldChar w:fldCharType="begin"/>
      </w:r>
      <w:r>
        <w:instrText xml:space="preserve"> REF R34 \h </w:instrText>
      </w:r>
      <w:r>
        <w:fldChar w:fldCharType="separate"/>
      </w:r>
      <w:r w:rsidR="004501EF" w:rsidRPr="000C1B4B">
        <w:rPr>
          <w:szCs w:val="24"/>
        </w:rPr>
        <w:t>R</w:t>
      </w:r>
      <w:r w:rsidR="004501EF">
        <w:rPr>
          <w:noProof/>
          <w:szCs w:val="24"/>
        </w:rPr>
        <w:t>33</w:t>
      </w:r>
      <w:r>
        <w:fldChar w:fldCharType="end"/>
      </w:r>
      <w:r w:rsidRPr="009A3DEE">
        <w:t>]</w:t>
      </w:r>
      <w:r>
        <w:t xml:space="preserve"> presents the further development of the existing ECS-P2 </w:t>
      </w:r>
      <w:proofErr w:type="gramStart"/>
      <w:r>
        <w:t>in order to</w:t>
      </w:r>
      <w:proofErr w:type="gramEnd"/>
      <w:r>
        <w:t xml:space="preserve"> implement a full AES that would cover the business requirements for processes and data brought about by the UCC, inter alia, the coverage of simplified procedures and centralised clearance for export</w:t>
      </w:r>
      <w:r w:rsidR="00111D77">
        <w:t>;</w:t>
      </w:r>
    </w:p>
    <w:p w14:paraId="2EA51FA3" w14:textId="103BD32B" w:rsidR="00EE11F7" w:rsidRDefault="001F2CCB" w:rsidP="009867DA">
      <w:pPr>
        <w:numPr>
          <w:ilvl w:val="0"/>
          <w:numId w:val="34"/>
        </w:numPr>
        <w:spacing w:before="120" w:after="120"/>
      </w:pPr>
      <w:r>
        <w:t>T</w:t>
      </w:r>
      <w:r w:rsidR="00111D77">
        <w:t xml:space="preserve">he Vision document for </w:t>
      </w:r>
      <w:r w:rsidR="00EE11F7">
        <w:t>UCC NCTS-P5</w:t>
      </w:r>
      <w:r>
        <w:t xml:space="preserve"> </w:t>
      </w:r>
      <w:r w:rsidRPr="009A3DEE">
        <w:t>[</w:t>
      </w:r>
      <w:r>
        <w:fldChar w:fldCharType="begin"/>
      </w:r>
      <w:r>
        <w:instrText xml:space="preserve"> REF R35 \h </w:instrText>
      </w:r>
      <w:r>
        <w:fldChar w:fldCharType="separate"/>
      </w:r>
      <w:r w:rsidR="004501EF" w:rsidRPr="000C1B4B">
        <w:rPr>
          <w:szCs w:val="24"/>
        </w:rPr>
        <w:t>R</w:t>
      </w:r>
      <w:r w:rsidR="004501EF">
        <w:rPr>
          <w:noProof/>
          <w:szCs w:val="24"/>
        </w:rPr>
        <w:t>34</w:t>
      </w:r>
      <w:r>
        <w:fldChar w:fldCharType="end"/>
      </w:r>
      <w:r w:rsidRPr="009A3DEE">
        <w:t>]</w:t>
      </w:r>
      <w:r>
        <w:t xml:space="preserve"> presents </w:t>
      </w:r>
      <w:r w:rsidR="00AB5570">
        <w:t xml:space="preserve">the evolution of the existing NCTS-P4 system </w:t>
      </w:r>
      <w:proofErr w:type="gramStart"/>
      <w:r w:rsidR="009867DA">
        <w:t>in order to</w:t>
      </w:r>
      <w:proofErr w:type="gramEnd"/>
      <w:r w:rsidR="009867DA">
        <w:t xml:space="preserve"> </w:t>
      </w:r>
      <w:r w:rsidR="00AB5570">
        <w:t>be aligned with the new requirements of the Convention on Common Transit and with the new requirements defined in the UCC</w:t>
      </w:r>
      <w:r w:rsidR="00111D77">
        <w:t>;</w:t>
      </w:r>
    </w:p>
    <w:p w14:paraId="6547DFDC" w14:textId="0D2AAFA2" w:rsidR="00856704" w:rsidRPr="00476D2F" w:rsidRDefault="00856704" w:rsidP="00117A38">
      <w:pPr>
        <w:numPr>
          <w:ilvl w:val="0"/>
          <w:numId w:val="34"/>
        </w:numPr>
        <w:spacing w:before="120" w:after="120"/>
      </w:pPr>
      <w:r w:rsidRPr="00476D2F">
        <w:t>FSS-AES [</w:t>
      </w:r>
      <w:r w:rsidRPr="00476D2F">
        <w:fldChar w:fldCharType="begin"/>
      </w:r>
      <w:r w:rsidRPr="00476D2F">
        <w:instrText xml:space="preserve"> REF FSS_AES \h </w:instrText>
      </w:r>
      <w:r w:rsidRPr="00476D2F">
        <w:fldChar w:fldCharType="separate"/>
      </w:r>
      <w:r w:rsidR="004501EF" w:rsidRPr="000C1B4B">
        <w:rPr>
          <w:szCs w:val="24"/>
        </w:rPr>
        <w:t>R</w:t>
      </w:r>
      <w:r w:rsidR="004501EF">
        <w:rPr>
          <w:noProof/>
          <w:szCs w:val="24"/>
        </w:rPr>
        <w:t>35</w:t>
      </w:r>
      <w:r w:rsidRPr="00476D2F">
        <w:fldChar w:fldCharType="end"/>
      </w:r>
      <w:r w:rsidRPr="00476D2F">
        <w:t>] present</w:t>
      </w:r>
      <w:r w:rsidR="005E57CB">
        <w:t>s</w:t>
      </w:r>
      <w:r w:rsidRPr="00476D2F">
        <w:t xml:space="preserve"> various business process threads of the Export Core business for </w:t>
      </w:r>
      <w:r w:rsidR="008E2A9F" w:rsidRPr="00476D2F">
        <w:t>AES-P1</w:t>
      </w:r>
      <w:r w:rsidR="00C5756B" w:rsidRPr="00476D2F">
        <w:t>;</w:t>
      </w:r>
    </w:p>
    <w:p w14:paraId="74D76D22" w14:textId="570F1BAF" w:rsidR="00856704" w:rsidRPr="00476D2F" w:rsidRDefault="00856704" w:rsidP="00117A38">
      <w:pPr>
        <w:numPr>
          <w:ilvl w:val="0"/>
          <w:numId w:val="34"/>
        </w:numPr>
        <w:spacing w:before="120" w:after="120"/>
      </w:pPr>
      <w:r w:rsidRPr="00476D2F">
        <w:t>FSS-UCC NCTS [</w:t>
      </w:r>
      <w:r w:rsidRPr="00476D2F">
        <w:fldChar w:fldCharType="begin"/>
      </w:r>
      <w:r w:rsidRPr="00476D2F">
        <w:instrText xml:space="preserve"> REF R37 \h </w:instrText>
      </w:r>
      <w:r w:rsidRPr="00476D2F">
        <w:fldChar w:fldCharType="separate"/>
      </w:r>
      <w:r w:rsidR="004501EF" w:rsidRPr="000C1B4B">
        <w:rPr>
          <w:szCs w:val="24"/>
        </w:rPr>
        <w:t>R</w:t>
      </w:r>
      <w:r w:rsidR="004501EF">
        <w:rPr>
          <w:noProof/>
          <w:szCs w:val="24"/>
        </w:rPr>
        <w:t>36</w:t>
      </w:r>
      <w:r w:rsidRPr="00476D2F">
        <w:fldChar w:fldCharType="end"/>
      </w:r>
      <w:r w:rsidRPr="00476D2F">
        <w:t>]</w:t>
      </w:r>
      <w:r w:rsidR="00A87FF8" w:rsidRPr="00476D2F">
        <w:t xml:space="preserve"> present</w:t>
      </w:r>
      <w:r w:rsidR="005E57CB">
        <w:t>s</w:t>
      </w:r>
      <w:r w:rsidR="00A87FF8" w:rsidRPr="00476D2F">
        <w:t xml:space="preserve"> various business process threads of the </w:t>
      </w:r>
      <w:r w:rsidR="008E2A9F" w:rsidRPr="00476D2F">
        <w:t>Transit</w:t>
      </w:r>
      <w:r w:rsidR="00A87FF8" w:rsidRPr="00476D2F">
        <w:t xml:space="preserve"> Core business </w:t>
      </w:r>
      <w:r w:rsidR="008E2A9F" w:rsidRPr="00476D2F">
        <w:t>regarding NCTS-P5</w:t>
      </w:r>
      <w:r w:rsidR="00C5756B" w:rsidRPr="00476D2F">
        <w:t>;</w:t>
      </w:r>
    </w:p>
    <w:p w14:paraId="2429DD52" w14:textId="6D9B4829" w:rsidR="007E120D" w:rsidRPr="00476D2F" w:rsidRDefault="007E120D" w:rsidP="00117A38">
      <w:pPr>
        <w:numPr>
          <w:ilvl w:val="0"/>
          <w:numId w:val="34"/>
        </w:numPr>
        <w:spacing w:before="120" w:after="120"/>
      </w:pPr>
      <w:r w:rsidRPr="00476D2F">
        <w:t>NCTS P5_AES_AO</w:t>
      </w:r>
      <w:r w:rsidR="00776F9F" w:rsidRPr="00476D2F">
        <w:t xml:space="preserve"> [</w:t>
      </w:r>
      <w:r w:rsidR="00295593" w:rsidRPr="00476D2F">
        <w:fldChar w:fldCharType="begin"/>
      </w:r>
      <w:r w:rsidR="00295593" w:rsidRPr="00476D2F">
        <w:instrText xml:space="preserve"> REF AES_NCTSP5_AO \h </w:instrText>
      </w:r>
      <w:r w:rsidR="00295593" w:rsidRPr="00476D2F">
        <w:fldChar w:fldCharType="separate"/>
      </w:r>
      <w:r w:rsidR="004501EF" w:rsidRPr="000C1B4B">
        <w:rPr>
          <w:szCs w:val="24"/>
        </w:rPr>
        <w:t>R</w:t>
      </w:r>
      <w:r w:rsidR="004501EF">
        <w:rPr>
          <w:noProof/>
          <w:szCs w:val="24"/>
        </w:rPr>
        <w:t>37</w:t>
      </w:r>
      <w:r w:rsidR="00295593" w:rsidRPr="00476D2F">
        <w:fldChar w:fldCharType="end"/>
      </w:r>
      <w:r w:rsidR="00776F9F" w:rsidRPr="00476D2F">
        <w:t xml:space="preserve">] </w:t>
      </w:r>
      <w:r w:rsidR="00295593" w:rsidRPr="00476D2F">
        <w:t xml:space="preserve">defines the overall </w:t>
      </w:r>
      <w:r w:rsidR="005E57CB" w:rsidRPr="00476D2F">
        <w:t>NCTS</w:t>
      </w:r>
      <w:r w:rsidR="005E57CB">
        <w:t>-</w:t>
      </w:r>
      <w:r w:rsidR="00295593" w:rsidRPr="00476D2F">
        <w:t>P5 and AES TES architecture, which shall be implemented by different logical components/applications</w:t>
      </w:r>
      <w:r w:rsidR="00C5756B" w:rsidRPr="00476D2F">
        <w:t>;</w:t>
      </w:r>
    </w:p>
    <w:p w14:paraId="4B2E0211" w14:textId="46B82468" w:rsidR="007E120D" w:rsidRPr="00476D2F" w:rsidRDefault="0025018A" w:rsidP="0025018A">
      <w:pPr>
        <w:numPr>
          <w:ilvl w:val="0"/>
          <w:numId w:val="34"/>
        </w:numPr>
        <w:spacing w:before="120" w:after="120"/>
      </w:pPr>
      <w:r w:rsidRPr="0025018A">
        <w:t>CS/MIS2-SBS (CuBuS)</w:t>
      </w:r>
      <w:r w:rsidR="00776F9F" w:rsidRPr="00476D2F">
        <w:t xml:space="preserve"> [</w:t>
      </w:r>
      <w:r w:rsidR="00776F9F" w:rsidRPr="00476D2F">
        <w:fldChar w:fldCharType="begin"/>
      </w:r>
      <w:r w:rsidR="00776F9F" w:rsidRPr="00476D2F">
        <w:instrText xml:space="preserve"> REF FSS_BusStat_NCTSP5_AES \h </w:instrText>
      </w:r>
      <w:r w:rsidR="00776F9F" w:rsidRPr="00476D2F">
        <w:fldChar w:fldCharType="separate"/>
      </w:r>
      <w:r w:rsidR="004501EF" w:rsidRPr="000C1B4B">
        <w:rPr>
          <w:szCs w:val="24"/>
        </w:rPr>
        <w:t>R</w:t>
      </w:r>
      <w:r w:rsidR="004501EF">
        <w:rPr>
          <w:noProof/>
          <w:szCs w:val="24"/>
        </w:rPr>
        <w:t>38</w:t>
      </w:r>
      <w:r w:rsidR="00776F9F" w:rsidRPr="00476D2F">
        <w:fldChar w:fldCharType="end"/>
      </w:r>
      <w:r w:rsidR="00776F9F" w:rsidRPr="00476D2F">
        <w:t>] specifies the functional requirements for business statistics for NCTS-P5 and AES-P1</w:t>
      </w:r>
      <w:r w:rsidR="00C5756B" w:rsidRPr="00476D2F">
        <w:t>;</w:t>
      </w:r>
    </w:p>
    <w:p w14:paraId="7D58A9D7" w14:textId="5ECE17E7" w:rsidR="00886FD1" w:rsidRPr="00476D2F" w:rsidRDefault="00E1008D" w:rsidP="00117A38">
      <w:pPr>
        <w:pStyle w:val="ListParagraph"/>
        <w:numPr>
          <w:ilvl w:val="0"/>
          <w:numId w:val="34"/>
        </w:numPr>
      </w:pPr>
      <w:r w:rsidRPr="00476D2F">
        <w:t>DDNXA</w:t>
      </w:r>
      <w:r w:rsidR="00886FD1" w:rsidRPr="00476D2F">
        <w:t xml:space="preserve"> </w:t>
      </w:r>
      <w:r w:rsidR="004B2C43" w:rsidRPr="00476D2F">
        <w:t>[</w:t>
      </w:r>
      <w:r w:rsidR="004B2C43" w:rsidRPr="00476D2F">
        <w:fldChar w:fldCharType="begin"/>
      </w:r>
      <w:r w:rsidR="004B2C43" w:rsidRPr="00476D2F">
        <w:instrText xml:space="preserve"> REF DDNXA_AES \h </w:instrText>
      </w:r>
      <w:r w:rsidR="004B2C43" w:rsidRPr="00476D2F">
        <w:fldChar w:fldCharType="separate"/>
      </w:r>
      <w:r w:rsidR="004501EF" w:rsidRPr="000C1B4B">
        <w:rPr>
          <w:szCs w:val="24"/>
        </w:rPr>
        <w:t>R</w:t>
      </w:r>
      <w:r w:rsidR="004501EF">
        <w:rPr>
          <w:noProof/>
          <w:szCs w:val="24"/>
        </w:rPr>
        <w:t>39</w:t>
      </w:r>
      <w:r w:rsidR="004B2C43" w:rsidRPr="00476D2F">
        <w:fldChar w:fldCharType="end"/>
      </w:r>
      <w:r w:rsidR="004B2C43" w:rsidRPr="00476D2F">
        <w:t xml:space="preserve">] </w:t>
      </w:r>
      <w:r w:rsidR="00886FD1" w:rsidRPr="00476D2F">
        <w:t xml:space="preserve">is the specific DDNA volume </w:t>
      </w:r>
      <w:r w:rsidR="004B2C43" w:rsidRPr="00476D2F">
        <w:t>for AES-P1</w:t>
      </w:r>
      <w:r w:rsidR="00C5756B" w:rsidRPr="00476D2F">
        <w:t>;</w:t>
      </w:r>
    </w:p>
    <w:p w14:paraId="14E31D9A" w14:textId="50992CFA" w:rsidR="00E1008D" w:rsidRDefault="00E1008D" w:rsidP="00117A38">
      <w:pPr>
        <w:numPr>
          <w:ilvl w:val="0"/>
          <w:numId w:val="34"/>
        </w:numPr>
        <w:spacing w:before="120" w:after="120"/>
      </w:pPr>
      <w:r w:rsidRPr="00476D2F">
        <w:t xml:space="preserve">DDNTA </w:t>
      </w:r>
      <w:r w:rsidR="004B2C43" w:rsidRPr="00476D2F">
        <w:t>[</w:t>
      </w:r>
      <w:r w:rsidR="004B2C43" w:rsidRPr="00476D2F">
        <w:fldChar w:fldCharType="begin"/>
      </w:r>
      <w:r w:rsidR="004B2C43" w:rsidRPr="00476D2F">
        <w:instrText xml:space="preserve"> REF DDNTA_NCTSP5 \h </w:instrText>
      </w:r>
      <w:r w:rsidR="004B2C43" w:rsidRPr="00476D2F">
        <w:fldChar w:fldCharType="separate"/>
      </w:r>
      <w:r w:rsidR="004501EF" w:rsidRPr="000C1B4B">
        <w:rPr>
          <w:szCs w:val="24"/>
        </w:rPr>
        <w:t>R</w:t>
      </w:r>
      <w:r w:rsidR="004501EF">
        <w:rPr>
          <w:noProof/>
          <w:szCs w:val="24"/>
        </w:rPr>
        <w:t>40</w:t>
      </w:r>
      <w:r w:rsidR="004B2C43" w:rsidRPr="00476D2F">
        <w:fldChar w:fldCharType="end"/>
      </w:r>
      <w:r w:rsidR="004B2C43" w:rsidRPr="00476D2F">
        <w:t>] is the specific DDNA volume for NCTS</w:t>
      </w:r>
      <w:r w:rsidR="00811157" w:rsidRPr="00476D2F">
        <w:t>-P5</w:t>
      </w:r>
      <w:r w:rsidR="00136AC0">
        <w:rPr>
          <w:lang w:val="en-US"/>
        </w:rPr>
        <w:t>;</w:t>
      </w:r>
    </w:p>
    <w:p w14:paraId="2C6A7C69" w14:textId="0209014E" w:rsidR="00710E5F" w:rsidRDefault="00710E5F" w:rsidP="00117A38">
      <w:pPr>
        <w:numPr>
          <w:ilvl w:val="0"/>
          <w:numId w:val="34"/>
        </w:numPr>
        <w:spacing w:before="120" w:after="120"/>
      </w:pPr>
      <w:r>
        <w:t>[</w:t>
      </w:r>
      <w:r w:rsidR="00A54983">
        <w:fldChar w:fldCharType="begin"/>
      </w:r>
      <w:r w:rsidR="00A54983">
        <w:instrText xml:space="preserve"> REF R42 \h </w:instrText>
      </w:r>
      <w:r w:rsidR="00A54983">
        <w:fldChar w:fldCharType="separate"/>
      </w:r>
      <w:r w:rsidR="004501EF" w:rsidRPr="000C1B4B">
        <w:rPr>
          <w:szCs w:val="24"/>
        </w:rPr>
        <w:t>R</w:t>
      </w:r>
      <w:r w:rsidR="004501EF">
        <w:rPr>
          <w:noProof/>
          <w:szCs w:val="24"/>
        </w:rPr>
        <w:t>41</w:t>
      </w:r>
      <w:r w:rsidR="00A54983">
        <w:fldChar w:fldCharType="end"/>
      </w:r>
      <w:r>
        <w:t>] is the ieCA Use Case document</w:t>
      </w:r>
      <w:r w:rsidR="00A54983">
        <w:t>;</w:t>
      </w:r>
    </w:p>
    <w:p w14:paraId="11247DA9" w14:textId="40747286" w:rsidR="00C0484A" w:rsidRDefault="00C0484A" w:rsidP="00C0484A">
      <w:pPr>
        <w:numPr>
          <w:ilvl w:val="0"/>
          <w:numId w:val="34"/>
        </w:numPr>
        <w:spacing w:before="120" w:after="120"/>
      </w:pPr>
      <w:r>
        <w:t>[</w:t>
      </w:r>
      <w:r w:rsidR="00C35789">
        <w:fldChar w:fldCharType="begin"/>
      </w:r>
      <w:r w:rsidR="00C35789">
        <w:instrText xml:space="preserve"> REF R43 \h </w:instrText>
      </w:r>
      <w:r w:rsidR="00C35789">
        <w:fldChar w:fldCharType="separate"/>
      </w:r>
      <w:r w:rsidR="004501EF" w:rsidRPr="000C1B4B">
        <w:rPr>
          <w:szCs w:val="24"/>
        </w:rPr>
        <w:t>R</w:t>
      </w:r>
      <w:r w:rsidR="004501EF">
        <w:rPr>
          <w:noProof/>
          <w:szCs w:val="24"/>
        </w:rPr>
        <w:t>42</w:t>
      </w:r>
      <w:r w:rsidR="00C35789">
        <w:fldChar w:fldCharType="end"/>
      </w:r>
      <w:r>
        <w:t>] is the Vision Document for NCTS-P6;</w:t>
      </w:r>
    </w:p>
    <w:p w14:paraId="0605A6FE" w14:textId="027920E8" w:rsidR="009A608A" w:rsidRDefault="009A608A" w:rsidP="002F0529">
      <w:pPr>
        <w:numPr>
          <w:ilvl w:val="0"/>
          <w:numId w:val="34"/>
        </w:numPr>
        <w:spacing w:before="120" w:after="120"/>
      </w:pPr>
      <w:r w:rsidRPr="00DC57D9">
        <w:rPr>
          <w:lang w:val="en-US"/>
        </w:rPr>
        <w:t xml:space="preserve">FSS-NCTS-P6 </w:t>
      </w:r>
      <w:r w:rsidRPr="00A079D8">
        <w:t>[</w:t>
      </w:r>
      <w:r>
        <w:fldChar w:fldCharType="begin"/>
      </w:r>
      <w:r>
        <w:instrText xml:space="preserve"> REF R44 \h </w:instrText>
      </w:r>
      <w:r>
        <w:fldChar w:fldCharType="separate"/>
      </w:r>
      <w:r w:rsidR="004501EF" w:rsidRPr="000C1B4B">
        <w:rPr>
          <w:szCs w:val="24"/>
        </w:rPr>
        <w:t>R</w:t>
      </w:r>
      <w:r w:rsidR="004501EF">
        <w:rPr>
          <w:noProof/>
          <w:szCs w:val="24"/>
        </w:rPr>
        <w:t>43</w:t>
      </w:r>
      <w:r>
        <w:fldChar w:fldCharType="end"/>
      </w:r>
      <w:r w:rsidRPr="00DC57D9">
        <w:rPr>
          <w:lang w:val="en-US"/>
        </w:rPr>
        <w:t xml:space="preserve">] </w:t>
      </w:r>
      <w:r w:rsidRPr="008A0309">
        <w:rPr>
          <w:lang w:val="en-US"/>
        </w:rPr>
        <w:t>presents the business process threads of the Transit Core business regarding NCTS-P6</w:t>
      </w:r>
      <w:r>
        <w:rPr>
          <w:lang w:val="en-US"/>
        </w:rPr>
        <w:t>;</w:t>
      </w:r>
    </w:p>
    <w:p w14:paraId="5FBC97A9" w14:textId="5351116D" w:rsidR="007E76AA" w:rsidRDefault="007E76AA" w:rsidP="002F0529">
      <w:pPr>
        <w:numPr>
          <w:ilvl w:val="0"/>
          <w:numId w:val="34"/>
        </w:numPr>
        <w:spacing w:before="120" w:after="120"/>
      </w:pPr>
      <w:r w:rsidRPr="00476D2F">
        <w:t>DDNTA [</w:t>
      </w:r>
      <w:r w:rsidR="008D1E9C">
        <w:fldChar w:fldCharType="begin"/>
      </w:r>
      <w:r w:rsidR="008D1E9C">
        <w:instrText xml:space="preserve"> REF R45 \h </w:instrText>
      </w:r>
      <w:r w:rsidR="008D1E9C">
        <w:fldChar w:fldCharType="separate"/>
      </w:r>
      <w:r w:rsidR="004501EF" w:rsidRPr="000C1B4B">
        <w:rPr>
          <w:szCs w:val="24"/>
        </w:rPr>
        <w:t>R</w:t>
      </w:r>
      <w:r w:rsidR="004501EF">
        <w:rPr>
          <w:noProof/>
          <w:szCs w:val="24"/>
        </w:rPr>
        <w:t>44</w:t>
      </w:r>
      <w:r w:rsidR="008D1E9C">
        <w:fldChar w:fldCharType="end"/>
      </w:r>
      <w:r w:rsidRPr="00476D2F">
        <w:t>] is the specific DDNA volume for NCTS-P</w:t>
      </w:r>
      <w:r w:rsidR="002F0529">
        <w:t>6</w:t>
      </w:r>
      <w:r w:rsidR="00A54983">
        <w:t>;</w:t>
      </w:r>
    </w:p>
    <w:p w14:paraId="11965356" w14:textId="0D229991" w:rsidR="000C6759" w:rsidRDefault="009202C5" w:rsidP="00797CEC">
      <w:pPr>
        <w:numPr>
          <w:ilvl w:val="0"/>
          <w:numId w:val="34"/>
        </w:numPr>
        <w:spacing w:before="120" w:after="120"/>
      </w:pPr>
      <w:r>
        <w:t>[</w:t>
      </w:r>
      <w:r>
        <w:fldChar w:fldCharType="begin"/>
      </w:r>
      <w:r>
        <w:instrText xml:space="preserve"> REF R46 \h </w:instrText>
      </w:r>
      <w:r>
        <w:fldChar w:fldCharType="separate"/>
      </w:r>
      <w:r w:rsidR="004501EF" w:rsidRPr="000C1B4B">
        <w:rPr>
          <w:szCs w:val="24"/>
        </w:rPr>
        <w:t>R</w:t>
      </w:r>
      <w:r w:rsidR="004501EF">
        <w:rPr>
          <w:noProof/>
          <w:szCs w:val="24"/>
        </w:rPr>
        <w:t>46</w:t>
      </w:r>
      <w:r>
        <w:fldChar w:fldCharType="end"/>
      </w:r>
      <w:r>
        <w:t xml:space="preserve">] contains the </w:t>
      </w:r>
      <w:r w:rsidR="00A54983">
        <w:t>Business Rules Dictionary of ICS2</w:t>
      </w:r>
      <w:r w:rsidR="000C6759">
        <w:t>;</w:t>
      </w:r>
    </w:p>
    <w:p w14:paraId="6C93A353" w14:textId="25650661" w:rsidR="00A54983" w:rsidRDefault="000C6759" w:rsidP="00797CEC">
      <w:pPr>
        <w:numPr>
          <w:ilvl w:val="0"/>
          <w:numId w:val="34"/>
        </w:numPr>
        <w:spacing w:before="120" w:after="120"/>
      </w:pPr>
      <w:r w:rsidRPr="00C11904">
        <w:rPr>
          <w:szCs w:val="24"/>
        </w:rPr>
        <w:t>CS/MIS2-INTGM</w:t>
      </w:r>
      <w:r w:rsidRPr="00476D2F">
        <w:t xml:space="preserve"> [</w:t>
      </w:r>
      <w:r>
        <w:fldChar w:fldCharType="begin"/>
      </w:r>
      <w:r>
        <w:instrText xml:space="preserve"> REF R46 \h </w:instrText>
      </w:r>
      <w:r>
        <w:fldChar w:fldCharType="separate"/>
      </w:r>
      <w:r w:rsidR="004501EF" w:rsidRPr="000C1B4B">
        <w:rPr>
          <w:szCs w:val="24"/>
        </w:rPr>
        <w:t>R</w:t>
      </w:r>
      <w:r w:rsidR="004501EF">
        <w:rPr>
          <w:noProof/>
          <w:szCs w:val="24"/>
        </w:rPr>
        <w:t>46</w:t>
      </w:r>
      <w:r>
        <w:fldChar w:fldCharType="end"/>
      </w:r>
      <w:r>
        <w:t xml:space="preserve">] </w:t>
      </w:r>
      <w:r w:rsidRPr="00476D2F">
        <w:t xml:space="preserve">is the </w:t>
      </w:r>
      <w:r>
        <w:t>Integration Manual for CS/MIS2</w:t>
      </w:r>
      <w:r w:rsidR="009202C5">
        <w:t>.</w:t>
      </w:r>
    </w:p>
    <w:p w14:paraId="5F7A135F" w14:textId="77777777" w:rsidR="00A10266" w:rsidRDefault="00A10266" w:rsidP="00A079D8">
      <w:pPr>
        <w:spacing w:before="120" w:after="120"/>
        <w:ind w:left="720"/>
      </w:pPr>
    </w:p>
    <w:p w14:paraId="4AC268AD" w14:textId="77777777" w:rsidR="0097484E" w:rsidRPr="00476D2F" w:rsidRDefault="0097484E" w:rsidP="00A079D8">
      <w:pPr>
        <w:spacing w:before="120" w:after="120"/>
        <w:ind w:left="720"/>
      </w:pPr>
    </w:p>
    <w:p w14:paraId="24EE6EEA" w14:textId="77777777" w:rsidR="00DF47BE" w:rsidRPr="00476D2F" w:rsidRDefault="00DF47BE">
      <w:pPr>
        <w:pStyle w:val="Heading2"/>
        <w:keepNext/>
      </w:pPr>
      <w:bookmarkStart w:id="296" w:name="_Toc380417789"/>
      <w:bookmarkStart w:id="297" w:name="_Toc380417967"/>
      <w:bookmarkStart w:id="298" w:name="_Toc380418302"/>
      <w:bookmarkStart w:id="299" w:name="_Ref454870634"/>
      <w:bookmarkStart w:id="300" w:name="_Ref454870675"/>
      <w:bookmarkStart w:id="301" w:name="_Ref454870752"/>
      <w:bookmarkStart w:id="302" w:name="_Ref454870762"/>
      <w:bookmarkStart w:id="303" w:name="_Toc472401110"/>
      <w:bookmarkStart w:id="304" w:name="_Toc473625683"/>
      <w:bookmarkStart w:id="305" w:name="_Toc473732541"/>
      <w:bookmarkStart w:id="306" w:name="_Toc473825640"/>
      <w:bookmarkStart w:id="307" w:name="_Toc259460283"/>
      <w:bookmarkStart w:id="308" w:name="_Toc526170408"/>
      <w:bookmarkStart w:id="309" w:name="_Toc472401109"/>
      <w:bookmarkStart w:id="310" w:name="_Toc185900672"/>
      <w:bookmarkEnd w:id="296"/>
      <w:bookmarkEnd w:id="297"/>
      <w:bookmarkEnd w:id="298"/>
      <w:r w:rsidRPr="00476D2F">
        <w:t>Symbolism and Conventions Used</w:t>
      </w:r>
      <w:bookmarkEnd w:id="299"/>
      <w:bookmarkEnd w:id="300"/>
      <w:bookmarkEnd w:id="301"/>
      <w:bookmarkEnd w:id="302"/>
      <w:bookmarkEnd w:id="303"/>
      <w:bookmarkEnd w:id="304"/>
      <w:bookmarkEnd w:id="305"/>
      <w:bookmarkEnd w:id="306"/>
      <w:bookmarkEnd w:id="307"/>
      <w:bookmarkEnd w:id="308"/>
      <w:bookmarkEnd w:id="310"/>
    </w:p>
    <w:p w14:paraId="24EE6EEB" w14:textId="77777777" w:rsidR="00DF47BE" w:rsidRPr="00476D2F" w:rsidRDefault="00DF47BE">
      <w:r w:rsidRPr="00476D2F">
        <w:t>This chapter presents the symbolism used in this document. An explanation of symbolism used in the appendices can be found at the beginning of the relevant Appendix.</w:t>
      </w:r>
    </w:p>
    <w:p w14:paraId="24EE6EEC" w14:textId="77777777" w:rsidR="00DF47BE" w:rsidRPr="00476D2F" w:rsidRDefault="00DF47BE" w:rsidP="006F347D">
      <w:pPr>
        <w:pStyle w:val="Heading3"/>
      </w:pPr>
      <w:bookmarkStart w:id="311" w:name="_Toc411391439"/>
      <w:bookmarkStart w:id="312" w:name="_Toc411931842"/>
      <w:bookmarkStart w:id="313" w:name="_Toc412952920"/>
      <w:bookmarkStart w:id="314" w:name="_Ref413145693"/>
      <w:bookmarkStart w:id="315" w:name="_Ref413145700"/>
      <w:bookmarkStart w:id="316" w:name="_Toc472401111"/>
      <w:bookmarkStart w:id="317" w:name="_Toc473625684"/>
      <w:bookmarkStart w:id="318" w:name="_Toc473732542"/>
      <w:bookmarkStart w:id="319" w:name="_Toc473825641"/>
      <w:bookmarkStart w:id="320" w:name="_Toc259460284"/>
      <w:bookmarkStart w:id="321" w:name="_Toc526170409"/>
      <w:bookmarkStart w:id="322" w:name="_Toc185900673"/>
      <w:r w:rsidRPr="00476D2F">
        <w:t>Time Sequence Diagrams</w:t>
      </w:r>
      <w:bookmarkEnd w:id="311"/>
      <w:bookmarkEnd w:id="312"/>
      <w:bookmarkEnd w:id="313"/>
      <w:bookmarkEnd w:id="314"/>
      <w:bookmarkEnd w:id="315"/>
      <w:bookmarkEnd w:id="316"/>
      <w:bookmarkEnd w:id="317"/>
      <w:bookmarkEnd w:id="318"/>
      <w:bookmarkEnd w:id="319"/>
      <w:bookmarkEnd w:id="320"/>
      <w:bookmarkEnd w:id="321"/>
      <w:bookmarkEnd w:id="322"/>
    </w:p>
    <w:p w14:paraId="24EE6EED" w14:textId="77777777" w:rsidR="00DF47BE" w:rsidRPr="00476D2F" w:rsidRDefault="00DF47BE">
      <w:r w:rsidRPr="00476D2F">
        <w:t>The Information Exchange sequences are presented using Time Sequence Diagrams. Time Sequence Diagrams visualise the Information Exchange sequence between all locations involved in a particular scenario for a Customs movement. Examples of scenarios are, using Transit movements, the core flow for simplified procedure and the core flow including diversion.</w:t>
      </w:r>
    </w:p>
    <w:p w14:paraId="24EE6EEE" w14:textId="2A3E3BB4" w:rsidR="00DF47BE" w:rsidRPr="00476D2F" w:rsidRDefault="00DF47BE">
      <w:r w:rsidRPr="00476D2F">
        <w:t xml:space="preserve">As each Time Sequence Diagram can only be used to show one possible flow of Information Exchanges, </w:t>
      </w:r>
      <w:proofErr w:type="gramStart"/>
      <w:r w:rsidRPr="00476D2F">
        <w:t>a large number of</w:t>
      </w:r>
      <w:proofErr w:type="gramEnd"/>
      <w:r w:rsidRPr="00476D2F">
        <w:t xml:space="preserve"> Time Sequence Diagrams is required to specify all allowed Information Exchange sequences. </w:t>
      </w:r>
    </w:p>
    <w:p w14:paraId="24EE6EF6" w14:textId="77777777" w:rsidR="00DF47BE" w:rsidRPr="00476D2F" w:rsidRDefault="00DF47BE">
      <w:pPr>
        <w:spacing w:after="240"/>
      </w:pPr>
      <w:r w:rsidRPr="00476D2F">
        <w:t>The business modelling elements used are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3546"/>
        <w:gridCol w:w="1913"/>
        <w:gridCol w:w="1867"/>
      </w:tblGrid>
      <w:tr w:rsidR="00DF47BE" w:rsidRPr="00110E6A" w14:paraId="24EE6EFB" w14:textId="77777777">
        <w:trPr>
          <w:tblHeader/>
          <w:jc w:val="center"/>
        </w:trPr>
        <w:tc>
          <w:tcPr>
            <w:tcW w:w="1134" w:type="dxa"/>
            <w:shd w:val="clear" w:color="auto" w:fill="002060"/>
            <w:vAlign w:val="center"/>
          </w:tcPr>
          <w:p w14:paraId="24EE6EF7" w14:textId="77777777" w:rsidR="00DF47BE" w:rsidRPr="00476D2F" w:rsidRDefault="00DF47BE">
            <w:pPr>
              <w:pStyle w:val="Table"/>
              <w:spacing w:before="60"/>
              <w:ind w:left="-18"/>
              <w:jc w:val="center"/>
              <w:rPr>
                <w:b/>
                <w:sz w:val="24"/>
                <w:szCs w:val="24"/>
              </w:rPr>
            </w:pPr>
            <w:r w:rsidRPr="00476D2F">
              <w:rPr>
                <w:b/>
                <w:sz w:val="24"/>
                <w:szCs w:val="24"/>
              </w:rPr>
              <w:t>Name</w:t>
            </w:r>
          </w:p>
        </w:tc>
        <w:tc>
          <w:tcPr>
            <w:tcW w:w="3546" w:type="dxa"/>
            <w:shd w:val="clear" w:color="auto" w:fill="002060"/>
            <w:vAlign w:val="center"/>
          </w:tcPr>
          <w:p w14:paraId="24EE6EF8" w14:textId="77777777" w:rsidR="00DF47BE" w:rsidRPr="00476D2F" w:rsidRDefault="00DF47BE">
            <w:pPr>
              <w:pStyle w:val="Table"/>
              <w:spacing w:before="60"/>
              <w:jc w:val="center"/>
              <w:rPr>
                <w:b/>
                <w:sz w:val="24"/>
                <w:szCs w:val="24"/>
              </w:rPr>
            </w:pPr>
            <w:r w:rsidRPr="00476D2F">
              <w:rPr>
                <w:b/>
                <w:sz w:val="24"/>
                <w:szCs w:val="24"/>
              </w:rPr>
              <w:t>Notion</w:t>
            </w:r>
          </w:p>
        </w:tc>
        <w:tc>
          <w:tcPr>
            <w:tcW w:w="1913" w:type="dxa"/>
            <w:shd w:val="clear" w:color="auto" w:fill="002060"/>
            <w:vAlign w:val="center"/>
          </w:tcPr>
          <w:p w14:paraId="24EE6EF9" w14:textId="77777777" w:rsidR="00DF47BE" w:rsidRPr="00476D2F" w:rsidRDefault="00DF47BE">
            <w:pPr>
              <w:pStyle w:val="Table"/>
              <w:spacing w:before="60"/>
              <w:jc w:val="center"/>
              <w:rPr>
                <w:b/>
                <w:sz w:val="24"/>
                <w:szCs w:val="24"/>
              </w:rPr>
            </w:pPr>
            <w:r w:rsidRPr="00476D2F">
              <w:rPr>
                <w:b/>
                <w:sz w:val="24"/>
                <w:szCs w:val="24"/>
              </w:rPr>
              <w:t>Icon (Example)</w:t>
            </w:r>
          </w:p>
        </w:tc>
        <w:tc>
          <w:tcPr>
            <w:tcW w:w="1867" w:type="dxa"/>
            <w:shd w:val="clear" w:color="auto" w:fill="002060"/>
            <w:vAlign w:val="center"/>
          </w:tcPr>
          <w:p w14:paraId="24EE6EFA" w14:textId="77777777" w:rsidR="00DF47BE" w:rsidRPr="00476D2F" w:rsidRDefault="00DF47BE">
            <w:pPr>
              <w:pStyle w:val="Table"/>
              <w:spacing w:before="60"/>
              <w:jc w:val="center"/>
              <w:rPr>
                <w:b/>
                <w:sz w:val="24"/>
                <w:szCs w:val="24"/>
              </w:rPr>
            </w:pPr>
            <w:r w:rsidRPr="00476D2F">
              <w:rPr>
                <w:b/>
                <w:sz w:val="24"/>
                <w:szCs w:val="24"/>
              </w:rPr>
              <w:t>UML Stereotype</w:t>
            </w:r>
          </w:p>
        </w:tc>
      </w:tr>
      <w:tr w:rsidR="00DF47BE" w:rsidRPr="00110E6A" w14:paraId="24EE6F00" w14:textId="77777777">
        <w:trPr>
          <w:jc w:val="center"/>
        </w:trPr>
        <w:tc>
          <w:tcPr>
            <w:tcW w:w="1134" w:type="dxa"/>
          </w:tcPr>
          <w:p w14:paraId="24EE6EFC" w14:textId="77777777" w:rsidR="00DF47BE" w:rsidRPr="00476D2F" w:rsidRDefault="00DF47BE">
            <w:pPr>
              <w:pStyle w:val="Table"/>
              <w:ind w:left="-18"/>
              <w:rPr>
                <w:b/>
                <w:sz w:val="24"/>
                <w:szCs w:val="24"/>
              </w:rPr>
            </w:pPr>
            <w:r w:rsidRPr="00476D2F">
              <w:rPr>
                <w:b/>
                <w:sz w:val="24"/>
                <w:szCs w:val="24"/>
              </w:rPr>
              <w:t>Business Worker</w:t>
            </w:r>
          </w:p>
        </w:tc>
        <w:tc>
          <w:tcPr>
            <w:tcW w:w="3546" w:type="dxa"/>
          </w:tcPr>
          <w:p w14:paraId="24EE6EFD" w14:textId="6BB15980" w:rsidR="00DF47BE" w:rsidRPr="00476D2F" w:rsidRDefault="00DF47BE">
            <w:pPr>
              <w:pStyle w:val="Table"/>
              <w:spacing w:before="60"/>
              <w:jc w:val="both"/>
              <w:rPr>
                <w:sz w:val="24"/>
                <w:szCs w:val="24"/>
              </w:rPr>
            </w:pPr>
            <w:r w:rsidRPr="00476D2F">
              <w:rPr>
                <w:sz w:val="24"/>
                <w:szCs w:val="24"/>
              </w:rPr>
              <w:t xml:space="preserve">A business worker is an abstraction of software or even a system that is a composite of these and represents a role performed within business scenarios. A business worker collaborates with other business workers, is notified of business </w:t>
            </w:r>
            <w:proofErr w:type="gramStart"/>
            <w:r w:rsidRPr="00476D2F">
              <w:rPr>
                <w:sz w:val="24"/>
                <w:szCs w:val="24"/>
              </w:rPr>
              <w:t>events</w:t>
            </w:r>
            <w:proofErr w:type="gramEnd"/>
            <w:r w:rsidRPr="00476D2F">
              <w:rPr>
                <w:sz w:val="24"/>
                <w:szCs w:val="24"/>
              </w:rPr>
              <w:t xml:space="preserve"> and performs responsibilities. In the context manipulates business entities of the present document, a business worker is an NCA, which has active participation in the realisation of processes as these are defined in FTSS. Each business worker (NCA) collaborates with other business workers (NCA) through the </w:t>
            </w:r>
            <w:r w:rsidR="000C62EF" w:rsidRPr="00476D2F">
              <w:rPr>
                <w:sz w:val="24"/>
                <w:szCs w:val="24"/>
              </w:rPr>
              <w:t>Common Domain</w:t>
            </w:r>
            <w:r w:rsidRPr="00476D2F">
              <w:rPr>
                <w:sz w:val="24"/>
                <w:szCs w:val="24"/>
              </w:rPr>
              <w:t xml:space="preserve"> and manipulates business entities such as data, messages </w:t>
            </w:r>
            <w:proofErr w:type="gramStart"/>
            <w:r w:rsidRPr="00476D2F">
              <w:rPr>
                <w:sz w:val="24"/>
                <w:szCs w:val="24"/>
              </w:rPr>
              <w:t>in order to</w:t>
            </w:r>
            <w:proofErr w:type="gramEnd"/>
            <w:r w:rsidRPr="00476D2F">
              <w:rPr>
                <w:sz w:val="24"/>
                <w:szCs w:val="24"/>
              </w:rPr>
              <w:t xml:space="preserve"> perform some activities (its responsibilities) as these are defined in FTSS.</w:t>
            </w:r>
          </w:p>
        </w:tc>
        <w:tc>
          <w:tcPr>
            <w:tcW w:w="1913" w:type="dxa"/>
            <w:vAlign w:val="center"/>
          </w:tcPr>
          <w:p w14:paraId="24EE6EFE" w14:textId="77777777" w:rsidR="00DF47BE" w:rsidRPr="00476D2F" w:rsidRDefault="000534C0">
            <w:pPr>
              <w:pStyle w:val="Table"/>
              <w:ind w:hanging="198"/>
              <w:jc w:val="center"/>
              <w:rPr>
                <w:sz w:val="24"/>
                <w:szCs w:val="24"/>
              </w:rPr>
            </w:pPr>
            <w:r w:rsidRPr="00476D2F">
              <w:rPr>
                <w:noProof/>
                <w:sz w:val="24"/>
                <w:szCs w:val="24"/>
                <w:lang w:val="en-IE" w:eastAsia="en-IE"/>
              </w:rPr>
              <w:drawing>
                <wp:inline distT="0" distB="0" distL="0" distR="0" wp14:anchorId="24EE7E25" wp14:editId="24EE7E26">
                  <wp:extent cx="857250" cy="1152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srcRect l="30977" r="34264" b="15901"/>
                          <a:stretch>
                            <a:fillRect/>
                          </a:stretch>
                        </pic:blipFill>
                        <pic:spPr bwMode="auto">
                          <a:xfrm>
                            <a:off x="0" y="0"/>
                            <a:ext cx="857250" cy="1152525"/>
                          </a:xfrm>
                          <a:prstGeom prst="rect">
                            <a:avLst/>
                          </a:prstGeom>
                          <a:noFill/>
                          <a:ln w="9525">
                            <a:noFill/>
                            <a:miter lim="800000"/>
                            <a:headEnd/>
                            <a:tailEnd/>
                          </a:ln>
                        </pic:spPr>
                      </pic:pic>
                    </a:graphicData>
                  </a:graphic>
                </wp:inline>
              </w:drawing>
            </w:r>
          </w:p>
        </w:tc>
        <w:tc>
          <w:tcPr>
            <w:tcW w:w="1867" w:type="dxa"/>
            <w:vAlign w:val="center"/>
          </w:tcPr>
          <w:p w14:paraId="24EE6EFF" w14:textId="77777777" w:rsidR="00DF47BE" w:rsidRPr="00476D2F" w:rsidRDefault="00DF47BE">
            <w:pPr>
              <w:pStyle w:val="Table"/>
              <w:jc w:val="center"/>
              <w:rPr>
                <w:sz w:val="24"/>
                <w:szCs w:val="24"/>
              </w:rPr>
            </w:pPr>
            <w:r w:rsidRPr="00476D2F">
              <w:rPr>
                <w:sz w:val="24"/>
                <w:szCs w:val="24"/>
              </w:rPr>
              <w:t>&lt;&lt;business worker&gt;&gt;</w:t>
            </w:r>
          </w:p>
        </w:tc>
      </w:tr>
      <w:tr w:rsidR="00DF47BE" w:rsidRPr="00110E6A" w14:paraId="24EE6F05" w14:textId="77777777">
        <w:trPr>
          <w:jc w:val="center"/>
        </w:trPr>
        <w:tc>
          <w:tcPr>
            <w:tcW w:w="1134" w:type="dxa"/>
          </w:tcPr>
          <w:p w14:paraId="24EE6F01" w14:textId="77777777" w:rsidR="00DF47BE" w:rsidRPr="00476D2F" w:rsidRDefault="00DF47BE">
            <w:pPr>
              <w:pStyle w:val="Table"/>
              <w:ind w:left="-18"/>
              <w:rPr>
                <w:b/>
                <w:sz w:val="24"/>
                <w:szCs w:val="24"/>
              </w:rPr>
            </w:pPr>
            <w:r w:rsidRPr="00476D2F">
              <w:rPr>
                <w:b/>
                <w:sz w:val="24"/>
                <w:szCs w:val="24"/>
              </w:rPr>
              <w:t>Business Actor</w:t>
            </w:r>
          </w:p>
        </w:tc>
        <w:tc>
          <w:tcPr>
            <w:tcW w:w="3546" w:type="dxa"/>
          </w:tcPr>
          <w:p w14:paraId="24EE6F02" w14:textId="77777777" w:rsidR="00DF47BE" w:rsidRPr="00476D2F" w:rsidRDefault="00DF47BE">
            <w:pPr>
              <w:pStyle w:val="Table"/>
              <w:spacing w:before="60"/>
              <w:jc w:val="both"/>
              <w:rPr>
                <w:sz w:val="24"/>
                <w:szCs w:val="24"/>
              </w:rPr>
            </w:pPr>
            <w:r w:rsidRPr="00476D2F">
              <w:rPr>
                <w:sz w:val="24"/>
                <w:szCs w:val="24"/>
              </w:rPr>
              <w:t>A business actor represents a role played in relation to the business by someone or something (application) in the business environment. In the context of this document, this is used for the traders, who play a significant role in the business.</w:t>
            </w:r>
          </w:p>
        </w:tc>
        <w:tc>
          <w:tcPr>
            <w:tcW w:w="1913" w:type="dxa"/>
          </w:tcPr>
          <w:p w14:paraId="24EE6F03" w14:textId="77777777" w:rsidR="00DF47BE" w:rsidRPr="00476D2F" w:rsidRDefault="000534C0">
            <w:pPr>
              <w:pStyle w:val="Table"/>
              <w:spacing w:before="0" w:after="0"/>
              <w:ind w:hanging="288"/>
              <w:jc w:val="center"/>
              <w:rPr>
                <w:sz w:val="24"/>
                <w:szCs w:val="24"/>
              </w:rPr>
            </w:pPr>
            <w:r w:rsidRPr="00476D2F">
              <w:rPr>
                <w:noProof/>
                <w:sz w:val="24"/>
                <w:szCs w:val="24"/>
                <w:lang w:val="en-IE" w:eastAsia="en-IE"/>
              </w:rPr>
              <w:drawing>
                <wp:inline distT="0" distB="0" distL="0" distR="0" wp14:anchorId="24EE7E27" wp14:editId="2B2A8EA8">
                  <wp:extent cx="1111624" cy="1219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srcRect l="26295" r="20769"/>
                          <a:stretch>
                            <a:fillRect/>
                          </a:stretch>
                        </pic:blipFill>
                        <pic:spPr bwMode="auto">
                          <a:xfrm>
                            <a:off x="0" y="0"/>
                            <a:ext cx="1115049" cy="1222957"/>
                          </a:xfrm>
                          <a:prstGeom prst="rect">
                            <a:avLst/>
                          </a:prstGeom>
                          <a:noFill/>
                          <a:ln w="9525">
                            <a:noFill/>
                            <a:miter lim="800000"/>
                            <a:headEnd/>
                            <a:tailEnd/>
                          </a:ln>
                        </pic:spPr>
                      </pic:pic>
                    </a:graphicData>
                  </a:graphic>
                </wp:inline>
              </w:drawing>
            </w:r>
          </w:p>
        </w:tc>
        <w:tc>
          <w:tcPr>
            <w:tcW w:w="1867" w:type="dxa"/>
            <w:vAlign w:val="center"/>
          </w:tcPr>
          <w:p w14:paraId="24EE6F04" w14:textId="77777777" w:rsidR="00DF47BE" w:rsidRPr="00476D2F" w:rsidRDefault="00DF47BE">
            <w:pPr>
              <w:pStyle w:val="Table"/>
              <w:jc w:val="center"/>
              <w:rPr>
                <w:sz w:val="24"/>
                <w:szCs w:val="24"/>
              </w:rPr>
            </w:pPr>
            <w:r w:rsidRPr="00476D2F">
              <w:rPr>
                <w:sz w:val="24"/>
                <w:szCs w:val="24"/>
              </w:rPr>
              <w:t>&lt;&lt;business actor&gt;&gt;</w:t>
            </w:r>
          </w:p>
        </w:tc>
      </w:tr>
    </w:tbl>
    <w:p w14:paraId="24EE6F06" w14:textId="069D6E86" w:rsidR="00DF47BE" w:rsidRPr="00476D2F" w:rsidRDefault="00DF47BE" w:rsidP="008F703C">
      <w:pPr>
        <w:pStyle w:val="Caption"/>
      </w:pPr>
      <w:bookmarkStart w:id="323" w:name="_Ref162179646"/>
      <w:bookmarkStart w:id="324" w:name="_Toc185900934"/>
      <w:r w:rsidRPr="00476D2F">
        <w:t xml:space="preserve">Table </w:t>
      </w:r>
      <w:r w:rsidR="002C7E76">
        <w:fldChar w:fldCharType="begin"/>
      </w:r>
      <w:r w:rsidR="002C7E76">
        <w:instrText xml:space="preserve"> SEQ Table \* ARABIC </w:instrText>
      </w:r>
      <w:r w:rsidR="002C7E76">
        <w:fldChar w:fldCharType="separate"/>
      </w:r>
      <w:r w:rsidR="004501EF">
        <w:rPr>
          <w:noProof/>
        </w:rPr>
        <w:t>8</w:t>
      </w:r>
      <w:r w:rsidR="002C7E76">
        <w:fldChar w:fldCharType="end"/>
      </w:r>
      <w:bookmarkEnd w:id="323"/>
      <w:r w:rsidRPr="00476D2F">
        <w:t>: UML business modelling elements</w:t>
      </w:r>
      <w:bookmarkEnd w:id="324"/>
    </w:p>
    <w:p w14:paraId="24EE6F08" w14:textId="5FF0E25E" w:rsidR="00DF47BE" w:rsidRPr="00476D2F" w:rsidRDefault="00DF47BE">
      <w:r w:rsidRPr="00476D2F">
        <w:t xml:space="preserve">The </w:t>
      </w:r>
      <w:r w:rsidRPr="00476D2F">
        <w:rPr>
          <w:b/>
        </w:rPr>
        <w:t>roles</w:t>
      </w:r>
      <w:r w:rsidRPr="00476D2F">
        <w:t xml:space="preserve"> that can be taken by organisations are defined in each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w:t>
      </w:r>
      <w:r w:rsidR="006D1A6E">
        <w:t>,</w:t>
      </w:r>
      <w:r w:rsidR="00C109FB" w:rsidRPr="00476D2F">
        <w:t xml:space="preserve">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006D1A6E">
        <w:t xml:space="preserve">, </w:t>
      </w:r>
      <w:r w:rsidR="00350460">
        <w:t>[</w:t>
      </w:r>
      <w:r w:rsidR="005E2427">
        <w:fldChar w:fldCharType="begin"/>
      </w:r>
      <w:r w:rsidR="005E2427">
        <w:instrText xml:space="preserve"> REF R40 \h </w:instrText>
      </w:r>
      <w:r w:rsidR="005E2427">
        <w:fldChar w:fldCharType="separate"/>
      </w:r>
      <w:r w:rsidR="004501EF" w:rsidRPr="000C1B4B">
        <w:rPr>
          <w:szCs w:val="24"/>
        </w:rPr>
        <w:t>R</w:t>
      </w:r>
      <w:r w:rsidR="004501EF">
        <w:rPr>
          <w:noProof/>
          <w:szCs w:val="24"/>
        </w:rPr>
        <w:t>39</w:t>
      </w:r>
      <w:r w:rsidR="005E2427">
        <w:fldChar w:fldCharType="end"/>
      </w:r>
      <w:r w:rsidR="00350460">
        <w:t>], [</w:t>
      </w:r>
      <w:r w:rsidR="005E2427">
        <w:fldChar w:fldCharType="begin"/>
      </w:r>
      <w:r w:rsidR="005E2427">
        <w:instrText xml:space="preserve"> REF R41 \h </w:instrText>
      </w:r>
      <w:r w:rsidR="005E2427">
        <w:fldChar w:fldCharType="separate"/>
      </w:r>
      <w:r w:rsidR="004501EF" w:rsidRPr="000C1B4B">
        <w:rPr>
          <w:szCs w:val="24"/>
        </w:rPr>
        <w:t>R</w:t>
      </w:r>
      <w:r w:rsidR="004501EF">
        <w:rPr>
          <w:noProof/>
          <w:szCs w:val="24"/>
        </w:rPr>
        <w:t>40</w:t>
      </w:r>
      <w:r w:rsidR="005E2427">
        <w:fldChar w:fldCharType="end"/>
      </w:r>
      <w:r w:rsidR="00350460">
        <w:t>] and [</w:t>
      </w:r>
      <w:r w:rsidR="008D1E9C">
        <w:fldChar w:fldCharType="begin"/>
      </w:r>
      <w:r w:rsidR="008D1E9C">
        <w:instrText xml:space="preserve"> REF R45 \h </w:instrText>
      </w:r>
      <w:r w:rsidR="008D1E9C">
        <w:fldChar w:fldCharType="separate"/>
      </w:r>
      <w:r w:rsidR="004501EF" w:rsidRPr="000C1B4B">
        <w:rPr>
          <w:szCs w:val="24"/>
        </w:rPr>
        <w:t>R</w:t>
      </w:r>
      <w:r w:rsidR="004501EF">
        <w:rPr>
          <w:noProof/>
          <w:szCs w:val="24"/>
        </w:rPr>
        <w:t>44</w:t>
      </w:r>
      <w:r w:rsidR="008D1E9C">
        <w:fldChar w:fldCharType="end"/>
      </w:r>
      <w:r w:rsidR="00350460">
        <w:t>]</w:t>
      </w:r>
      <w:r w:rsidRPr="00476D2F">
        <w:t>).</w:t>
      </w:r>
    </w:p>
    <w:p w14:paraId="24EE6F09" w14:textId="77777777" w:rsidR="00DF47BE" w:rsidRPr="00476D2F" w:rsidRDefault="00DF47BE">
      <w:pPr>
        <w:pStyle w:val="BodyTextIndent"/>
      </w:pPr>
      <w:r w:rsidRPr="00476D2F">
        <w:t>Customs Offices of a NA and the infrastructure used by a NA are not specified in DDNA.</w:t>
      </w:r>
    </w:p>
    <w:p w14:paraId="24EE6F0A" w14:textId="30852A67" w:rsidR="00DF47BE" w:rsidRPr="00476D2F" w:rsidRDefault="00DF47BE">
      <w:r w:rsidRPr="00476D2F">
        <w:t xml:space="preserve">Each Time Sequence Diagram can only depict one possible sequence of Information Exchanges that is used to record one </w:t>
      </w:r>
      <w:proofErr w:type="gramStart"/>
      <w:r w:rsidRPr="00476D2F">
        <w:t>particular operation</w:t>
      </w:r>
      <w:proofErr w:type="gramEnd"/>
      <w:r w:rsidRPr="00476D2F">
        <w:t>. Each different operation might lead to another Time Sequence Diagram.</w:t>
      </w:r>
    </w:p>
    <w:p w14:paraId="24EE6F0B" w14:textId="77777777" w:rsidR="00DF47BE" w:rsidRPr="00476D2F" w:rsidRDefault="00DF47BE">
      <w:r w:rsidRPr="00476D2F">
        <w:t>All the components of a Time Sequence Diagram are shown in the following figure:</w:t>
      </w:r>
    </w:p>
    <w:p w14:paraId="24EE6F0C" w14:textId="77777777" w:rsidR="00DF47BE" w:rsidRPr="00476D2F" w:rsidRDefault="000534C0">
      <w:pPr>
        <w:jc w:val="center"/>
      </w:pPr>
      <w:r w:rsidRPr="00476D2F">
        <w:rPr>
          <w:noProof/>
          <w:lang w:val="en-IE" w:eastAsia="en-IE"/>
        </w:rPr>
        <w:drawing>
          <wp:inline distT="0" distB="0" distL="0" distR="0" wp14:anchorId="24EE7E29" wp14:editId="38CC1A5F">
            <wp:extent cx="4817614" cy="24584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7" cstate="print"/>
                    <a:srcRect b="13108"/>
                    <a:stretch/>
                  </pic:blipFill>
                  <pic:spPr bwMode="auto">
                    <a:xfrm>
                      <a:off x="0" y="0"/>
                      <a:ext cx="4824795" cy="2462164"/>
                    </a:xfrm>
                    <a:prstGeom prst="rect">
                      <a:avLst/>
                    </a:prstGeom>
                    <a:noFill/>
                    <a:ln>
                      <a:noFill/>
                    </a:ln>
                    <a:extLst>
                      <a:ext uri="{53640926-AAD7-44D8-BBD7-CCE9431645EC}">
                        <a14:shadowObscured xmlns:a14="http://schemas.microsoft.com/office/drawing/2010/main"/>
                      </a:ext>
                    </a:extLst>
                  </pic:spPr>
                </pic:pic>
              </a:graphicData>
            </a:graphic>
          </wp:inline>
        </w:drawing>
      </w:r>
    </w:p>
    <w:p w14:paraId="24EE6F0D" w14:textId="65035A6D" w:rsidR="00DF47BE" w:rsidRPr="00476D2F" w:rsidRDefault="00DF47BE" w:rsidP="008F703C">
      <w:pPr>
        <w:pStyle w:val="Caption"/>
      </w:pPr>
      <w:bookmarkStart w:id="325" w:name="_Ref162343869"/>
      <w:bookmarkStart w:id="326" w:name="_Toc473825745"/>
      <w:bookmarkStart w:id="327" w:name="_Toc474213088"/>
      <w:bookmarkStart w:id="328" w:name="_Toc46228880"/>
      <w:bookmarkStart w:id="329" w:name="_Toc526249261"/>
      <w:bookmarkStart w:id="330" w:name="_Toc185900878"/>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1</w:t>
      </w:r>
      <w:r w:rsidR="005F54AB" w:rsidRPr="00476D2F">
        <w:fldChar w:fldCharType="end"/>
      </w:r>
      <w:bookmarkEnd w:id="325"/>
      <w:r w:rsidRPr="00476D2F">
        <w:t>: Time Sequence Diagram</w:t>
      </w:r>
      <w:bookmarkEnd w:id="326"/>
      <w:bookmarkEnd w:id="327"/>
      <w:bookmarkEnd w:id="328"/>
      <w:bookmarkEnd w:id="329"/>
      <w:bookmarkEnd w:id="330"/>
    </w:p>
    <w:p w14:paraId="24EE6F0E" w14:textId="2924B22E" w:rsidR="00DF47BE" w:rsidRPr="00476D2F" w:rsidRDefault="00DF47BE">
      <w:r w:rsidRPr="00476D2F">
        <w:t xml:space="preserve">In a TSD, each role is represented by an icon (see </w:t>
      </w:r>
      <w:r w:rsidR="00A9312B" w:rsidRPr="00476D2F">
        <w:fldChar w:fldCharType="begin"/>
      </w:r>
      <w:r w:rsidR="00A9312B" w:rsidRPr="00476D2F">
        <w:instrText xml:space="preserve"> REF _Ref162179646 \h  \* MERGEFORMAT </w:instrText>
      </w:r>
      <w:r w:rsidR="00A9312B" w:rsidRPr="00476D2F">
        <w:fldChar w:fldCharType="separate"/>
      </w:r>
      <w:r w:rsidR="004501EF" w:rsidRPr="00476D2F">
        <w:t xml:space="preserve">Table </w:t>
      </w:r>
      <w:r w:rsidR="004501EF">
        <w:t>8</w:t>
      </w:r>
      <w:r w:rsidR="00A9312B" w:rsidRPr="00476D2F">
        <w:fldChar w:fldCharType="end"/>
      </w:r>
      <w:r w:rsidRPr="00476D2F">
        <w:t>) with the name of the role and a vertical line, called the “lifeline”. The name “lifeline” comes from the UML-concept that an object’s life can be ended. This does not apply here.</w:t>
      </w:r>
    </w:p>
    <w:p w14:paraId="24EE6F0F" w14:textId="77777777" w:rsidR="00DF47BE" w:rsidRPr="00476D2F" w:rsidRDefault="00DF47BE">
      <w:r w:rsidRPr="00476D2F">
        <w:t>An arrow between the lifelines represents each Information Exchange (message) between two roles, where the arrow shows the direction of the Information Exchange. Attached to the arrow, a label gives the sequence number of this Information Exchange in the scenario and the coded name and number of Information Exchange.</w:t>
      </w:r>
    </w:p>
    <w:p w14:paraId="24EE6F10" w14:textId="0D9EBC1E" w:rsidR="00DF47BE" w:rsidRPr="00476D2F" w:rsidRDefault="00DF47BE">
      <w:r w:rsidRPr="00476D2F">
        <w:t>The above figure (</w:t>
      </w:r>
      <w:r w:rsidR="00A9312B" w:rsidRPr="00476D2F">
        <w:fldChar w:fldCharType="begin"/>
      </w:r>
      <w:r w:rsidR="00A9312B" w:rsidRPr="00476D2F">
        <w:instrText xml:space="preserve"> REF _Ref162343869 \h  \* MERGEFORMAT </w:instrText>
      </w:r>
      <w:r w:rsidR="00A9312B" w:rsidRPr="00476D2F">
        <w:fldChar w:fldCharType="separate"/>
      </w:r>
      <w:r w:rsidR="004501EF" w:rsidRPr="00476D2F">
        <w:t xml:space="preserve">Figure </w:t>
      </w:r>
      <w:r w:rsidR="004501EF">
        <w:t>1</w:t>
      </w:r>
      <w:r w:rsidR="00A9312B" w:rsidRPr="00476D2F">
        <w:fldChar w:fldCharType="end"/>
      </w:r>
      <w:r w:rsidRPr="00476D2F">
        <w:t>) illustrates that the “Trader” submits a message to the Customs Office application. The name of the IE that is sent to Customs Office application is indicated above the Information Exchange.</w:t>
      </w:r>
    </w:p>
    <w:p w14:paraId="24EE6F12" w14:textId="77777777" w:rsidR="00DF47BE" w:rsidRPr="00476D2F" w:rsidRDefault="00DF47BE">
      <w:r w:rsidRPr="00476D2F">
        <w:t xml:space="preserve">The narrow rectangles on the lifelines are called ‘focus of control’. It represents the relative time that the control of the flow is focused </w:t>
      </w:r>
      <w:proofErr w:type="gramStart"/>
      <w:r w:rsidRPr="00476D2F">
        <w:t>in</w:t>
      </w:r>
      <w:proofErr w:type="gramEnd"/>
      <w:r w:rsidRPr="00476D2F">
        <w:t xml:space="preserve"> that role, thus the time that the role is directing messages. When more than one message starts from (or ends in) the same focus of control, this means that these messages are sent (or received) shortly after each other. The arrows will appear close to each other in that case as 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 </w:t>
      </w:r>
    </w:p>
    <w:p w14:paraId="24EE6F13" w14:textId="77777777" w:rsidR="00DF47BE" w:rsidRPr="00476D2F" w:rsidRDefault="00DF47BE">
      <w:r w:rsidRPr="00476D2F">
        <w:t>The Time Sequence Diagrams conform to the Unified Modelling Language, which is an industry standard for Object Oriented modelling.</w:t>
      </w:r>
    </w:p>
    <w:p w14:paraId="24EE6F14" w14:textId="58E83F92" w:rsidR="00DF47BE" w:rsidRPr="00476D2F" w:rsidRDefault="00DF47BE">
      <w:r w:rsidRPr="00476D2F">
        <w:t>The UML business modelling element (</w:t>
      </w:r>
      <w:r w:rsidR="00A9312B" w:rsidRPr="00476D2F">
        <w:fldChar w:fldCharType="begin"/>
      </w:r>
      <w:r w:rsidR="00A9312B" w:rsidRPr="00476D2F">
        <w:instrText xml:space="preserve"> REF _Ref162179646 \h  \* MERGEFORMAT </w:instrText>
      </w:r>
      <w:r w:rsidR="00A9312B" w:rsidRPr="00476D2F">
        <w:fldChar w:fldCharType="separate"/>
      </w:r>
      <w:r w:rsidR="004501EF" w:rsidRPr="00476D2F">
        <w:t xml:space="preserve">Table </w:t>
      </w:r>
      <w:r w:rsidR="004501EF">
        <w:t>8</w:t>
      </w:r>
      <w:r w:rsidR="00A9312B" w:rsidRPr="00476D2F">
        <w:fldChar w:fldCharType="end"/>
      </w:r>
      <w:r w:rsidRPr="00476D2F">
        <w:t xml:space="preserve">), which will be used for each Role Type in the TSDs is shown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t>.</w:t>
      </w:r>
    </w:p>
    <w:p w14:paraId="24EE6F15" w14:textId="4A472ED7" w:rsidR="00DF47BE" w:rsidRPr="00476D2F" w:rsidRDefault="00DF47BE">
      <w:r w:rsidRPr="00476D2F">
        <w:t xml:space="preserve">Not all possible combinations are given in this DDNA; only the most relevant </w:t>
      </w:r>
      <w:r w:rsidR="004B1A20" w:rsidRPr="00476D2F">
        <w:t xml:space="preserve">ones </w:t>
      </w:r>
      <w:r w:rsidRPr="00476D2F">
        <w:t>have been included.</w:t>
      </w:r>
    </w:p>
    <w:p w14:paraId="68AA7B06" w14:textId="024FF4F1" w:rsidR="00171BEE" w:rsidRPr="00476D2F" w:rsidRDefault="00EB64DA">
      <w:r w:rsidRPr="00476D2F">
        <w:t>TSDs are developed using ARIS tool but are not integrated with the L4 BPMs.</w:t>
      </w:r>
    </w:p>
    <w:p w14:paraId="24EE6F16" w14:textId="77777777" w:rsidR="00DF47BE" w:rsidRPr="00476D2F" w:rsidRDefault="00DF47BE" w:rsidP="006F347D">
      <w:pPr>
        <w:pStyle w:val="Heading3"/>
      </w:pPr>
      <w:bookmarkStart w:id="331" w:name="_Toc473625685"/>
      <w:bookmarkStart w:id="332" w:name="_Toc473732543"/>
      <w:bookmarkStart w:id="333" w:name="_Toc473825642"/>
      <w:bookmarkStart w:id="334" w:name="_Toc259460285"/>
      <w:bookmarkStart w:id="335" w:name="_Toc526170410"/>
      <w:bookmarkStart w:id="336" w:name="_Toc396045973"/>
      <w:bookmarkStart w:id="337" w:name="_Toc404515683"/>
      <w:bookmarkStart w:id="338" w:name="_Toc185900674"/>
      <w:r w:rsidRPr="00476D2F">
        <w:t>State Transition Diagrams</w:t>
      </w:r>
      <w:bookmarkEnd w:id="331"/>
      <w:bookmarkEnd w:id="332"/>
      <w:bookmarkEnd w:id="333"/>
      <w:bookmarkEnd w:id="334"/>
      <w:bookmarkEnd w:id="335"/>
      <w:bookmarkEnd w:id="338"/>
    </w:p>
    <w:p w14:paraId="24EE6F17" w14:textId="4DF6DB11" w:rsidR="00DF47BE" w:rsidRPr="00476D2F" w:rsidRDefault="00DF47BE">
      <w:r w:rsidRPr="00476D2F">
        <w:t xml:space="preserve">State Transition Diagrams consist of states and transitions between those states. Each state represents the condition of a Customs movement for a particular Customs Office Role. Each transition starts at a given state and goes to another state. A transition is allowed to reach its original state. Each transition is triggered by the exchange of a message between two organisations. </w:t>
      </w:r>
      <w:r w:rsidR="003C258A" w:rsidRPr="00476D2F">
        <w:t xml:space="preserve">Events that are causing a state transition are decisions taken, timer start/expiration or message exchanges. </w:t>
      </w:r>
      <w:r w:rsidR="00122D53" w:rsidRPr="00476D2F">
        <w:t>State Transition Diagrams show transitions that are triggered by the exchange of a message or by timer expiration.</w:t>
      </w:r>
    </w:p>
    <w:bookmarkEnd w:id="336"/>
    <w:bookmarkEnd w:id="337"/>
    <w:p w14:paraId="24EE6F18" w14:textId="77777777" w:rsidR="00DF47BE" w:rsidRPr="00476D2F" w:rsidRDefault="00DF47BE">
      <w:r w:rsidRPr="00476D2F">
        <w:t xml:space="preserve">Every State Transition Diagram in this document is related to one </w:t>
      </w:r>
      <w:proofErr w:type="gramStart"/>
      <w:r w:rsidRPr="00476D2F">
        <w:t>particular role</w:t>
      </w:r>
      <w:proofErr w:type="gramEnd"/>
      <w:r w:rsidRPr="00476D2F">
        <w:t xml:space="preserve"> only. For that role, it will define how state transitions take place according to events (such as the reception of a message from another role).</w:t>
      </w:r>
    </w:p>
    <w:p w14:paraId="24EE6F19" w14:textId="77777777" w:rsidR="00DF47BE" w:rsidRPr="00476D2F" w:rsidRDefault="00DF47BE">
      <w:r w:rsidRPr="00476D2F">
        <w:t>States will be shown as a box and an arrow will show transitions.</w:t>
      </w:r>
    </w:p>
    <w:p w14:paraId="24EE6F1A" w14:textId="77777777" w:rsidR="00DF47BE" w:rsidRPr="00476D2F" w:rsidRDefault="000534C0">
      <w:pPr>
        <w:pStyle w:val="Figure"/>
        <w:ind w:left="540"/>
        <w:rPr>
          <w:noProof w:val="0"/>
        </w:rPr>
      </w:pPr>
      <w:r w:rsidRPr="00476D2F">
        <w:rPr>
          <w:lang w:val="en-IE" w:eastAsia="en-IE"/>
        </w:rPr>
        <w:drawing>
          <wp:inline distT="0" distB="0" distL="0" distR="0" wp14:anchorId="24EE7E2B" wp14:editId="41E88998">
            <wp:extent cx="1409700" cy="17234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1410126" cy="1724002"/>
                    </a:xfrm>
                    <a:prstGeom prst="rect">
                      <a:avLst/>
                    </a:prstGeom>
                    <a:noFill/>
                    <a:ln w="9525">
                      <a:noFill/>
                      <a:miter lim="800000"/>
                      <a:headEnd/>
                      <a:tailEnd/>
                    </a:ln>
                  </pic:spPr>
                </pic:pic>
              </a:graphicData>
            </a:graphic>
          </wp:inline>
        </w:drawing>
      </w:r>
    </w:p>
    <w:p w14:paraId="24EE6F1B" w14:textId="7B8288CF" w:rsidR="00DF47BE" w:rsidRPr="00476D2F" w:rsidRDefault="00DF47BE" w:rsidP="008F703C">
      <w:pPr>
        <w:pStyle w:val="Caption"/>
      </w:pPr>
      <w:bookmarkStart w:id="339" w:name="_Toc474213089"/>
      <w:bookmarkStart w:id="340" w:name="_Toc46228881"/>
      <w:bookmarkStart w:id="341" w:name="_Toc526249262"/>
      <w:bookmarkStart w:id="342" w:name="_Toc185900879"/>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2</w:t>
      </w:r>
      <w:r w:rsidR="005F54AB" w:rsidRPr="00476D2F">
        <w:fldChar w:fldCharType="end"/>
      </w:r>
      <w:r w:rsidRPr="00476D2F">
        <w:t>: Example of State Transition Diagram</w:t>
      </w:r>
      <w:bookmarkEnd w:id="339"/>
      <w:bookmarkEnd w:id="340"/>
      <w:bookmarkEnd w:id="341"/>
      <w:bookmarkEnd w:id="342"/>
    </w:p>
    <w:p w14:paraId="24EE6F1C" w14:textId="77777777" w:rsidR="00DF47BE" w:rsidRPr="00476D2F" w:rsidRDefault="00DF47BE">
      <w:r w:rsidRPr="00476D2F">
        <w:t xml:space="preserve">State transitions have the following format A[]^B or </w:t>
      </w:r>
      <w:bookmarkStart w:id="343" w:name="OLE_LINK3"/>
      <w:bookmarkStart w:id="344" w:name="OLE_LINK4"/>
      <w:r w:rsidRPr="00476D2F">
        <w:t>[C]^B</w:t>
      </w:r>
      <w:bookmarkEnd w:id="343"/>
      <w:bookmarkEnd w:id="344"/>
      <w:r w:rsidRPr="00476D2F">
        <w:t xml:space="preserve">. The transition is caused by the receipt of message A and if the condition inside the square brackets is satisfied, the state transition is </w:t>
      </w:r>
      <w:proofErr w:type="gramStart"/>
      <w:r w:rsidRPr="00476D2F">
        <w:t>performed</w:t>
      </w:r>
      <w:proofErr w:type="gramEnd"/>
      <w:r w:rsidRPr="00476D2F">
        <w:t xml:space="preserve"> and the message B is sent. Please note that only the IE numbers shall be used in the state transitions. </w:t>
      </w:r>
    </w:p>
    <w:p w14:paraId="24EE6F1D" w14:textId="77777777" w:rsidR="00DF47BE" w:rsidRPr="00476D2F" w:rsidRDefault="00DF47BE">
      <w:r w:rsidRPr="00476D2F">
        <w:t>In the example above (which is part of the State Transition Diagram for the Office of Export up to the release of movement), the transition from “Accepted” to “Declaration under amendment” is triggered by the reception of a Declaration Amendment (IE513) message and if the Declaration Amendment is “invalid”. As a result, an Amendment Rejection IE505 message is sent back from Office of Export to the Trader.</w:t>
      </w:r>
    </w:p>
    <w:p w14:paraId="24EE6F1E" w14:textId="77777777" w:rsidR="00DF47BE" w:rsidRDefault="00DF47BE">
      <w:r w:rsidRPr="00476D2F">
        <w:t xml:space="preserve">When multiple messages are sent </w:t>
      </w:r>
      <w:proofErr w:type="gramStart"/>
      <w:r w:rsidRPr="00476D2F">
        <w:t>as a consequence of</w:t>
      </w:r>
      <w:proofErr w:type="gramEnd"/>
      <w:r w:rsidRPr="00476D2F">
        <w:t xml:space="preserve"> an event, a dot sign will separate these multiple messages (“.”). This dot sign needs to be understood as a logical AND.</w:t>
      </w:r>
    </w:p>
    <w:p w14:paraId="61E5F37C" w14:textId="77777777" w:rsidR="0097484E" w:rsidRPr="00476D2F" w:rsidRDefault="0097484E"/>
    <w:p w14:paraId="24EE6F1F" w14:textId="77777777" w:rsidR="00DF47BE" w:rsidRPr="00476D2F" w:rsidRDefault="00DF47BE" w:rsidP="006F347D">
      <w:pPr>
        <w:pStyle w:val="Heading3"/>
      </w:pPr>
      <w:bookmarkStart w:id="345" w:name="_Toc259460286"/>
      <w:bookmarkStart w:id="346" w:name="_Toc526170411"/>
      <w:bookmarkStart w:id="347" w:name="_Toc185900675"/>
      <w:r w:rsidRPr="00476D2F">
        <w:t>Data Dictionary</w:t>
      </w:r>
      <w:bookmarkEnd w:id="345"/>
      <w:bookmarkEnd w:id="346"/>
      <w:bookmarkEnd w:id="347"/>
    </w:p>
    <w:p w14:paraId="24EE6F20" w14:textId="77777777" w:rsidR="00DF47BE" w:rsidRPr="00476D2F" w:rsidRDefault="00DF47BE">
      <w:r w:rsidRPr="00476D2F">
        <w:t>The data dictionary, contained within this DDNA, defines:</w:t>
      </w:r>
    </w:p>
    <w:p w14:paraId="24EE6F21" w14:textId="77777777" w:rsidR="00DF47BE" w:rsidRPr="00476D2F" w:rsidRDefault="00DF47BE" w:rsidP="00117A38">
      <w:pPr>
        <w:numPr>
          <w:ilvl w:val="0"/>
          <w:numId w:val="4"/>
        </w:numPr>
        <w:tabs>
          <w:tab w:val="clear" w:pos="360"/>
          <w:tab w:val="left" w:pos="851"/>
        </w:tabs>
        <w:spacing w:before="0"/>
        <w:ind w:left="851" w:hanging="284"/>
      </w:pPr>
      <w:r w:rsidRPr="00476D2F">
        <w:t>Data Items</w:t>
      </w:r>
      <w:r w:rsidR="002341DA" w:rsidRPr="00476D2F">
        <w:t>;</w:t>
      </w:r>
    </w:p>
    <w:p w14:paraId="24EE6F22" w14:textId="77777777" w:rsidR="00DF47BE" w:rsidRPr="00476D2F" w:rsidRDefault="00DF47BE" w:rsidP="00117A38">
      <w:pPr>
        <w:numPr>
          <w:ilvl w:val="0"/>
          <w:numId w:val="4"/>
        </w:numPr>
        <w:tabs>
          <w:tab w:val="clear" w:pos="360"/>
          <w:tab w:val="left" w:pos="851"/>
        </w:tabs>
        <w:spacing w:before="0"/>
        <w:ind w:left="851" w:hanging="284"/>
      </w:pPr>
      <w:r w:rsidRPr="00476D2F">
        <w:t>Data Groups</w:t>
      </w:r>
      <w:r w:rsidR="002341DA" w:rsidRPr="00476D2F">
        <w:t>;</w:t>
      </w:r>
    </w:p>
    <w:p w14:paraId="24EE6F23" w14:textId="77777777" w:rsidR="00DF47BE" w:rsidRPr="00476D2F" w:rsidRDefault="00DF47BE" w:rsidP="00117A38">
      <w:pPr>
        <w:numPr>
          <w:ilvl w:val="0"/>
          <w:numId w:val="4"/>
        </w:numPr>
        <w:tabs>
          <w:tab w:val="clear" w:pos="360"/>
          <w:tab w:val="left" w:pos="851"/>
        </w:tabs>
        <w:spacing w:before="0"/>
        <w:ind w:left="851" w:hanging="284"/>
      </w:pPr>
      <w:r w:rsidRPr="00476D2F">
        <w:t>Code lists (sets of discrete values).</w:t>
      </w:r>
    </w:p>
    <w:p w14:paraId="24EE6F24" w14:textId="77777777" w:rsidR="00DF47BE" w:rsidRPr="00476D2F" w:rsidRDefault="00DF47BE">
      <w:proofErr w:type="gramStart"/>
      <w:r w:rsidRPr="00476D2F">
        <w:t>A number of</w:t>
      </w:r>
      <w:proofErr w:type="gramEnd"/>
      <w:r w:rsidRPr="00476D2F">
        <w:t xml:space="preserve"> naming and spelling conventions and rules have been maintained for these throughout this DDNA.</w:t>
      </w:r>
    </w:p>
    <w:p w14:paraId="24EE6F25" w14:textId="77777777" w:rsidR="00DF47BE" w:rsidRPr="00476D2F" w:rsidRDefault="00DF47BE" w:rsidP="006F347D">
      <w:pPr>
        <w:pStyle w:val="Heading4"/>
      </w:pPr>
      <w:bookmarkStart w:id="348" w:name="_Ref532470199"/>
      <w:r w:rsidRPr="00476D2F">
        <w:t>Data Items</w:t>
      </w:r>
      <w:bookmarkEnd w:id="348"/>
    </w:p>
    <w:p w14:paraId="24EE6F26" w14:textId="77777777" w:rsidR="00DF47BE" w:rsidRPr="00476D2F" w:rsidRDefault="00DF47BE">
      <w:r w:rsidRPr="00476D2F">
        <w:t>Every name shall start with a capital (uppercase) letter.</w:t>
      </w:r>
    </w:p>
    <w:p w14:paraId="24EE6F27" w14:textId="77777777" w:rsidR="00DF47BE" w:rsidRPr="00476D2F" w:rsidRDefault="00DF47BE">
      <w:r w:rsidRPr="00476D2F">
        <w:t xml:space="preserve">Every name can contain letters, digits, and </w:t>
      </w:r>
      <w:proofErr w:type="gramStart"/>
      <w:r w:rsidRPr="00476D2F">
        <w:t>a number of</w:t>
      </w:r>
      <w:proofErr w:type="gramEnd"/>
      <w:r w:rsidRPr="00476D2F">
        <w:t xml:space="preserve"> additional characters: the space character, the brackets “(“ and “)”, the ampersand character “&amp;”, the underscore “_”, and the slash character “/”. No other characters are allowed.</w:t>
      </w:r>
    </w:p>
    <w:p w14:paraId="24EE6F28" w14:textId="23FB34CD" w:rsidR="00DF47BE" w:rsidRPr="00476D2F" w:rsidRDefault="00DF47BE">
      <w:r w:rsidRPr="00476D2F">
        <w:t xml:space="preserve">Within the name, lowercase letters </w:t>
      </w:r>
      <w:r w:rsidR="00D019BE" w:rsidRPr="00476D2F">
        <w:t>should</w:t>
      </w:r>
      <w:r w:rsidRPr="00476D2F">
        <w:t xml:space="preserve"> preferably be used (except for the first character and except for abbreviations that will always be in uppercase).</w:t>
      </w:r>
    </w:p>
    <w:p w14:paraId="24EE6F29" w14:textId="77777777" w:rsidR="00DF47BE" w:rsidRPr="00476D2F" w:rsidRDefault="00DF47BE" w:rsidP="006F347D">
      <w:pPr>
        <w:pStyle w:val="Heading4"/>
      </w:pPr>
      <w:r w:rsidRPr="00476D2F">
        <w:t>Data Groups</w:t>
      </w:r>
    </w:p>
    <w:p w14:paraId="24EE6F2A" w14:textId="77777777" w:rsidR="00DF47BE" w:rsidRPr="00476D2F" w:rsidRDefault="00DF47BE">
      <w:r w:rsidRPr="00476D2F">
        <w:t>Every name shall start with a letter.</w:t>
      </w:r>
    </w:p>
    <w:p w14:paraId="24EE6F2B" w14:textId="77777777" w:rsidR="00DF47BE" w:rsidRPr="00476D2F" w:rsidRDefault="00DF47BE">
      <w:r w:rsidRPr="00476D2F">
        <w:t xml:space="preserve">Every name can contain letters, digits, and </w:t>
      </w:r>
      <w:proofErr w:type="gramStart"/>
      <w:r w:rsidRPr="00476D2F">
        <w:t>a number of</w:t>
      </w:r>
      <w:proofErr w:type="gramEnd"/>
      <w:r w:rsidRPr="00476D2F">
        <w:t xml:space="preserve"> additional characters: the space character, the brackets “(“ and “)”, the ampersand character “&amp;”, the underscore “_”, and the slash “/”. No other characters are allowed.</w:t>
      </w:r>
    </w:p>
    <w:p w14:paraId="24EE6F2C" w14:textId="77777777" w:rsidR="00DF47BE" w:rsidRPr="00476D2F" w:rsidRDefault="00DF47BE">
      <w:r w:rsidRPr="00476D2F">
        <w:t>Only uppercase letters are allowed.</w:t>
      </w:r>
    </w:p>
    <w:p w14:paraId="24EE6F2D" w14:textId="77777777" w:rsidR="00DF47BE" w:rsidRPr="00476D2F" w:rsidRDefault="00DF47BE" w:rsidP="006F347D">
      <w:pPr>
        <w:pStyle w:val="Heading4"/>
      </w:pPr>
      <w:r w:rsidRPr="00476D2F">
        <w:t xml:space="preserve">Code </w:t>
      </w:r>
      <w:proofErr w:type="gramStart"/>
      <w:r w:rsidRPr="00476D2F">
        <w:t>lists</w:t>
      </w:r>
      <w:proofErr w:type="gramEnd"/>
    </w:p>
    <w:p w14:paraId="24EE6F2E" w14:textId="1D1C27FE" w:rsidR="00DF47BE" w:rsidRPr="00476D2F" w:rsidRDefault="00164381">
      <w:r w:rsidRPr="00476D2F">
        <w:t xml:space="preserve">For information on </w:t>
      </w:r>
      <w:r w:rsidR="00B830B3" w:rsidRPr="00476D2F">
        <w:t>C</w:t>
      </w:r>
      <w:r w:rsidRPr="00476D2F">
        <w:t>odelists please refer to DDRDA [</w:t>
      </w:r>
      <w:r w:rsidR="002E576E" w:rsidRPr="00476D2F">
        <w:fldChar w:fldCharType="begin"/>
      </w:r>
      <w:r w:rsidR="002E576E" w:rsidRPr="00476D2F">
        <w:instrText xml:space="preserve"> REF R27 \h  \* MERGEFORMAT </w:instrText>
      </w:r>
      <w:r w:rsidR="002E576E" w:rsidRPr="00476D2F">
        <w:fldChar w:fldCharType="separate"/>
      </w:r>
      <w:r w:rsidR="004501EF" w:rsidRPr="000C1B4B">
        <w:rPr>
          <w:szCs w:val="24"/>
        </w:rPr>
        <w:t>R</w:t>
      </w:r>
      <w:r w:rsidR="004501EF">
        <w:rPr>
          <w:szCs w:val="24"/>
        </w:rPr>
        <w:t>26</w:t>
      </w:r>
      <w:r w:rsidR="002E576E" w:rsidRPr="00476D2F">
        <w:fldChar w:fldCharType="end"/>
      </w:r>
      <w:r w:rsidRPr="00476D2F">
        <w:t>].</w:t>
      </w:r>
    </w:p>
    <w:bookmarkEnd w:id="122"/>
    <w:bookmarkEnd w:id="123"/>
    <w:bookmarkEnd w:id="124"/>
    <w:bookmarkEnd w:id="309"/>
    <w:p w14:paraId="24EE6F2F" w14:textId="77777777" w:rsidR="00DF47BE" w:rsidRPr="00476D2F" w:rsidRDefault="00DF47BE" w:rsidP="00117A38">
      <w:pPr>
        <w:numPr>
          <w:ilvl w:val="0"/>
          <w:numId w:val="27"/>
        </w:numPr>
        <w:sectPr w:rsidR="00DF47BE" w:rsidRPr="00476D2F" w:rsidSect="00652F87">
          <w:headerReference w:type="even" r:id="rId79"/>
          <w:headerReference w:type="default" r:id="rId80"/>
          <w:headerReference w:type="first" r:id="rId81"/>
          <w:type w:val="continuous"/>
          <w:pgSz w:w="11907" w:h="16840" w:code="9"/>
          <w:pgMar w:top="1134" w:right="1418" w:bottom="1418" w:left="1440" w:header="720" w:footer="720" w:gutter="0"/>
          <w:cols w:space="720"/>
        </w:sectPr>
      </w:pPr>
    </w:p>
    <w:p w14:paraId="24EE6F30" w14:textId="77777777" w:rsidR="00DF47BE" w:rsidRPr="00476D2F" w:rsidRDefault="00DF47BE" w:rsidP="00590FF9">
      <w:pPr>
        <w:pStyle w:val="Heading1"/>
      </w:pPr>
      <w:bookmarkStart w:id="349" w:name="_Central_Services"/>
      <w:bookmarkStart w:id="350" w:name="_Ref518969431"/>
      <w:bookmarkStart w:id="351" w:name="_Ref518971148"/>
      <w:bookmarkStart w:id="352" w:name="_Toc77048927"/>
      <w:bookmarkStart w:id="353" w:name="_Toc78704705"/>
      <w:bookmarkStart w:id="354" w:name="_Toc259460287"/>
      <w:bookmarkStart w:id="355" w:name="_Toc526170412"/>
      <w:bookmarkStart w:id="356" w:name="_Toc472401147"/>
      <w:bookmarkStart w:id="357" w:name="_Toc473625726"/>
      <w:bookmarkStart w:id="358" w:name="_Toc473732588"/>
      <w:bookmarkStart w:id="359" w:name="_Toc473825680"/>
      <w:bookmarkStart w:id="360" w:name="_Toc77048935"/>
      <w:bookmarkEnd w:id="349"/>
      <w:r w:rsidRPr="00476D2F">
        <w:t>Central Services</w:t>
      </w:r>
      <w:bookmarkEnd w:id="350"/>
      <w:bookmarkEnd w:id="351"/>
      <w:bookmarkEnd w:id="352"/>
      <w:bookmarkEnd w:id="353"/>
      <w:bookmarkEnd w:id="354"/>
      <w:bookmarkEnd w:id="355"/>
    </w:p>
    <w:p w14:paraId="24EE6F31" w14:textId="77777777" w:rsidR="00DF47BE" w:rsidRPr="00476D2F" w:rsidRDefault="00DF47BE">
      <w:pPr>
        <w:pStyle w:val="Heading2"/>
      </w:pPr>
      <w:bookmarkStart w:id="361" w:name="_Toc77048928"/>
      <w:bookmarkStart w:id="362" w:name="_Toc78704706"/>
      <w:bookmarkStart w:id="363" w:name="_Toc259460288"/>
      <w:bookmarkStart w:id="364" w:name="_Toc526170413"/>
      <w:bookmarkStart w:id="365" w:name="_Toc185900676"/>
      <w:r w:rsidRPr="00476D2F">
        <w:t xml:space="preserve">Messages </w:t>
      </w:r>
      <w:proofErr w:type="gramStart"/>
      <w:r w:rsidRPr="00476D2F">
        <w:t>involved</w:t>
      </w:r>
      <w:bookmarkEnd w:id="361"/>
      <w:bookmarkEnd w:id="362"/>
      <w:bookmarkEnd w:id="363"/>
      <w:bookmarkEnd w:id="364"/>
      <w:bookmarkEnd w:id="365"/>
      <w:proofErr w:type="gramEnd"/>
    </w:p>
    <w:p w14:paraId="24EE6F32" w14:textId="77777777" w:rsidR="00DF47BE" w:rsidRPr="00476D2F" w:rsidRDefault="00DF47BE" w:rsidP="006F347D">
      <w:pPr>
        <w:pStyle w:val="Heading3"/>
      </w:pPr>
      <w:bookmarkStart w:id="366" w:name="_Toc78704707"/>
      <w:bookmarkStart w:id="367" w:name="_Toc259460289"/>
      <w:bookmarkStart w:id="368" w:name="_Toc526170414"/>
      <w:bookmarkStart w:id="369" w:name="_Ref16245691"/>
      <w:bookmarkStart w:id="370" w:name="_Toc185900677"/>
      <w:r w:rsidRPr="00476D2F">
        <w:t xml:space="preserve">Messages involved in </w:t>
      </w:r>
      <w:bookmarkEnd w:id="366"/>
      <w:r w:rsidRPr="00476D2F">
        <w:t>Customs Applications</w:t>
      </w:r>
      <w:bookmarkEnd w:id="367"/>
      <w:bookmarkEnd w:id="368"/>
      <w:bookmarkEnd w:id="369"/>
      <w:bookmarkEnd w:id="370"/>
    </w:p>
    <w:p w14:paraId="24EE6F33" w14:textId="30D70A06" w:rsidR="00DF47BE" w:rsidRPr="00476D2F" w:rsidRDefault="00DF47BE">
      <w:pPr>
        <w:pStyle w:val="BodyTextIndent"/>
      </w:pPr>
      <w:r w:rsidRPr="00476D2F">
        <w:t xml:space="preserve">In the business area ‘Central Services’, the Information Exchanges </w:t>
      </w:r>
      <w:r w:rsidR="00EA273E" w:rsidRPr="00476D2F">
        <w:t xml:space="preserve">can be distinguished in </w:t>
      </w:r>
      <w:r w:rsidR="00180F8B">
        <w:t>four</w:t>
      </w:r>
      <w:r w:rsidR="00180F8B" w:rsidRPr="00476D2F">
        <w:t xml:space="preserve"> </w:t>
      </w:r>
      <w:r w:rsidR="00EA273E" w:rsidRPr="00476D2F">
        <w:t>categories</w:t>
      </w:r>
      <w:r w:rsidRPr="00476D2F">
        <w:t>:</w:t>
      </w:r>
    </w:p>
    <w:p w14:paraId="04FA7F07" w14:textId="20B7ED95" w:rsidR="00637139" w:rsidRPr="0037600A" w:rsidRDefault="00EA273E" w:rsidP="00EB6A5D">
      <w:pPr>
        <w:pStyle w:val="BodyTextIndent"/>
        <w:numPr>
          <w:ilvl w:val="0"/>
          <w:numId w:val="233"/>
        </w:numPr>
      </w:pPr>
      <w:r w:rsidRPr="00476D2F">
        <w:t xml:space="preserve">Those exchanged between CS/RD2 and any other application operating in the </w:t>
      </w:r>
      <w:r w:rsidR="00F72969" w:rsidRPr="00476D2F">
        <w:t>Common Domain</w:t>
      </w:r>
      <w:r w:rsidR="0070032E" w:rsidRPr="00476D2F">
        <w:t>, as defined in DDRDA [</w:t>
      </w:r>
      <w:r w:rsidR="0070032E" w:rsidRPr="00476D2F">
        <w:fldChar w:fldCharType="begin"/>
      </w:r>
      <w:r w:rsidR="0070032E" w:rsidRPr="00476D2F">
        <w:instrText xml:space="preserve"> REF R27 \h </w:instrText>
      </w:r>
      <w:r w:rsidR="0070032E" w:rsidRPr="00476D2F">
        <w:fldChar w:fldCharType="separate"/>
      </w:r>
      <w:r w:rsidR="004501EF" w:rsidRPr="000C1B4B">
        <w:rPr>
          <w:szCs w:val="24"/>
        </w:rPr>
        <w:t>R</w:t>
      </w:r>
      <w:r w:rsidR="004501EF">
        <w:rPr>
          <w:noProof/>
          <w:szCs w:val="24"/>
        </w:rPr>
        <w:t>26</w:t>
      </w:r>
      <w:r w:rsidR="0070032E" w:rsidRPr="00476D2F">
        <w:fldChar w:fldCharType="end"/>
      </w:r>
      <w:r w:rsidR="0070032E" w:rsidRPr="0037600A">
        <w:t>].</w:t>
      </w:r>
      <w:r w:rsidR="00637139" w:rsidRPr="0037600A">
        <w:t xml:space="preserve"> </w:t>
      </w:r>
    </w:p>
    <w:p w14:paraId="0B205352" w14:textId="4CDBDECE" w:rsidR="00637139" w:rsidRPr="0037600A" w:rsidRDefault="00637139" w:rsidP="000C37FC">
      <w:pPr>
        <w:pStyle w:val="BodyTextIndent"/>
        <w:ind w:left="720"/>
      </w:pPr>
      <w:r w:rsidRPr="0037600A">
        <w:t>The National CS/RD2 teams are invited to create subscriptions that will extract the needed information on regular basis for</w:t>
      </w:r>
      <w:r w:rsidR="00EC3ECA">
        <w:t xml:space="preserve"> </w:t>
      </w:r>
      <w:r w:rsidR="003B1546" w:rsidRPr="003B1546">
        <w:t>ICS-P1, ECS-P2, AES-P1, NCTS-P4, NCTS-P5 and NCTS-P6</w:t>
      </w:r>
      <w:r w:rsidR="006215A8" w:rsidRPr="0037600A">
        <w:t>.</w:t>
      </w:r>
      <w:r w:rsidRPr="0037600A">
        <w:t xml:space="preserve"> </w:t>
      </w:r>
      <w:r w:rsidR="006215A8" w:rsidRPr="0037600A">
        <w:t xml:space="preserve">During the elaboration phase, the </w:t>
      </w:r>
      <w:r w:rsidRPr="0037600A">
        <w:t>information</w:t>
      </w:r>
      <w:r w:rsidR="000C01F4" w:rsidRPr="0037600A">
        <w:t xml:space="preserve"> will be</w:t>
      </w:r>
      <w:r w:rsidRPr="0037600A">
        <w:t xml:space="preserve"> available </w:t>
      </w:r>
      <w:r w:rsidR="00642632" w:rsidRPr="0037600A">
        <w:t>to the National Project Teams via</w:t>
      </w:r>
      <w:r w:rsidRPr="0037600A">
        <w:t xml:space="preserve"> CS</w:t>
      </w:r>
      <w:r w:rsidR="00EB3361">
        <w:t>/</w:t>
      </w:r>
      <w:r w:rsidRPr="0037600A">
        <w:t>RD2 CONF.</w:t>
      </w:r>
    </w:p>
    <w:p w14:paraId="190C241A" w14:textId="5EF96E5D" w:rsidR="00EA273E" w:rsidRPr="0037600A" w:rsidRDefault="00637139" w:rsidP="000C37FC">
      <w:pPr>
        <w:pStyle w:val="BodyTextIndent"/>
        <w:ind w:left="720"/>
      </w:pPr>
      <w:r w:rsidRPr="0037600A">
        <w:t xml:space="preserve">In addition, the codelists that are of interest for the traders </w:t>
      </w:r>
      <w:r w:rsidR="002A34DD" w:rsidRPr="00917DE9">
        <w:t>(i.e. those related to the ED messages, only)</w:t>
      </w:r>
      <w:r w:rsidRPr="0037600A">
        <w:t>.</w:t>
      </w:r>
    </w:p>
    <w:p w14:paraId="53332C86" w14:textId="4D2F3E46" w:rsidR="0070032E" w:rsidRPr="0037600A" w:rsidRDefault="0070032E" w:rsidP="00EB6A5D">
      <w:pPr>
        <w:pStyle w:val="BodyTextIndent"/>
        <w:numPr>
          <w:ilvl w:val="0"/>
          <w:numId w:val="233"/>
        </w:numPr>
      </w:pPr>
      <w:r w:rsidRPr="0037600A">
        <w:t>Those exchanged between CS/MIS</w:t>
      </w:r>
      <w:r w:rsidR="001A554E" w:rsidRPr="0037600A">
        <w:t>2</w:t>
      </w:r>
      <w:r w:rsidRPr="0037600A">
        <w:t xml:space="preserve"> and </w:t>
      </w:r>
      <w:r w:rsidR="0029705E">
        <w:t>I</w:t>
      </w:r>
      <w:r w:rsidR="0029705E" w:rsidRPr="0029705E">
        <w:t xml:space="preserve">CS-P1, ECS-P2, AES-P1, </w:t>
      </w:r>
      <w:r w:rsidR="00C10327" w:rsidRPr="0037600A">
        <w:t xml:space="preserve">NCTS-P4, </w:t>
      </w:r>
      <w:r w:rsidR="0029705E" w:rsidRPr="0029705E">
        <w:t>NCTS-P5 and NCTS-P6</w:t>
      </w:r>
      <w:r w:rsidR="002618BF">
        <w:t xml:space="preserve"> </w:t>
      </w:r>
      <w:r w:rsidRPr="0037600A">
        <w:t xml:space="preserve">in the </w:t>
      </w:r>
      <w:r w:rsidR="00F72969" w:rsidRPr="0037600A">
        <w:t>Common Domain</w:t>
      </w:r>
      <w:r w:rsidRPr="0037600A">
        <w:t>:</w:t>
      </w:r>
    </w:p>
    <w:p w14:paraId="4134C2E0" w14:textId="64ADB8F4" w:rsidR="0070032E" w:rsidRPr="0037600A" w:rsidRDefault="0070032E" w:rsidP="006A4B34">
      <w:pPr>
        <w:numPr>
          <w:ilvl w:val="1"/>
          <w:numId w:val="34"/>
        </w:numPr>
        <w:spacing w:before="120" w:after="120"/>
      </w:pPr>
      <w:r w:rsidRPr="0037600A">
        <w:t>Notification of System Unavailability to Common Domain C_UNA_COM (IE070)</w:t>
      </w:r>
      <w:r w:rsidR="005A10F4" w:rsidRPr="0037600A">
        <w:t>;</w:t>
      </w:r>
    </w:p>
    <w:p w14:paraId="2FB4D870" w14:textId="553F1401" w:rsidR="00C10327" w:rsidRDefault="0070032E" w:rsidP="006A4B34">
      <w:pPr>
        <w:numPr>
          <w:ilvl w:val="1"/>
          <w:numId w:val="34"/>
        </w:numPr>
        <w:spacing w:before="120" w:after="120"/>
      </w:pPr>
      <w:r w:rsidRPr="0037600A">
        <w:rPr>
          <w:szCs w:val="40"/>
        </w:rPr>
        <w:t xml:space="preserve">Sending of Statistics Data </w:t>
      </w:r>
      <w:r w:rsidRPr="0037600A">
        <w:t>C_STA_SND (IE411)</w:t>
      </w:r>
      <w:r w:rsidR="00E96667" w:rsidRPr="0037600A">
        <w:t>.</w:t>
      </w:r>
    </w:p>
    <w:p w14:paraId="019DCDB4" w14:textId="77777777" w:rsidR="00755B6F" w:rsidRPr="0037600A" w:rsidRDefault="00755B6F" w:rsidP="00755B6F">
      <w:pPr>
        <w:pStyle w:val="BodyTextIndent"/>
        <w:numPr>
          <w:ilvl w:val="0"/>
          <w:numId w:val="233"/>
        </w:numPr>
      </w:pPr>
      <w:r w:rsidRPr="00A022A6">
        <w:t>There are also those available to download through the User Interface of CS/MIS2:</w:t>
      </w:r>
    </w:p>
    <w:p w14:paraId="1DE917C8" w14:textId="77777777" w:rsidR="00755B6F" w:rsidRDefault="00755B6F" w:rsidP="00755B6F">
      <w:pPr>
        <w:numPr>
          <w:ilvl w:val="1"/>
          <w:numId w:val="34"/>
        </w:numPr>
        <w:spacing w:before="120" w:after="120"/>
      </w:pPr>
      <w:r>
        <w:t>Notification of System Unavailability to National Domain C_UNA_NAT (IE071);</w:t>
      </w:r>
    </w:p>
    <w:p w14:paraId="12421FA3" w14:textId="77777777" w:rsidR="00755B6F" w:rsidRPr="0037600A" w:rsidRDefault="00755B6F" w:rsidP="00755B6F">
      <w:pPr>
        <w:numPr>
          <w:ilvl w:val="1"/>
          <w:numId w:val="34"/>
        </w:numPr>
        <w:spacing w:before="120" w:after="120"/>
      </w:pPr>
      <w:r>
        <w:t>Full Unavailability Schedule C_UNA_DAT (IE971).</w:t>
      </w:r>
    </w:p>
    <w:p w14:paraId="0DC4763D" w14:textId="77777777" w:rsidR="00755B6F" w:rsidRPr="0037600A" w:rsidRDefault="00755B6F" w:rsidP="00755B6F">
      <w:pPr>
        <w:spacing w:before="120" w:after="120"/>
        <w:ind w:left="720"/>
      </w:pPr>
      <w:r w:rsidRPr="0037600A">
        <w:t>For AES-P1</w:t>
      </w:r>
      <w:r>
        <w:t>,</w:t>
      </w:r>
      <w:r w:rsidRPr="0037600A">
        <w:t xml:space="preserve"> NCTS-P5 </w:t>
      </w:r>
      <w:r>
        <w:t>and NCTS-P6</w:t>
      </w:r>
      <w:r w:rsidRPr="0037600A">
        <w:t xml:space="preserve">, CS/MIS2 functionality </w:t>
      </w:r>
      <w:r>
        <w:t>will also cover</w:t>
      </w:r>
      <w:r w:rsidRPr="0037600A">
        <w:t xml:space="preserve"> the following IEs:</w:t>
      </w:r>
    </w:p>
    <w:p w14:paraId="44F8BEF7" w14:textId="77777777" w:rsidR="00755B6F" w:rsidRPr="0037600A" w:rsidRDefault="00755B6F" w:rsidP="00755B6F">
      <w:pPr>
        <w:numPr>
          <w:ilvl w:val="1"/>
          <w:numId w:val="34"/>
        </w:numPr>
        <w:spacing w:before="120" w:after="120"/>
      </w:pPr>
      <w:r w:rsidRPr="0037600A">
        <w:t>NCA Availability Request C_AVA_REQ (IE974);</w:t>
      </w:r>
    </w:p>
    <w:p w14:paraId="15C2DFCA" w14:textId="77777777" w:rsidR="00755B6F" w:rsidRPr="0037600A" w:rsidRDefault="00755B6F" w:rsidP="00755B6F">
      <w:pPr>
        <w:numPr>
          <w:ilvl w:val="1"/>
          <w:numId w:val="34"/>
        </w:numPr>
        <w:spacing w:before="120" w:after="120"/>
      </w:pPr>
      <w:r w:rsidRPr="0037600A">
        <w:t>NCA Availability Response C_AVA_RSP (IE975);</w:t>
      </w:r>
    </w:p>
    <w:p w14:paraId="6B8C8782" w14:textId="6435E422" w:rsidR="00755B6F" w:rsidRPr="0037600A" w:rsidRDefault="00755B6F" w:rsidP="00EB6A42">
      <w:pPr>
        <w:numPr>
          <w:ilvl w:val="1"/>
          <w:numId w:val="34"/>
        </w:numPr>
        <w:spacing w:before="120" w:after="120"/>
      </w:pPr>
      <w:r w:rsidRPr="0037600A">
        <w:t>Inter-Domain Linking C_MRN_LNK (IE078</w:t>
      </w:r>
      <w:r>
        <w:t xml:space="preserve"> for NCTS and </w:t>
      </w:r>
      <w:r w:rsidRPr="0037600A">
        <w:t>IE578</w:t>
      </w:r>
      <w:r>
        <w:t xml:space="preserve"> for AES</w:t>
      </w:r>
      <w:r w:rsidRPr="0037600A">
        <w:t>).</w:t>
      </w:r>
    </w:p>
    <w:p w14:paraId="244A11AC" w14:textId="72D71D4A" w:rsidR="0070032E" w:rsidRPr="0037600A" w:rsidRDefault="0070032E" w:rsidP="006A4B34">
      <w:pPr>
        <w:pStyle w:val="BodyTextIndent"/>
        <w:numPr>
          <w:ilvl w:val="0"/>
          <w:numId w:val="34"/>
        </w:numPr>
      </w:pPr>
      <w:r w:rsidRPr="0037600A">
        <w:t xml:space="preserve">Those exchanged between </w:t>
      </w:r>
      <w:r w:rsidR="00136AA7" w:rsidRPr="0037600A">
        <w:t xml:space="preserve">TAXUD </w:t>
      </w:r>
      <w:r w:rsidR="00B4694F">
        <w:t>ieCA/TED</w:t>
      </w:r>
      <w:r w:rsidRPr="0037600A">
        <w:t xml:space="preserve"> and any other application operating in the </w:t>
      </w:r>
      <w:r w:rsidR="00F72969" w:rsidRPr="0037600A">
        <w:t>Common Domain</w:t>
      </w:r>
      <w:r w:rsidRPr="0037600A">
        <w:t xml:space="preserve">, as defined in ieCA </w:t>
      </w:r>
      <w:r w:rsidR="001E30A5" w:rsidRPr="0037600A">
        <w:t>SAD</w:t>
      </w:r>
      <w:r w:rsidRPr="0037600A">
        <w:t xml:space="preserve"> [</w:t>
      </w:r>
      <w:r w:rsidR="001E30A5" w:rsidRPr="00476D2F">
        <w:fldChar w:fldCharType="begin"/>
      </w:r>
      <w:r w:rsidR="001E30A5" w:rsidRPr="0037600A">
        <w:instrText xml:space="preserve"> REF R19 \h </w:instrText>
      </w:r>
      <w:r w:rsidR="001E30A5" w:rsidRPr="00476D2F">
        <w:fldChar w:fldCharType="separate"/>
      </w:r>
      <w:r w:rsidR="004501EF" w:rsidRPr="000C1B4B">
        <w:rPr>
          <w:szCs w:val="24"/>
        </w:rPr>
        <w:t>R</w:t>
      </w:r>
      <w:r w:rsidR="004501EF">
        <w:rPr>
          <w:noProof/>
          <w:szCs w:val="24"/>
        </w:rPr>
        <w:t>19</w:t>
      </w:r>
      <w:r w:rsidR="001E30A5" w:rsidRPr="00476D2F">
        <w:fldChar w:fldCharType="end"/>
      </w:r>
      <w:r w:rsidRPr="0037600A">
        <w:t>].</w:t>
      </w:r>
    </w:p>
    <w:p w14:paraId="24EE6F43" w14:textId="5019C9D4" w:rsidR="00DF47BE" w:rsidRPr="0037600A" w:rsidRDefault="00DF47BE">
      <w:r w:rsidRPr="0037600A">
        <w:t>In addition to this, although not strictly an Information Exchange, the technical CCN/CSI statistics and audit files also need to be considered.</w:t>
      </w:r>
    </w:p>
    <w:p w14:paraId="24EE6F44" w14:textId="06D24139" w:rsidR="00DF47BE" w:rsidRPr="0037600A" w:rsidRDefault="00DF47BE">
      <w:r w:rsidRPr="0037600A">
        <w:t>The following messages from the Core Business area are also</w:t>
      </w:r>
      <w:r w:rsidR="0094247C" w:rsidRPr="0037600A">
        <w:t xml:space="preserve"> </w:t>
      </w:r>
      <w:r w:rsidRPr="0037600A">
        <w:t xml:space="preserve">used for the CCN/CSI based </w:t>
      </w:r>
      <w:r w:rsidR="0094247C" w:rsidRPr="0037600A">
        <w:t>e</w:t>
      </w:r>
      <w:r w:rsidRPr="0037600A">
        <w:t>xchanges:</w:t>
      </w:r>
    </w:p>
    <w:p w14:paraId="24EE6F45" w14:textId="34536458" w:rsidR="00DF47BE" w:rsidRPr="0037600A" w:rsidRDefault="00DF47BE" w:rsidP="00117A38">
      <w:pPr>
        <w:numPr>
          <w:ilvl w:val="0"/>
          <w:numId w:val="34"/>
        </w:numPr>
        <w:spacing w:before="120" w:after="120"/>
      </w:pPr>
      <w:r w:rsidRPr="0037600A">
        <w:t>Internal CCN/CSI messages [</w:t>
      </w:r>
      <w:r w:rsidRPr="0037600A">
        <w:rPr>
          <w:snapToGrid w:val="0"/>
          <w:color w:val="000000"/>
        </w:rPr>
        <w:t>CCN/CSI Confirm on Delivery Acknowledgement C_COD_ACK</w:t>
      </w:r>
      <w:r w:rsidRPr="0037600A">
        <w:t xml:space="preserve"> (IE908), CCN/CSI </w:t>
      </w:r>
      <w:r w:rsidRPr="0037600A">
        <w:rPr>
          <w:snapToGrid w:val="0"/>
          <w:color w:val="000000"/>
        </w:rPr>
        <w:t>Confirm on Arrival Acknowledgement C_COA_ACK</w:t>
      </w:r>
      <w:r w:rsidRPr="0037600A">
        <w:t xml:space="preserve"> (IE909), </w:t>
      </w:r>
      <w:r w:rsidRPr="0037600A">
        <w:rPr>
          <w:snapToGrid w:val="0"/>
          <w:color w:val="000000"/>
        </w:rPr>
        <w:t>CCN/CSI Expiration Notification C_EXP_NOT</w:t>
      </w:r>
      <w:r w:rsidRPr="0037600A">
        <w:t xml:space="preserve"> (IE910), and </w:t>
      </w:r>
      <w:r w:rsidRPr="0037600A">
        <w:rPr>
          <w:snapToGrid w:val="0"/>
          <w:color w:val="000000"/>
        </w:rPr>
        <w:t>CCN/CSI Exception Notification</w:t>
      </w:r>
      <w:r w:rsidRPr="0037600A">
        <w:t xml:space="preserve"> </w:t>
      </w:r>
      <w:r w:rsidRPr="0037600A">
        <w:rPr>
          <w:snapToGrid w:val="0"/>
          <w:color w:val="000000"/>
        </w:rPr>
        <w:t>C_EXC_NOT</w:t>
      </w:r>
      <w:r w:rsidRPr="0037600A">
        <w:t xml:space="preserve"> (IE911)]. These messages are related to the internal usage of CCN/CSI and, when correctly used, are transparent to the user. Details concerning the technical CCN/CSI messages are included in </w:t>
      </w:r>
      <w:r w:rsidR="00A9312B" w:rsidRPr="00476D2F">
        <w:fldChar w:fldCharType="begin"/>
      </w:r>
      <w:r w:rsidR="00A9312B" w:rsidRPr="0037600A">
        <w:instrText xml:space="preserve"> REF _Ref26957491 \h  \* MERGEFORMAT </w:instrText>
      </w:r>
      <w:r w:rsidR="00A9312B" w:rsidRPr="00476D2F">
        <w:fldChar w:fldCharType="separate"/>
      </w:r>
      <w:r w:rsidR="004501EF" w:rsidRPr="00476D2F">
        <w:t>Transport of messages via CCN/CSI</w:t>
      </w:r>
      <w:r w:rsidR="00A9312B" w:rsidRPr="00476D2F">
        <w:fldChar w:fldCharType="end"/>
      </w:r>
      <w:r w:rsidR="002341DA" w:rsidRPr="0037600A">
        <w:t>;</w:t>
      </w:r>
    </w:p>
    <w:p w14:paraId="24EE6F46" w14:textId="0FE0742E" w:rsidR="00DF47BE" w:rsidRPr="0037600A" w:rsidRDefault="00DF47BE" w:rsidP="00117A38">
      <w:pPr>
        <w:numPr>
          <w:ilvl w:val="0"/>
          <w:numId w:val="34"/>
        </w:numPr>
        <w:spacing w:before="120" w:after="120"/>
      </w:pPr>
      <w:r w:rsidRPr="0037600A">
        <w:t>Messages for error reporting</w:t>
      </w:r>
      <w:r w:rsidR="005E57CB">
        <w:t>:</w:t>
      </w:r>
    </w:p>
    <w:p w14:paraId="24EE6F47" w14:textId="77777777" w:rsidR="00DF47BE" w:rsidRPr="0037600A" w:rsidRDefault="00DF47BE" w:rsidP="00117A38">
      <w:pPr>
        <w:numPr>
          <w:ilvl w:val="1"/>
          <w:numId w:val="34"/>
        </w:numPr>
        <w:spacing w:before="120" w:after="120"/>
      </w:pPr>
      <w:r w:rsidRPr="00615AD2">
        <w:rPr>
          <w:b/>
          <w:bCs/>
        </w:rPr>
        <w:t>EDIFACT NACK</w:t>
      </w:r>
      <w:r w:rsidRPr="0037600A">
        <w:t xml:space="preserve"> C_EDI_NCK (IE907) is used for reporting EDIFACT formatting errors when the message is exchanged in </w:t>
      </w:r>
      <w:r w:rsidR="00C1401A" w:rsidRPr="0037600A">
        <w:t>EDIFACT</w:t>
      </w:r>
      <w:r w:rsidRPr="0037600A">
        <w:t xml:space="preserve"> format; </w:t>
      </w:r>
    </w:p>
    <w:p w14:paraId="24EE6F48" w14:textId="77777777" w:rsidR="00DF47BE" w:rsidRPr="0037600A" w:rsidRDefault="00DF47BE" w:rsidP="00117A38">
      <w:pPr>
        <w:numPr>
          <w:ilvl w:val="1"/>
          <w:numId w:val="34"/>
        </w:numPr>
        <w:spacing w:before="120" w:after="120"/>
      </w:pPr>
      <w:r w:rsidRPr="00615AD2">
        <w:rPr>
          <w:b/>
          <w:bCs/>
        </w:rPr>
        <w:t>XML NACK</w:t>
      </w:r>
      <w:r w:rsidRPr="0037600A">
        <w:t xml:space="preserve"> C_XML_NCK (IE917) is used for reporting XML formatting errors when the message is exchanged in XML format; </w:t>
      </w:r>
    </w:p>
    <w:p w14:paraId="24EE6F49" w14:textId="33C8E996" w:rsidR="00DF47BE" w:rsidRDefault="00DF47BE" w:rsidP="00117A38">
      <w:pPr>
        <w:numPr>
          <w:ilvl w:val="1"/>
          <w:numId w:val="34"/>
        </w:numPr>
        <w:spacing w:before="120" w:after="120"/>
      </w:pPr>
      <w:r w:rsidRPr="00615AD2">
        <w:rPr>
          <w:b/>
          <w:bCs/>
        </w:rPr>
        <w:t>Functional NACK</w:t>
      </w:r>
      <w:r w:rsidRPr="0037600A">
        <w:t xml:space="preserve"> C_FUN_NCK (IE906) is used for reporting </w:t>
      </w:r>
      <w:r w:rsidR="005D3DF7" w:rsidRPr="0037600A">
        <w:t>Functional error</w:t>
      </w:r>
      <w:r w:rsidRPr="0037600A">
        <w:t>s (e.g. violation of Information Exchange building rules)</w:t>
      </w:r>
      <w:r w:rsidR="00A10266">
        <w:t>;</w:t>
      </w:r>
    </w:p>
    <w:p w14:paraId="66E9FE62" w14:textId="21E53CDB" w:rsidR="00412DAA" w:rsidRDefault="00412DAA" w:rsidP="00412DAA">
      <w:pPr>
        <w:numPr>
          <w:ilvl w:val="1"/>
          <w:numId w:val="34"/>
        </w:numPr>
        <w:spacing w:before="120" w:after="120"/>
      </w:pPr>
      <w:r w:rsidRPr="00615AD2">
        <w:rPr>
          <w:b/>
          <w:bCs/>
        </w:rPr>
        <w:t xml:space="preserve">ENS rejection by Office </w:t>
      </w:r>
      <w:proofErr w:type="gramStart"/>
      <w:r w:rsidRPr="00615AD2">
        <w:rPr>
          <w:b/>
          <w:bCs/>
        </w:rPr>
        <w:t>Of</w:t>
      </w:r>
      <w:proofErr w:type="gramEnd"/>
      <w:r w:rsidRPr="00615AD2">
        <w:rPr>
          <w:b/>
          <w:bCs/>
        </w:rPr>
        <w:t xml:space="preserve"> Departure</w:t>
      </w:r>
      <w:r>
        <w:t xml:space="preserve"> </w:t>
      </w:r>
      <w:r w:rsidRPr="00DE05C2">
        <w:t>C_DEP_REJ_ENS</w:t>
      </w:r>
      <w:r>
        <w:t xml:space="preserve"> (IE056) is used for reporting ENS filing errors between </w:t>
      </w:r>
      <w:r w:rsidR="00D67F1C">
        <w:t>ieCA/</w:t>
      </w:r>
      <w:r>
        <w:t>TED and ICS2</w:t>
      </w:r>
      <w:r w:rsidR="00A92FEC">
        <w:t>-</w:t>
      </w:r>
      <w:r>
        <w:t>CR</w:t>
      </w:r>
      <w:r w:rsidR="00B1248F">
        <w:t>;</w:t>
      </w:r>
    </w:p>
    <w:p w14:paraId="35058BD9" w14:textId="0553EFD3" w:rsidR="00412DAA" w:rsidRDefault="00412DAA" w:rsidP="00412DAA">
      <w:pPr>
        <w:numPr>
          <w:ilvl w:val="1"/>
          <w:numId w:val="34"/>
        </w:numPr>
        <w:spacing w:before="120" w:after="120"/>
      </w:pPr>
      <w:r w:rsidRPr="00871BE9">
        <w:rPr>
          <w:b/>
          <w:bCs/>
        </w:rPr>
        <w:t>Warning Message</w:t>
      </w:r>
      <w:r w:rsidRPr="00E17287">
        <w:t xml:space="preserve"> C_MSG_WRN (IE903) </w:t>
      </w:r>
      <w:r>
        <w:t>is</w:t>
      </w:r>
      <w:r w:rsidRPr="00E17287">
        <w:t xml:space="preserve"> used for reporting partial submission of Business Statistics or for reporting errors in consistency check validations of Business Statistics.</w:t>
      </w:r>
    </w:p>
    <w:p w14:paraId="24EE6F4A" w14:textId="2F505EDB" w:rsidR="00DF47BE" w:rsidRPr="0037600A" w:rsidRDefault="00DF47BE">
      <w:pPr>
        <w:spacing w:before="120" w:after="120"/>
        <w:ind w:left="709"/>
      </w:pPr>
      <w:r w:rsidRPr="0037600A">
        <w:t xml:space="preserve">The usage of </w:t>
      </w:r>
      <w:r w:rsidR="003627AE" w:rsidRPr="003627AE">
        <w:t>those above messages</w:t>
      </w:r>
      <w:r w:rsidR="003627AE" w:rsidRPr="003627AE" w:rsidDel="003627AE">
        <w:t xml:space="preserve"> </w:t>
      </w:r>
      <w:r w:rsidRPr="0037600A">
        <w:t>is further explained in</w:t>
      </w:r>
      <w:r w:rsidR="003627AE" w:rsidRPr="003627AE">
        <w:t xml:space="preserve"> the section</w:t>
      </w:r>
      <w:r w:rsidR="00A9312B" w:rsidRPr="00476D2F">
        <w:fldChar w:fldCharType="begin"/>
      </w:r>
      <w:r w:rsidR="00A9312B" w:rsidRPr="0037600A">
        <w:instrText xml:space="preserve"> REF _Ref26957674 \h  \* MERGEFORMAT </w:instrText>
      </w:r>
      <w:r w:rsidR="00A9312B" w:rsidRPr="00476D2F">
        <w:fldChar w:fldCharType="separate"/>
      </w:r>
      <w:r w:rsidR="004501EF" w:rsidRPr="00476D2F">
        <w:t xml:space="preserve"> Design principles</w:t>
      </w:r>
      <w:r w:rsidR="00A9312B" w:rsidRPr="00476D2F">
        <w:fldChar w:fldCharType="end"/>
      </w:r>
      <w:r w:rsidRPr="0037600A">
        <w:t>, chapter</w:t>
      </w:r>
      <w:r w:rsidR="002543DD" w:rsidRPr="0037600A">
        <w:t xml:space="preserve"> </w:t>
      </w:r>
      <w:r w:rsidR="004E49CF" w:rsidRPr="00476D2F">
        <w:fldChar w:fldCharType="begin"/>
      </w:r>
      <w:r w:rsidR="004E49CF" w:rsidRPr="0037600A">
        <w:instrText xml:space="preserve"> REF _Ref32236529 \r \h </w:instrText>
      </w:r>
      <w:r w:rsidR="004E49CF" w:rsidRPr="00476D2F">
        <w:fldChar w:fldCharType="separate"/>
      </w:r>
      <w:r w:rsidR="004501EF">
        <w:t>V.3</w:t>
      </w:r>
      <w:r w:rsidR="004E49CF" w:rsidRPr="00476D2F">
        <w:fldChar w:fldCharType="end"/>
      </w:r>
      <w:r w:rsidR="003627AE">
        <w:t xml:space="preserve"> </w:t>
      </w:r>
      <w:r w:rsidR="003627AE" w:rsidRPr="003627AE">
        <w:t>(Exception Handling)</w:t>
      </w:r>
      <w:r w:rsidRPr="0037600A">
        <w:t>.</w:t>
      </w:r>
    </w:p>
    <w:p w14:paraId="24EE6F53" w14:textId="06288B90" w:rsidR="00DF47BE" w:rsidRPr="00476D2F" w:rsidRDefault="00DF47BE">
      <w:r w:rsidRPr="00476D2F">
        <w:t xml:space="preserve">Central Services can be split into </w:t>
      </w:r>
      <w:r w:rsidR="00C862B3">
        <w:t>five</w:t>
      </w:r>
      <w:r w:rsidR="00C862B3" w:rsidRPr="00476D2F">
        <w:t xml:space="preserve"> </w:t>
      </w:r>
      <w:r w:rsidRPr="00476D2F">
        <w:t>functionally different components:</w:t>
      </w:r>
    </w:p>
    <w:p w14:paraId="24EE6F54" w14:textId="50B72826" w:rsidR="00DF47BE" w:rsidRPr="00476D2F" w:rsidRDefault="00DF47BE" w:rsidP="00117A38">
      <w:pPr>
        <w:numPr>
          <w:ilvl w:val="0"/>
          <w:numId w:val="34"/>
        </w:numPr>
        <w:spacing w:before="120" w:after="120"/>
      </w:pPr>
      <w:r w:rsidRPr="00476D2F">
        <w:t>The exchange of common reference data</w:t>
      </w:r>
      <w:r w:rsidR="00A37036">
        <w:t xml:space="preserve"> (including the</w:t>
      </w:r>
      <w:r w:rsidR="00A37036" w:rsidRPr="00476D2F">
        <w:t xml:space="preserve"> Customs Office List</w:t>
      </w:r>
      <w:r w:rsidR="00A37036">
        <w:t>)</w:t>
      </w:r>
      <w:r w:rsidR="002341DA" w:rsidRPr="00476D2F">
        <w:t>;</w:t>
      </w:r>
    </w:p>
    <w:p w14:paraId="472DB95D" w14:textId="276B36AF" w:rsidR="0070032E" w:rsidRPr="00476D2F" w:rsidRDefault="0070032E" w:rsidP="00117A38">
      <w:pPr>
        <w:numPr>
          <w:ilvl w:val="0"/>
          <w:numId w:val="34"/>
        </w:numPr>
        <w:spacing w:before="120" w:after="120"/>
      </w:pPr>
      <w:r w:rsidRPr="00476D2F">
        <w:t>The exchange of conversion request/responses;</w:t>
      </w:r>
    </w:p>
    <w:p w14:paraId="24EE6F56" w14:textId="2CA08C05" w:rsidR="00DF47BE" w:rsidRPr="00476D2F" w:rsidRDefault="00DF47BE" w:rsidP="00117A38">
      <w:pPr>
        <w:numPr>
          <w:ilvl w:val="0"/>
          <w:numId w:val="34"/>
        </w:numPr>
        <w:spacing w:before="120" w:after="120"/>
      </w:pPr>
      <w:r w:rsidRPr="00476D2F">
        <w:t>The exchange of availability data (IE</w:t>
      </w:r>
      <w:r w:rsidR="002F49C6" w:rsidRPr="00476D2F">
        <w:t>0</w:t>
      </w:r>
      <w:r w:rsidRPr="00476D2F">
        <w:t xml:space="preserve">70, </w:t>
      </w:r>
      <w:r w:rsidR="002F49C6" w:rsidRPr="00476D2F">
        <w:t>IE071</w:t>
      </w:r>
      <w:r w:rsidRPr="00476D2F">
        <w:t xml:space="preserve"> and IE971)</w:t>
      </w:r>
      <w:r w:rsidR="002341DA" w:rsidRPr="00476D2F">
        <w:t>;</w:t>
      </w:r>
    </w:p>
    <w:p w14:paraId="24EE6F57" w14:textId="68C43ACE" w:rsidR="00DF47BE" w:rsidRPr="00476D2F" w:rsidRDefault="00DF47BE" w:rsidP="00117A38">
      <w:pPr>
        <w:numPr>
          <w:ilvl w:val="0"/>
          <w:numId w:val="34"/>
        </w:numPr>
        <w:spacing w:before="120" w:after="120"/>
      </w:pPr>
      <w:r w:rsidRPr="00476D2F">
        <w:t xml:space="preserve">The exchange of </w:t>
      </w:r>
      <w:r w:rsidR="00097E05" w:rsidRPr="00476D2F">
        <w:t>business statistics data (IE411</w:t>
      </w:r>
      <w:r w:rsidRPr="00476D2F">
        <w:t>)</w:t>
      </w:r>
      <w:r w:rsidR="002341DA" w:rsidRPr="00476D2F">
        <w:t>;</w:t>
      </w:r>
    </w:p>
    <w:p w14:paraId="24EE6F58" w14:textId="668B28ED" w:rsidR="00DF47BE" w:rsidRPr="00476D2F" w:rsidRDefault="00DF47BE" w:rsidP="00117A38">
      <w:pPr>
        <w:numPr>
          <w:ilvl w:val="0"/>
          <w:numId w:val="34"/>
        </w:numPr>
        <w:spacing w:before="120" w:after="120"/>
      </w:pPr>
      <w:r w:rsidRPr="00476D2F">
        <w:t>Monitoring of messages and movements (CCN/CSI audit files)</w:t>
      </w:r>
      <w:r w:rsidR="00E77B28" w:rsidRPr="00476D2F">
        <w:t xml:space="preserve"> </w:t>
      </w:r>
      <w:r w:rsidRPr="00476D2F">
        <w:t xml:space="preserve">and statistics on the messages </w:t>
      </w:r>
      <w:r w:rsidR="008C6F5F" w:rsidRPr="00476D2F">
        <w:t>(CCN/CSI technical statistics) and on the error messages that are generated to reject erroneous messages.</w:t>
      </w:r>
    </w:p>
    <w:p w14:paraId="67B184B9" w14:textId="1664AD14" w:rsidR="0099774E" w:rsidRDefault="00540176" w:rsidP="00B1248F">
      <w:r w:rsidRPr="00476D2F">
        <w:t xml:space="preserve">The first item (Reference Data and Customs Office List) </w:t>
      </w:r>
      <w:r>
        <w:t xml:space="preserve">is </w:t>
      </w:r>
      <w:r w:rsidRPr="00476D2F">
        <w:t>covered centrally by the CS/RD2 CDCA tool. For more information, please refer to</w:t>
      </w:r>
      <w:r>
        <w:t xml:space="preserve"> DDRDA</w:t>
      </w:r>
      <w:r w:rsidRPr="00476D2F">
        <w:t xml:space="preserve"> </w:t>
      </w:r>
      <w:r>
        <w:t xml:space="preserve">document </w:t>
      </w:r>
      <w:r w:rsidRPr="00476D2F">
        <w:t>[</w:t>
      </w:r>
      <w:r w:rsidRPr="00476D2F">
        <w:fldChar w:fldCharType="begin"/>
      </w:r>
      <w:r w:rsidRPr="00476D2F">
        <w:instrText xml:space="preserve"> REF R27 \h  \* MERGEFORMAT </w:instrText>
      </w:r>
      <w:r w:rsidRPr="00476D2F">
        <w:fldChar w:fldCharType="separate"/>
      </w:r>
      <w:r w:rsidR="004501EF" w:rsidRPr="000C1B4B">
        <w:rPr>
          <w:szCs w:val="24"/>
        </w:rPr>
        <w:t>R</w:t>
      </w:r>
      <w:r w:rsidR="004501EF">
        <w:rPr>
          <w:szCs w:val="24"/>
        </w:rPr>
        <w:t>26</w:t>
      </w:r>
      <w:r w:rsidRPr="00476D2F">
        <w:fldChar w:fldCharType="end"/>
      </w:r>
      <w:r w:rsidRPr="00476D2F">
        <w:t xml:space="preserve">]. </w:t>
      </w:r>
    </w:p>
    <w:p w14:paraId="52D08B04" w14:textId="731D571E" w:rsidR="003028B3" w:rsidRPr="00476D2F" w:rsidRDefault="001D72C7">
      <w:bookmarkStart w:id="371" w:name="_Hlk16246215"/>
      <w:bookmarkStart w:id="372" w:name="_Hlk14693806"/>
      <w:r w:rsidRPr="00476D2F">
        <w:t xml:space="preserve">Availability </w:t>
      </w:r>
      <w:r w:rsidR="00DF47BE" w:rsidRPr="00476D2F">
        <w:t>data, statistics (business &amp; technical) and monitoring of movements are applicable only for the movement systems and are covered by the CS/MIS</w:t>
      </w:r>
      <w:r w:rsidR="001A554E" w:rsidRPr="00476D2F">
        <w:t>2</w:t>
      </w:r>
      <w:r w:rsidR="00DF47BE" w:rsidRPr="00476D2F">
        <w:t xml:space="preserve"> CDCA</w:t>
      </w:r>
      <w:bookmarkEnd w:id="371"/>
      <w:r w:rsidR="00DF47BE" w:rsidRPr="00476D2F">
        <w:t xml:space="preserve">. </w:t>
      </w:r>
      <w:r w:rsidR="00316486" w:rsidRPr="00476D2F">
        <w:t xml:space="preserve">In addition, the information about </w:t>
      </w:r>
      <w:proofErr w:type="gramStart"/>
      <w:r w:rsidR="00316486" w:rsidRPr="00476D2F">
        <w:t>start</w:t>
      </w:r>
      <w:proofErr w:type="gramEnd"/>
      <w:r w:rsidR="00316486" w:rsidRPr="00476D2F">
        <w:t xml:space="preserve"> date of operations in the “To-Be” operational mode in Common Domain for </w:t>
      </w:r>
      <w:r w:rsidR="00176748" w:rsidRPr="00176748">
        <w:t>NCTS-P5, NCTS-P6 and AES-P1</w:t>
      </w:r>
      <w:r w:rsidR="00316486" w:rsidRPr="00476D2F">
        <w:t xml:space="preserve"> will be managed by CS/MIS</w:t>
      </w:r>
      <w:r w:rsidR="001A554E" w:rsidRPr="00476D2F">
        <w:t>2</w:t>
      </w:r>
      <w:r w:rsidR="00316486" w:rsidRPr="00476D2F">
        <w:t xml:space="preserve"> CDCA</w:t>
      </w:r>
      <w:r w:rsidR="006927A5" w:rsidRPr="006927A5">
        <w:t>, with information also available in CS/RD2</w:t>
      </w:r>
      <w:r w:rsidR="00316486" w:rsidRPr="00476D2F">
        <w:t>.</w:t>
      </w:r>
    </w:p>
    <w:p w14:paraId="24EE6FF0" w14:textId="32BB674E" w:rsidR="00DF47BE" w:rsidRPr="00476D2F" w:rsidRDefault="009544E1">
      <w:pPr>
        <w:pStyle w:val="Heading2"/>
      </w:pPr>
      <w:bookmarkStart w:id="373" w:name="_Toc166421102"/>
      <w:bookmarkStart w:id="374" w:name="_Toc166422255"/>
      <w:bookmarkStart w:id="375" w:name="_Toc166421104"/>
      <w:bookmarkStart w:id="376" w:name="_Toc166422257"/>
      <w:bookmarkStart w:id="377" w:name="_Toc185900678"/>
      <w:bookmarkEnd w:id="372"/>
      <w:bookmarkEnd w:id="373"/>
      <w:bookmarkEnd w:id="374"/>
      <w:bookmarkEnd w:id="375"/>
      <w:bookmarkEnd w:id="376"/>
      <w:r w:rsidRPr="00476D2F">
        <w:t>T</w:t>
      </w:r>
      <w:r w:rsidR="002D7D87" w:rsidRPr="00476D2F">
        <w:t>he different sections of the CS/MIS</w:t>
      </w:r>
      <w:r w:rsidR="001A554E" w:rsidRPr="00476D2F">
        <w:t>2</w:t>
      </w:r>
      <w:r w:rsidR="002D7D87" w:rsidRPr="00476D2F">
        <w:t xml:space="preserve"> tool</w:t>
      </w:r>
      <w:bookmarkEnd w:id="377"/>
      <w:r w:rsidR="00DF47BE" w:rsidRPr="00476D2F">
        <w:t xml:space="preserve"> </w:t>
      </w:r>
    </w:p>
    <w:p w14:paraId="24EE6FF1" w14:textId="4D017D4B" w:rsidR="00DF47BE" w:rsidRPr="00476D2F" w:rsidRDefault="00DF47BE">
      <w:bookmarkStart w:id="378" w:name="OLE_LINK5"/>
      <w:bookmarkStart w:id="379" w:name="OLE_LINK6"/>
      <w:r w:rsidRPr="00476D2F">
        <w:t>Statistics and availability management for the movement systems are supported by a centrally developed Customs application (CDCA) called CS/MIS</w:t>
      </w:r>
      <w:r w:rsidR="001A554E" w:rsidRPr="00476D2F">
        <w:t>2</w:t>
      </w:r>
      <w:r w:rsidRPr="00476D2F">
        <w:t xml:space="preserve"> (Central Services/Management Information System). </w:t>
      </w:r>
      <w:r w:rsidR="00810B8F" w:rsidRPr="00476D2F">
        <w:t>This</w:t>
      </w:r>
      <w:r w:rsidRPr="00476D2F">
        <w:t xml:space="preserve"> system </w:t>
      </w:r>
      <w:r w:rsidR="00965356" w:rsidRPr="00476D2F">
        <w:t xml:space="preserve">collects </w:t>
      </w:r>
      <w:r w:rsidRPr="00476D2F">
        <w:t>the statistics</w:t>
      </w:r>
      <w:r w:rsidR="00810B8F" w:rsidRPr="00476D2F">
        <w:t xml:space="preserve"> and </w:t>
      </w:r>
      <w:r w:rsidRPr="00476D2F">
        <w:t>availability data from the various N</w:t>
      </w:r>
      <w:r w:rsidR="00CE7D25" w:rsidRPr="00476D2F">
        <w:t>A</w:t>
      </w:r>
      <w:r w:rsidRPr="00476D2F">
        <w:t>s via two physical media</w:t>
      </w:r>
      <w:r w:rsidR="00D654C5">
        <w:rPr>
          <w:rStyle w:val="FootnoteReference"/>
        </w:rPr>
        <w:footnoteReference w:id="5"/>
      </w:r>
      <w:r w:rsidRPr="00476D2F">
        <w:t xml:space="preserve"> (the Web and CCN/CSI) and distributes the information to the N</w:t>
      </w:r>
      <w:r w:rsidR="00CE7D25" w:rsidRPr="00476D2F">
        <w:t>A</w:t>
      </w:r>
      <w:r w:rsidRPr="00476D2F">
        <w:t>s after centralised consolidation</w:t>
      </w:r>
      <w:r w:rsidRPr="00476D2F">
        <w:rPr>
          <w:rStyle w:val="FootnoteReference"/>
        </w:rPr>
        <w:footnoteReference w:id="6"/>
      </w:r>
      <w:r w:rsidRPr="00476D2F">
        <w:t xml:space="preserve">. </w:t>
      </w:r>
    </w:p>
    <w:p w14:paraId="24EE6FF2" w14:textId="77777777" w:rsidR="00DF47BE" w:rsidRPr="00476D2F" w:rsidRDefault="00DF47BE">
      <w:r w:rsidRPr="00476D2F">
        <w:t xml:space="preserve">This section deals with the following Information Exchanges: </w:t>
      </w:r>
    </w:p>
    <w:p w14:paraId="24EE6FF3" w14:textId="77777777" w:rsidR="00DF47BE" w:rsidRPr="00476D2F" w:rsidRDefault="00DF47BE">
      <w:pPr>
        <w:tabs>
          <w:tab w:val="left" w:pos="851"/>
        </w:tabs>
        <w:spacing w:before="0"/>
      </w:pPr>
    </w:p>
    <w:p w14:paraId="24EE6FF4" w14:textId="0C5C1AB5" w:rsidR="00DF47BE" w:rsidRPr="00476D2F" w:rsidRDefault="00DF47BE">
      <w:pPr>
        <w:tabs>
          <w:tab w:val="left" w:pos="851"/>
        </w:tabs>
        <w:spacing w:before="0"/>
      </w:pPr>
      <w:r w:rsidRPr="00476D2F">
        <w:t>Common I</w:t>
      </w:r>
      <w:r w:rsidR="00A0590C" w:rsidRPr="00476D2F">
        <w:t>E</w:t>
      </w:r>
      <w:r w:rsidRPr="00476D2F">
        <w:t>s:</w:t>
      </w:r>
    </w:p>
    <w:p w14:paraId="24EE6FF5" w14:textId="77777777" w:rsidR="00DF47BE" w:rsidRPr="00476D2F" w:rsidRDefault="00DF47BE" w:rsidP="00117A38">
      <w:pPr>
        <w:numPr>
          <w:ilvl w:val="0"/>
          <w:numId w:val="34"/>
        </w:numPr>
        <w:spacing w:before="120" w:after="120"/>
      </w:pPr>
      <w:r w:rsidRPr="00476D2F">
        <w:t>Statistics: Technical CCN/CSI statistics;</w:t>
      </w:r>
    </w:p>
    <w:p w14:paraId="24EE6FF6" w14:textId="39B870DC" w:rsidR="00DF47BE" w:rsidRPr="00476D2F" w:rsidRDefault="00DF47BE" w:rsidP="00117A38">
      <w:pPr>
        <w:numPr>
          <w:ilvl w:val="0"/>
          <w:numId w:val="34"/>
        </w:numPr>
        <w:spacing w:before="120" w:after="120"/>
      </w:pPr>
      <w:r w:rsidRPr="00476D2F">
        <w:t>MRN nursing</w:t>
      </w:r>
      <w:r w:rsidR="00110C67">
        <w:t xml:space="preserve"> </w:t>
      </w:r>
      <w:r w:rsidR="006A7FF1">
        <w:t>for Movement Monitoring</w:t>
      </w:r>
      <w:r w:rsidRPr="00476D2F">
        <w:t>: CCN/CSI Audit files;</w:t>
      </w:r>
    </w:p>
    <w:p w14:paraId="24EE6FF7" w14:textId="215EDCBB" w:rsidR="00DF47BE" w:rsidRPr="00476D2F" w:rsidRDefault="00DF47BE" w:rsidP="00117A38">
      <w:pPr>
        <w:numPr>
          <w:ilvl w:val="0"/>
          <w:numId w:val="34"/>
        </w:numPr>
        <w:spacing w:before="120" w:after="120"/>
      </w:pPr>
      <w:r w:rsidRPr="00476D2F">
        <w:t xml:space="preserve">Availability data: </w:t>
      </w:r>
      <w:r w:rsidR="002F49C6" w:rsidRPr="00476D2F">
        <w:t>IE070</w:t>
      </w:r>
      <w:r w:rsidRPr="00476D2F">
        <w:t xml:space="preserve">, </w:t>
      </w:r>
      <w:r w:rsidR="002F49C6" w:rsidRPr="00476D2F">
        <w:t>IE071</w:t>
      </w:r>
      <w:r w:rsidRPr="00476D2F">
        <w:t xml:space="preserve"> and IE971;</w:t>
      </w:r>
    </w:p>
    <w:p w14:paraId="59076BF8" w14:textId="35310831" w:rsidR="00F51AD6" w:rsidRPr="00476D2F" w:rsidRDefault="00097E05" w:rsidP="00117A38">
      <w:pPr>
        <w:numPr>
          <w:ilvl w:val="0"/>
          <w:numId w:val="34"/>
        </w:numPr>
        <w:spacing w:before="120" w:after="120"/>
      </w:pPr>
      <w:r w:rsidRPr="00476D2F">
        <w:t>Business Statistics: IE411</w:t>
      </w:r>
      <w:r w:rsidR="00DF7D45" w:rsidRPr="006B0B24">
        <w:rPr>
          <w:lang w:val="en-US"/>
        </w:rPr>
        <w:t xml:space="preserve"> </w:t>
      </w:r>
      <w:r w:rsidR="00DF7D45">
        <w:rPr>
          <w:lang w:val="en-US"/>
        </w:rPr>
        <w:t xml:space="preserve">and </w:t>
      </w:r>
      <w:r w:rsidR="00C62416">
        <w:rPr>
          <w:lang w:val="en-US"/>
        </w:rPr>
        <w:t>IE903</w:t>
      </w:r>
      <w:r w:rsidR="00BD5E41" w:rsidRPr="00476D2F">
        <w:rPr>
          <w:sz w:val="28"/>
          <w:szCs w:val="22"/>
        </w:rPr>
        <w:t>.</w:t>
      </w:r>
    </w:p>
    <w:p w14:paraId="24EE6FFB" w14:textId="1D4A37D2" w:rsidR="00DF47BE" w:rsidRPr="00476D2F" w:rsidRDefault="00DF47BE" w:rsidP="00240BB5">
      <w:bookmarkStart w:id="380" w:name="_Toc78704716"/>
      <w:bookmarkStart w:id="381" w:name="_Toc259460297"/>
      <w:bookmarkStart w:id="382" w:name="_Toc526170416"/>
      <w:bookmarkEnd w:id="378"/>
      <w:bookmarkEnd w:id="379"/>
      <w:r w:rsidRPr="00476D2F">
        <w:rPr>
          <w:b/>
        </w:rPr>
        <w:t>The role of the CS/MIS</w:t>
      </w:r>
      <w:r w:rsidR="001A554E" w:rsidRPr="00476D2F">
        <w:rPr>
          <w:b/>
        </w:rPr>
        <w:t>2</w:t>
      </w:r>
      <w:r w:rsidRPr="00476D2F">
        <w:rPr>
          <w:b/>
        </w:rPr>
        <w:t xml:space="preserve"> tool</w:t>
      </w:r>
      <w:bookmarkEnd w:id="380"/>
      <w:bookmarkEnd w:id="381"/>
      <w:bookmarkEnd w:id="382"/>
    </w:p>
    <w:p w14:paraId="24EE6FFC" w14:textId="434C2F02" w:rsidR="00DF47BE" w:rsidRPr="00476D2F" w:rsidRDefault="00DF47BE">
      <w:r w:rsidRPr="00476D2F">
        <w:t>CS/MIS</w:t>
      </w:r>
      <w:r w:rsidR="001A554E" w:rsidRPr="00476D2F">
        <w:t>2</w:t>
      </w:r>
      <w:r w:rsidRPr="00476D2F">
        <w:t xml:space="preserve"> is a system in the </w:t>
      </w:r>
      <w:r w:rsidR="000C62EF" w:rsidRPr="00476D2F">
        <w:t>Common Domain</w:t>
      </w:r>
      <w:r w:rsidRPr="00476D2F">
        <w:t xml:space="preserve">, located at the ITSM site. Its role is threefold: </w:t>
      </w:r>
    </w:p>
    <w:p w14:paraId="24EE6FFD" w14:textId="77777777" w:rsidR="00DF47BE" w:rsidRPr="00476D2F" w:rsidRDefault="00DF47BE" w:rsidP="00117A38">
      <w:pPr>
        <w:numPr>
          <w:ilvl w:val="0"/>
          <w:numId w:val="34"/>
        </w:numPr>
        <w:spacing w:before="120" w:after="120"/>
      </w:pPr>
      <w:r w:rsidRPr="00476D2F">
        <w:t>Keep track of system unavailability;</w:t>
      </w:r>
    </w:p>
    <w:p w14:paraId="24EE6FFE" w14:textId="77777777" w:rsidR="00DF47BE" w:rsidRPr="00476D2F" w:rsidRDefault="00DF47BE" w:rsidP="00117A38">
      <w:pPr>
        <w:numPr>
          <w:ilvl w:val="0"/>
          <w:numId w:val="34"/>
        </w:numPr>
        <w:spacing w:before="120" w:after="120"/>
      </w:pPr>
      <w:r w:rsidRPr="00476D2F">
        <w:t xml:space="preserve">Manage and distribute statistics on system, </w:t>
      </w:r>
      <w:proofErr w:type="gramStart"/>
      <w:r w:rsidRPr="00476D2F">
        <w:t>business</w:t>
      </w:r>
      <w:proofErr w:type="gramEnd"/>
      <w:r w:rsidRPr="00476D2F">
        <w:t xml:space="preserve"> and resources regarding the Customs systems;</w:t>
      </w:r>
    </w:p>
    <w:p w14:paraId="24EE6FFF" w14:textId="77777777" w:rsidR="00DF47BE" w:rsidRPr="00476D2F" w:rsidRDefault="00DF47BE" w:rsidP="00117A38">
      <w:pPr>
        <w:numPr>
          <w:ilvl w:val="0"/>
          <w:numId w:val="34"/>
        </w:numPr>
        <w:spacing w:before="120" w:after="120"/>
      </w:pPr>
      <w:r w:rsidRPr="00476D2F">
        <w:t>Monitor of Customs movements (MRN nursing).</w:t>
      </w:r>
    </w:p>
    <w:p w14:paraId="0A3F24D1" w14:textId="7EF843E7" w:rsidR="00BC420D" w:rsidRPr="00476D2F" w:rsidRDefault="00BC420D" w:rsidP="0017371F">
      <w:r w:rsidRPr="00476D2F">
        <w:t>CS/MIS</w:t>
      </w:r>
      <w:r w:rsidR="005B53E7" w:rsidRPr="00476D2F">
        <w:t>2</w:t>
      </w:r>
      <w:r w:rsidRPr="00476D2F">
        <w:t xml:space="preserve"> web site is integrated into the ITSM Portal site. </w:t>
      </w:r>
    </w:p>
    <w:p w14:paraId="6F3678F5" w14:textId="5AC20DF9" w:rsidR="00901E30" w:rsidRPr="00476D2F" w:rsidRDefault="00901E30">
      <w:pPr>
        <w:spacing w:before="0"/>
        <w:jc w:val="left"/>
        <w:rPr>
          <w:b/>
          <w:i/>
        </w:rPr>
      </w:pPr>
      <w:bookmarkStart w:id="383" w:name="_Toc531374098"/>
      <w:bookmarkStart w:id="384" w:name="_Toc5268019"/>
      <w:bookmarkStart w:id="385" w:name="_Toc5276459"/>
      <w:bookmarkStart w:id="386" w:name="_Toc78704717"/>
      <w:bookmarkStart w:id="387" w:name="_Toc259460298"/>
      <w:bookmarkStart w:id="388" w:name="_Toc526170417"/>
      <w:bookmarkEnd w:id="383"/>
      <w:bookmarkEnd w:id="384"/>
      <w:bookmarkEnd w:id="385"/>
    </w:p>
    <w:p w14:paraId="24EE7002" w14:textId="77777777" w:rsidR="00DF47BE" w:rsidRPr="00476D2F" w:rsidRDefault="00DF47BE" w:rsidP="005F0334">
      <w:pPr>
        <w:pStyle w:val="Heading3"/>
      </w:pPr>
      <w:bookmarkStart w:id="389" w:name="_Toc185900679"/>
      <w:bookmarkEnd w:id="386"/>
      <w:bookmarkEnd w:id="387"/>
      <w:bookmarkEnd w:id="388"/>
      <w:r w:rsidRPr="00476D2F">
        <w:t>CCN/CSI technical statistics</w:t>
      </w:r>
      <w:bookmarkEnd w:id="389"/>
    </w:p>
    <w:p w14:paraId="24EE7004" w14:textId="6694BD52" w:rsidR="00DF47BE" w:rsidRPr="00476D2F" w:rsidRDefault="00DF47BE">
      <w:r w:rsidRPr="00476D2F">
        <w:t xml:space="preserve">Separate CCN/CSI technical statistics will be generated for the CCN/CSI network resources and the use of the </w:t>
      </w:r>
      <w:r w:rsidR="000C62EF" w:rsidRPr="00476D2F">
        <w:t>Common Domain</w:t>
      </w:r>
      <w:r w:rsidRPr="00476D2F">
        <w:t xml:space="preserve"> for each Customs system. Technical CCN/CSI statistics provide information collected on the CCN gateways used by Customs Applications. The reports generated here inform the user about utilisation of the CCN/CSI network resources (e.g. number of messages). </w:t>
      </w:r>
    </w:p>
    <w:p w14:paraId="24EE7005" w14:textId="595C4EF8" w:rsidR="00DF47BE" w:rsidRPr="00476D2F" w:rsidRDefault="00DF47BE">
      <w:r w:rsidRPr="00476D2F">
        <w:t xml:space="preserve">Technical statistics report on the use of the </w:t>
      </w:r>
      <w:r w:rsidR="000C62EF" w:rsidRPr="00476D2F">
        <w:t>Common Domain</w:t>
      </w:r>
      <w:r w:rsidRPr="00476D2F">
        <w:t xml:space="preserve"> (CD) by a </w:t>
      </w:r>
      <w:proofErr w:type="gramStart"/>
      <w:r w:rsidRPr="00476D2F">
        <w:t>Customs</w:t>
      </w:r>
      <w:proofErr w:type="gramEnd"/>
      <w:r w:rsidRPr="00476D2F">
        <w:t xml:space="preserve"> application. CCN message transport information is collected daily on each NA CCN gateway. It is forwarded daily to the </w:t>
      </w:r>
      <w:r w:rsidR="0012044A">
        <w:t>ITSM</w:t>
      </w:r>
      <w:r w:rsidR="00987F1A" w:rsidRPr="00987F1A">
        <w:t xml:space="preserve"> Contractor</w:t>
      </w:r>
      <w:r w:rsidR="003349D1" w:rsidRPr="00476D2F">
        <w:t xml:space="preserve"> </w:t>
      </w:r>
      <w:r w:rsidRPr="00476D2F">
        <w:t>and from there further on to the CCN gateway accessed by ITSM. There, the statistics data is captured by CS/MIS</w:t>
      </w:r>
      <w:r w:rsidR="005B53E7" w:rsidRPr="00476D2F">
        <w:t>2</w:t>
      </w:r>
      <w:r w:rsidRPr="00476D2F">
        <w:t xml:space="preserve"> and stored on disk. </w:t>
      </w:r>
    </w:p>
    <w:p w14:paraId="24EE7006" w14:textId="454E5DFB" w:rsidR="00DF47BE" w:rsidRPr="00476D2F" w:rsidRDefault="00DF47BE">
      <w:r w:rsidRPr="00476D2F">
        <w:t xml:space="preserve">Note that the generation of technical statistics data and the collection and forwarding of this data will be performed by the </w:t>
      </w:r>
      <w:r w:rsidR="0012044A">
        <w:t>ITSM</w:t>
      </w:r>
      <w:r w:rsidR="00987F1A" w:rsidRPr="00987F1A">
        <w:t xml:space="preserve"> Contractor</w:t>
      </w:r>
      <w:r w:rsidRPr="00476D2F">
        <w:t xml:space="preserve">. Therefore, this process is transparent to the NA and no specific implementation from the NA side is required. However, </w:t>
      </w:r>
      <w:r w:rsidR="00965356" w:rsidRPr="00476D2F">
        <w:t>NAs</w:t>
      </w:r>
      <w:r w:rsidR="00965356" w:rsidRPr="00476D2F" w:rsidDel="00965356">
        <w:t xml:space="preserve"> </w:t>
      </w:r>
      <w:r w:rsidRPr="00476D2F">
        <w:t>will be able to view and download the statistics from CS/MIS</w:t>
      </w:r>
      <w:r w:rsidR="005B53E7" w:rsidRPr="00476D2F">
        <w:t>2</w:t>
      </w:r>
      <w:r w:rsidRPr="00476D2F">
        <w:t xml:space="preserve"> web site.</w:t>
      </w:r>
    </w:p>
    <w:p w14:paraId="24EE7007" w14:textId="40A902B6" w:rsidR="00DF47BE" w:rsidRPr="00476D2F" w:rsidRDefault="00DF47BE">
      <w:r w:rsidRPr="00476D2F">
        <w:t xml:space="preserve">Technical statistics will be sent across the CCN/CSI platform as a flat file. A separate queue will be created in the Taxation and Customs Union DG gateway for the collection of the </w:t>
      </w:r>
      <w:proofErr w:type="gramStart"/>
      <w:r w:rsidRPr="00476D2F">
        <w:t>Technical</w:t>
      </w:r>
      <w:proofErr w:type="gramEnd"/>
      <w:r w:rsidRPr="00476D2F">
        <w:t xml:space="preserve"> statistics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4501EF">
        <w:t>VIII.2.19</w:t>
      </w:r>
      <w:r w:rsidR="00A9312B" w:rsidRPr="00476D2F">
        <w:fldChar w:fldCharType="end"/>
      </w:r>
      <w:r w:rsidRPr="00476D2F">
        <w:t xml:space="preserve">). </w:t>
      </w:r>
    </w:p>
    <w:p w14:paraId="24EE7008" w14:textId="77777777" w:rsidR="00F604E9" w:rsidRPr="00476D2F" w:rsidRDefault="00DF47BE" w:rsidP="00F604E9">
      <w:pPr>
        <w:pStyle w:val="Heading3"/>
      </w:pPr>
      <w:bookmarkStart w:id="390" w:name="_Toc185900680"/>
      <w:r w:rsidRPr="00476D2F">
        <w:t>Movement Monitoring</w:t>
      </w:r>
      <w:bookmarkEnd w:id="390"/>
    </w:p>
    <w:p w14:paraId="24EE700A" w14:textId="779F5142" w:rsidR="00DF47BE" w:rsidRPr="00476D2F" w:rsidRDefault="00DF47BE">
      <w:r w:rsidRPr="00476D2F">
        <w:t xml:space="preserve">CCN/CSI audit files from all the Customs Systems’ gateways will be collected by </w:t>
      </w:r>
      <w:r w:rsidR="0012044A">
        <w:t>ITSM</w:t>
      </w:r>
      <w:r w:rsidR="001C288F" w:rsidRPr="001C288F">
        <w:t xml:space="preserve"> Contractor</w:t>
      </w:r>
      <w:r w:rsidR="003349D1" w:rsidRPr="00476D2F">
        <w:t xml:space="preserve"> </w:t>
      </w:r>
      <w:r w:rsidRPr="00476D2F">
        <w:t xml:space="preserve">and sent to Taxation and Customs Union DG gateway at ITSM. Separate queues will be created in the Taxation and Customs Union DG gateway for the collection of the CCN/CSI audit files from all the CCN gateways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4501EF">
        <w:t>VIII.2.19</w:t>
      </w:r>
      <w:r w:rsidR="00A9312B" w:rsidRPr="00476D2F">
        <w:fldChar w:fldCharType="end"/>
      </w:r>
      <w:r w:rsidRPr="00476D2F">
        <w:t xml:space="preserve">). </w:t>
      </w:r>
    </w:p>
    <w:p w14:paraId="24EE700B" w14:textId="178C5430" w:rsidR="00DF47BE" w:rsidRPr="00476D2F" w:rsidRDefault="00DF47BE">
      <w:r w:rsidRPr="00476D2F">
        <w:t>CS/MIS</w:t>
      </w:r>
      <w:r w:rsidR="003B3930" w:rsidRPr="00476D2F">
        <w:t>2</w:t>
      </w:r>
      <w:r w:rsidRPr="00476D2F">
        <w:t xml:space="preserve"> will then consolidate these audit files daily. </w:t>
      </w:r>
    </w:p>
    <w:p w14:paraId="24EE700C" w14:textId="77777777" w:rsidR="00DF47BE" w:rsidRPr="00476D2F" w:rsidRDefault="00DF47BE">
      <w:r w:rsidRPr="00476D2F">
        <w:t>A user will be able to perform “MRN Tracking” in one of two ways to get all the data available about a particular MRN:</w:t>
      </w:r>
    </w:p>
    <w:p w14:paraId="24EE700D" w14:textId="77777777" w:rsidR="00DF47BE" w:rsidRPr="00476D2F" w:rsidRDefault="00DF47BE" w:rsidP="00117A38">
      <w:pPr>
        <w:numPr>
          <w:ilvl w:val="0"/>
          <w:numId w:val="34"/>
        </w:numPr>
        <w:spacing w:before="120" w:after="120"/>
      </w:pPr>
      <w:r w:rsidRPr="00476D2F">
        <w:t>The user can directly enter the MRN into a web form;</w:t>
      </w:r>
    </w:p>
    <w:p w14:paraId="24EE700E" w14:textId="77777777" w:rsidR="00DF47BE" w:rsidRPr="00476D2F" w:rsidRDefault="00DF47BE" w:rsidP="00117A38">
      <w:pPr>
        <w:numPr>
          <w:ilvl w:val="0"/>
          <w:numId w:val="34"/>
        </w:numPr>
        <w:spacing w:before="120" w:after="120"/>
      </w:pPr>
      <w:r w:rsidRPr="00476D2F">
        <w:t>The user can make a query (using a web form) to get a list of the MRNs matching the query and then select a particular MRN from that screen.</w:t>
      </w:r>
    </w:p>
    <w:p w14:paraId="24EE700F" w14:textId="5CC435CC" w:rsidR="00DF47BE" w:rsidRPr="00476D2F" w:rsidRDefault="00DF47BE">
      <w:r w:rsidRPr="00476D2F">
        <w:t>In the above cases the result will be a screen displaying all the messages and reports related to that MRN or query. The user shall also be able to request downloading a</w:t>
      </w:r>
      <w:r w:rsidR="00804C37">
        <w:t>n</w:t>
      </w:r>
      <w:r w:rsidRPr="00476D2F">
        <w:t xml:space="preserve"> Excel</w:t>
      </w:r>
      <w:r w:rsidR="00804C37">
        <w:t xml:space="preserve"> file</w:t>
      </w:r>
      <w:r w:rsidRPr="00476D2F">
        <w:t xml:space="preserve"> that incorporates the results of the submitted query.</w:t>
      </w:r>
    </w:p>
    <w:p w14:paraId="24EE7010" w14:textId="77777777" w:rsidR="00DF47BE" w:rsidRPr="00476D2F" w:rsidRDefault="00DF47BE">
      <w:r w:rsidRPr="00476D2F">
        <w:t>In addition to the “MRN Tracking” functionality, the system also presents the “Message Tracking” functionality. Message Tracking gives the user the ability to retrieve a list of messages matching the criteria selected in the Messages query web form and then select a particular message from that screen.</w:t>
      </w:r>
    </w:p>
    <w:p w14:paraId="24EE7011" w14:textId="77777777" w:rsidR="00DF47BE" w:rsidRPr="00476D2F" w:rsidRDefault="00DF47BE">
      <w:r w:rsidRPr="00476D2F">
        <w:t>The Messages query results are displayed in a list of entries displaying the type of the message(s), the related CORREL ID(s) and reports.</w:t>
      </w:r>
    </w:p>
    <w:p w14:paraId="24EE7012" w14:textId="27E3F527" w:rsidR="00DF47BE" w:rsidRPr="00476D2F" w:rsidRDefault="00DF47BE">
      <w:r w:rsidRPr="00476D2F">
        <w:t>The CS/MIS</w:t>
      </w:r>
      <w:r w:rsidR="003B3930" w:rsidRPr="00476D2F">
        <w:t>2</w:t>
      </w:r>
      <w:r w:rsidRPr="00476D2F">
        <w:t xml:space="preserve"> application will incorporate the “Movement </w:t>
      </w:r>
      <w:r w:rsidR="00CF587B">
        <w:t>Explorer</w:t>
      </w:r>
      <w:r w:rsidRPr="00476D2F">
        <w:t xml:space="preserve">” functionality, which will enable the user to retrieve information about the number of movements (number of distinct MRN) exchanged per country pair, according to the selection criteria of the Movement </w:t>
      </w:r>
      <w:r w:rsidR="000524B8">
        <w:t>Explorer</w:t>
      </w:r>
      <w:r w:rsidR="000524B8" w:rsidRPr="00476D2F">
        <w:t xml:space="preserve"> </w:t>
      </w:r>
      <w:r w:rsidRPr="00476D2F">
        <w:t>web form.</w:t>
      </w:r>
    </w:p>
    <w:p w14:paraId="24EE7013" w14:textId="6EBB0811" w:rsidR="00DF47BE" w:rsidRPr="00476D2F" w:rsidRDefault="00DF47BE">
      <w:r w:rsidRPr="00476D2F">
        <w:t>The user will be able to view the data</w:t>
      </w:r>
      <w:r w:rsidR="006860B8">
        <w:t xml:space="preserve"> </w:t>
      </w:r>
      <w:r w:rsidRPr="00476D2F">
        <w:t xml:space="preserve">using </w:t>
      </w:r>
      <w:r w:rsidR="006860B8">
        <w:t>CS/MIS2 Web interface</w:t>
      </w:r>
      <w:r w:rsidR="006860B8" w:rsidRPr="00476D2F">
        <w:t xml:space="preserve"> </w:t>
      </w:r>
      <w:r w:rsidRPr="00476D2F">
        <w:t>or download them in an Excel format.</w:t>
      </w:r>
    </w:p>
    <w:p w14:paraId="24EE7014" w14:textId="1FE9F2A0" w:rsidR="00DF47BE" w:rsidRPr="00476D2F" w:rsidRDefault="00DF47BE">
      <w:pPr>
        <w:pStyle w:val="BodyTextIndent"/>
      </w:pPr>
      <w:r w:rsidRPr="00476D2F">
        <w:t xml:space="preserve">CCN/CSI audit files from all the Customs Systems’ gateways will be collected by </w:t>
      </w:r>
      <w:r w:rsidR="0012044A">
        <w:t>ITSM</w:t>
      </w:r>
      <w:r w:rsidR="001C288F" w:rsidRPr="001C288F">
        <w:t xml:space="preserve"> Contractor</w:t>
      </w:r>
      <w:r w:rsidR="003349D1" w:rsidRPr="00476D2F">
        <w:t xml:space="preserve"> </w:t>
      </w:r>
      <w:r w:rsidRPr="00476D2F">
        <w:t>and sent to Taxation and Customs Union DG gateway at ITSM.</w:t>
      </w:r>
    </w:p>
    <w:p w14:paraId="24EE7015" w14:textId="30442384" w:rsidR="00F604E9" w:rsidRPr="00476D2F" w:rsidRDefault="00DF47BE" w:rsidP="00F604E9">
      <w:r w:rsidRPr="00476D2F">
        <w:t>CS/MIS</w:t>
      </w:r>
      <w:r w:rsidR="003B3930" w:rsidRPr="00476D2F">
        <w:t>2</w:t>
      </w:r>
      <w:r w:rsidRPr="00476D2F">
        <w:t xml:space="preserve"> will then consolidate these audit files daily. </w:t>
      </w:r>
    </w:p>
    <w:p w14:paraId="026435D4" w14:textId="482C61BD" w:rsidR="0006207A" w:rsidRPr="00476D2F" w:rsidRDefault="0006207A" w:rsidP="00D315CC">
      <w:pPr>
        <w:pStyle w:val="Heading4"/>
      </w:pPr>
      <w:r w:rsidRPr="00476D2F">
        <w:t>Information about inter-linked movement (NCTS</w:t>
      </w:r>
      <w:r w:rsidR="008E097E" w:rsidRPr="00476D2F">
        <w:t>-P5</w:t>
      </w:r>
      <w:r w:rsidRPr="00476D2F">
        <w:t>/AES and AES/EMCS)</w:t>
      </w:r>
    </w:p>
    <w:p w14:paraId="5D65F1F2" w14:textId="77777777" w:rsidR="003028B3" w:rsidRPr="00476D2F" w:rsidRDefault="009270BF" w:rsidP="009270BF">
      <w:r w:rsidRPr="00476D2F">
        <w:t xml:space="preserve">National administrations will collect information about linked movements and submit this information to CS/MIS2 via </w:t>
      </w:r>
    </w:p>
    <w:p w14:paraId="051B8FAB" w14:textId="217A46A0" w:rsidR="003028B3" w:rsidRPr="00476D2F" w:rsidRDefault="009270BF" w:rsidP="003028B3">
      <w:pPr>
        <w:pStyle w:val="ListParagraph"/>
        <w:numPr>
          <w:ilvl w:val="0"/>
          <w:numId w:val="153"/>
        </w:numPr>
      </w:pPr>
      <w:r w:rsidRPr="00476D2F">
        <w:t>an IE</w:t>
      </w:r>
      <w:r w:rsidR="00B6796A" w:rsidRPr="00476D2F">
        <w:t>0</w:t>
      </w:r>
      <w:r w:rsidRPr="00476D2F">
        <w:t>78</w:t>
      </w:r>
      <w:r w:rsidR="003028B3" w:rsidRPr="00476D2F">
        <w:t xml:space="preserve"> (NCTS-P5) linking an NCTS MRN to one or more AES MRNs;</w:t>
      </w:r>
    </w:p>
    <w:p w14:paraId="682C077F" w14:textId="69B6F801" w:rsidR="009270BF" w:rsidRPr="00476D2F" w:rsidRDefault="003028B3" w:rsidP="003028B3">
      <w:pPr>
        <w:pStyle w:val="ListParagraph"/>
        <w:numPr>
          <w:ilvl w:val="0"/>
          <w:numId w:val="153"/>
        </w:numPr>
      </w:pPr>
      <w:r w:rsidRPr="00476D2F">
        <w:t xml:space="preserve">and </w:t>
      </w:r>
      <w:r w:rsidR="00B6796A" w:rsidRPr="00476D2F">
        <w:t>IE578</w:t>
      </w:r>
      <w:r w:rsidRPr="00476D2F">
        <w:t xml:space="preserve"> (AES-P1)</w:t>
      </w:r>
      <w:r w:rsidR="009270BF" w:rsidRPr="00476D2F">
        <w:t xml:space="preserve"> linking an AES MRN to one or more EMCS ARCs. </w:t>
      </w:r>
    </w:p>
    <w:p w14:paraId="7C2881F4" w14:textId="1B786C4F" w:rsidR="009270BF" w:rsidRPr="00476D2F" w:rsidRDefault="009270BF" w:rsidP="009270BF">
      <w:r w:rsidRPr="00476D2F">
        <w:t xml:space="preserve">The activities to be performed </w:t>
      </w:r>
      <w:r w:rsidR="00F72969" w:rsidRPr="00476D2F">
        <w:t xml:space="preserve">by CS/MIS2 </w:t>
      </w:r>
      <w:r w:rsidRPr="00476D2F">
        <w:t>upon the arrival of the linking message (IE</w:t>
      </w:r>
      <w:r w:rsidR="00B6796A" w:rsidRPr="00476D2F">
        <w:t>0</w:t>
      </w:r>
      <w:r w:rsidRPr="00476D2F">
        <w:t>78</w:t>
      </w:r>
      <w:r w:rsidR="00B6796A" w:rsidRPr="00476D2F">
        <w:t>/IE578</w:t>
      </w:r>
      <w:r w:rsidRPr="00476D2F">
        <w:t>) are the following:</w:t>
      </w:r>
    </w:p>
    <w:p w14:paraId="390E6048" w14:textId="39106ECA" w:rsidR="009270BF" w:rsidRPr="00476D2F" w:rsidRDefault="009270BF" w:rsidP="00D315CC">
      <w:pPr>
        <w:pStyle w:val="ListParagraph"/>
        <w:numPr>
          <w:ilvl w:val="0"/>
          <w:numId w:val="153"/>
        </w:numPr>
      </w:pPr>
      <w:r w:rsidRPr="00476D2F">
        <w:t>Extract the linking information from the message;</w:t>
      </w:r>
    </w:p>
    <w:p w14:paraId="779080B2" w14:textId="7F0CCF2D" w:rsidR="009270BF" w:rsidRPr="00476D2F" w:rsidRDefault="009270BF" w:rsidP="00D315CC">
      <w:pPr>
        <w:pStyle w:val="ListParagraph"/>
        <w:numPr>
          <w:ilvl w:val="0"/>
          <w:numId w:val="153"/>
        </w:numPr>
      </w:pPr>
      <w:r w:rsidRPr="00476D2F">
        <w:t>Locate the linked movements in CS/MIS2</w:t>
      </w:r>
      <w:r w:rsidR="003028B3" w:rsidRPr="00476D2F">
        <w:t>,</w:t>
      </w:r>
      <w:r w:rsidRPr="00476D2F">
        <w:t xml:space="preserve"> set a flag indicating the fact that they are linked and </w:t>
      </w:r>
      <w:r w:rsidR="003028B3" w:rsidRPr="00476D2F">
        <w:t xml:space="preserve">set </w:t>
      </w:r>
      <w:r w:rsidRPr="00476D2F">
        <w:t>a reference for locating the linked information;</w:t>
      </w:r>
    </w:p>
    <w:p w14:paraId="7DA624FF" w14:textId="1576F4CF" w:rsidR="009270BF" w:rsidRPr="00476D2F" w:rsidRDefault="009270BF" w:rsidP="00D315CC">
      <w:pPr>
        <w:pStyle w:val="ListParagraph"/>
        <w:numPr>
          <w:ilvl w:val="0"/>
          <w:numId w:val="153"/>
        </w:numPr>
      </w:pPr>
      <w:r w:rsidRPr="00476D2F">
        <w:t>Store the linking information.</w:t>
      </w:r>
    </w:p>
    <w:p w14:paraId="69E6400C" w14:textId="77777777" w:rsidR="009270BF" w:rsidRPr="00476D2F" w:rsidRDefault="009270BF" w:rsidP="009270BF">
      <w:r w:rsidRPr="00476D2F">
        <w:t>Error handling:</w:t>
      </w:r>
    </w:p>
    <w:p w14:paraId="040DBCAE" w14:textId="1E7F74B9" w:rsidR="00EF3BE2" w:rsidRPr="00476D2F" w:rsidRDefault="00110EE7" w:rsidP="007F6F7A">
      <w:pPr>
        <w:pStyle w:val="ListParagraph"/>
        <w:numPr>
          <w:ilvl w:val="0"/>
          <w:numId w:val="154"/>
        </w:numPr>
      </w:pPr>
      <w:r w:rsidRPr="00476D2F">
        <w:t>In case the received IE078 or IE578 is invalid, CS/MIS2 will respond to the NA with an IE917 (for formatting errors) or IE906 (for business rule violation)</w:t>
      </w:r>
      <w:r w:rsidR="006B27BC" w:rsidRPr="00476D2F">
        <w:t>.</w:t>
      </w:r>
    </w:p>
    <w:p w14:paraId="24EE7018" w14:textId="1554827C" w:rsidR="00DF47BE" w:rsidRPr="00476D2F" w:rsidRDefault="00DF47BE" w:rsidP="00F653CB">
      <w:pPr>
        <w:pStyle w:val="Heading3"/>
      </w:pPr>
      <w:bookmarkStart w:id="391" w:name="_Ref250729851"/>
      <w:bookmarkStart w:id="392" w:name="_Toc185900681"/>
      <w:r w:rsidRPr="00476D2F">
        <w:t>Business statistics</w:t>
      </w:r>
      <w:bookmarkEnd w:id="391"/>
      <w:bookmarkEnd w:id="392"/>
    </w:p>
    <w:p w14:paraId="24EE7019" w14:textId="77777777" w:rsidR="00DF47BE" w:rsidRPr="00476D2F" w:rsidRDefault="00DF47BE">
      <w:r w:rsidRPr="00476D2F">
        <w:t xml:space="preserve">Business statistics serve to provide information to the user on Customs operations from the business perspective. </w:t>
      </w:r>
    </w:p>
    <w:p w14:paraId="2C5AE9CE" w14:textId="1FE01C4E" w:rsidR="004F1D3B" w:rsidRDefault="00BD3DA2" w:rsidP="00BA6CFF">
      <w:pPr>
        <w:spacing w:before="120" w:after="120"/>
      </w:pPr>
      <w:r w:rsidRPr="00476D2F">
        <w:t xml:space="preserve">NCTS, ECS and ICS business statistics are collected </w:t>
      </w:r>
      <w:proofErr w:type="gramStart"/>
      <w:r w:rsidRPr="00476D2F">
        <w:t>on a monthly basis</w:t>
      </w:r>
      <w:proofErr w:type="gramEnd"/>
      <w:r w:rsidRPr="00476D2F">
        <w:t xml:space="preserve"> in the National Domain under automatic procedures by the NCA. Business statistics are </w:t>
      </w:r>
      <w:r>
        <w:t>provided</w:t>
      </w:r>
      <w:r w:rsidRPr="00476D2F">
        <w:t xml:space="preserve"> to CS/MIS2 application </w:t>
      </w:r>
      <w:r>
        <w:t>either by using</w:t>
      </w:r>
      <w:r w:rsidRPr="00476D2F">
        <w:t xml:space="preserve"> CCN/CSI or </w:t>
      </w:r>
      <w:r>
        <w:t xml:space="preserve">by uploading them via </w:t>
      </w:r>
      <w:r w:rsidRPr="00476D2F">
        <w:t>CS/MIS2 Web interface by means of the Sending of Statistics Data C_STA_SND (IE411).</w:t>
      </w:r>
    </w:p>
    <w:p w14:paraId="45EE7095" w14:textId="0E64B94B" w:rsidR="002214A8" w:rsidRDefault="00965356" w:rsidP="00BA6CFF">
      <w:pPr>
        <w:spacing w:before="120" w:after="120"/>
      </w:pPr>
      <w:r w:rsidRPr="00476D2F">
        <w:t>NAs</w:t>
      </w:r>
      <w:r w:rsidRPr="00476D2F" w:rsidDel="00965356">
        <w:t xml:space="preserve"> </w:t>
      </w:r>
      <w:r w:rsidR="00DF47BE" w:rsidRPr="00476D2F">
        <w:t>may send IE411 statistical messages that include data for multiple domains (NCTS and/or ECS and/or ICS) and/or IE411</w:t>
      </w:r>
      <w:r w:rsidR="0035788D">
        <w:t xml:space="preserve"> statistical</w:t>
      </w:r>
      <w:r w:rsidR="00DF47BE" w:rsidRPr="00476D2F">
        <w:t xml:space="preserve"> messages that include data for one </w:t>
      </w:r>
      <w:r w:rsidR="00710D7F">
        <w:t xml:space="preserve">single </w:t>
      </w:r>
      <w:r w:rsidR="003C7C8A" w:rsidRPr="00917479">
        <w:rPr>
          <w:szCs w:val="24"/>
        </w:rPr>
        <w:t>Customs</w:t>
      </w:r>
      <w:r w:rsidR="00DF47BE" w:rsidRPr="00476D2F">
        <w:t xml:space="preserve"> domain. </w:t>
      </w:r>
    </w:p>
    <w:p w14:paraId="2E2913C0" w14:textId="17FD0998" w:rsidR="00A87101" w:rsidRDefault="00A87101" w:rsidP="00A87101">
      <w:pPr>
        <w:spacing w:before="120" w:after="120"/>
      </w:pPr>
      <w:r>
        <w:t>The IE411 can be submitted to CS/MIS2 using two different CCN queue configuration</w:t>
      </w:r>
      <w:r w:rsidR="00B16ACC">
        <w:t>s</w:t>
      </w:r>
      <w:r>
        <w:t>:</w:t>
      </w:r>
    </w:p>
    <w:p w14:paraId="2891BFF5" w14:textId="3E13B315" w:rsidR="00B44AD0" w:rsidRDefault="00A87101" w:rsidP="00A87101">
      <w:pPr>
        <w:pStyle w:val="ListParagraph"/>
        <w:numPr>
          <w:ilvl w:val="0"/>
          <w:numId w:val="240"/>
        </w:numPr>
        <w:spacing w:before="120" w:after="120"/>
      </w:pPr>
      <w:r>
        <w:t xml:space="preserve">Multi-queues configuration: For the IE411 related to </w:t>
      </w:r>
      <w:r w:rsidRPr="006B0B24">
        <w:rPr>
          <w:b/>
          <w:bCs/>
        </w:rPr>
        <w:t>only one domain</w:t>
      </w:r>
      <w:r>
        <w:t xml:space="preserve"> (i.e. only one iteration of the Data Group “System applicability” in the IE411) the message shall be </w:t>
      </w:r>
      <w:r w:rsidRPr="006B0B24">
        <w:rPr>
          <w:u w:val="single"/>
        </w:rPr>
        <w:t>submitted to the CCN queue of this specific domain</w:t>
      </w:r>
      <w:r>
        <w:t xml:space="preserve"> that the IE411 contains (</w:t>
      </w:r>
      <w:r w:rsidR="003831ED" w:rsidRPr="00F85374">
        <w:t xml:space="preserve">e.g. CD411D-MSG.NCTS for business statistics related to transit </w:t>
      </w:r>
      <w:r w:rsidR="003831ED">
        <w:rPr>
          <w:lang w:val="en-US"/>
        </w:rPr>
        <w:t>and</w:t>
      </w:r>
      <w:r w:rsidR="003831ED" w:rsidRPr="00F85374">
        <w:t xml:space="preserve"> CD411D-MSG.ECS for business statistics related to export</w:t>
      </w:r>
      <w:r w:rsidR="003831ED" w:rsidDel="003831ED">
        <w:t xml:space="preserve"> </w:t>
      </w:r>
      <w:r>
        <w:t>)</w:t>
      </w:r>
      <w:r w:rsidR="004D7A3A">
        <w:t>;</w:t>
      </w:r>
    </w:p>
    <w:p w14:paraId="61C1E774" w14:textId="267DCEB9" w:rsidR="00A87101" w:rsidRDefault="00A87101" w:rsidP="006B0B24">
      <w:pPr>
        <w:pStyle w:val="ListParagraph"/>
        <w:numPr>
          <w:ilvl w:val="0"/>
          <w:numId w:val="240"/>
        </w:numPr>
        <w:spacing w:before="120" w:after="120"/>
      </w:pPr>
      <w:r>
        <w:t xml:space="preserve">Single-queue configuration: For the IE411 related to </w:t>
      </w:r>
      <w:r w:rsidRPr="006B0B24">
        <w:rPr>
          <w:b/>
          <w:bCs/>
        </w:rPr>
        <w:t>more than one domain</w:t>
      </w:r>
      <w:r>
        <w:t xml:space="preserve"> (i.e. more than one iteration of the Data Group “System applicability” in the IE411) the message </w:t>
      </w:r>
      <w:r w:rsidRPr="006B0B24">
        <w:rPr>
          <w:u w:val="single"/>
        </w:rPr>
        <w:t>shall be submitted in the NCTS queue</w:t>
      </w:r>
      <w:r>
        <w:t xml:space="preserve"> (with </w:t>
      </w:r>
      <w:r w:rsidR="00AD0006" w:rsidRPr="005B4E2D">
        <w:t>a message CD411D-MSG.NCTS</w:t>
      </w:r>
      <w:r w:rsidR="00AD0006" w:rsidDel="00AD0006">
        <w:t xml:space="preserve"> </w:t>
      </w:r>
      <w:r>
        <w:t>).</w:t>
      </w:r>
    </w:p>
    <w:p w14:paraId="66D9336A" w14:textId="4370587D" w:rsidR="00A87101" w:rsidRDefault="00A87101" w:rsidP="00A87101">
      <w:pPr>
        <w:spacing w:before="120" w:after="120"/>
      </w:pPr>
      <w:r>
        <w:t xml:space="preserve">If the NA send the IE411 to a </w:t>
      </w:r>
      <w:proofErr w:type="gramStart"/>
      <w:r>
        <w:t>single-queue</w:t>
      </w:r>
      <w:proofErr w:type="gramEnd"/>
      <w:r>
        <w:t xml:space="preserve">, it must send them to the queue configured as their NCTS queue in CS/MIS2. The replies sent by CS/MIS2 to them will be sent to the queue configured as the NCTS reply queue. The name space of the IE411 </w:t>
      </w:r>
      <w:r w:rsidR="00500E26">
        <w:t xml:space="preserve">XSD </w:t>
      </w:r>
      <w:r>
        <w:t>shall be related to NCTS even if the data included in the IE411 is for other than NCTS domains (e.g., AES).</w:t>
      </w:r>
    </w:p>
    <w:p w14:paraId="508A0557" w14:textId="5013597D" w:rsidR="00A87101" w:rsidRDefault="00A87101" w:rsidP="00A87101">
      <w:pPr>
        <w:spacing w:before="120" w:after="120"/>
      </w:pPr>
      <w:r>
        <w:t>For more information, please read CSMIS2-INTGM-Integration Manual v1.40 (</w:t>
      </w:r>
      <w:r w:rsidRPr="006B0B24">
        <w:rPr>
          <w:i/>
          <w:iCs/>
        </w:rPr>
        <w:t>section 3.1.1.3</w:t>
      </w:r>
      <w:r w:rsidRPr="006B0B24">
        <w:rPr>
          <w:i/>
          <w:iCs/>
        </w:rPr>
        <w:tab/>
        <w:t>CCN Message Types</w:t>
      </w:r>
      <w:r>
        <w:t>) [</w:t>
      </w:r>
      <w:r w:rsidR="00B44AD0">
        <w:fldChar w:fldCharType="begin"/>
      </w:r>
      <w:r w:rsidR="00B44AD0">
        <w:instrText xml:space="preserve"> REF R46 \h </w:instrText>
      </w:r>
      <w:r w:rsidR="00B44AD0">
        <w:fldChar w:fldCharType="separate"/>
      </w:r>
      <w:r w:rsidR="004501EF" w:rsidRPr="000C1B4B">
        <w:rPr>
          <w:szCs w:val="24"/>
        </w:rPr>
        <w:t>R</w:t>
      </w:r>
      <w:r w:rsidR="004501EF">
        <w:rPr>
          <w:noProof/>
          <w:szCs w:val="24"/>
        </w:rPr>
        <w:t>46</w:t>
      </w:r>
      <w:r w:rsidR="00B44AD0">
        <w:fldChar w:fldCharType="end"/>
      </w:r>
      <w:r>
        <w:t>]</w:t>
      </w:r>
      <w:r w:rsidR="00B44AD0">
        <w:t>.</w:t>
      </w:r>
    </w:p>
    <w:p w14:paraId="24EE701C" w14:textId="41E01828" w:rsidR="00DF47BE" w:rsidRPr="00476D2F" w:rsidRDefault="00DF47BE">
      <w:r w:rsidRPr="00476D2F">
        <w:t xml:space="preserve">If an NA sends more than one IE411 message concerning a given month and </w:t>
      </w:r>
      <w:r w:rsidR="003C7C8A" w:rsidRPr="00917479">
        <w:rPr>
          <w:szCs w:val="24"/>
        </w:rPr>
        <w:t>Customs</w:t>
      </w:r>
      <w:r w:rsidR="003C7C8A" w:rsidRPr="00476D2F" w:rsidDel="003C7C8A">
        <w:t xml:space="preserve"> </w:t>
      </w:r>
      <w:r w:rsidRPr="00476D2F">
        <w:t>domain, the latest information will overwrite any previously communicated data (i.e. if in the first message IE411 for a statistic type a value has been transmitted and the second message IE411 does not contain this certain statistic type, the first value remains valid; if a statistic type value is transmitted in both messages, the second value is</w:t>
      </w:r>
      <w:r w:rsidR="00F2371B">
        <w:t xml:space="preserve"> valid</w:t>
      </w:r>
      <w:r w:rsidRPr="00476D2F">
        <w:t>)</w:t>
      </w:r>
      <w:r w:rsidR="00F2371B">
        <w:t>.</w:t>
      </w:r>
      <w:r w:rsidR="00E42F58" w:rsidRPr="00E42F58">
        <w:t xml:space="preserve"> Furthermore, for each statistic type, IE411 should contain only one value reported per period and per country pair</w:t>
      </w:r>
      <w:r w:rsidR="00E42F58">
        <w:t>.</w:t>
      </w:r>
    </w:p>
    <w:p w14:paraId="5C93A09D" w14:textId="047B0E81" w:rsidR="008317E8" w:rsidRPr="00476D2F" w:rsidRDefault="008317E8" w:rsidP="008317E8">
      <w:pPr>
        <w:pStyle w:val="Heading3"/>
      </w:pPr>
      <w:bookmarkStart w:id="393" w:name="_Ref46415438"/>
      <w:bookmarkStart w:id="394" w:name="_Ref46431954"/>
      <w:bookmarkStart w:id="395" w:name="_Toc185900682"/>
      <w:r w:rsidRPr="00476D2F">
        <w:t>Availability monitoring &amp; alerting</w:t>
      </w:r>
      <w:bookmarkEnd w:id="393"/>
      <w:bookmarkEnd w:id="394"/>
      <w:bookmarkEnd w:id="395"/>
      <w:r w:rsidRPr="00476D2F">
        <w:t xml:space="preserve"> </w:t>
      </w:r>
    </w:p>
    <w:p w14:paraId="24EE701E" w14:textId="447954AA" w:rsidR="00DF47BE" w:rsidRPr="00476D2F" w:rsidRDefault="00DF47BE">
      <w:r w:rsidRPr="00476D2F">
        <w:t>Monitoring of Customs Systems informs the N</w:t>
      </w:r>
      <w:r w:rsidR="000E41AD" w:rsidRPr="00476D2F">
        <w:t>A</w:t>
      </w:r>
      <w:r w:rsidRPr="00476D2F">
        <w:t xml:space="preserve">s about the unavailability of any NA, so that they can take measures to prevent the transmission of messages to the disabled NA. </w:t>
      </w:r>
    </w:p>
    <w:p w14:paraId="24EE701F" w14:textId="5F8C15CE" w:rsidR="00DF47BE" w:rsidRPr="00476D2F" w:rsidRDefault="00DF47BE">
      <w:r w:rsidRPr="00476D2F">
        <w:t>Three different types of unavailability may be communicated:</w:t>
      </w:r>
    </w:p>
    <w:p w14:paraId="7E716D17" w14:textId="73AAAB9B" w:rsidR="006A7FF1" w:rsidRPr="00476D2F" w:rsidRDefault="006A7FF1" w:rsidP="005F7842">
      <w:pPr>
        <w:numPr>
          <w:ilvl w:val="0"/>
          <w:numId w:val="5"/>
        </w:numPr>
        <w:tabs>
          <w:tab w:val="clear" w:pos="927"/>
          <w:tab w:val="num" w:pos="1134"/>
        </w:tabs>
        <w:spacing w:before="0"/>
        <w:ind w:left="1134" w:hanging="567"/>
      </w:pPr>
      <w:r w:rsidRPr="00476D2F">
        <w:t xml:space="preserve">The NA may plan a scheduled unavailability in advance. This information is entered into CS/MIS2, using a Notification of System Unavailability to Common Domain C_UNA_COM (IE070) with System Unavailability Type “S”, kept in a central database and </w:t>
      </w:r>
      <w:r w:rsidRPr="00701A4F">
        <w:t>submitted via email with the Notification</w:t>
      </w:r>
      <w:r w:rsidRPr="00701A4F" w:rsidDel="00701A4F">
        <w:t xml:space="preserve"> </w:t>
      </w:r>
      <w:r w:rsidRPr="00476D2F">
        <w:t xml:space="preserve">of System Unavailability to National Domain C_UNA_NAT (IE071) to the other countries </w:t>
      </w:r>
      <w:r w:rsidRPr="00701A4F">
        <w:t>that have registered for this functionality</w:t>
      </w:r>
      <w:r w:rsidRPr="00476D2F">
        <w:t xml:space="preserve"> (in case the information was entered into CS/MIS2 via IE070)</w:t>
      </w:r>
      <w:r w:rsidR="007F6F7A">
        <w:t>;</w:t>
      </w:r>
    </w:p>
    <w:p w14:paraId="24EE7021" w14:textId="75866040" w:rsidR="00DF47BE" w:rsidRPr="00476D2F" w:rsidRDefault="00BD5E63" w:rsidP="00117A38">
      <w:pPr>
        <w:numPr>
          <w:ilvl w:val="0"/>
          <w:numId w:val="5"/>
        </w:numPr>
        <w:tabs>
          <w:tab w:val="clear" w:pos="927"/>
          <w:tab w:val="num" w:pos="1134"/>
        </w:tabs>
        <w:spacing w:before="0"/>
        <w:ind w:left="1134" w:hanging="567"/>
      </w:pPr>
      <w:r w:rsidRPr="00476D2F">
        <w:t xml:space="preserve">Unscheduled unavailability may be communicated by any non-system means to the Central Help Desk. It is then entered into CS/MIS2 and monitored by the Central Help Desk. It can also be communicated through a web form on CS/MIS2 web site or by uploading a </w:t>
      </w:r>
      <w:r w:rsidRPr="00476D2F">
        <w:rPr>
          <w:szCs w:val="40"/>
        </w:rPr>
        <w:t>Notification of System Unavailability to Common Domain C_UNA_COM</w:t>
      </w:r>
      <w:r w:rsidRPr="00476D2F">
        <w:t xml:space="preserve"> (IE070) with System Unavailability Type “U”.</w:t>
      </w:r>
      <w:r>
        <w:t xml:space="preserve"> </w:t>
      </w:r>
      <w:r w:rsidRPr="00AC0058">
        <w:t>This information will be submitted via email with the Notification of System Unavailability to National Domain C_UNA_NAT (IE071) to the countries that have registered for this functionality</w:t>
      </w:r>
      <w:r w:rsidR="007F6F7A">
        <w:t>;</w:t>
      </w:r>
    </w:p>
    <w:p w14:paraId="5CC1675F" w14:textId="77777777" w:rsidR="003D62BA" w:rsidRPr="00476D2F" w:rsidRDefault="003D62BA" w:rsidP="003D62BA">
      <w:pPr>
        <w:numPr>
          <w:ilvl w:val="0"/>
          <w:numId w:val="5"/>
        </w:numPr>
        <w:tabs>
          <w:tab w:val="clear" w:pos="927"/>
          <w:tab w:val="num" w:pos="1134"/>
        </w:tabs>
        <w:spacing w:before="0"/>
        <w:ind w:left="1134" w:hanging="567"/>
      </w:pPr>
      <w:r w:rsidRPr="00476D2F">
        <w:t xml:space="preserve">Apart from this, the NA should inform the CS/MIS2 application about the non-implementation of a particular business service, </w:t>
      </w:r>
      <w:proofErr w:type="gramStart"/>
      <w:r w:rsidRPr="00476D2F">
        <w:t>in order to</w:t>
      </w:r>
      <w:proofErr w:type="gramEnd"/>
      <w:r w:rsidRPr="00476D2F">
        <w:t xml:space="preserve"> advise the other NAs</w:t>
      </w:r>
      <w:r w:rsidRPr="00476D2F" w:rsidDel="004026F6">
        <w:t xml:space="preserve"> </w:t>
      </w:r>
      <w:r w:rsidRPr="00476D2F">
        <w:t xml:space="preserve">not to send messages related to this business service to the specific NA. </w:t>
      </w:r>
      <w:proofErr w:type="gramStart"/>
      <w:r w:rsidRPr="00476D2F">
        <w:t>In order to</w:t>
      </w:r>
      <w:proofErr w:type="gramEnd"/>
      <w:r w:rsidRPr="00476D2F">
        <w:t xml:space="preserve"> achieve this, the NA will upload a Notification of System Unavailability to Common Domain C_UNA_COM (IE070) with System Unavailability Type “N” for the particular business service. This information will be </w:t>
      </w:r>
      <w:r>
        <w:t xml:space="preserve">submitted </w:t>
      </w:r>
      <w:r w:rsidRPr="00476D2F">
        <w:t xml:space="preserve">via </w:t>
      </w:r>
      <w:r>
        <w:t xml:space="preserve">email with </w:t>
      </w:r>
      <w:r w:rsidRPr="00476D2F">
        <w:t xml:space="preserve">the </w:t>
      </w:r>
      <w:r w:rsidRPr="00476D2F">
        <w:rPr>
          <w:szCs w:val="40"/>
        </w:rPr>
        <w:t>Notification of System Unavailability to National Domain C_UNA_NAT</w:t>
      </w:r>
      <w:r w:rsidRPr="00476D2F">
        <w:t xml:space="preserve"> (IE071)</w:t>
      </w:r>
      <w:r>
        <w:t xml:space="preserve"> </w:t>
      </w:r>
      <w:r w:rsidRPr="00AC0058">
        <w:t>to the countries that have registered for this functionality.</w:t>
      </w:r>
    </w:p>
    <w:p w14:paraId="24EE7023" w14:textId="3519A047" w:rsidR="00DF47BE" w:rsidRDefault="00FB60D6">
      <w:pPr>
        <w:pStyle w:val="BodyTextIndent"/>
      </w:pPr>
      <w:r w:rsidRPr="00476D2F">
        <w:t xml:space="preserve">Every NA prepares its own unavailability schedule that is distributed to all other </w:t>
      </w:r>
      <w:r w:rsidRPr="00AC0058">
        <w:t>NAs that have registered for this functionality,</w:t>
      </w:r>
      <w:r w:rsidRPr="00476D2F" w:rsidDel="004026F6">
        <w:t xml:space="preserve"> </w:t>
      </w:r>
      <w:proofErr w:type="gramStart"/>
      <w:r w:rsidRPr="00476D2F">
        <w:t>in order to</w:t>
      </w:r>
      <w:proofErr w:type="gramEnd"/>
      <w:r w:rsidRPr="00476D2F">
        <w:t xml:space="preserve"> prepare the other NAs</w:t>
      </w:r>
      <w:r w:rsidRPr="00476D2F" w:rsidDel="004026F6">
        <w:t xml:space="preserve"> </w:t>
      </w:r>
      <w:r w:rsidRPr="00476D2F">
        <w:t>for the disruption of service. FTSS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4501EF" w:rsidRPr="000C1B4B">
        <w:rPr>
          <w:szCs w:val="24"/>
        </w:rPr>
        <w:t>R</w:t>
      </w:r>
      <w:r w:rsidR="004501EF">
        <w:rPr>
          <w:szCs w:val="24"/>
        </w:rPr>
        <w:t>25</w:t>
      </w:r>
      <w:r w:rsidRPr="00476D2F">
        <w:rPr>
          <w:bCs/>
        </w:rPr>
        <w:fldChar w:fldCharType="end"/>
      </w:r>
      <w:r w:rsidRPr="00476D2F">
        <w:t>], FSS-AIS [</w:t>
      </w:r>
      <w:r w:rsidRPr="00476D2F">
        <w:fldChar w:fldCharType="begin"/>
      </w:r>
      <w:r w:rsidRPr="00476D2F">
        <w:instrText xml:space="preserve"> REF R14 \h  \* MERGEFORMAT </w:instrText>
      </w:r>
      <w:r w:rsidRPr="00476D2F">
        <w:fldChar w:fldCharType="separate"/>
      </w:r>
      <w:r w:rsidR="004501EF" w:rsidRPr="000C1B4B">
        <w:rPr>
          <w:szCs w:val="24"/>
        </w:rPr>
        <w:t>R</w:t>
      </w:r>
      <w:r w:rsidR="004501EF">
        <w:rPr>
          <w:szCs w:val="24"/>
        </w:rPr>
        <w:t>14</w:t>
      </w:r>
      <w:r w:rsidRPr="00476D2F">
        <w:fldChar w:fldCharType="end"/>
      </w:r>
      <w:r w:rsidRPr="00476D2F">
        <w:t>]</w:t>
      </w:r>
      <w:r>
        <w:t xml:space="preserve">, </w:t>
      </w:r>
      <w:r w:rsidRPr="00476D2F">
        <w:t>FSS-AES [</w:t>
      </w:r>
      <w:r w:rsidRPr="00476D2F">
        <w:fldChar w:fldCharType="begin"/>
      </w:r>
      <w:r w:rsidRPr="00476D2F">
        <w:instrText xml:space="preserve"> REF R13 \h  \* MERGEFORMAT </w:instrText>
      </w:r>
      <w:r w:rsidRPr="00476D2F">
        <w:fldChar w:fldCharType="separate"/>
      </w:r>
      <w:r w:rsidR="004501EF" w:rsidRPr="000C1B4B">
        <w:rPr>
          <w:szCs w:val="24"/>
        </w:rPr>
        <w:t>R</w:t>
      </w:r>
      <w:r w:rsidR="004501EF">
        <w:rPr>
          <w:szCs w:val="24"/>
        </w:rPr>
        <w:t>13</w:t>
      </w:r>
      <w:r w:rsidRPr="00476D2F">
        <w:fldChar w:fldCharType="end"/>
      </w:r>
      <w:r w:rsidRPr="00476D2F">
        <w:t>]</w:t>
      </w:r>
      <w:r>
        <w:t xml:space="preserve"> and FSS-NCTS-P6 [</w:t>
      </w:r>
      <w:r>
        <w:fldChar w:fldCharType="begin"/>
      </w:r>
      <w:r>
        <w:instrText xml:space="preserve"> REF R44 \h </w:instrText>
      </w:r>
      <w:r>
        <w:fldChar w:fldCharType="separate"/>
      </w:r>
      <w:r w:rsidR="004501EF" w:rsidRPr="000C1B4B">
        <w:rPr>
          <w:szCs w:val="24"/>
        </w:rPr>
        <w:t>R</w:t>
      </w:r>
      <w:r w:rsidR="004501EF">
        <w:rPr>
          <w:noProof/>
          <w:szCs w:val="24"/>
        </w:rPr>
        <w:t>43</w:t>
      </w:r>
      <w:r>
        <w:fldChar w:fldCharType="end"/>
      </w:r>
      <w:r>
        <w:t>]</w:t>
      </w:r>
      <w:r w:rsidRPr="00476D2F">
        <w:t xml:space="preserve"> foresees a mechanism for this purpose: the NA sends its unavailability schedule to the CS/MIS2, which stores the information and </w:t>
      </w:r>
      <w:r w:rsidRPr="00701A4F">
        <w:t xml:space="preserve">submits via email the </w:t>
      </w:r>
      <w:r w:rsidRPr="00476D2F">
        <w:t>unavailability to all other countries.</w:t>
      </w:r>
    </w:p>
    <w:p w14:paraId="24EE7024" w14:textId="4D0B874E" w:rsidR="00DF47BE" w:rsidRPr="00476D2F" w:rsidRDefault="00106DEB">
      <w:r>
        <w:t>Three</w:t>
      </w:r>
      <w:r w:rsidRPr="00476D2F">
        <w:t xml:space="preserve"> </w:t>
      </w:r>
      <w:r w:rsidR="00DF47BE" w:rsidRPr="00476D2F">
        <w:t>messages will be used for this:</w:t>
      </w:r>
    </w:p>
    <w:p w14:paraId="24EE7025" w14:textId="77777777" w:rsidR="00DF47BE" w:rsidRPr="00476D2F" w:rsidRDefault="00DF47BE" w:rsidP="00117A38">
      <w:pPr>
        <w:numPr>
          <w:ilvl w:val="0"/>
          <w:numId w:val="34"/>
        </w:numPr>
        <w:spacing w:before="120" w:after="120"/>
      </w:pPr>
      <w:r w:rsidRPr="00476D2F">
        <w:t xml:space="preserve">An </w:t>
      </w:r>
      <w:r w:rsidR="002F49C6" w:rsidRPr="00476D2F">
        <w:t>IE070</w:t>
      </w:r>
      <w:r w:rsidRPr="00476D2F">
        <w:t xml:space="preserve"> message contains an update from a NA to its currently known schedule</w:t>
      </w:r>
      <w:r w:rsidR="002341DA" w:rsidRPr="00476D2F">
        <w:t>;</w:t>
      </w:r>
    </w:p>
    <w:p w14:paraId="24EE7026" w14:textId="239DE7BC" w:rsidR="00DF47BE" w:rsidRPr="00476D2F" w:rsidRDefault="00460A1A" w:rsidP="00117A38">
      <w:pPr>
        <w:numPr>
          <w:ilvl w:val="0"/>
          <w:numId w:val="34"/>
        </w:numPr>
        <w:spacing w:before="120" w:after="120"/>
      </w:pPr>
      <w:r w:rsidRPr="00476D2F">
        <w:t xml:space="preserve">An IE071 message is sent by CS/MIS2 as an e-mail attachment to all countries </w:t>
      </w:r>
      <w:r w:rsidRPr="00AC0058">
        <w:t>that have registered for this functionality,</w:t>
      </w:r>
      <w:r>
        <w:t xml:space="preserve"> </w:t>
      </w:r>
      <w:r w:rsidRPr="00476D2F">
        <w:t>to update their local unavailability information about the other N</w:t>
      </w:r>
      <w:r>
        <w:t>A</w:t>
      </w:r>
      <w:r w:rsidRPr="00476D2F">
        <w:t>s</w:t>
      </w:r>
      <w:r>
        <w:t>.</w:t>
      </w:r>
      <w:r w:rsidRPr="00476D2F">
        <w:rPr>
          <w:rStyle w:val="FootnoteReference"/>
        </w:rPr>
        <w:footnoteReference w:id="7"/>
      </w:r>
      <w:r w:rsidRPr="00AC0058">
        <w:t xml:space="preserve"> The IE071 message can also be downloaded in XML format using the Web Interface of CS/MIS2;</w:t>
      </w:r>
    </w:p>
    <w:p w14:paraId="24EE7028" w14:textId="68E9141D" w:rsidR="00DF47BE" w:rsidRPr="00476D2F" w:rsidRDefault="00DF47BE" w:rsidP="00117A38">
      <w:pPr>
        <w:numPr>
          <w:ilvl w:val="0"/>
          <w:numId w:val="34"/>
        </w:numPr>
        <w:spacing w:before="120" w:after="120"/>
      </w:pPr>
      <w:r w:rsidRPr="00476D2F">
        <w:t>An IE971 is sent in XML format containing the compl</w:t>
      </w:r>
      <w:r w:rsidR="000D7C57" w:rsidRPr="00476D2F">
        <w:t>ete schedule of unavailability.</w:t>
      </w:r>
      <w:r w:rsidRPr="00476D2F">
        <w:t xml:space="preserve"> </w:t>
      </w:r>
    </w:p>
    <w:p w14:paraId="15D2635A" w14:textId="31982981" w:rsidR="00B360EA" w:rsidRPr="00476D2F" w:rsidRDefault="00B360EA">
      <w:r w:rsidRPr="00476D2F">
        <w:t>CS/MIS2 web site will provide the functionality to manually upload the IE070 message</w:t>
      </w:r>
      <w:r>
        <w:t xml:space="preserve"> </w:t>
      </w:r>
      <w:r w:rsidRPr="00AC0058">
        <w:t>in XML format</w:t>
      </w:r>
      <w:r w:rsidRPr="00476D2F">
        <w:t>. A separate instance of this message will be used for each Customs system.</w:t>
      </w:r>
    </w:p>
    <w:p w14:paraId="24EE702A" w14:textId="6BEDB2AC" w:rsidR="00DF47BE" w:rsidRPr="00476D2F" w:rsidRDefault="003E63DA">
      <w:r w:rsidRPr="00476D2F">
        <w:t>There can be many causes of unscheduled interruptions to the services. Therefore, any means of non-system communication (telephone, fax, e-mail) as well as an IE070 having</w:t>
      </w:r>
      <w:r>
        <w:t xml:space="preserve"> </w:t>
      </w:r>
      <w:r w:rsidRPr="00476D2F">
        <w:t xml:space="preserve">Type “U” (Unscheduled) may be used to advise the </w:t>
      </w:r>
      <w:r>
        <w:t>ITSM</w:t>
      </w:r>
      <w:r w:rsidRPr="00476D2F">
        <w:t xml:space="preserve"> operator about this kind of event. The modifications to the unavailability are broadcast </w:t>
      </w:r>
      <w:r>
        <w:t xml:space="preserve">by ITSM </w:t>
      </w:r>
      <w:r w:rsidRPr="00476D2F">
        <w:t>to all NAs</w:t>
      </w:r>
      <w:r w:rsidRPr="00476D2F" w:rsidDel="004026F6">
        <w:t xml:space="preserve"> </w:t>
      </w:r>
      <w:r w:rsidRPr="00476D2F">
        <w:t>by means of an IE071 in XML format attached to e-mail.</w:t>
      </w:r>
      <w:r w:rsidR="00DF47BE" w:rsidRPr="00476D2F">
        <w:t xml:space="preserve"> </w:t>
      </w:r>
    </w:p>
    <w:p w14:paraId="24EE702B" w14:textId="19B88A39" w:rsidR="00DF47BE" w:rsidRPr="00476D2F" w:rsidRDefault="00DF47BE">
      <w:r w:rsidRPr="00476D2F">
        <w:t>Statistics on unscheduled unavailability are reported by CS/MIS</w:t>
      </w:r>
      <w:r w:rsidR="00D75D28" w:rsidRPr="00476D2F">
        <w:t>2</w:t>
      </w:r>
      <w:r w:rsidRPr="00476D2F">
        <w:t>.</w:t>
      </w:r>
    </w:p>
    <w:p w14:paraId="24EE702C" w14:textId="6844B595" w:rsidR="003B56AB" w:rsidRPr="00476D2F" w:rsidRDefault="00DF47BE" w:rsidP="003B56AB">
      <w:r w:rsidRPr="00476D2F">
        <w:t>Users will also be able to request from the CS/MIS</w:t>
      </w:r>
      <w:r w:rsidR="00AB3DA9" w:rsidRPr="00476D2F">
        <w:t>2</w:t>
      </w:r>
      <w:r w:rsidRPr="00476D2F">
        <w:t xml:space="preserve"> web site an IE971 in XML format containing the complete schedule of unavailability. They will also be able to see live on the CS/MIS</w:t>
      </w:r>
      <w:r w:rsidR="00A34087" w:rsidRPr="00476D2F">
        <w:t>2</w:t>
      </w:r>
      <w:r w:rsidRPr="00476D2F">
        <w:t xml:space="preserve"> web site which countries are currently unavailable.</w:t>
      </w:r>
    </w:p>
    <w:p w14:paraId="4B3B333B" w14:textId="3666FB4B" w:rsidR="006D1970" w:rsidRPr="00476D2F" w:rsidRDefault="006D1970" w:rsidP="00F653CB">
      <w:pPr>
        <w:pStyle w:val="Heading4"/>
      </w:pPr>
      <w:bookmarkStart w:id="396" w:name="_Ref44526127"/>
      <w:r w:rsidRPr="00476D2F">
        <w:t>Availability monitoring &amp; alerting for AES</w:t>
      </w:r>
      <w:r w:rsidR="00DF1513">
        <w:t>-P1</w:t>
      </w:r>
      <w:bookmarkEnd w:id="396"/>
      <w:r w:rsidR="006C2E11">
        <w:t>, NCTS-</w:t>
      </w:r>
      <w:r w:rsidR="006C2E11" w:rsidRPr="00476D2F">
        <w:t>P5</w:t>
      </w:r>
      <w:r w:rsidR="00511288">
        <w:t xml:space="preserve"> and NCTS-P6</w:t>
      </w:r>
    </w:p>
    <w:p w14:paraId="3A8EC7E3" w14:textId="37739785" w:rsidR="00900A35" w:rsidRPr="00476D2F" w:rsidRDefault="006D1970" w:rsidP="00900A35">
      <w:pPr>
        <w:rPr>
          <w:rFonts w:cstheme="minorHAnsi"/>
          <w:szCs w:val="22"/>
        </w:rPr>
      </w:pPr>
      <w:r w:rsidRPr="00476D2F">
        <w:rPr>
          <w:rFonts w:cstheme="minorHAnsi"/>
          <w:szCs w:val="22"/>
        </w:rPr>
        <w:t>In CS/MIS2 the monitoring and alerting functionality is extended for AES-P1</w:t>
      </w:r>
      <w:r w:rsidR="00CC7BBC">
        <w:rPr>
          <w:rFonts w:cstheme="minorHAnsi"/>
          <w:szCs w:val="22"/>
        </w:rPr>
        <w:t xml:space="preserve">, </w:t>
      </w:r>
      <w:r w:rsidR="00CC7BBC" w:rsidRPr="00476D2F">
        <w:rPr>
          <w:rFonts w:cstheme="minorHAnsi"/>
          <w:szCs w:val="22"/>
        </w:rPr>
        <w:t>NCTS-P5</w:t>
      </w:r>
      <w:r w:rsidR="006D79B4">
        <w:rPr>
          <w:rFonts w:cstheme="minorHAnsi"/>
          <w:szCs w:val="22"/>
        </w:rPr>
        <w:t xml:space="preserve"> and </w:t>
      </w:r>
      <w:r w:rsidR="006D79B4">
        <w:t>NCTS-P6</w:t>
      </w:r>
      <w:r w:rsidRPr="00476D2F">
        <w:rPr>
          <w:rFonts w:cstheme="minorHAnsi"/>
          <w:szCs w:val="22"/>
        </w:rPr>
        <w:t xml:space="preserve">. </w:t>
      </w:r>
      <w:r w:rsidR="00900A35" w:rsidRPr="00476D2F">
        <w:rPr>
          <w:rFonts w:cstheme="minorHAnsi"/>
          <w:szCs w:val="22"/>
        </w:rPr>
        <w:t xml:space="preserve">The Operational Status of an NA can be detected as: ‘Available’, ‘Suspicious’ and ‘Unavailable’. </w:t>
      </w:r>
    </w:p>
    <w:p w14:paraId="42AFCC2C" w14:textId="14DE5116" w:rsidR="00900A35" w:rsidRPr="00476D2F" w:rsidRDefault="00900A35" w:rsidP="006D1970">
      <w:pPr>
        <w:pStyle w:val="ListParagraph"/>
        <w:numPr>
          <w:ilvl w:val="0"/>
          <w:numId w:val="155"/>
        </w:numPr>
        <w:rPr>
          <w:rFonts w:cstheme="minorHAnsi"/>
          <w:szCs w:val="22"/>
        </w:rPr>
      </w:pPr>
      <w:r w:rsidRPr="00476D2F">
        <w:rPr>
          <w:rFonts w:cstheme="minorHAnsi"/>
          <w:szCs w:val="22"/>
        </w:rPr>
        <w:t>The NA is considered ‘Available’ when it shows ‘</w:t>
      </w:r>
      <w:r w:rsidR="00F72969" w:rsidRPr="00476D2F">
        <w:rPr>
          <w:rFonts w:cstheme="minorHAnsi"/>
          <w:i/>
          <w:szCs w:val="22"/>
        </w:rPr>
        <w:t>normal</w:t>
      </w:r>
      <w:r w:rsidRPr="00476D2F">
        <w:rPr>
          <w:rFonts w:cstheme="minorHAnsi"/>
          <w:szCs w:val="22"/>
        </w:rPr>
        <w:t xml:space="preserve">’ activity over the </w:t>
      </w:r>
      <w:r w:rsidR="00F72969" w:rsidRPr="00476D2F">
        <w:rPr>
          <w:rFonts w:cstheme="minorHAnsi"/>
          <w:szCs w:val="22"/>
        </w:rPr>
        <w:t>Common Domain</w:t>
      </w:r>
      <w:r w:rsidRPr="00476D2F">
        <w:rPr>
          <w:rFonts w:cstheme="minorHAnsi"/>
          <w:szCs w:val="22"/>
        </w:rPr>
        <w:t xml:space="preserve"> and no other source (Central Monitoring Service) has raised an issue</w:t>
      </w:r>
      <w:r w:rsidR="00272945">
        <w:rPr>
          <w:rFonts w:cstheme="minorHAnsi"/>
          <w:szCs w:val="22"/>
        </w:rPr>
        <w:t>;</w:t>
      </w:r>
    </w:p>
    <w:p w14:paraId="0994407B" w14:textId="2FD97828" w:rsidR="00900A35" w:rsidRPr="00476D2F" w:rsidRDefault="00900A35" w:rsidP="006D1970">
      <w:pPr>
        <w:pStyle w:val="ListParagraph"/>
        <w:numPr>
          <w:ilvl w:val="0"/>
          <w:numId w:val="155"/>
        </w:numPr>
      </w:pPr>
      <w:r w:rsidRPr="00476D2F">
        <w:rPr>
          <w:rFonts w:cstheme="minorHAnsi"/>
          <w:szCs w:val="22"/>
        </w:rPr>
        <w:t xml:space="preserve">The NA is considered ‘Suspicious’ when there is no </w:t>
      </w:r>
      <w:r w:rsidR="0061794C" w:rsidRPr="00476D2F">
        <w:rPr>
          <w:rFonts w:cstheme="minorHAnsi"/>
          <w:szCs w:val="22"/>
        </w:rPr>
        <w:t>message sent</w:t>
      </w:r>
      <w:r w:rsidRPr="00476D2F">
        <w:rPr>
          <w:rFonts w:cstheme="minorHAnsi"/>
          <w:szCs w:val="22"/>
        </w:rPr>
        <w:t xml:space="preserve"> over the </w:t>
      </w:r>
      <w:r w:rsidR="00F72969" w:rsidRPr="00476D2F">
        <w:rPr>
          <w:rFonts w:cstheme="minorHAnsi"/>
          <w:szCs w:val="22"/>
        </w:rPr>
        <w:t>Common Domain</w:t>
      </w:r>
      <w:r w:rsidRPr="00476D2F">
        <w:rPr>
          <w:rFonts w:cstheme="minorHAnsi"/>
          <w:szCs w:val="22"/>
        </w:rPr>
        <w:t xml:space="preserve"> for the configured interval (e.g. 30 minutes) though there </w:t>
      </w:r>
      <w:r w:rsidR="0061794C" w:rsidRPr="00476D2F">
        <w:rPr>
          <w:rFonts w:cstheme="minorHAnsi"/>
          <w:szCs w:val="22"/>
        </w:rPr>
        <w:t xml:space="preserve">are requests sent to this NA, with </w:t>
      </w:r>
      <w:r w:rsidRPr="00476D2F">
        <w:rPr>
          <w:rFonts w:cstheme="minorHAnsi"/>
          <w:szCs w:val="22"/>
        </w:rPr>
        <w:t>response</w:t>
      </w:r>
      <w:r w:rsidR="0061794C" w:rsidRPr="00476D2F">
        <w:rPr>
          <w:rFonts w:cstheme="minorHAnsi"/>
          <w:szCs w:val="22"/>
        </w:rPr>
        <w:t xml:space="preserve"> pending, or messages cumulating in the queue</w:t>
      </w:r>
      <w:r w:rsidR="00272945">
        <w:rPr>
          <w:rFonts w:cstheme="minorHAnsi"/>
          <w:szCs w:val="22"/>
        </w:rPr>
        <w:t>;</w:t>
      </w:r>
    </w:p>
    <w:p w14:paraId="4459A98B" w14:textId="11F1F016" w:rsidR="00900A35" w:rsidRPr="00476D2F" w:rsidRDefault="00900A35" w:rsidP="00F653CB">
      <w:pPr>
        <w:pStyle w:val="ListParagraph"/>
        <w:numPr>
          <w:ilvl w:val="0"/>
          <w:numId w:val="155"/>
        </w:numPr>
      </w:pPr>
      <w:r w:rsidRPr="00476D2F">
        <w:rPr>
          <w:rFonts w:cstheme="minorHAnsi"/>
          <w:szCs w:val="22"/>
        </w:rPr>
        <w:t>The NA is considered ‘Unavailable’ when it is in the “Suspicious” state and</w:t>
      </w:r>
      <w:r w:rsidR="00487F9E" w:rsidRPr="00476D2F">
        <w:t xml:space="preserve"> t</w:t>
      </w:r>
      <w:r w:rsidR="005F7E6D" w:rsidRPr="00476D2F">
        <w:t xml:space="preserve">he IE974/IE975 request/response ping mechanism </w:t>
      </w:r>
      <w:r w:rsidRPr="00476D2F">
        <w:rPr>
          <w:rFonts w:cstheme="minorHAnsi"/>
          <w:szCs w:val="22"/>
        </w:rPr>
        <w:t xml:space="preserve">has confirmed the </w:t>
      </w:r>
      <w:proofErr w:type="gramStart"/>
      <w:r w:rsidRPr="00476D2F">
        <w:rPr>
          <w:rFonts w:cstheme="minorHAnsi"/>
          <w:szCs w:val="22"/>
        </w:rPr>
        <w:t>unavailability</w:t>
      </w:r>
      <w:proofErr w:type="gramEnd"/>
      <w:r w:rsidRPr="00476D2F">
        <w:rPr>
          <w:rFonts w:cstheme="minorHAnsi"/>
          <w:szCs w:val="22"/>
        </w:rPr>
        <w:t xml:space="preserve"> or some other source (Central Monitoring Service) has raised an unavailability issue.</w:t>
      </w:r>
    </w:p>
    <w:p w14:paraId="2F700ECF" w14:textId="0AA8D72D" w:rsidR="00393974" w:rsidRPr="00476D2F" w:rsidRDefault="00900A35">
      <w:r w:rsidRPr="00476D2F">
        <w:t>T</w:t>
      </w:r>
      <w:r w:rsidR="005F7E6D" w:rsidRPr="00476D2F">
        <w:t>he IE974/IE975 request/response ping mechanism is used</w:t>
      </w:r>
      <w:r w:rsidR="002B0808" w:rsidRPr="00476D2F">
        <w:t xml:space="preserve"> by CS/MIS</w:t>
      </w:r>
      <w:r w:rsidRPr="00476D2F">
        <w:t>2</w:t>
      </w:r>
      <w:r w:rsidR="005F7E6D" w:rsidRPr="00476D2F">
        <w:t xml:space="preserve"> for confirming a detected potential unavailability. It is triggered by the detection of a potential unavailability of a </w:t>
      </w:r>
      <w:r w:rsidRPr="00476D2F">
        <w:t>NA</w:t>
      </w:r>
      <w:r w:rsidR="005F7E6D" w:rsidRPr="00476D2F">
        <w:t>.</w:t>
      </w:r>
      <w:r w:rsidR="00E47856" w:rsidRPr="00476D2F">
        <w:t xml:space="preserve"> </w:t>
      </w:r>
      <w:r w:rsidR="00CF0C1B" w:rsidRPr="00476D2F">
        <w:t xml:space="preserve">This process enables the system to detect performance decrease or potential undeclared unavailability of National Applications based on the analysis of movement monitoring data (i.e. their activity over the </w:t>
      </w:r>
      <w:r w:rsidR="00F72969" w:rsidRPr="00476D2F">
        <w:t>Common Domain</w:t>
      </w:r>
      <w:r w:rsidR="00CF0C1B" w:rsidRPr="00476D2F">
        <w:t xml:space="preserve"> sensed by the events recorded by the audit records). A decision for an alert is taken considering contextual information (e.g. declared unavailability, activity patterns, National holidays, strikes, pandemics), the information provided by existing central monitoring services and the IE974/IE975 ping mechanism.</w:t>
      </w:r>
      <w:r w:rsidR="007A36E3" w:rsidRPr="00476D2F">
        <w:t xml:space="preserve"> </w:t>
      </w:r>
      <w:r w:rsidR="00393974" w:rsidRPr="00476D2F">
        <w:t>In case of absence of message IE975, during a period that is configurable per country and per system in CS/MIS2, an alert is sent via e-mail (at least) by CS/MIS2 to a distribution list that includes the NHD of the country where the unavailability is detected, and the Central Project Team (ITSM Business Monitoring team).</w:t>
      </w:r>
    </w:p>
    <w:p w14:paraId="24EE702D" w14:textId="77777777" w:rsidR="00762100" w:rsidRPr="00476D2F" w:rsidRDefault="00762100" w:rsidP="00F653CB">
      <w:pPr>
        <w:pStyle w:val="Heading3"/>
      </w:pPr>
      <w:bookmarkStart w:id="397" w:name="_Ref414968307"/>
      <w:bookmarkStart w:id="398" w:name="_Toc185900683"/>
      <w:r w:rsidRPr="00476D2F">
        <w:t>Duplication of the error messages</w:t>
      </w:r>
      <w:bookmarkEnd w:id="397"/>
      <w:bookmarkEnd w:id="398"/>
    </w:p>
    <w:p w14:paraId="24EE702E" w14:textId="6D0DA037" w:rsidR="00BA6CFF" w:rsidRPr="00476D2F" w:rsidRDefault="00BA6CFF" w:rsidP="00BA6CFF">
      <w:r w:rsidRPr="00476D2F">
        <w:t>The messages IE906, IE907</w:t>
      </w:r>
      <w:r w:rsidR="001437DD">
        <w:t>,</w:t>
      </w:r>
      <w:r w:rsidRPr="00476D2F">
        <w:t xml:space="preserve"> IE917</w:t>
      </w:r>
      <w:r w:rsidR="001437DD">
        <w:t xml:space="preserve"> and IE056</w:t>
      </w:r>
      <w:r w:rsidRPr="00476D2F">
        <w:t xml:space="preserve"> exchanged between National Applications</w:t>
      </w:r>
      <w:r w:rsidR="009E60C7" w:rsidRPr="00476D2F">
        <w:t xml:space="preserve"> or National Application and </w:t>
      </w:r>
      <w:r w:rsidR="00136AA7" w:rsidRPr="00476D2F">
        <w:t xml:space="preserve">TAXUD </w:t>
      </w:r>
      <w:r w:rsidR="00B4694F">
        <w:t>ieCA/TED</w:t>
      </w:r>
      <w:r w:rsidR="001437DD">
        <w:t xml:space="preserve"> </w:t>
      </w:r>
      <w:r w:rsidR="00AB537B">
        <w:t xml:space="preserve">or between National Applications and </w:t>
      </w:r>
      <w:r w:rsidR="008B35A8">
        <w:t>ieCA/</w:t>
      </w:r>
      <w:r w:rsidR="00AB537B">
        <w:t>TED</w:t>
      </w:r>
      <w:r w:rsidRPr="00476D2F">
        <w:t xml:space="preserve"> will be automatically duplicated at CCN level, in a transparent manner for the National project teams, for possible analysis for the CS/MIS</w:t>
      </w:r>
      <w:r w:rsidR="00AB3DA9" w:rsidRPr="00476D2F">
        <w:t>2</w:t>
      </w:r>
      <w:r w:rsidRPr="00476D2F">
        <w:t xml:space="preserve"> users, and </w:t>
      </w:r>
      <w:proofErr w:type="gramStart"/>
      <w:r w:rsidRPr="00476D2F">
        <w:t>in particular for</w:t>
      </w:r>
      <w:proofErr w:type="gramEnd"/>
      <w:r w:rsidRPr="00476D2F">
        <w:t xml:space="preserve"> the ITSM Business Monitoring team who will be able to </w:t>
      </w:r>
      <w:r w:rsidR="008B037B">
        <w:t>analyse</w:t>
      </w:r>
      <w:r w:rsidR="008B037B" w:rsidRPr="00476D2F">
        <w:t xml:space="preserve"> </w:t>
      </w:r>
      <w:r w:rsidRPr="00476D2F">
        <w:t>the error reasons. This process does not require any change of the configuration or developments by the National teams.</w:t>
      </w:r>
    </w:p>
    <w:p w14:paraId="24EE702F" w14:textId="3EC851BF" w:rsidR="00BA6CFF" w:rsidRPr="00476D2F" w:rsidRDefault="00BA6CFF" w:rsidP="00BA6CFF">
      <w:r w:rsidRPr="00476D2F">
        <w:t>The duplication of the messages (IE906, IE907</w:t>
      </w:r>
      <w:r w:rsidR="00AB537B">
        <w:t>,</w:t>
      </w:r>
      <w:r w:rsidR="00265E84">
        <w:t xml:space="preserve"> </w:t>
      </w:r>
      <w:r w:rsidRPr="00476D2F">
        <w:t>IE917</w:t>
      </w:r>
      <w:r w:rsidR="00AB537B">
        <w:t xml:space="preserve"> and</w:t>
      </w:r>
      <w:r w:rsidR="00BA74C3">
        <w:t xml:space="preserve"> </w:t>
      </w:r>
      <w:r w:rsidR="00AB537B">
        <w:t>IE056</w:t>
      </w:r>
      <w:r w:rsidRPr="00476D2F">
        <w:t xml:space="preserve">) will be activated by </w:t>
      </w:r>
      <w:r w:rsidR="0012044A">
        <w:t>ITSM</w:t>
      </w:r>
      <w:r w:rsidR="00AD5197" w:rsidRPr="00AD5197">
        <w:t xml:space="preserve"> Contractor</w:t>
      </w:r>
      <w:r w:rsidRPr="00476D2F">
        <w:t xml:space="preserve"> by using the CCN MDS component</w:t>
      </w:r>
      <w:r w:rsidR="00D62AFE">
        <w:t xml:space="preserve"> </w:t>
      </w:r>
      <w:r w:rsidR="00D62AFE" w:rsidRPr="00D62AFE">
        <w:t>on the CCN GW of the sending NAs</w:t>
      </w:r>
      <w:r w:rsidRPr="00476D2F">
        <w:t>. A copy of all error messages will be generated and dispatched to the specific CCN queues of CS/MIS</w:t>
      </w:r>
      <w:r w:rsidR="00F606FD" w:rsidRPr="00476D2F">
        <w:t>2</w:t>
      </w:r>
      <w:r w:rsidRPr="00476D2F">
        <w:t xml:space="preserve">. </w:t>
      </w:r>
    </w:p>
    <w:p w14:paraId="24EE7030" w14:textId="4F046678" w:rsidR="00BA6CFF" w:rsidRPr="00476D2F" w:rsidRDefault="00BA6CFF" w:rsidP="00BA6CFF">
      <w:r w:rsidRPr="00476D2F">
        <w:t>CS/MIS</w:t>
      </w:r>
      <w:r w:rsidR="00AB3DA9" w:rsidRPr="00476D2F">
        <w:t>2</w:t>
      </w:r>
      <w:r w:rsidRPr="00476D2F">
        <w:t xml:space="preserve"> must be capable of storing and processing the data elements of the error messages that are relevant for the business monitoring. Those elements will be automatically deleted from CS/MIS</w:t>
      </w:r>
      <w:r w:rsidR="00AB3DA9" w:rsidRPr="00476D2F">
        <w:t>2</w:t>
      </w:r>
      <w:r w:rsidRPr="00476D2F">
        <w:t xml:space="preserve"> after a configurable </w:t>
      </w:r>
      <w:proofErr w:type="gramStart"/>
      <w:r w:rsidRPr="00476D2F">
        <w:t>period of time</w:t>
      </w:r>
      <w:proofErr w:type="gramEnd"/>
      <w:r w:rsidRPr="00476D2F">
        <w:t xml:space="preserve"> (e.g. 12 months).</w:t>
      </w:r>
    </w:p>
    <w:p w14:paraId="24EE7031" w14:textId="7D279800" w:rsidR="00BA6CFF" w:rsidRPr="00476D2F" w:rsidRDefault="00BA6CFF" w:rsidP="00BA6CFF">
      <w:r w:rsidRPr="00476D2F">
        <w:t>For each CS/MIS</w:t>
      </w:r>
      <w:r w:rsidR="00AB3DA9" w:rsidRPr="00476D2F">
        <w:t>2</w:t>
      </w:r>
      <w:r w:rsidRPr="00476D2F">
        <w:t xml:space="preserve"> domain, it will be possible to query the error messages, and to export into an MS-Excel file the result of the query, for further manual processing and analysis.</w:t>
      </w:r>
    </w:p>
    <w:p w14:paraId="75B74C10" w14:textId="77777777" w:rsidR="00BB674D" w:rsidRPr="00476D2F" w:rsidRDefault="00BB674D">
      <w:pPr>
        <w:spacing w:before="0"/>
        <w:jc w:val="left"/>
      </w:pPr>
    </w:p>
    <w:p w14:paraId="24EE7032" w14:textId="30D5D391" w:rsidR="00BA6CFF" w:rsidRPr="00476D2F" w:rsidRDefault="00BA6CFF" w:rsidP="00A079D8">
      <w:pPr>
        <w:spacing w:before="0"/>
        <w:jc w:val="left"/>
      </w:pPr>
      <w:r w:rsidRPr="00476D2F">
        <w:t>The information that will be available in CS/MIS</w:t>
      </w:r>
      <w:r w:rsidR="00AB3DA9" w:rsidRPr="00476D2F">
        <w:t>2</w:t>
      </w:r>
      <w:r w:rsidRPr="00476D2F">
        <w:t xml:space="preserve"> will include:</w:t>
      </w:r>
    </w:p>
    <w:p w14:paraId="24EE7033" w14:textId="45736C06" w:rsidR="00BA6CFF" w:rsidRPr="00476D2F" w:rsidRDefault="00BA6CFF" w:rsidP="00BA6CFF">
      <w:r w:rsidRPr="00476D2F">
        <w:t xml:space="preserve">For </w:t>
      </w:r>
      <w:r w:rsidR="009C4931">
        <w:t>CD</w:t>
      </w:r>
      <w:r w:rsidRPr="00476D2F">
        <w:t>906</w:t>
      </w:r>
      <w:r w:rsidR="00B94D20" w:rsidRPr="00476D2F">
        <w:t>A</w:t>
      </w:r>
      <w:r w:rsidR="00A66EA0" w:rsidRPr="00476D2F">
        <w:t xml:space="preserve"> and </w:t>
      </w:r>
      <w:r w:rsidR="009C4931">
        <w:t>CD</w:t>
      </w:r>
      <w:r w:rsidR="00A66EA0" w:rsidRPr="00476D2F">
        <w:t>906B</w:t>
      </w:r>
      <w:r w:rsidRPr="00476D2F">
        <w:t>:</w:t>
      </w:r>
    </w:p>
    <w:p w14:paraId="24EE7034" w14:textId="77777777" w:rsidR="00BA6CFF" w:rsidRPr="00476D2F" w:rsidRDefault="00BA6CFF" w:rsidP="00117A38">
      <w:pPr>
        <w:pStyle w:val="ListParagraph"/>
        <w:numPr>
          <w:ilvl w:val="0"/>
          <w:numId w:val="55"/>
        </w:numPr>
        <w:spacing w:before="0"/>
      </w:pPr>
      <w:r w:rsidRPr="00476D2F">
        <w:t>MRN</w:t>
      </w:r>
    </w:p>
    <w:p w14:paraId="24EE7035" w14:textId="77777777" w:rsidR="00BA6CFF" w:rsidRPr="00476D2F" w:rsidRDefault="00BA6CFF" w:rsidP="00117A38">
      <w:pPr>
        <w:pStyle w:val="ListParagraph"/>
        <w:numPr>
          <w:ilvl w:val="0"/>
          <w:numId w:val="55"/>
        </w:numPr>
        <w:spacing w:before="0"/>
      </w:pPr>
      <w:r w:rsidRPr="00476D2F">
        <w:t>Error type</w:t>
      </w:r>
    </w:p>
    <w:p w14:paraId="24EE7036" w14:textId="77777777" w:rsidR="00BA6CFF" w:rsidRPr="00476D2F" w:rsidRDefault="00BA6CFF" w:rsidP="00117A38">
      <w:pPr>
        <w:pStyle w:val="ListParagraph"/>
        <w:numPr>
          <w:ilvl w:val="0"/>
          <w:numId w:val="55"/>
        </w:numPr>
        <w:spacing w:before="0"/>
      </w:pPr>
      <w:r w:rsidRPr="00476D2F">
        <w:t>Error pointer</w:t>
      </w:r>
    </w:p>
    <w:p w14:paraId="24EE7037" w14:textId="77777777" w:rsidR="00BA6CFF" w:rsidRPr="00476D2F" w:rsidRDefault="00BA6CFF" w:rsidP="00117A38">
      <w:pPr>
        <w:pStyle w:val="ListParagraph"/>
        <w:numPr>
          <w:ilvl w:val="0"/>
          <w:numId w:val="55"/>
        </w:numPr>
        <w:spacing w:before="0"/>
      </w:pPr>
      <w:r w:rsidRPr="00476D2F">
        <w:t>Error reason *</w:t>
      </w:r>
    </w:p>
    <w:p w14:paraId="24EE7038" w14:textId="77777777" w:rsidR="00BA6CFF" w:rsidRPr="00476D2F" w:rsidRDefault="00BA6CFF" w:rsidP="00117A38">
      <w:pPr>
        <w:pStyle w:val="ListParagraph"/>
        <w:numPr>
          <w:ilvl w:val="0"/>
          <w:numId w:val="55"/>
        </w:numPr>
        <w:spacing w:before="0"/>
      </w:pPr>
      <w:r w:rsidRPr="00476D2F">
        <w:t>Original attribute value *</w:t>
      </w:r>
    </w:p>
    <w:p w14:paraId="24EE7039" w14:textId="7803F8F2" w:rsidR="00BA6CFF" w:rsidRPr="00476D2F" w:rsidRDefault="00BA6CFF" w:rsidP="001A7F8F">
      <w:r w:rsidRPr="00476D2F">
        <w:t xml:space="preserve">For </w:t>
      </w:r>
      <w:r w:rsidR="009C4931">
        <w:t>CD</w:t>
      </w:r>
      <w:r w:rsidRPr="00476D2F">
        <w:t>907</w:t>
      </w:r>
      <w:r w:rsidR="00B94D20" w:rsidRPr="00476D2F">
        <w:t>A</w:t>
      </w:r>
      <w:r w:rsidRPr="00476D2F">
        <w:t>:</w:t>
      </w:r>
    </w:p>
    <w:p w14:paraId="24EE703A" w14:textId="5B16E15D" w:rsidR="00BA6CFF" w:rsidRPr="00476D2F" w:rsidRDefault="00AA7C59" w:rsidP="00117A38">
      <w:pPr>
        <w:pStyle w:val="ListParagraph"/>
        <w:numPr>
          <w:ilvl w:val="0"/>
          <w:numId w:val="56"/>
        </w:numPr>
        <w:spacing w:before="0"/>
      </w:pPr>
      <w:r w:rsidRPr="00476D2F">
        <w:t>EDIFACT errors (INTERCHANGE, MESSAGE -&gt; SEGMENT-&gt; DATA ELEMENT)</w:t>
      </w:r>
    </w:p>
    <w:p w14:paraId="4629A978" w14:textId="380E1741" w:rsidR="003122AB" w:rsidRPr="00476D2F" w:rsidRDefault="003122AB" w:rsidP="003122AB">
      <w:r w:rsidRPr="00476D2F">
        <w:t xml:space="preserve">For </w:t>
      </w:r>
      <w:r w:rsidR="00530F24">
        <w:t>CD</w:t>
      </w:r>
      <w:r w:rsidRPr="00476D2F">
        <w:t>906</w:t>
      </w:r>
      <w:r w:rsidR="00A66EA0" w:rsidRPr="00476D2F">
        <w:t>C</w:t>
      </w:r>
      <w:r w:rsidR="00603EB3">
        <w:t>/</w:t>
      </w:r>
      <w:r w:rsidR="00530F24">
        <w:t>CD</w:t>
      </w:r>
      <w:r w:rsidR="00603EB3">
        <w:t>906D</w:t>
      </w:r>
      <w:r w:rsidRPr="00476D2F">
        <w:t>:</w:t>
      </w:r>
    </w:p>
    <w:p w14:paraId="578F5288" w14:textId="15AD6A6A" w:rsidR="000474E6" w:rsidRPr="00476D2F" w:rsidRDefault="000474E6" w:rsidP="00117A38">
      <w:pPr>
        <w:pStyle w:val="ListParagraph"/>
        <w:numPr>
          <w:ilvl w:val="0"/>
          <w:numId w:val="55"/>
        </w:numPr>
        <w:spacing w:before="0"/>
      </w:pPr>
      <w:r w:rsidRPr="00476D2F">
        <w:t>MRN</w:t>
      </w:r>
    </w:p>
    <w:p w14:paraId="1E7B2570" w14:textId="3C31A4E2" w:rsidR="000474E6" w:rsidRPr="00476D2F" w:rsidRDefault="000474E6" w:rsidP="00117A38">
      <w:pPr>
        <w:pStyle w:val="ListParagraph"/>
        <w:numPr>
          <w:ilvl w:val="0"/>
          <w:numId w:val="55"/>
        </w:numPr>
        <w:spacing w:before="0"/>
      </w:pPr>
      <w:r w:rsidRPr="00476D2F">
        <w:t>Error pointer</w:t>
      </w:r>
    </w:p>
    <w:p w14:paraId="782768F8" w14:textId="77D9EC0A" w:rsidR="003122AB" w:rsidRPr="00476D2F" w:rsidRDefault="003122AB" w:rsidP="00117A38">
      <w:pPr>
        <w:pStyle w:val="ListParagraph"/>
        <w:numPr>
          <w:ilvl w:val="0"/>
          <w:numId w:val="55"/>
        </w:numPr>
        <w:spacing w:before="0"/>
      </w:pPr>
      <w:r w:rsidRPr="00476D2F">
        <w:t xml:space="preserve">Error </w:t>
      </w:r>
      <w:r w:rsidR="009B62DE" w:rsidRPr="00476D2F">
        <w:t>code</w:t>
      </w:r>
    </w:p>
    <w:p w14:paraId="1AF2DD8B" w14:textId="56FFA7E3" w:rsidR="003122AB" w:rsidRPr="00476D2F" w:rsidRDefault="003122AB" w:rsidP="00117A38">
      <w:pPr>
        <w:pStyle w:val="ListParagraph"/>
        <w:numPr>
          <w:ilvl w:val="0"/>
          <w:numId w:val="55"/>
        </w:numPr>
        <w:spacing w:before="0"/>
      </w:pPr>
      <w:r w:rsidRPr="00476D2F">
        <w:t xml:space="preserve">Error </w:t>
      </w:r>
      <w:r w:rsidR="000474E6" w:rsidRPr="00476D2F">
        <w:t>reason</w:t>
      </w:r>
      <w:r w:rsidR="003B7A0F">
        <w:t xml:space="preserve"> **</w:t>
      </w:r>
    </w:p>
    <w:p w14:paraId="02E50165" w14:textId="0B9FAE33" w:rsidR="00A66EA0" w:rsidRPr="00476D2F" w:rsidRDefault="003122AB" w:rsidP="00797CEC">
      <w:pPr>
        <w:pStyle w:val="ListParagraph"/>
        <w:numPr>
          <w:ilvl w:val="0"/>
          <w:numId w:val="55"/>
        </w:numPr>
        <w:spacing w:before="0"/>
      </w:pPr>
      <w:r w:rsidRPr="00476D2F">
        <w:t>Original attribute value *</w:t>
      </w:r>
    </w:p>
    <w:p w14:paraId="490632CD" w14:textId="61718AAC" w:rsidR="003122AB" w:rsidRPr="00476D2F" w:rsidRDefault="003122AB" w:rsidP="00EA4FA0">
      <w:r w:rsidRPr="00476D2F">
        <w:t xml:space="preserve">For </w:t>
      </w:r>
      <w:r w:rsidR="00530F24">
        <w:t>CD</w:t>
      </w:r>
      <w:r w:rsidRPr="00476D2F">
        <w:t>917</w:t>
      </w:r>
      <w:r w:rsidR="00A66EA0" w:rsidRPr="00476D2F">
        <w:t>C</w:t>
      </w:r>
      <w:r w:rsidR="00603EB3">
        <w:t>/</w:t>
      </w:r>
      <w:r w:rsidR="00530F24">
        <w:t>CD</w:t>
      </w:r>
      <w:r w:rsidR="00603EB3">
        <w:t>9</w:t>
      </w:r>
      <w:r w:rsidR="004D1DDA">
        <w:t>17</w:t>
      </w:r>
      <w:r w:rsidR="00603EB3">
        <w:t>D</w:t>
      </w:r>
      <w:r w:rsidRPr="00476D2F">
        <w:t>:</w:t>
      </w:r>
    </w:p>
    <w:p w14:paraId="0DD7AD1B" w14:textId="77777777" w:rsidR="003122AB" w:rsidRPr="00476D2F" w:rsidRDefault="003122AB" w:rsidP="00117A38">
      <w:pPr>
        <w:pStyle w:val="ListParagraph"/>
        <w:numPr>
          <w:ilvl w:val="0"/>
          <w:numId w:val="56"/>
        </w:numPr>
        <w:spacing w:before="0"/>
      </w:pPr>
      <w:r w:rsidRPr="00476D2F">
        <w:t>MRN</w:t>
      </w:r>
    </w:p>
    <w:p w14:paraId="7EEECFFF" w14:textId="04E8B876" w:rsidR="003122AB" w:rsidRPr="00476D2F" w:rsidRDefault="003122AB" w:rsidP="00117A38">
      <w:pPr>
        <w:pStyle w:val="ListParagraph"/>
        <w:numPr>
          <w:ilvl w:val="0"/>
          <w:numId w:val="56"/>
        </w:numPr>
        <w:spacing w:before="0"/>
      </w:pPr>
      <w:r w:rsidRPr="00476D2F">
        <w:t xml:space="preserve">Error </w:t>
      </w:r>
      <w:r w:rsidR="00E96667" w:rsidRPr="00476D2F">
        <w:t>line number</w:t>
      </w:r>
    </w:p>
    <w:p w14:paraId="2AAE741B" w14:textId="6BDE0104" w:rsidR="003122AB" w:rsidRPr="00476D2F" w:rsidRDefault="003122AB" w:rsidP="00117A38">
      <w:pPr>
        <w:pStyle w:val="ListParagraph"/>
        <w:numPr>
          <w:ilvl w:val="0"/>
          <w:numId w:val="56"/>
        </w:numPr>
        <w:spacing w:before="0"/>
      </w:pPr>
      <w:r w:rsidRPr="00476D2F">
        <w:t xml:space="preserve">Error </w:t>
      </w:r>
      <w:r w:rsidR="009B62DE" w:rsidRPr="00476D2F">
        <w:t>column number</w:t>
      </w:r>
    </w:p>
    <w:p w14:paraId="7EF44339" w14:textId="0FC5A1DE" w:rsidR="006B051A" w:rsidRPr="00476D2F" w:rsidRDefault="006B051A" w:rsidP="00117A38">
      <w:pPr>
        <w:pStyle w:val="ListParagraph"/>
        <w:numPr>
          <w:ilvl w:val="0"/>
          <w:numId w:val="56"/>
        </w:numPr>
        <w:spacing w:before="0"/>
      </w:pPr>
      <w:r w:rsidRPr="00476D2F">
        <w:t>Error pointer</w:t>
      </w:r>
      <w:r w:rsidR="003B7A0F">
        <w:t xml:space="preserve"> *</w:t>
      </w:r>
      <w:r w:rsidR="00636665">
        <w:t>**</w:t>
      </w:r>
    </w:p>
    <w:p w14:paraId="3E97840A" w14:textId="2C1CB1C0" w:rsidR="006B051A" w:rsidRPr="00476D2F" w:rsidRDefault="006B051A" w:rsidP="00117A38">
      <w:pPr>
        <w:pStyle w:val="ListParagraph"/>
        <w:numPr>
          <w:ilvl w:val="0"/>
          <w:numId w:val="56"/>
        </w:numPr>
        <w:spacing w:before="0"/>
      </w:pPr>
      <w:r w:rsidRPr="00476D2F">
        <w:t>Error code</w:t>
      </w:r>
    </w:p>
    <w:p w14:paraId="63DBE4DF" w14:textId="011B180D" w:rsidR="006B051A" w:rsidRPr="00476D2F" w:rsidRDefault="006B051A" w:rsidP="00117A38">
      <w:pPr>
        <w:pStyle w:val="ListParagraph"/>
        <w:numPr>
          <w:ilvl w:val="0"/>
          <w:numId w:val="56"/>
        </w:numPr>
        <w:spacing w:before="0"/>
      </w:pPr>
      <w:r w:rsidRPr="00476D2F">
        <w:t>Error text</w:t>
      </w:r>
    </w:p>
    <w:p w14:paraId="2654A52E" w14:textId="6F3624CF" w:rsidR="00B44C8A" w:rsidRPr="00476D2F" w:rsidRDefault="00EF7F31" w:rsidP="009D3972">
      <w:pPr>
        <w:pStyle w:val="ListParagraph"/>
        <w:numPr>
          <w:ilvl w:val="0"/>
          <w:numId w:val="56"/>
        </w:numPr>
        <w:spacing w:before="0"/>
      </w:pPr>
      <w:r w:rsidRPr="00476D2F">
        <w:t>Original attribute value *</w:t>
      </w:r>
    </w:p>
    <w:p w14:paraId="7D4B9953" w14:textId="5BE1C5C5" w:rsidR="003122AB" w:rsidRDefault="009D3972" w:rsidP="00EA4FA0">
      <w:r>
        <w:t xml:space="preserve">For </w:t>
      </w:r>
      <w:r w:rsidR="00530F24">
        <w:t>CD</w:t>
      </w:r>
      <w:r>
        <w:t>056</w:t>
      </w:r>
      <w:r w:rsidR="006410C7">
        <w:rPr>
          <w:lang w:val="en-US"/>
        </w:rPr>
        <w:t>D</w:t>
      </w:r>
      <w:r>
        <w:t>:</w:t>
      </w:r>
    </w:p>
    <w:p w14:paraId="083598BC" w14:textId="2ABCD1A9" w:rsidR="009D3972" w:rsidRDefault="009D3972" w:rsidP="00ED5FD6">
      <w:pPr>
        <w:pStyle w:val="ListParagraph"/>
        <w:numPr>
          <w:ilvl w:val="0"/>
          <w:numId w:val="200"/>
        </w:numPr>
        <w:spacing w:before="0"/>
      </w:pPr>
      <w:r>
        <w:t>MRN</w:t>
      </w:r>
    </w:p>
    <w:p w14:paraId="020A9132" w14:textId="3F58EF0B" w:rsidR="009D3972" w:rsidRDefault="009D3972" w:rsidP="00ED5FD6">
      <w:pPr>
        <w:pStyle w:val="ListParagraph"/>
        <w:numPr>
          <w:ilvl w:val="0"/>
          <w:numId w:val="200"/>
        </w:numPr>
        <w:spacing w:before="0"/>
      </w:pPr>
      <w:r>
        <w:t>ENS MRN</w:t>
      </w:r>
    </w:p>
    <w:p w14:paraId="4A782599" w14:textId="59B63AB8" w:rsidR="009D3972" w:rsidRDefault="0064559F" w:rsidP="00ED5FD6">
      <w:pPr>
        <w:pStyle w:val="ListParagraph"/>
        <w:numPr>
          <w:ilvl w:val="0"/>
          <w:numId w:val="200"/>
        </w:numPr>
        <w:spacing w:before="0"/>
      </w:pPr>
      <w:r>
        <w:t>Business rejection type</w:t>
      </w:r>
    </w:p>
    <w:p w14:paraId="3A1F7617" w14:textId="722E541F" w:rsidR="0064559F" w:rsidRDefault="0064559F" w:rsidP="00ED5FD6">
      <w:pPr>
        <w:pStyle w:val="ListParagraph"/>
        <w:numPr>
          <w:ilvl w:val="0"/>
          <w:numId w:val="200"/>
        </w:numPr>
        <w:spacing w:before="0"/>
      </w:pPr>
      <w:r>
        <w:t>Rejection date and time</w:t>
      </w:r>
    </w:p>
    <w:p w14:paraId="16E86863" w14:textId="4045A077" w:rsidR="0064559F" w:rsidRPr="00476D2F" w:rsidRDefault="0064559F" w:rsidP="00ED5FD6">
      <w:pPr>
        <w:pStyle w:val="ListParagraph"/>
        <w:numPr>
          <w:ilvl w:val="0"/>
          <w:numId w:val="200"/>
        </w:numPr>
        <w:spacing w:before="0"/>
      </w:pPr>
      <w:r w:rsidRPr="00476D2F">
        <w:t>Error pointer</w:t>
      </w:r>
      <w:r w:rsidR="00795260">
        <w:t xml:space="preserve"> </w:t>
      </w:r>
      <w:r w:rsidR="00795260" w:rsidRPr="00795260">
        <w:t>***</w:t>
      </w:r>
    </w:p>
    <w:p w14:paraId="6CF95C87" w14:textId="68E7A5D5" w:rsidR="0064559F" w:rsidRPr="00476D2F" w:rsidRDefault="0064559F" w:rsidP="00ED5FD6">
      <w:pPr>
        <w:pStyle w:val="ListParagraph"/>
        <w:numPr>
          <w:ilvl w:val="0"/>
          <w:numId w:val="200"/>
        </w:numPr>
        <w:spacing w:before="0"/>
      </w:pPr>
      <w:r w:rsidRPr="00476D2F">
        <w:t>Error code</w:t>
      </w:r>
    </w:p>
    <w:p w14:paraId="731F6812" w14:textId="210588F4" w:rsidR="0064559F" w:rsidRDefault="0064559F" w:rsidP="00ED5FD6">
      <w:pPr>
        <w:pStyle w:val="ListParagraph"/>
        <w:numPr>
          <w:ilvl w:val="0"/>
          <w:numId w:val="200"/>
        </w:numPr>
        <w:spacing w:before="0"/>
      </w:pPr>
      <w:r>
        <w:t xml:space="preserve">Error </w:t>
      </w:r>
      <w:r w:rsidR="007803C3">
        <w:t>reason</w:t>
      </w:r>
    </w:p>
    <w:p w14:paraId="0F43EF0C" w14:textId="480DDE37" w:rsidR="007803C3" w:rsidRDefault="007803C3" w:rsidP="00ED5FD6">
      <w:pPr>
        <w:pStyle w:val="ListParagraph"/>
        <w:numPr>
          <w:ilvl w:val="0"/>
          <w:numId w:val="200"/>
        </w:numPr>
        <w:spacing w:before="0"/>
      </w:pPr>
      <w:r>
        <w:t>Erro</w:t>
      </w:r>
      <w:r w:rsidR="006C7F3F">
        <w:t>r</w:t>
      </w:r>
      <w:r>
        <w:t xml:space="preserve"> </w:t>
      </w:r>
      <w:r w:rsidR="00795260">
        <w:t>description</w:t>
      </w:r>
    </w:p>
    <w:p w14:paraId="418597D7" w14:textId="5CCD1DD3" w:rsidR="00273A26" w:rsidRDefault="007A25E8" w:rsidP="003B7A0F">
      <w:pPr>
        <w:rPr>
          <w:i/>
        </w:rPr>
      </w:pPr>
      <w:r w:rsidRPr="00476D2F">
        <w:rPr>
          <w:i/>
        </w:rPr>
        <w:t xml:space="preserve"> </w:t>
      </w:r>
      <w:r w:rsidR="00BA6CFF" w:rsidRPr="00476D2F">
        <w:rPr>
          <w:i/>
        </w:rPr>
        <w:t>*</w:t>
      </w:r>
      <w:r w:rsidRPr="00476D2F">
        <w:rPr>
          <w:i/>
        </w:rPr>
        <w:t xml:space="preserve"> </w:t>
      </w:r>
      <w:r w:rsidR="00BA6CFF" w:rsidRPr="00476D2F">
        <w:rPr>
          <w:i/>
        </w:rPr>
        <w:t>Optional fields</w:t>
      </w:r>
    </w:p>
    <w:p w14:paraId="0C8107DE" w14:textId="59799AB0" w:rsidR="00273A26" w:rsidRDefault="00636665">
      <w:pPr>
        <w:spacing w:before="0"/>
        <w:jc w:val="left"/>
        <w:rPr>
          <w:i/>
        </w:rPr>
      </w:pPr>
      <w:r>
        <w:rPr>
          <w:i/>
        </w:rPr>
        <w:t xml:space="preserve"> </w:t>
      </w:r>
      <w:r w:rsidR="003B7A0F" w:rsidRPr="00476D2F">
        <w:rPr>
          <w:i/>
        </w:rPr>
        <w:t>*</w:t>
      </w:r>
      <w:r>
        <w:rPr>
          <w:i/>
        </w:rPr>
        <w:t>*</w:t>
      </w:r>
      <w:r w:rsidR="003B7A0F" w:rsidRPr="00476D2F">
        <w:rPr>
          <w:i/>
        </w:rPr>
        <w:t xml:space="preserve"> Optional field</w:t>
      </w:r>
      <w:r w:rsidR="003B7A0F">
        <w:rPr>
          <w:i/>
        </w:rPr>
        <w:t xml:space="preserve"> during the Transitional Period</w:t>
      </w:r>
      <w:r w:rsidR="00BB51DB">
        <w:rPr>
          <w:i/>
        </w:rPr>
        <w:t xml:space="preserve"> (ECS-P2/AES and NCTS-P4/NCTS-P5)</w:t>
      </w:r>
    </w:p>
    <w:p w14:paraId="1DF6D49A" w14:textId="77777777" w:rsidR="00CA6F88" w:rsidRDefault="00636665">
      <w:pPr>
        <w:spacing w:before="0"/>
        <w:jc w:val="left"/>
        <w:rPr>
          <w:i/>
        </w:rPr>
      </w:pPr>
      <w:r>
        <w:rPr>
          <w:i/>
        </w:rPr>
        <w:t xml:space="preserve"> *** Required field (except i</w:t>
      </w:r>
      <w:r w:rsidRPr="00636665">
        <w:rPr>
          <w:i/>
        </w:rPr>
        <w:t>f the XPath string is to be truncated</w:t>
      </w:r>
      <w:r>
        <w:rPr>
          <w:i/>
        </w:rPr>
        <w:t>)</w:t>
      </w:r>
      <w:r w:rsidRPr="00636665">
        <w:rPr>
          <w:i/>
        </w:rPr>
        <w:t>.</w:t>
      </w:r>
      <w:bookmarkStart w:id="399" w:name="_MON_1155567530"/>
      <w:bookmarkStart w:id="400" w:name="_MON_1155714132"/>
      <w:bookmarkStart w:id="401" w:name="_MON_1155714840"/>
      <w:bookmarkStart w:id="402" w:name="_MON_1155740567"/>
      <w:bookmarkStart w:id="403" w:name="_MON_1155745089"/>
      <w:bookmarkStart w:id="404" w:name="_MON_1172392336"/>
      <w:bookmarkStart w:id="405" w:name="_MON_1175091610"/>
      <w:bookmarkStart w:id="406" w:name="_MON_1232801845"/>
      <w:bookmarkStart w:id="407" w:name="_MON_1232868329"/>
      <w:bookmarkStart w:id="408" w:name="_MON_1232869624"/>
      <w:bookmarkStart w:id="409" w:name="_MON_1236183520"/>
      <w:bookmarkStart w:id="410" w:name="_MON_1240218482"/>
      <w:bookmarkStart w:id="411" w:name="_MON_1240385811"/>
      <w:bookmarkStart w:id="412" w:name="_MON_1286355858"/>
      <w:bookmarkStart w:id="413" w:name="_MON_1288445746"/>
      <w:bookmarkStart w:id="414" w:name="_MON_1318152050"/>
      <w:bookmarkStart w:id="415" w:name="_MON_1318153472"/>
      <w:bookmarkStart w:id="416" w:name="_MON_1318840567"/>
      <w:bookmarkStart w:id="417" w:name="_MON_1324396636"/>
      <w:bookmarkStart w:id="418" w:name="_MON_1324459699"/>
      <w:bookmarkStart w:id="419" w:name="_MON_1324467800"/>
      <w:bookmarkStart w:id="420" w:name="_MON_1324472842"/>
      <w:bookmarkStart w:id="421" w:name="_MON_1326277862"/>
      <w:bookmarkStart w:id="422" w:name="_MON_1326287972"/>
      <w:bookmarkStart w:id="423" w:name="_MON_1332838014"/>
      <w:bookmarkStart w:id="424" w:name="_MON_1056028873"/>
      <w:bookmarkStart w:id="425" w:name="_MON_1056215622"/>
      <w:bookmarkStart w:id="426" w:name="_MON_1056264061"/>
      <w:bookmarkStart w:id="427" w:name="_MON_1058624113"/>
      <w:bookmarkStart w:id="428" w:name="_MON_1058629729"/>
      <w:bookmarkStart w:id="429" w:name="_MON_1058701598"/>
      <w:bookmarkStart w:id="430" w:name="_MON_1099992647"/>
      <w:bookmarkStart w:id="431" w:name="_MON_1104231561"/>
      <w:bookmarkStart w:id="432" w:name="_MON_1104234251"/>
      <w:bookmarkStart w:id="433" w:name="_MON_1104754908"/>
      <w:bookmarkStart w:id="434" w:name="_MON_1120913286"/>
      <w:bookmarkStart w:id="435" w:name="_MON_1150790817"/>
      <w:bookmarkStart w:id="436" w:name="_MON_1151165304"/>
      <w:bookmarkStart w:id="437" w:name="_MON_1151166494"/>
      <w:bookmarkStart w:id="438" w:name="_MON_1151231603"/>
      <w:bookmarkStart w:id="439" w:name="_MON_1151236684"/>
      <w:bookmarkStart w:id="440" w:name="_MON_1152100706"/>
      <w:bookmarkStart w:id="441" w:name="_MON_1152112585"/>
      <w:bookmarkStart w:id="442" w:name="_MON_1155560241"/>
      <w:bookmarkStart w:id="443" w:name="_MON_1155562142"/>
      <w:bookmarkStart w:id="444" w:name="_Hlt518889510"/>
      <w:bookmarkStart w:id="445" w:name="_Ref18152736"/>
      <w:bookmarkStart w:id="446" w:name="_Toc77048933"/>
      <w:bookmarkStart w:id="447" w:name="_Toc78704729"/>
      <w:bookmarkStart w:id="448" w:name="_Toc259460310"/>
      <w:bookmarkStart w:id="449" w:name="_Toc52617041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31C407E" w14:textId="25F4D84A" w:rsidR="00901E30" w:rsidRPr="00476D2F" w:rsidRDefault="00901E30">
      <w:pPr>
        <w:spacing w:before="0"/>
        <w:jc w:val="left"/>
        <w:rPr>
          <w:b/>
          <w:sz w:val="28"/>
        </w:rPr>
      </w:pPr>
    </w:p>
    <w:p w14:paraId="3431A43F" w14:textId="0BA5F59A" w:rsidR="00FC190B" w:rsidRPr="00476D2F" w:rsidRDefault="00117A38" w:rsidP="00847CD9">
      <w:pPr>
        <w:pStyle w:val="Heading3"/>
      </w:pPr>
      <w:bookmarkStart w:id="450" w:name="_Ref27414098"/>
      <w:bookmarkStart w:id="451" w:name="_Toc185900684"/>
      <w:r w:rsidRPr="00476D2F">
        <w:t>Information for the i</w:t>
      </w:r>
      <w:r w:rsidR="003C31D3" w:rsidRPr="00476D2F">
        <w:t xml:space="preserve">dentification of Recipient NA operational mode </w:t>
      </w:r>
      <w:r w:rsidR="004977D9" w:rsidRPr="00476D2F">
        <w:t xml:space="preserve">during </w:t>
      </w:r>
      <w:r w:rsidR="002959D2" w:rsidRPr="00476D2F">
        <w:t xml:space="preserve">the </w:t>
      </w:r>
      <w:r w:rsidR="002C7747" w:rsidRPr="00476D2F">
        <w:t>Transitional Period of NCT</w:t>
      </w:r>
      <w:r w:rsidR="00BA1186">
        <w:t>S-P5</w:t>
      </w:r>
      <w:r w:rsidR="002C7747" w:rsidRPr="00476D2F">
        <w:t xml:space="preserve"> and AES-P1</w:t>
      </w:r>
      <w:bookmarkEnd w:id="445"/>
      <w:bookmarkEnd w:id="450"/>
      <w:r w:rsidR="00BA1186">
        <w:t>, and Transitional Period of NCTS-P6</w:t>
      </w:r>
      <w:bookmarkEnd w:id="451"/>
    </w:p>
    <w:p w14:paraId="49D56EEF" w14:textId="01334A4D" w:rsidR="0096418B" w:rsidRPr="00476D2F" w:rsidRDefault="004977D9" w:rsidP="004977D9">
      <w:r w:rsidRPr="00476D2F">
        <w:t>Section IV [</w:t>
      </w:r>
      <w:r w:rsidRPr="00476D2F">
        <w:fldChar w:fldCharType="begin"/>
      </w:r>
      <w:r w:rsidRPr="00476D2F">
        <w:instrText xml:space="preserve"> REF DDNTA_NCTSP5 \h </w:instrText>
      </w:r>
      <w:r w:rsidRPr="00476D2F">
        <w:fldChar w:fldCharType="separate"/>
      </w:r>
      <w:r w:rsidR="004501EF" w:rsidRPr="000C1B4B">
        <w:rPr>
          <w:szCs w:val="24"/>
        </w:rPr>
        <w:t>R</w:t>
      </w:r>
      <w:r w:rsidR="004501EF">
        <w:rPr>
          <w:noProof/>
          <w:szCs w:val="24"/>
        </w:rPr>
        <w:t>40</w:t>
      </w:r>
      <w:r w:rsidRPr="00476D2F">
        <w:fldChar w:fldCharType="end"/>
      </w:r>
      <w:r w:rsidRPr="00476D2F">
        <w:t>]</w:t>
      </w:r>
      <w:r w:rsidR="00DE0094">
        <w:t xml:space="preserve">, </w:t>
      </w:r>
      <w:r w:rsidRPr="00476D2F">
        <w:t>[</w:t>
      </w:r>
      <w:r w:rsidRPr="00476D2F">
        <w:fldChar w:fldCharType="begin"/>
      </w:r>
      <w:r w:rsidRPr="00476D2F">
        <w:instrText xml:space="preserve"> REF DDNXA_AES \h </w:instrText>
      </w:r>
      <w:r w:rsidRPr="00476D2F">
        <w:fldChar w:fldCharType="separate"/>
      </w:r>
      <w:r w:rsidR="004501EF" w:rsidRPr="000C1B4B">
        <w:rPr>
          <w:szCs w:val="24"/>
        </w:rPr>
        <w:t>R</w:t>
      </w:r>
      <w:r w:rsidR="004501EF">
        <w:rPr>
          <w:noProof/>
          <w:szCs w:val="24"/>
        </w:rPr>
        <w:t>39</w:t>
      </w:r>
      <w:r w:rsidRPr="00476D2F">
        <w:fldChar w:fldCharType="end"/>
      </w:r>
      <w:r w:rsidRPr="00476D2F">
        <w:t>]</w:t>
      </w:r>
      <w:r w:rsidR="00DE0094">
        <w:t xml:space="preserve"> </w:t>
      </w:r>
      <w:r w:rsidR="001E7151">
        <w:t>and [</w:t>
      </w:r>
      <w:r w:rsidR="008D1E9C">
        <w:fldChar w:fldCharType="begin"/>
      </w:r>
      <w:r w:rsidR="008D1E9C">
        <w:instrText xml:space="preserve"> REF R45 \h </w:instrText>
      </w:r>
      <w:r w:rsidR="008D1E9C">
        <w:fldChar w:fldCharType="separate"/>
      </w:r>
      <w:r w:rsidR="004501EF" w:rsidRPr="000C1B4B">
        <w:rPr>
          <w:szCs w:val="24"/>
        </w:rPr>
        <w:t>R</w:t>
      </w:r>
      <w:r w:rsidR="004501EF">
        <w:rPr>
          <w:noProof/>
          <w:szCs w:val="24"/>
        </w:rPr>
        <w:t>44</w:t>
      </w:r>
      <w:r w:rsidR="008D1E9C">
        <w:fldChar w:fldCharType="end"/>
      </w:r>
      <w:r w:rsidR="001E7151">
        <w:t>]</w:t>
      </w:r>
      <w:r w:rsidRPr="00476D2F">
        <w:t xml:space="preserve"> defines how the </w:t>
      </w:r>
      <w:r w:rsidR="00F721E1" w:rsidRPr="00476D2F">
        <w:t xml:space="preserve">Recipient NA operational mode shall be identified by the </w:t>
      </w:r>
      <w:r w:rsidR="002C110D" w:rsidRPr="00476D2F">
        <w:t>Sender in “To Be”</w:t>
      </w:r>
      <w:r w:rsidR="0096418B" w:rsidRPr="00476D2F">
        <w:t xml:space="preserve"> and what shall checks must be performed </w:t>
      </w:r>
      <w:r w:rsidR="0051035E" w:rsidRPr="00476D2F">
        <w:t xml:space="preserve">prior to the submission of </w:t>
      </w:r>
      <w:r w:rsidR="0096418B" w:rsidRPr="00476D2F">
        <w:t>IE to Common Domain.</w:t>
      </w:r>
    </w:p>
    <w:p w14:paraId="66D28A9D" w14:textId="0436CB38" w:rsidR="0096418B" w:rsidRPr="00476D2F" w:rsidRDefault="002065E8" w:rsidP="004977D9">
      <w:r w:rsidRPr="00476D2F">
        <w:t>This requires the following information:</w:t>
      </w:r>
    </w:p>
    <w:p w14:paraId="451EDB9D" w14:textId="2059F37C" w:rsidR="002065E8" w:rsidRPr="00476D2F" w:rsidRDefault="002065E8" w:rsidP="00117A38">
      <w:pPr>
        <w:pStyle w:val="ListParagraph"/>
        <w:numPr>
          <w:ilvl w:val="0"/>
          <w:numId w:val="99"/>
        </w:numPr>
      </w:pPr>
      <w:r w:rsidRPr="00476D2F">
        <w:fldChar w:fldCharType="begin"/>
      </w:r>
      <w:r w:rsidRPr="00476D2F">
        <w:instrText xml:space="preserve"> REF _Ref18152457 \h </w:instrText>
      </w:r>
      <w:r w:rsidRPr="00476D2F">
        <w:fldChar w:fldCharType="separate"/>
      </w:r>
      <w:r w:rsidR="004501EF" w:rsidRPr="00476D2F">
        <w:t>Information about start date of operations in the NCTS-P5</w:t>
      </w:r>
      <w:r w:rsidR="004501EF">
        <w:t>/</w:t>
      </w:r>
      <w:r w:rsidR="004501EF" w:rsidRPr="00476D2F">
        <w:t>AES-P1</w:t>
      </w:r>
      <w:r w:rsidR="004501EF">
        <w:t xml:space="preserve">/NCTS-P6 </w:t>
      </w:r>
      <w:r w:rsidR="004501EF" w:rsidRPr="00476D2F">
        <w:t xml:space="preserve">operational mode in Common Domain </w:t>
      </w:r>
      <w:r w:rsidRPr="00476D2F">
        <w:fldChar w:fldCharType="end"/>
      </w:r>
    </w:p>
    <w:p w14:paraId="336F1EDF" w14:textId="0102229F" w:rsidR="002065E8" w:rsidRPr="00476D2F" w:rsidRDefault="006564C6" w:rsidP="00117A38">
      <w:pPr>
        <w:pStyle w:val="ListParagraph"/>
        <w:numPr>
          <w:ilvl w:val="0"/>
          <w:numId w:val="99"/>
        </w:numPr>
      </w:pPr>
      <w:r>
        <w:fldChar w:fldCharType="begin"/>
      </w:r>
      <w:r>
        <w:instrText xml:space="preserve"> REF _Ref115913996 \h </w:instrText>
      </w:r>
      <w:r>
        <w:fldChar w:fldCharType="separate"/>
      </w:r>
      <w:r w:rsidR="004501EF" w:rsidRPr="00476D2F">
        <w:t xml:space="preserve">Information about </w:t>
      </w:r>
      <w:r w:rsidR="004501EF" w:rsidRPr="000E0FD3">
        <w:t>functionalities not implemented or not supported by some</w:t>
      </w:r>
      <w:r w:rsidR="004501EF">
        <w:t xml:space="preserve"> </w:t>
      </w:r>
      <w:r w:rsidR="004501EF" w:rsidRPr="000E0FD3">
        <w:t>N</w:t>
      </w:r>
      <w:r w:rsidR="004501EF">
        <w:t>A</w:t>
      </w:r>
      <w:r w:rsidR="004501EF" w:rsidRPr="000E0FD3">
        <w:t>s</w:t>
      </w:r>
      <w:r w:rsidR="004501EF">
        <w:t xml:space="preserve"> </w:t>
      </w:r>
      <w:r w:rsidR="004501EF" w:rsidRPr="000E0FD3">
        <w:t>(AES-P1/NCTS-P5/NCTS-P6)</w:t>
      </w:r>
      <w:r>
        <w:fldChar w:fldCharType="end"/>
      </w:r>
      <w:r w:rsidR="004F27B1">
        <w:t>.</w:t>
      </w:r>
    </w:p>
    <w:p w14:paraId="147F4D91" w14:textId="0AB86C3D" w:rsidR="002065E8" w:rsidRPr="00476D2F" w:rsidRDefault="002065E8" w:rsidP="002065E8">
      <w:r w:rsidRPr="00476D2F">
        <w:t>The following sub-sections define where this information should be defined.</w:t>
      </w:r>
    </w:p>
    <w:p w14:paraId="2696BDC8" w14:textId="3F3EAD1A" w:rsidR="00F630CF" w:rsidRPr="00476D2F" w:rsidRDefault="0096418B" w:rsidP="00847CD9">
      <w:pPr>
        <w:pStyle w:val="Heading4"/>
      </w:pPr>
      <w:bookmarkStart w:id="452" w:name="_Ref18152457"/>
      <w:bookmarkStart w:id="453" w:name="_Hlk19280441"/>
      <w:r w:rsidRPr="00476D2F">
        <w:t xml:space="preserve">Information about start date of operations in the </w:t>
      </w:r>
      <w:r w:rsidR="00D878E8" w:rsidRPr="00476D2F">
        <w:t>NCTS-P5</w:t>
      </w:r>
      <w:r w:rsidR="00D878E8">
        <w:t>/</w:t>
      </w:r>
      <w:r w:rsidR="00D878E8" w:rsidRPr="00476D2F">
        <w:t>AES-P1</w:t>
      </w:r>
      <w:r w:rsidR="00D878E8">
        <w:t xml:space="preserve">/NCTS-P6 </w:t>
      </w:r>
      <w:r w:rsidRPr="00476D2F">
        <w:t>operational mode in Common Domain</w:t>
      </w:r>
      <w:r w:rsidR="00F630CF" w:rsidRPr="00476D2F">
        <w:t xml:space="preserve"> </w:t>
      </w:r>
      <w:bookmarkEnd w:id="452"/>
    </w:p>
    <w:bookmarkEnd w:id="453"/>
    <w:p w14:paraId="7FFB5667" w14:textId="6CDAC12C" w:rsidR="00F630CF" w:rsidRPr="00476D2F" w:rsidRDefault="00F630CF" w:rsidP="00F630CF">
      <w:r w:rsidRPr="00476D2F">
        <w:t xml:space="preserve">Each NA shall declare and maintain (when necessary) the start date of operations in the “To-Be” operational mode in Common Domain. This information is critical for the operations during the </w:t>
      </w:r>
      <w:r w:rsidR="002959D2" w:rsidRPr="00476D2F">
        <w:t xml:space="preserve">Transitional </w:t>
      </w:r>
      <w:r w:rsidRPr="00476D2F">
        <w:t>Period of NCTS-P5 and AES-P1.</w:t>
      </w:r>
    </w:p>
    <w:p w14:paraId="2BB2A895" w14:textId="4FCA5227" w:rsidR="00F630CF" w:rsidRPr="00476D2F" w:rsidRDefault="00627692" w:rsidP="00F630CF">
      <w:r w:rsidRPr="00476D2F">
        <w:t xml:space="preserve">This information </w:t>
      </w:r>
      <w:r w:rsidR="00F630CF" w:rsidRPr="00476D2F">
        <w:t xml:space="preserve">will be declared by each NA </w:t>
      </w:r>
      <w:r w:rsidR="00355BF1" w:rsidRPr="00476D2F">
        <w:t>and</w:t>
      </w:r>
      <w:r w:rsidR="00F630CF" w:rsidRPr="00476D2F">
        <w:t xml:space="preserve"> by updating the respective </w:t>
      </w:r>
      <w:r w:rsidR="00C57BCE" w:rsidRPr="00476D2F">
        <w:t>information</w:t>
      </w:r>
      <w:r w:rsidR="00B830B3" w:rsidRPr="00476D2F">
        <w:t xml:space="preserve"> </w:t>
      </w:r>
      <w:r w:rsidR="00F630CF" w:rsidRPr="00476D2F">
        <w:t>in CS</w:t>
      </w:r>
      <w:r w:rsidR="00C57BCE" w:rsidRPr="00476D2F">
        <w:t>/MIS</w:t>
      </w:r>
      <w:r w:rsidR="00F606FD" w:rsidRPr="00476D2F">
        <w:t>2</w:t>
      </w:r>
      <w:r w:rsidR="00F630CF" w:rsidRPr="00476D2F">
        <w:t xml:space="preserve">. The information </w:t>
      </w:r>
      <w:r w:rsidR="001666A3" w:rsidRPr="00476D2F">
        <w:t xml:space="preserve">about </w:t>
      </w:r>
      <w:proofErr w:type="gramStart"/>
      <w:r w:rsidR="001666A3" w:rsidRPr="00476D2F">
        <w:t>start</w:t>
      </w:r>
      <w:proofErr w:type="gramEnd"/>
      <w:r w:rsidR="001666A3" w:rsidRPr="00476D2F">
        <w:t xml:space="preserve"> date of operations in the “To-Be” operational mode in Common Domain for NCTS-P5 and AES-P1</w:t>
      </w:r>
      <w:r w:rsidR="00C57BCE" w:rsidRPr="00476D2F">
        <w:t xml:space="preserve">will be </w:t>
      </w:r>
      <w:r w:rsidR="00017608" w:rsidRPr="00476D2F">
        <w:t>disseminated</w:t>
      </w:r>
      <w:r w:rsidR="00C57BCE" w:rsidRPr="00476D2F">
        <w:t xml:space="preserve"> to NAs </w:t>
      </w:r>
      <w:r w:rsidR="00D94646" w:rsidRPr="00476D2F">
        <w:t>via an interface with similar protocol to CS/RD2</w:t>
      </w:r>
      <w:r w:rsidR="00F630CF" w:rsidRPr="00476D2F">
        <w:t>.</w:t>
      </w:r>
      <w:r w:rsidR="001666A3" w:rsidRPr="00476D2F">
        <w:t xml:space="preserve"> </w:t>
      </w:r>
    </w:p>
    <w:p w14:paraId="4353964D" w14:textId="74407327" w:rsidR="000B62BF" w:rsidRPr="00476D2F" w:rsidRDefault="000B62BF" w:rsidP="00F630CF">
      <w:r>
        <w:t xml:space="preserve">The above </w:t>
      </w:r>
      <w:r w:rsidR="00D878E8">
        <w:t xml:space="preserve">exact </w:t>
      </w:r>
      <w:r>
        <w:t>functionality will be used during the Transitional Period of NCTS-P6, when e</w:t>
      </w:r>
      <w:r w:rsidRPr="00476D2F">
        <w:t xml:space="preserve">ach NA shall declare and maintain (when necessary) the start date of operations in the </w:t>
      </w:r>
      <w:r>
        <w:t>NCTS-P6</w:t>
      </w:r>
      <w:r w:rsidRPr="00476D2F">
        <w:t xml:space="preserve"> operational mode in Common Domain.</w:t>
      </w:r>
    </w:p>
    <w:p w14:paraId="6686E711" w14:textId="1A973A78" w:rsidR="00355BF1" w:rsidRDefault="00FB6D55" w:rsidP="00F630CF">
      <w:r w:rsidRPr="00476D2F">
        <w:t>Finally, an interface will also be established between CS/MIS</w:t>
      </w:r>
      <w:r w:rsidR="00AB3DA9" w:rsidRPr="00476D2F">
        <w:t>2</w:t>
      </w:r>
      <w:r w:rsidRPr="00476D2F">
        <w:t xml:space="preserve"> and CS/RD2.</w:t>
      </w:r>
    </w:p>
    <w:p w14:paraId="2DD22970" w14:textId="014A06E3" w:rsidR="005C652C" w:rsidRPr="00476D2F" w:rsidRDefault="005C652C" w:rsidP="00BE321B">
      <w:pPr>
        <w:pStyle w:val="Heading4"/>
      </w:pPr>
      <w:bookmarkStart w:id="454" w:name="_Ref115913996"/>
      <w:r w:rsidRPr="00476D2F">
        <w:t xml:space="preserve">Information about </w:t>
      </w:r>
      <w:r w:rsidRPr="000E0FD3">
        <w:t>functionalities not implemented or not supported by some</w:t>
      </w:r>
      <w:r>
        <w:t xml:space="preserve"> </w:t>
      </w:r>
      <w:r w:rsidRPr="000E0FD3">
        <w:t>N</w:t>
      </w:r>
      <w:r>
        <w:t>A</w:t>
      </w:r>
      <w:r w:rsidRPr="000E0FD3">
        <w:t>s</w:t>
      </w:r>
      <w:r>
        <w:t xml:space="preserve"> </w:t>
      </w:r>
      <w:r w:rsidRPr="000E0FD3">
        <w:t>(AES-P1/NCTS-P5/NCTS-P6)</w:t>
      </w:r>
      <w:bookmarkEnd w:id="454"/>
    </w:p>
    <w:p w14:paraId="21F40D50" w14:textId="75E4B522" w:rsidR="00FC190B" w:rsidRPr="00476D2F" w:rsidRDefault="00FC190B" w:rsidP="00FC190B">
      <w:r w:rsidRPr="00476D2F">
        <w:t>Each NA running in the “To Be” NA operational mode in Common Domain must also declare any functionality not implemented/operated via the “Availability Management” in CS/MIS</w:t>
      </w:r>
      <w:r w:rsidR="00F606FD" w:rsidRPr="00476D2F">
        <w:t>2</w:t>
      </w:r>
      <w:r w:rsidRPr="00476D2F">
        <w:t>.</w:t>
      </w:r>
      <w:r w:rsidR="0019340B" w:rsidRPr="00476D2F">
        <w:t xml:space="preserve"> </w:t>
      </w:r>
    </w:p>
    <w:p w14:paraId="23C959D3" w14:textId="27DF3C44" w:rsidR="00F41C9C" w:rsidRPr="00476D2F" w:rsidRDefault="00FC190B" w:rsidP="0019340B">
      <w:r w:rsidRPr="00476D2F">
        <w:t xml:space="preserve">In particular, the </w:t>
      </w:r>
      <w:r w:rsidRPr="00476D2F">
        <w:rPr>
          <w:i/>
        </w:rPr>
        <w:t>Business service not implemented (System Unavailability Type “N”)</w:t>
      </w:r>
      <w:r w:rsidRPr="00476D2F">
        <w:t xml:space="preserve"> shall be used for “specific” functionalities (if any) not implemented yet by pertinent NA in the scope of “To Be” phase. These functionalities cannot be any of functionalities/scenarios of the “To Be” phase guarantying the business continuity as defined in </w:t>
      </w:r>
      <w:r w:rsidR="00F41C9C" w:rsidRPr="00476D2F">
        <w:t>Section IV of [</w:t>
      </w:r>
      <w:r w:rsidR="00F41C9C" w:rsidRPr="00476D2F">
        <w:fldChar w:fldCharType="begin"/>
      </w:r>
      <w:r w:rsidR="00F41C9C" w:rsidRPr="00476D2F">
        <w:instrText xml:space="preserve"> REF DDNTA_NCTSP5 \h </w:instrText>
      </w:r>
      <w:r w:rsidR="00F41C9C" w:rsidRPr="00476D2F">
        <w:fldChar w:fldCharType="separate"/>
      </w:r>
      <w:r w:rsidR="004501EF" w:rsidRPr="000C1B4B">
        <w:rPr>
          <w:szCs w:val="24"/>
        </w:rPr>
        <w:t>R</w:t>
      </w:r>
      <w:r w:rsidR="004501EF">
        <w:rPr>
          <w:noProof/>
          <w:szCs w:val="24"/>
        </w:rPr>
        <w:t>40</w:t>
      </w:r>
      <w:r w:rsidR="00F41C9C" w:rsidRPr="00476D2F">
        <w:fldChar w:fldCharType="end"/>
      </w:r>
      <w:r w:rsidR="00F41C9C" w:rsidRPr="00476D2F">
        <w:t>] and [</w:t>
      </w:r>
      <w:r w:rsidR="00F41C9C" w:rsidRPr="00476D2F">
        <w:fldChar w:fldCharType="begin"/>
      </w:r>
      <w:r w:rsidR="00F41C9C" w:rsidRPr="00476D2F">
        <w:instrText xml:space="preserve"> REF DDNXA_AES \h </w:instrText>
      </w:r>
      <w:r w:rsidR="00F41C9C" w:rsidRPr="00476D2F">
        <w:fldChar w:fldCharType="separate"/>
      </w:r>
      <w:r w:rsidR="004501EF" w:rsidRPr="000C1B4B">
        <w:rPr>
          <w:szCs w:val="24"/>
        </w:rPr>
        <w:t>R</w:t>
      </w:r>
      <w:r w:rsidR="004501EF">
        <w:rPr>
          <w:noProof/>
          <w:szCs w:val="24"/>
        </w:rPr>
        <w:t>39</w:t>
      </w:r>
      <w:r w:rsidR="00F41C9C" w:rsidRPr="00476D2F">
        <w:fldChar w:fldCharType="end"/>
      </w:r>
      <w:r w:rsidR="00F41C9C" w:rsidRPr="00476D2F">
        <w:t>]</w:t>
      </w:r>
      <w:r w:rsidRPr="00476D2F">
        <w:t xml:space="preserve">. </w:t>
      </w:r>
    </w:p>
    <w:p w14:paraId="1AC4B153" w14:textId="3A7B1EA0" w:rsidR="0019340B" w:rsidRDefault="00FC190B" w:rsidP="0019340B">
      <w:r w:rsidRPr="00476D2F">
        <w:t>Finally, this unavailability must be declared</w:t>
      </w:r>
      <w:r w:rsidR="00F41C9C" w:rsidRPr="00476D2F">
        <w:t xml:space="preserve"> in CS/MIS</w:t>
      </w:r>
      <w:r w:rsidR="00AB3DA9" w:rsidRPr="00476D2F">
        <w:t>2</w:t>
      </w:r>
      <w:r w:rsidRPr="00476D2F">
        <w:t xml:space="preserve"> before the start of operations. </w:t>
      </w:r>
      <w:r w:rsidR="0019340B" w:rsidRPr="00476D2F">
        <w:t xml:space="preserve">Please refer to section </w:t>
      </w:r>
      <w:r w:rsidR="00981484" w:rsidRPr="00476D2F">
        <w:fldChar w:fldCharType="begin"/>
      </w:r>
      <w:r w:rsidR="00981484" w:rsidRPr="00476D2F">
        <w:instrText xml:space="preserve"> REF _Ref46415438 \r \h </w:instrText>
      </w:r>
      <w:r w:rsidR="00981484" w:rsidRPr="00476D2F">
        <w:fldChar w:fldCharType="separate"/>
      </w:r>
      <w:r w:rsidR="004501EF">
        <w:t>II.2.4</w:t>
      </w:r>
      <w:r w:rsidR="00981484" w:rsidRPr="00476D2F">
        <w:fldChar w:fldCharType="end"/>
      </w:r>
      <w:r w:rsidR="00981484" w:rsidRPr="00476D2F">
        <w:t xml:space="preserve"> </w:t>
      </w:r>
      <w:r w:rsidR="0019340B" w:rsidRPr="00476D2F">
        <w:t>for availability management in CS/MIS</w:t>
      </w:r>
      <w:r w:rsidR="00F606FD" w:rsidRPr="00476D2F">
        <w:t>2</w:t>
      </w:r>
      <w:r w:rsidR="0019340B" w:rsidRPr="00476D2F">
        <w:t>.</w:t>
      </w:r>
      <w:r w:rsidR="00DA62ED">
        <w:t xml:space="preserve"> </w:t>
      </w:r>
    </w:p>
    <w:p w14:paraId="391796F0" w14:textId="77777777" w:rsidR="00BB51DB" w:rsidRPr="00476D2F" w:rsidRDefault="00BB51DB" w:rsidP="0019340B"/>
    <w:p w14:paraId="5EB5CEB1" w14:textId="393332C0" w:rsidR="00DC035A" w:rsidRPr="00476D2F" w:rsidRDefault="00DC035A" w:rsidP="006564C6">
      <w:pPr>
        <w:pStyle w:val="Heading5"/>
      </w:pPr>
      <w:bookmarkStart w:id="455" w:name="_Ref104470870"/>
      <w:r w:rsidRPr="00476D2F">
        <w:t xml:space="preserve">Information about </w:t>
      </w:r>
      <w:r w:rsidR="006E74B1">
        <w:t>Opt-</w:t>
      </w:r>
      <w:r w:rsidR="00643D9B">
        <w:t>I</w:t>
      </w:r>
      <w:r w:rsidR="006E74B1">
        <w:t>n/Opt-</w:t>
      </w:r>
      <w:r w:rsidR="00643D9B">
        <w:t>O</w:t>
      </w:r>
      <w:r w:rsidR="006E74B1">
        <w:t>ut</w:t>
      </w:r>
      <w:r w:rsidRPr="00476D2F">
        <w:t xml:space="preserve"> </w:t>
      </w:r>
      <w:r>
        <w:t xml:space="preserve">NCTS-P6 </w:t>
      </w:r>
      <w:r w:rsidRPr="00476D2F">
        <w:t>NA</w:t>
      </w:r>
      <w:r>
        <w:t>s</w:t>
      </w:r>
      <w:bookmarkEnd w:id="455"/>
    </w:p>
    <w:p w14:paraId="27470781" w14:textId="7C2EC504" w:rsidR="00DC035A" w:rsidRPr="00476D2F" w:rsidRDefault="00DC035A" w:rsidP="00DC035A">
      <w:r w:rsidRPr="00476D2F">
        <w:t xml:space="preserve">Each NA running in the </w:t>
      </w:r>
      <w:r w:rsidR="005F264A">
        <w:t>NCTS-P6</w:t>
      </w:r>
      <w:r w:rsidRPr="00476D2F">
        <w:t xml:space="preserve"> operational mode in Common Domain must also declare </w:t>
      </w:r>
      <w:r w:rsidR="00B2472A">
        <w:t>if</w:t>
      </w:r>
      <w:r w:rsidR="006E74B1">
        <w:t xml:space="preserve"> it </w:t>
      </w:r>
      <w:r w:rsidR="00B2472A">
        <w:rPr>
          <w:lang w:eastAsia="ko-KR"/>
        </w:rPr>
        <w:t>offer</w:t>
      </w:r>
      <w:r w:rsidR="006E74B1">
        <w:rPr>
          <w:lang w:eastAsia="ko-KR"/>
        </w:rPr>
        <w:t>s</w:t>
      </w:r>
      <w:r w:rsidR="00B2472A">
        <w:rPr>
          <w:lang w:eastAsia="ko-KR"/>
        </w:rPr>
        <w:t xml:space="preserve"> the combined declarations to their traders, the so called </w:t>
      </w:r>
      <w:r w:rsidR="006E74B1">
        <w:rPr>
          <w:lang w:eastAsia="ko-KR"/>
        </w:rPr>
        <w:t>“</w:t>
      </w:r>
      <w:r w:rsidR="00B2472A">
        <w:rPr>
          <w:lang w:eastAsia="ko-KR"/>
        </w:rPr>
        <w:t>Opt-</w:t>
      </w:r>
      <w:r w:rsidR="00643D9B">
        <w:rPr>
          <w:lang w:eastAsia="ko-KR"/>
        </w:rPr>
        <w:t>I</w:t>
      </w:r>
      <w:r w:rsidR="00B2472A">
        <w:rPr>
          <w:lang w:eastAsia="ko-KR"/>
        </w:rPr>
        <w:t>n</w:t>
      </w:r>
      <w:r w:rsidR="006E74B1">
        <w:rPr>
          <w:lang w:eastAsia="ko-KR"/>
        </w:rPr>
        <w:t>”</w:t>
      </w:r>
      <w:r w:rsidR="00B2472A">
        <w:rPr>
          <w:lang w:eastAsia="ko-KR"/>
        </w:rPr>
        <w:t xml:space="preserve"> NAs</w:t>
      </w:r>
      <w:r w:rsidR="006E74B1">
        <w:rPr>
          <w:lang w:eastAsia="ko-KR"/>
        </w:rPr>
        <w:t>,</w:t>
      </w:r>
      <w:r w:rsidRPr="00476D2F">
        <w:t xml:space="preserve"> via the “Availability Management” in CS/MIS2. </w:t>
      </w:r>
    </w:p>
    <w:p w14:paraId="383DD25F" w14:textId="1E1468AB" w:rsidR="00DC035A" w:rsidRPr="00476D2F" w:rsidRDefault="00DC035A" w:rsidP="00DC035A">
      <w:r w:rsidRPr="00476D2F">
        <w:t xml:space="preserve">Finally, this unavailability must be declared in CS/MIS2 before the start of operations. Please refer to section </w:t>
      </w:r>
      <w:r w:rsidRPr="00476D2F">
        <w:fldChar w:fldCharType="begin"/>
      </w:r>
      <w:r w:rsidRPr="00476D2F">
        <w:instrText xml:space="preserve"> REF _Ref46415438 \r \h </w:instrText>
      </w:r>
      <w:r w:rsidRPr="00476D2F">
        <w:fldChar w:fldCharType="separate"/>
      </w:r>
      <w:r w:rsidR="004501EF">
        <w:t>II.2.4</w:t>
      </w:r>
      <w:r w:rsidRPr="00476D2F">
        <w:fldChar w:fldCharType="end"/>
      </w:r>
      <w:r w:rsidRPr="00476D2F">
        <w:t xml:space="preserve"> for availability management in CS/MIS2.</w:t>
      </w:r>
      <w:r w:rsidR="00720ACE">
        <w:t xml:space="preserve"> </w:t>
      </w:r>
      <w:r w:rsidR="00720ACE" w:rsidRPr="00720ACE">
        <w:t>The information about Opt-</w:t>
      </w:r>
      <w:r w:rsidR="00643D9B">
        <w:t>I</w:t>
      </w:r>
      <w:r w:rsidR="00720ACE" w:rsidRPr="00720ACE">
        <w:t>n/Opt-</w:t>
      </w:r>
      <w:r w:rsidR="00643D9B">
        <w:t>O</w:t>
      </w:r>
      <w:r w:rsidR="00720ACE" w:rsidRPr="00720ACE">
        <w:t xml:space="preserve">ut NCTS-P6 NAs </w:t>
      </w:r>
      <w:r w:rsidR="006726A5" w:rsidRPr="006726A5">
        <w:t>is maintained in CS/RD2. Information from CS/RD2 shall be re-used in CS/MI2</w:t>
      </w:r>
      <w:r w:rsidR="00CB3A2D">
        <w:t>.</w:t>
      </w:r>
    </w:p>
    <w:p w14:paraId="71EEEEAB" w14:textId="77777777" w:rsidR="00FC190B" w:rsidRPr="00476D2F" w:rsidRDefault="00FC190B" w:rsidP="00F630CF"/>
    <w:p w14:paraId="24EE71B7" w14:textId="4E528DD5" w:rsidR="00DF47BE" w:rsidRPr="00476D2F" w:rsidRDefault="00DF47BE" w:rsidP="00DF40CE">
      <w:pPr>
        <w:pStyle w:val="Heading2"/>
        <w:pageBreakBefore/>
        <w:ind w:left="578" w:hanging="578"/>
      </w:pPr>
      <w:bookmarkStart w:id="456" w:name="_Ref46398827"/>
      <w:bookmarkStart w:id="457" w:name="_Toc185900685"/>
      <w:r w:rsidRPr="00476D2F">
        <w:t>Message exchanges with CS/MIS</w:t>
      </w:r>
      <w:r w:rsidR="00DF00B2" w:rsidRPr="00476D2F">
        <w:t>2</w:t>
      </w:r>
      <w:r w:rsidRPr="00476D2F">
        <w:t xml:space="preserve"> </w:t>
      </w:r>
      <w:r w:rsidR="003D3FCB">
        <w:t>via</w:t>
      </w:r>
      <w:r w:rsidRPr="00476D2F">
        <w:t xml:space="preserve"> Web</w:t>
      </w:r>
      <w:bookmarkEnd w:id="446"/>
      <w:bookmarkEnd w:id="447"/>
      <w:bookmarkEnd w:id="448"/>
      <w:bookmarkEnd w:id="449"/>
      <w:bookmarkEnd w:id="456"/>
      <w:r w:rsidR="003D3FCB">
        <w:t xml:space="preserve"> </w:t>
      </w:r>
      <w:proofErr w:type="gramStart"/>
      <w:r w:rsidR="003D3FCB">
        <w:t>interface</w:t>
      </w:r>
      <w:bookmarkEnd w:id="457"/>
      <w:proofErr w:type="gramEnd"/>
    </w:p>
    <w:p w14:paraId="24EE71B9" w14:textId="3203CE4F" w:rsidR="00DF47BE" w:rsidRPr="00476D2F" w:rsidRDefault="00DF47BE">
      <w:r w:rsidRPr="00476D2F">
        <w:t>This chapter describes the mechanism for exchanging the following messages with CS/MIS</w:t>
      </w:r>
      <w:r w:rsidR="005165BC" w:rsidRPr="00476D2F">
        <w:t>2</w:t>
      </w:r>
      <w:r w:rsidRPr="00476D2F">
        <w:t>:</w:t>
      </w:r>
    </w:p>
    <w:p w14:paraId="24EE71BA" w14:textId="78005994" w:rsidR="00DF47BE" w:rsidRPr="00476D2F" w:rsidRDefault="004026F6" w:rsidP="00F653CB">
      <w:pPr>
        <w:pStyle w:val="Heading3"/>
      </w:pPr>
      <w:bookmarkStart w:id="458" w:name="_Ref250730189"/>
      <w:bookmarkStart w:id="459" w:name="_Toc185900686"/>
      <w:r w:rsidRPr="00476D2F">
        <w:t>IEs</w:t>
      </w:r>
      <w:r w:rsidRPr="00476D2F" w:rsidDel="004026F6">
        <w:t xml:space="preserve"> </w:t>
      </w:r>
      <w:r w:rsidR="00DF47BE" w:rsidRPr="00476D2F">
        <w:t>for Availability</w:t>
      </w:r>
      <w:bookmarkEnd w:id="458"/>
      <w:bookmarkEnd w:id="459"/>
    </w:p>
    <w:p w14:paraId="24EE71BB" w14:textId="690D3881" w:rsidR="00DF47BE" w:rsidRPr="00476D2F" w:rsidRDefault="00DF47BE" w:rsidP="00117A38">
      <w:pPr>
        <w:numPr>
          <w:ilvl w:val="0"/>
          <w:numId w:val="34"/>
        </w:numPr>
        <w:spacing w:before="120" w:after="120"/>
      </w:pPr>
      <w:r w:rsidRPr="00476D2F">
        <w:t>Availability:</w:t>
      </w:r>
      <w:r w:rsidRPr="00476D2F">
        <w:tab/>
      </w:r>
      <w:r w:rsidR="002F49C6" w:rsidRPr="00476D2F">
        <w:t>IE070</w:t>
      </w:r>
      <w:r w:rsidRPr="00476D2F">
        <w:t xml:space="preserve">, </w:t>
      </w:r>
      <w:r w:rsidR="002F49C6" w:rsidRPr="00476D2F">
        <w:t>IE071</w:t>
      </w:r>
      <w:r w:rsidRPr="00476D2F" w:rsidDel="00870FEF">
        <w:t xml:space="preserve">, </w:t>
      </w:r>
      <w:r w:rsidRPr="00476D2F">
        <w:t>IE971.</w:t>
      </w:r>
    </w:p>
    <w:p w14:paraId="24EE71BC" w14:textId="7640E518" w:rsidR="00DF47BE" w:rsidRPr="00476D2F" w:rsidRDefault="001A111E">
      <w:pPr>
        <w:spacing w:after="240"/>
      </w:pPr>
      <w:r w:rsidRPr="00476D2F">
        <w:t xml:space="preserve">CS/MIS2 offers separate data capture screens </w:t>
      </w:r>
      <w:r w:rsidRPr="00AC0058">
        <w:t>for the case of IE070 (notification of unavailability) messages</w:t>
      </w:r>
      <w:r w:rsidRPr="00476D2F">
        <w:t xml:space="preserve">. Dedicated instances of these messages will be </w:t>
      </w:r>
      <w:r w:rsidRPr="00AC0058">
        <w:t>used/available</w:t>
      </w:r>
      <w:r w:rsidRPr="00AC0058" w:rsidDel="00AC0058">
        <w:t xml:space="preserve"> </w:t>
      </w:r>
      <w:r w:rsidRPr="00476D2F">
        <w:t>for each separate Customs system. The user can supply the information to CS/MIS2 via a form provided in one of these screens.</w:t>
      </w:r>
      <w:r>
        <w:t xml:space="preserve"> </w:t>
      </w:r>
      <w:r w:rsidRPr="00476D2F">
        <w:t>The following table shows the possibilities and in which direction each message is sent (Upload = from NCA to CS/MIS2, Download = from CS/MIS2 to NCA).</w:t>
      </w:r>
      <w:r w:rsidR="00DF47BE" w:rsidRPr="00476D2F">
        <w:t xml:space="preserve">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851"/>
        <w:gridCol w:w="2268"/>
        <w:gridCol w:w="2410"/>
        <w:gridCol w:w="3543"/>
      </w:tblGrid>
      <w:tr w:rsidR="00DF47BE" w:rsidRPr="00110E6A" w14:paraId="24EE71C1" w14:textId="77777777">
        <w:trPr>
          <w:jc w:val="center"/>
        </w:trPr>
        <w:tc>
          <w:tcPr>
            <w:tcW w:w="851" w:type="dxa"/>
            <w:shd w:val="clear" w:color="auto" w:fill="003366"/>
          </w:tcPr>
          <w:p w14:paraId="24EE71BD" w14:textId="77777777" w:rsidR="00DF47BE" w:rsidRPr="00476D2F" w:rsidRDefault="00DF47BE" w:rsidP="00BB51DB">
            <w:pPr>
              <w:spacing w:before="0"/>
              <w:jc w:val="center"/>
              <w:rPr>
                <w:b/>
              </w:rPr>
            </w:pPr>
            <w:r w:rsidRPr="00476D2F">
              <w:rPr>
                <w:b/>
              </w:rPr>
              <w:t>IE</w:t>
            </w:r>
          </w:p>
        </w:tc>
        <w:tc>
          <w:tcPr>
            <w:tcW w:w="2268" w:type="dxa"/>
            <w:shd w:val="clear" w:color="auto" w:fill="003366"/>
          </w:tcPr>
          <w:p w14:paraId="24EE71BE" w14:textId="77777777" w:rsidR="00DF47BE" w:rsidRPr="00476D2F" w:rsidRDefault="00DF47BE" w:rsidP="00BB51DB">
            <w:pPr>
              <w:spacing w:before="0"/>
              <w:jc w:val="center"/>
              <w:rPr>
                <w:b/>
              </w:rPr>
            </w:pPr>
            <w:r w:rsidRPr="00476D2F">
              <w:rPr>
                <w:b/>
              </w:rPr>
              <w:t>Upload/ Download</w:t>
            </w:r>
          </w:p>
        </w:tc>
        <w:tc>
          <w:tcPr>
            <w:tcW w:w="2410" w:type="dxa"/>
            <w:shd w:val="clear" w:color="auto" w:fill="003366"/>
          </w:tcPr>
          <w:p w14:paraId="24EE71BF" w14:textId="7A8F3479" w:rsidR="00DF47BE" w:rsidRPr="00476D2F" w:rsidRDefault="00DF47BE" w:rsidP="00BB51DB">
            <w:pPr>
              <w:spacing w:before="0"/>
              <w:jc w:val="center"/>
              <w:rPr>
                <w:b/>
              </w:rPr>
            </w:pPr>
            <w:r w:rsidRPr="00476D2F">
              <w:rPr>
                <w:b/>
              </w:rPr>
              <w:t>Data capture on screen of CS/MIS</w:t>
            </w:r>
            <w:r w:rsidR="00D363EB">
              <w:rPr>
                <w:b/>
              </w:rPr>
              <w:t>2</w:t>
            </w:r>
          </w:p>
        </w:tc>
        <w:tc>
          <w:tcPr>
            <w:tcW w:w="3543" w:type="dxa"/>
            <w:shd w:val="clear" w:color="auto" w:fill="003366"/>
          </w:tcPr>
          <w:p w14:paraId="24EE71C0" w14:textId="77777777" w:rsidR="00DF47BE" w:rsidRPr="00476D2F" w:rsidRDefault="00DF47BE" w:rsidP="00BB51DB">
            <w:pPr>
              <w:spacing w:before="0"/>
              <w:jc w:val="center"/>
              <w:rPr>
                <w:b/>
              </w:rPr>
            </w:pPr>
            <w:r w:rsidRPr="00476D2F">
              <w:rPr>
                <w:b/>
              </w:rPr>
              <w:t>Manual operation via browser</w:t>
            </w:r>
          </w:p>
        </w:tc>
      </w:tr>
      <w:tr w:rsidR="00DF47BE" w:rsidRPr="00110E6A" w14:paraId="24EE71C6" w14:textId="77777777" w:rsidTr="00BB51DB">
        <w:trPr>
          <w:jc w:val="center"/>
        </w:trPr>
        <w:tc>
          <w:tcPr>
            <w:tcW w:w="851" w:type="dxa"/>
            <w:vAlign w:val="center"/>
          </w:tcPr>
          <w:p w14:paraId="24EE71C2" w14:textId="77777777" w:rsidR="00DF47BE" w:rsidRPr="00476D2F" w:rsidRDefault="002F49C6" w:rsidP="00BB51DB">
            <w:pPr>
              <w:spacing w:before="0"/>
            </w:pPr>
            <w:r w:rsidRPr="00476D2F">
              <w:t>IE070</w:t>
            </w:r>
          </w:p>
        </w:tc>
        <w:tc>
          <w:tcPr>
            <w:tcW w:w="2268" w:type="dxa"/>
            <w:vAlign w:val="center"/>
          </w:tcPr>
          <w:p w14:paraId="24EE71C3" w14:textId="77777777" w:rsidR="00DF47BE" w:rsidRPr="00476D2F" w:rsidRDefault="00DF47BE" w:rsidP="00BB51DB">
            <w:pPr>
              <w:spacing w:before="0"/>
              <w:jc w:val="center"/>
            </w:pPr>
            <w:r w:rsidRPr="00476D2F">
              <w:t>Up</w:t>
            </w:r>
          </w:p>
        </w:tc>
        <w:tc>
          <w:tcPr>
            <w:tcW w:w="2410" w:type="dxa"/>
            <w:vAlign w:val="center"/>
          </w:tcPr>
          <w:p w14:paraId="24EE71C4" w14:textId="77777777" w:rsidR="00DF47BE" w:rsidRPr="00476D2F" w:rsidRDefault="00DF47BE" w:rsidP="00BB51DB">
            <w:pPr>
              <w:spacing w:before="0"/>
              <w:jc w:val="center"/>
            </w:pPr>
            <w:r w:rsidRPr="00476D2F">
              <w:t>X</w:t>
            </w:r>
          </w:p>
        </w:tc>
        <w:tc>
          <w:tcPr>
            <w:tcW w:w="3543" w:type="dxa"/>
            <w:vAlign w:val="center"/>
          </w:tcPr>
          <w:p w14:paraId="24EE71C5" w14:textId="77777777" w:rsidR="00DF47BE" w:rsidRPr="00476D2F" w:rsidRDefault="00DF47BE" w:rsidP="00BB51DB">
            <w:pPr>
              <w:spacing w:before="0"/>
              <w:jc w:val="center"/>
            </w:pPr>
            <w:r w:rsidRPr="00476D2F">
              <w:t>X</w:t>
            </w:r>
          </w:p>
        </w:tc>
      </w:tr>
      <w:tr w:rsidR="00DF47BE" w:rsidRPr="00110E6A" w14:paraId="24EE71CB" w14:textId="77777777" w:rsidTr="00BB51DB">
        <w:trPr>
          <w:jc w:val="center"/>
        </w:trPr>
        <w:tc>
          <w:tcPr>
            <w:tcW w:w="851" w:type="dxa"/>
            <w:vAlign w:val="center"/>
          </w:tcPr>
          <w:p w14:paraId="24EE71C7" w14:textId="77777777" w:rsidR="00DF47BE" w:rsidRPr="00476D2F" w:rsidRDefault="002F49C6" w:rsidP="00BB51DB">
            <w:pPr>
              <w:spacing w:before="0"/>
            </w:pPr>
            <w:r w:rsidRPr="00476D2F">
              <w:t>IE071</w:t>
            </w:r>
          </w:p>
        </w:tc>
        <w:tc>
          <w:tcPr>
            <w:tcW w:w="2268" w:type="dxa"/>
            <w:vAlign w:val="center"/>
          </w:tcPr>
          <w:p w14:paraId="24EE71C8" w14:textId="77777777" w:rsidR="00DF47BE" w:rsidRPr="00476D2F" w:rsidRDefault="00DF47BE" w:rsidP="00BB51DB">
            <w:pPr>
              <w:spacing w:before="0"/>
              <w:jc w:val="center"/>
            </w:pPr>
            <w:r w:rsidRPr="00476D2F">
              <w:t>Down</w:t>
            </w:r>
          </w:p>
        </w:tc>
        <w:tc>
          <w:tcPr>
            <w:tcW w:w="2410" w:type="dxa"/>
            <w:vAlign w:val="center"/>
          </w:tcPr>
          <w:p w14:paraId="24EE71C9" w14:textId="30BE50A8" w:rsidR="00DF47BE" w:rsidRPr="00476D2F" w:rsidRDefault="0061794C" w:rsidP="00BB51DB">
            <w:pPr>
              <w:spacing w:before="0"/>
              <w:jc w:val="center"/>
            </w:pPr>
            <w:r w:rsidRPr="00476D2F">
              <w:t>-</w:t>
            </w:r>
          </w:p>
        </w:tc>
        <w:tc>
          <w:tcPr>
            <w:tcW w:w="3543" w:type="dxa"/>
            <w:vAlign w:val="center"/>
          </w:tcPr>
          <w:p w14:paraId="24EE71CA" w14:textId="77777777" w:rsidR="00DF47BE" w:rsidRPr="00476D2F" w:rsidRDefault="00DF47BE" w:rsidP="00BB51DB">
            <w:pPr>
              <w:spacing w:before="0"/>
              <w:jc w:val="center"/>
            </w:pPr>
            <w:r w:rsidRPr="00476D2F">
              <w:t>X</w:t>
            </w:r>
          </w:p>
        </w:tc>
      </w:tr>
      <w:tr w:rsidR="00DF47BE" w:rsidRPr="00110E6A" w14:paraId="24EE71D5" w14:textId="77777777" w:rsidTr="00BB51DB">
        <w:trPr>
          <w:jc w:val="center"/>
        </w:trPr>
        <w:tc>
          <w:tcPr>
            <w:tcW w:w="851" w:type="dxa"/>
            <w:vAlign w:val="center"/>
          </w:tcPr>
          <w:p w14:paraId="24EE71D1" w14:textId="77777777" w:rsidR="00DF47BE" w:rsidRPr="00476D2F" w:rsidRDefault="00DF47BE" w:rsidP="00BB51DB">
            <w:pPr>
              <w:spacing w:before="0"/>
            </w:pPr>
            <w:r w:rsidRPr="00476D2F">
              <w:t>IE971</w:t>
            </w:r>
          </w:p>
        </w:tc>
        <w:tc>
          <w:tcPr>
            <w:tcW w:w="2268" w:type="dxa"/>
            <w:vAlign w:val="center"/>
          </w:tcPr>
          <w:p w14:paraId="24EE71D2" w14:textId="77777777" w:rsidR="00DF47BE" w:rsidRPr="00476D2F" w:rsidRDefault="00DF47BE" w:rsidP="00BB51DB">
            <w:pPr>
              <w:spacing w:before="0"/>
              <w:jc w:val="center"/>
            </w:pPr>
            <w:r w:rsidRPr="00476D2F">
              <w:t>Down</w:t>
            </w:r>
          </w:p>
        </w:tc>
        <w:tc>
          <w:tcPr>
            <w:tcW w:w="2410" w:type="dxa"/>
            <w:vAlign w:val="center"/>
          </w:tcPr>
          <w:p w14:paraId="24EE71D3" w14:textId="5AD62EB1" w:rsidR="00DF47BE" w:rsidRPr="00476D2F" w:rsidRDefault="0061794C" w:rsidP="00BB51DB">
            <w:pPr>
              <w:spacing w:before="0"/>
              <w:jc w:val="center"/>
            </w:pPr>
            <w:r w:rsidRPr="00476D2F">
              <w:t>-</w:t>
            </w:r>
          </w:p>
        </w:tc>
        <w:tc>
          <w:tcPr>
            <w:tcW w:w="3543" w:type="dxa"/>
            <w:vAlign w:val="center"/>
          </w:tcPr>
          <w:p w14:paraId="24EE71D4" w14:textId="77777777" w:rsidR="00DF47BE" w:rsidRPr="00476D2F" w:rsidRDefault="00DF47BE" w:rsidP="00BB51DB">
            <w:pPr>
              <w:spacing w:before="0"/>
              <w:jc w:val="center"/>
            </w:pPr>
            <w:r w:rsidRPr="00476D2F">
              <w:t>X</w:t>
            </w:r>
          </w:p>
        </w:tc>
      </w:tr>
    </w:tbl>
    <w:p w14:paraId="24EE71D6" w14:textId="79EC5AA3" w:rsidR="00DF47BE" w:rsidRPr="00476D2F" w:rsidRDefault="00DF47BE" w:rsidP="008F703C">
      <w:pPr>
        <w:pStyle w:val="Caption"/>
      </w:pPr>
      <w:bookmarkStart w:id="460" w:name="_Toc185900935"/>
      <w:r w:rsidRPr="00476D2F">
        <w:t xml:space="preserve">Table </w:t>
      </w:r>
      <w:r w:rsidR="002C7E76">
        <w:fldChar w:fldCharType="begin"/>
      </w:r>
      <w:r w:rsidR="002C7E76">
        <w:instrText xml:space="preserve"> SEQ Table \* ARABIC </w:instrText>
      </w:r>
      <w:r w:rsidR="002C7E76">
        <w:fldChar w:fldCharType="separate"/>
      </w:r>
      <w:r w:rsidR="004501EF">
        <w:rPr>
          <w:noProof/>
        </w:rPr>
        <w:t>9</w:t>
      </w:r>
      <w:r w:rsidR="002C7E76">
        <w:fldChar w:fldCharType="end"/>
      </w:r>
      <w:r w:rsidRPr="00476D2F">
        <w:t xml:space="preserve">: </w:t>
      </w:r>
      <w:r w:rsidR="00167860" w:rsidRPr="00167860">
        <w:t>Messages exchanges with CS/MIS2 via the Web Interface</w:t>
      </w:r>
      <w:bookmarkEnd w:id="460"/>
    </w:p>
    <w:p w14:paraId="24EE71D7" w14:textId="056AAE91" w:rsidR="00DF47BE" w:rsidRPr="00476D2F" w:rsidRDefault="00E231D3">
      <w:pPr>
        <w:pStyle w:val="BodyTextIndent"/>
      </w:pPr>
      <w:r w:rsidRPr="00476D2F">
        <w:t xml:space="preserve">No error reporting is foreseen via dedicated error message </w:t>
      </w:r>
      <w:r w:rsidR="007F6F7A" w:rsidRPr="00476D2F">
        <w:t>exchanges,</w:t>
      </w:r>
      <w:r w:rsidRPr="00476D2F">
        <w:t xml:space="preserve"> but</w:t>
      </w:r>
      <w:r>
        <w:t xml:space="preserve"> </w:t>
      </w:r>
      <w:r w:rsidRPr="00AC0058">
        <w:t>error notification is displayed to the user</w:t>
      </w:r>
      <w:r w:rsidRPr="00476D2F">
        <w:t>.</w:t>
      </w:r>
    </w:p>
    <w:p w14:paraId="620FB158" w14:textId="15C4A2C5" w:rsidR="00BB51DB" w:rsidRPr="00476D2F" w:rsidRDefault="00BE37F9">
      <w:r w:rsidRPr="00476D2F">
        <w:t>The messages sent to the CS/MIS</w:t>
      </w:r>
      <w:r w:rsidR="00DF00B2" w:rsidRPr="00476D2F">
        <w:t>2</w:t>
      </w:r>
      <w:r w:rsidRPr="00476D2F">
        <w:t xml:space="preserve"> application will be generated by the HTML GUI according to the data entered by the user</w:t>
      </w:r>
      <w:r w:rsidR="00DF47BE" w:rsidRPr="00476D2F">
        <w:t>.</w:t>
      </w:r>
    </w:p>
    <w:p w14:paraId="24EE71D9" w14:textId="560E2FA4" w:rsidR="00DF47BE" w:rsidRPr="00476D2F" w:rsidRDefault="004026F6" w:rsidP="00847CD9">
      <w:pPr>
        <w:pStyle w:val="Heading3"/>
      </w:pPr>
      <w:bookmarkStart w:id="461" w:name="_Ref250730190"/>
      <w:bookmarkStart w:id="462" w:name="_Toc185900687"/>
      <w:r w:rsidRPr="00476D2F">
        <w:t>IEs</w:t>
      </w:r>
      <w:r w:rsidRPr="00476D2F" w:rsidDel="004026F6">
        <w:t xml:space="preserve"> </w:t>
      </w:r>
      <w:r w:rsidR="00DF47BE" w:rsidRPr="00476D2F">
        <w:t>for statistics</w:t>
      </w:r>
      <w:bookmarkEnd w:id="461"/>
      <w:bookmarkEnd w:id="462"/>
    </w:p>
    <w:p w14:paraId="24EE71DA" w14:textId="29879A81" w:rsidR="00DF47BE" w:rsidRPr="00476D2F" w:rsidRDefault="008C3943" w:rsidP="0017371F">
      <w:pPr>
        <w:spacing w:before="120" w:after="120"/>
      </w:pPr>
      <w:r w:rsidRPr="00476D2F">
        <w:t xml:space="preserve">Information exchanges </w:t>
      </w:r>
      <w:r w:rsidR="00097E05" w:rsidRPr="00476D2F">
        <w:t xml:space="preserve">IE411 </w:t>
      </w:r>
      <w:r w:rsidR="004C1878">
        <w:t>is</w:t>
      </w:r>
      <w:r w:rsidRPr="00476D2F">
        <w:t xml:space="preserve"> used for the exchange of Business Statistics data.</w:t>
      </w:r>
    </w:p>
    <w:p w14:paraId="24EE71DC" w14:textId="40B84E4C" w:rsidR="00DF47BE" w:rsidRPr="00476D2F" w:rsidRDefault="00DF47BE">
      <w:r w:rsidRPr="00476D2F">
        <w:t>CS/MIS</w:t>
      </w:r>
      <w:r w:rsidR="00DF00B2" w:rsidRPr="00476D2F">
        <w:t>2</w:t>
      </w:r>
      <w:r w:rsidRPr="00476D2F">
        <w:t xml:space="preserve"> allows the manual upload of IE411 messages on the Web Interface. Either dedicated instances of these messages will be uploaded for each separate Customs system or one instance including data for all Customs systems. The user can simply supply the information to CS/MIS</w:t>
      </w:r>
      <w:r w:rsidR="00DF00B2" w:rsidRPr="00476D2F">
        <w:t>2</w:t>
      </w:r>
      <w:r w:rsidRPr="00476D2F">
        <w:t xml:space="preserve"> via a form provided in a screen. </w:t>
      </w:r>
    </w:p>
    <w:p w14:paraId="24EE71DD" w14:textId="357FC091" w:rsidR="00DF47BE" w:rsidRPr="00476D2F" w:rsidRDefault="00DF47BE">
      <w:pPr>
        <w:spacing w:after="120"/>
      </w:pPr>
      <w:r w:rsidRPr="00476D2F">
        <w:t>The following table shows the possibilities and in which direction each message is sent (Upload = from NCA to CS/MIS</w:t>
      </w:r>
      <w:r w:rsidR="00F17124" w:rsidRPr="00476D2F">
        <w:t>2</w:t>
      </w:r>
      <w:r w:rsidRPr="00476D2F">
        <w:t>, Download = from CS/MIS</w:t>
      </w:r>
      <w:r w:rsidR="00DF00B2" w:rsidRPr="00476D2F">
        <w:t>2</w:t>
      </w:r>
      <w:r w:rsidRPr="00476D2F">
        <w:t xml:space="preserve"> to NCA).</w:t>
      </w:r>
    </w:p>
    <w:p w14:paraId="02F72698" w14:textId="33A516A4" w:rsidR="00315890" w:rsidRPr="00476D2F" w:rsidRDefault="00315890"/>
    <w:tbl>
      <w:tblPr>
        <w:tblW w:w="907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94"/>
        <w:gridCol w:w="2125"/>
        <w:gridCol w:w="2410"/>
        <w:gridCol w:w="3543"/>
      </w:tblGrid>
      <w:tr w:rsidR="00DF47BE" w:rsidRPr="00110E6A" w14:paraId="24EE71E3" w14:textId="77777777" w:rsidTr="00F653CB">
        <w:trPr>
          <w:jc w:val="center"/>
        </w:trPr>
        <w:tc>
          <w:tcPr>
            <w:tcW w:w="994" w:type="dxa"/>
            <w:shd w:val="clear" w:color="auto" w:fill="002060"/>
          </w:tcPr>
          <w:p w14:paraId="24EE71DF" w14:textId="11911E5F" w:rsidR="00DF47BE" w:rsidRPr="00476D2F" w:rsidRDefault="00DF47BE" w:rsidP="00BB51DB">
            <w:pPr>
              <w:spacing w:before="0"/>
              <w:jc w:val="center"/>
              <w:rPr>
                <w:b/>
              </w:rPr>
            </w:pPr>
            <w:r w:rsidRPr="00476D2F">
              <w:rPr>
                <w:b/>
              </w:rPr>
              <w:t>IE</w:t>
            </w:r>
          </w:p>
        </w:tc>
        <w:tc>
          <w:tcPr>
            <w:tcW w:w="2125" w:type="dxa"/>
            <w:shd w:val="clear" w:color="auto" w:fill="002060"/>
          </w:tcPr>
          <w:p w14:paraId="24EE71E0" w14:textId="44ABAAD4" w:rsidR="00DF47BE" w:rsidRPr="00476D2F" w:rsidRDefault="00DF47BE" w:rsidP="00BB51DB">
            <w:pPr>
              <w:spacing w:before="0"/>
              <w:jc w:val="center"/>
              <w:rPr>
                <w:b/>
              </w:rPr>
            </w:pPr>
            <w:r w:rsidRPr="00476D2F">
              <w:rPr>
                <w:b/>
              </w:rPr>
              <w:t>Upload/ Download</w:t>
            </w:r>
          </w:p>
        </w:tc>
        <w:tc>
          <w:tcPr>
            <w:tcW w:w="2410" w:type="dxa"/>
            <w:shd w:val="clear" w:color="auto" w:fill="002060"/>
          </w:tcPr>
          <w:p w14:paraId="24EE71E1" w14:textId="62DD1166" w:rsidR="00DF47BE" w:rsidRPr="00476D2F" w:rsidRDefault="00DF47BE" w:rsidP="00BB51DB">
            <w:pPr>
              <w:spacing w:before="0"/>
              <w:jc w:val="center"/>
              <w:rPr>
                <w:b/>
              </w:rPr>
            </w:pPr>
            <w:r w:rsidRPr="00476D2F">
              <w:rPr>
                <w:b/>
              </w:rPr>
              <w:t>Data capture on screen of CS/MIS</w:t>
            </w:r>
            <w:r w:rsidR="00D363EB">
              <w:rPr>
                <w:b/>
              </w:rPr>
              <w:t>2</w:t>
            </w:r>
          </w:p>
        </w:tc>
        <w:tc>
          <w:tcPr>
            <w:tcW w:w="3543" w:type="dxa"/>
            <w:shd w:val="clear" w:color="auto" w:fill="002060"/>
          </w:tcPr>
          <w:p w14:paraId="24EE71E2" w14:textId="77777777" w:rsidR="00DF47BE" w:rsidRPr="00476D2F" w:rsidRDefault="00DF47BE" w:rsidP="00BB51DB">
            <w:pPr>
              <w:spacing w:before="0"/>
              <w:jc w:val="center"/>
              <w:rPr>
                <w:b/>
              </w:rPr>
            </w:pPr>
            <w:r w:rsidRPr="00476D2F">
              <w:rPr>
                <w:b/>
              </w:rPr>
              <w:t>Manual operation via browser</w:t>
            </w:r>
          </w:p>
        </w:tc>
      </w:tr>
      <w:tr w:rsidR="00DF47BE" w:rsidRPr="00110E6A" w14:paraId="24EE71E8" w14:textId="77777777" w:rsidTr="00F653CB">
        <w:trPr>
          <w:jc w:val="center"/>
        </w:trPr>
        <w:tc>
          <w:tcPr>
            <w:tcW w:w="994" w:type="dxa"/>
          </w:tcPr>
          <w:p w14:paraId="24EE71E4" w14:textId="2F5416DB" w:rsidR="00DF47BE" w:rsidRPr="00476D2F" w:rsidRDefault="00DF47BE" w:rsidP="00BB51DB">
            <w:pPr>
              <w:spacing w:before="0"/>
            </w:pPr>
            <w:r w:rsidRPr="00476D2F">
              <w:t>IE411</w:t>
            </w:r>
          </w:p>
        </w:tc>
        <w:tc>
          <w:tcPr>
            <w:tcW w:w="2125" w:type="dxa"/>
          </w:tcPr>
          <w:p w14:paraId="24EE71E5" w14:textId="77777777" w:rsidR="00DF47BE" w:rsidRPr="00476D2F" w:rsidRDefault="00DF47BE" w:rsidP="00BB51DB">
            <w:pPr>
              <w:spacing w:before="0"/>
              <w:jc w:val="center"/>
            </w:pPr>
            <w:r w:rsidRPr="00476D2F">
              <w:t>Up</w:t>
            </w:r>
          </w:p>
        </w:tc>
        <w:tc>
          <w:tcPr>
            <w:tcW w:w="2410" w:type="dxa"/>
          </w:tcPr>
          <w:p w14:paraId="24EE71E6" w14:textId="0802A958" w:rsidR="00DF47BE" w:rsidRPr="00476D2F" w:rsidRDefault="009E0615" w:rsidP="00BB51DB">
            <w:pPr>
              <w:spacing w:before="0"/>
              <w:jc w:val="center"/>
            </w:pPr>
            <w:r>
              <w:t>-</w:t>
            </w:r>
          </w:p>
        </w:tc>
        <w:tc>
          <w:tcPr>
            <w:tcW w:w="3543" w:type="dxa"/>
          </w:tcPr>
          <w:p w14:paraId="24EE71E7" w14:textId="77777777" w:rsidR="00DF47BE" w:rsidRPr="00476D2F" w:rsidRDefault="00DF47BE" w:rsidP="00BB51DB">
            <w:pPr>
              <w:spacing w:before="0"/>
              <w:jc w:val="center"/>
            </w:pPr>
            <w:r w:rsidRPr="00476D2F">
              <w:t>X</w:t>
            </w:r>
          </w:p>
        </w:tc>
      </w:tr>
      <w:tr w:rsidR="006E7CCB" w:rsidRPr="00110E6A" w14:paraId="2BBF943E" w14:textId="77777777" w:rsidTr="00F653CB">
        <w:trPr>
          <w:jc w:val="center"/>
        </w:trPr>
        <w:tc>
          <w:tcPr>
            <w:tcW w:w="994" w:type="dxa"/>
          </w:tcPr>
          <w:p w14:paraId="62E872FD" w14:textId="0EBBFF63" w:rsidR="006E7CCB" w:rsidRPr="00476D2F" w:rsidRDefault="006E7CCB" w:rsidP="00BB51DB">
            <w:pPr>
              <w:spacing w:before="0"/>
            </w:pPr>
            <w:r>
              <w:t>IE903</w:t>
            </w:r>
          </w:p>
        </w:tc>
        <w:tc>
          <w:tcPr>
            <w:tcW w:w="2125" w:type="dxa"/>
          </w:tcPr>
          <w:p w14:paraId="0A903B04" w14:textId="287E118B" w:rsidR="006E7CCB" w:rsidRPr="00476D2F" w:rsidRDefault="006E7CCB" w:rsidP="00BB51DB">
            <w:pPr>
              <w:spacing w:before="0"/>
              <w:jc w:val="center"/>
            </w:pPr>
            <w:r>
              <w:t>Down</w:t>
            </w:r>
          </w:p>
        </w:tc>
        <w:tc>
          <w:tcPr>
            <w:tcW w:w="2410" w:type="dxa"/>
          </w:tcPr>
          <w:p w14:paraId="5A34B988" w14:textId="65D20C3E" w:rsidR="006E7CCB" w:rsidRPr="00476D2F" w:rsidRDefault="009E0615" w:rsidP="00BB51DB">
            <w:pPr>
              <w:spacing w:before="0"/>
              <w:jc w:val="center"/>
            </w:pPr>
            <w:r>
              <w:t>-</w:t>
            </w:r>
          </w:p>
        </w:tc>
        <w:tc>
          <w:tcPr>
            <w:tcW w:w="3543" w:type="dxa"/>
          </w:tcPr>
          <w:p w14:paraId="33BE6F46" w14:textId="6222BBAB" w:rsidR="006E7CCB" w:rsidRPr="00476D2F" w:rsidRDefault="006E7CCB" w:rsidP="00BB51DB">
            <w:pPr>
              <w:spacing w:before="0"/>
              <w:jc w:val="center"/>
            </w:pPr>
            <w:r>
              <w:t>X</w:t>
            </w:r>
          </w:p>
        </w:tc>
      </w:tr>
    </w:tbl>
    <w:p w14:paraId="24EE71F3" w14:textId="4A859A46" w:rsidR="00DF47BE" w:rsidRPr="00476D2F" w:rsidRDefault="00DF47BE" w:rsidP="008F703C">
      <w:pPr>
        <w:pStyle w:val="Caption"/>
      </w:pPr>
      <w:bookmarkStart w:id="463" w:name="_Hlt518889617"/>
      <w:bookmarkStart w:id="464" w:name="_Toc46228999"/>
      <w:bookmarkStart w:id="465" w:name="_Toc77049021"/>
      <w:bookmarkStart w:id="466" w:name="_Hlt518889680"/>
      <w:bookmarkStart w:id="467" w:name="_Toc185900936"/>
      <w:bookmarkEnd w:id="463"/>
      <w:r w:rsidRPr="00476D2F">
        <w:t xml:space="preserve">Table </w:t>
      </w:r>
      <w:r w:rsidR="002C7E76">
        <w:fldChar w:fldCharType="begin"/>
      </w:r>
      <w:r w:rsidR="002C7E76">
        <w:instrText xml:space="preserve"> SEQ Table \* ARABIC </w:instrText>
      </w:r>
      <w:r w:rsidR="002C7E76">
        <w:fldChar w:fldCharType="separate"/>
      </w:r>
      <w:r w:rsidR="004501EF">
        <w:rPr>
          <w:noProof/>
        </w:rPr>
        <w:t>10</w:t>
      </w:r>
      <w:r w:rsidR="002C7E76">
        <w:fldChar w:fldCharType="end"/>
      </w:r>
      <w:r w:rsidRPr="00476D2F">
        <w:t>: Additional CS/MIS</w:t>
      </w:r>
      <w:r w:rsidR="006772D5" w:rsidRPr="00476D2F">
        <w:t>2</w:t>
      </w:r>
      <w:r w:rsidRPr="00476D2F">
        <w:t xml:space="preserve"> interfaces across the Web</w:t>
      </w:r>
      <w:bookmarkEnd w:id="464"/>
      <w:bookmarkEnd w:id="465"/>
      <w:bookmarkEnd w:id="467"/>
    </w:p>
    <w:bookmarkEnd w:id="466"/>
    <w:p w14:paraId="24EE71F4" w14:textId="5E05CD0B" w:rsidR="00DF47BE" w:rsidRDefault="00DF47BE">
      <w:pPr>
        <w:pStyle w:val="BodyTextIndent"/>
      </w:pPr>
      <w:r w:rsidRPr="00476D2F">
        <w:t xml:space="preserve">No error reporting is foreseen via dedicated error message exchanges but only basic transfer. </w:t>
      </w:r>
    </w:p>
    <w:p w14:paraId="1F97FFBB" w14:textId="77777777" w:rsidR="00BB51DB" w:rsidRPr="00476D2F" w:rsidRDefault="00BB51DB">
      <w:pPr>
        <w:pStyle w:val="BodyTextIndent"/>
      </w:pPr>
    </w:p>
    <w:p w14:paraId="24EE720F" w14:textId="4A8CC6E1" w:rsidR="00DF47BE" w:rsidRPr="00476D2F" w:rsidRDefault="00DF47BE">
      <w:pPr>
        <w:pStyle w:val="Heading2"/>
      </w:pPr>
      <w:bookmarkStart w:id="468" w:name="_Toc169791108"/>
      <w:bookmarkStart w:id="469" w:name="_Toc170829652"/>
      <w:bookmarkStart w:id="470" w:name="_Toc171699524"/>
      <w:bookmarkStart w:id="471" w:name="_Toc172025453"/>
      <w:bookmarkStart w:id="472" w:name="_Toc169791109"/>
      <w:bookmarkStart w:id="473" w:name="_Toc170829653"/>
      <w:bookmarkStart w:id="474" w:name="_Toc171699525"/>
      <w:bookmarkStart w:id="475" w:name="_Toc172025454"/>
      <w:bookmarkStart w:id="476" w:name="_Toc169791110"/>
      <w:bookmarkStart w:id="477" w:name="_Toc170829654"/>
      <w:bookmarkStart w:id="478" w:name="_Toc171699526"/>
      <w:bookmarkStart w:id="479" w:name="_Toc172025455"/>
      <w:bookmarkStart w:id="480" w:name="_Toc169791111"/>
      <w:bookmarkStart w:id="481" w:name="_Toc170829655"/>
      <w:bookmarkStart w:id="482" w:name="_Toc171699527"/>
      <w:bookmarkStart w:id="483" w:name="_Toc172025456"/>
      <w:bookmarkStart w:id="484" w:name="_Toc169791112"/>
      <w:bookmarkStart w:id="485" w:name="_Toc170829656"/>
      <w:bookmarkStart w:id="486" w:name="_Toc171699528"/>
      <w:bookmarkStart w:id="487" w:name="_Toc172025457"/>
      <w:bookmarkStart w:id="488" w:name="_Toc169791113"/>
      <w:bookmarkStart w:id="489" w:name="_Toc170829657"/>
      <w:bookmarkStart w:id="490" w:name="_Toc171699529"/>
      <w:bookmarkStart w:id="491" w:name="_Toc172025458"/>
      <w:bookmarkStart w:id="492" w:name="_Toc169791114"/>
      <w:bookmarkStart w:id="493" w:name="_Toc170829658"/>
      <w:bookmarkStart w:id="494" w:name="_Toc171699530"/>
      <w:bookmarkStart w:id="495" w:name="_Toc172025459"/>
      <w:bookmarkStart w:id="496" w:name="_Toc169791115"/>
      <w:bookmarkStart w:id="497" w:name="_Toc170829659"/>
      <w:bookmarkStart w:id="498" w:name="_Toc171699531"/>
      <w:bookmarkStart w:id="499" w:name="_Toc172025460"/>
      <w:bookmarkStart w:id="500" w:name="_Toc169791116"/>
      <w:bookmarkStart w:id="501" w:name="_Toc170829660"/>
      <w:bookmarkStart w:id="502" w:name="_Toc171699532"/>
      <w:bookmarkStart w:id="503" w:name="_Toc172025461"/>
      <w:bookmarkStart w:id="504" w:name="_Toc169791117"/>
      <w:bookmarkStart w:id="505" w:name="_Toc170829661"/>
      <w:bookmarkStart w:id="506" w:name="_Toc171699533"/>
      <w:bookmarkStart w:id="507" w:name="_Toc172025462"/>
      <w:bookmarkStart w:id="508" w:name="_Toc169791118"/>
      <w:bookmarkStart w:id="509" w:name="_Toc170829662"/>
      <w:bookmarkStart w:id="510" w:name="_Toc171699534"/>
      <w:bookmarkStart w:id="511" w:name="_Toc172025463"/>
      <w:bookmarkStart w:id="512" w:name="_Toc169791119"/>
      <w:bookmarkStart w:id="513" w:name="_Toc170829663"/>
      <w:bookmarkStart w:id="514" w:name="_Toc171699535"/>
      <w:bookmarkStart w:id="515" w:name="_Toc172025464"/>
      <w:bookmarkStart w:id="516" w:name="_Toc169791120"/>
      <w:bookmarkStart w:id="517" w:name="_Toc170829664"/>
      <w:bookmarkStart w:id="518" w:name="_Toc171699536"/>
      <w:bookmarkStart w:id="519" w:name="_Toc172025465"/>
      <w:bookmarkStart w:id="520" w:name="_Toc169791121"/>
      <w:bookmarkStart w:id="521" w:name="_Toc170829665"/>
      <w:bookmarkStart w:id="522" w:name="_Toc171699537"/>
      <w:bookmarkStart w:id="523" w:name="_Toc172025466"/>
      <w:bookmarkStart w:id="524" w:name="_Toc169791122"/>
      <w:bookmarkStart w:id="525" w:name="_Toc170829666"/>
      <w:bookmarkStart w:id="526" w:name="_Toc171699538"/>
      <w:bookmarkStart w:id="527" w:name="_Toc172025467"/>
      <w:bookmarkStart w:id="528" w:name="_Toc169791123"/>
      <w:bookmarkStart w:id="529" w:name="_Toc170829667"/>
      <w:bookmarkStart w:id="530" w:name="_Toc171699539"/>
      <w:bookmarkStart w:id="531" w:name="_Toc172025468"/>
      <w:bookmarkStart w:id="532" w:name="_Toc169791124"/>
      <w:bookmarkStart w:id="533" w:name="_Toc170829668"/>
      <w:bookmarkStart w:id="534" w:name="_Toc171699540"/>
      <w:bookmarkStart w:id="535" w:name="_Toc172025469"/>
      <w:bookmarkStart w:id="536" w:name="_Toc169791125"/>
      <w:bookmarkStart w:id="537" w:name="_Toc170829669"/>
      <w:bookmarkStart w:id="538" w:name="_Toc171699541"/>
      <w:bookmarkStart w:id="539" w:name="_Toc172025470"/>
      <w:bookmarkStart w:id="540" w:name="_Toc169791126"/>
      <w:bookmarkStart w:id="541" w:name="_Toc170829670"/>
      <w:bookmarkStart w:id="542" w:name="_Toc171699542"/>
      <w:bookmarkStart w:id="543" w:name="_Toc172025471"/>
      <w:bookmarkStart w:id="544" w:name="_Toc169791127"/>
      <w:bookmarkStart w:id="545" w:name="_Toc170829671"/>
      <w:bookmarkStart w:id="546" w:name="_Toc171699543"/>
      <w:bookmarkStart w:id="547" w:name="_Toc172025472"/>
      <w:bookmarkStart w:id="548" w:name="_Toc169791128"/>
      <w:bookmarkStart w:id="549" w:name="_Toc170829672"/>
      <w:bookmarkStart w:id="550" w:name="_Toc171699544"/>
      <w:bookmarkStart w:id="551" w:name="_Toc172025473"/>
      <w:bookmarkStart w:id="552" w:name="_Toc169791129"/>
      <w:bookmarkStart w:id="553" w:name="_Toc170829673"/>
      <w:bookmarkStart w:id="554" w:name="_Toc171699545"/>
      <w:bookmarkStart w:id="555" w:name="_Toc172025474"/>
      <w:bookmarkStart w:id="556" w:name="_Toc147239246"/>
      <w:bookmarkStart w:id="557" w:name="_Toc169791130"/>
      <w:bookmarkStart w:id="558" w:name="_Toc170829674"/>
      <w:bookmarkStart w:id="559" w:name="_Toc171699546"/>
      <w:bookmarkStart w:id="560" w:name="_Toc172025475"/>
      <w:bookmarkStart w:id="561" w:name="_Toc169791131"/>
      <w:bookmarkStart w:id="562" w:name="_Toc170829675"/>
      <w:bookmarkStart w:id="563" w:name="_Toc171699547"/>
      <w:bookmarkStart w:id="564" w:name="_Toc172025476"/>
      <w:bookmarkStart w:id="565" w:name="_Toc77048934"/>
      <w:bookmarkStart w:id="566" w:name="_Toc78704733"/>
      <w:bookmarkStart w:id="567" w:name="_Toc259460314"/>
      <w:bookmarkStart w:id="568" w:name="_Ref477356419"/>
      <w:bookmarkStart w:id="569" w:name="_Toc526170422"/>
      <w:bookmarkStart w:id="570" w:name="_Toc185900688"/>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rsidRPr="00476D2F">
        <w:t>Message exchanges with CS/MIS</w:t>
      </w:r>
      <w:r w:rsidR="009636D8" w:rsidRPr="00476D2F">
        <w:t>2</w:t>
      </w:r>
      <w:r w:rsidRPr="00476D2F">
        <w:t xml:space="preserve"> via CCN/CSI</w:t>
      </w:r>
      <w:bookmarkEnd w:id="565"/>
      <w:bookmarkEnd w:id="566"/>
      <w:bookmarkEnd w:id="567"/>
      <w:bookmarkEnd w:id="568"/>
      <w:bookmarkEnd w:id="569"/>
      <w:bookmarkEnd w:id="570"/>
    </w:p>
    <w:p w14:paraId="24EE7210" w14:textId="77777777" w:rsidR="00DF47BE" w:rsidRPr="00476D2F" w:rsidRDefault="00DF47BE">
      <w:r w:rsidRPr="00476D2F">
        <w:t xml:space="preserve">This section deals with the IE411, the CCN/CSI technical statistics, the CCN/CSI audit </w:t>
      </w:r>
      <w:proofErr w:type="gramStart"/>
      <w:r w:rsidRPr="00476D2F">
        <w:t>files</w:t>
      </w:r>
      <w:proofErr w:type="gramEnd"/>
      <w:r w:rsidRPr="00476D2F">
        <w:t xml:space="preserve"> and the exchange of MRN Follow up queries and responses.</w:t>
      </w:r>
    </w:p>
    <w:p w14:paraId="24EE7211" w14:textId="3E9C9FFD" w:rsidR="00DF47BE" w:rsidRPr="00476D2F" w:rsidRDefault="00DF47BE" w:rsidP="006F347D">
      <w:pPr>
        <w:pStyle w:val="Heading3"/>
      </w:pPr>
      <w:r w:rsidRPr="00476D2F">
        <w:t xml:space="preserve"> </w:t>
      </w:r>
      <w:bookmarkStart w:id="571" w:name="_Toc78704734"/>
      <w:bookmarkStart w:id="572" w:name="_Ref250730237"/>
      <w:bookmarkStart w:id="573" w:name="_Toc259460315"/>
      <w:bookmarkStart w:id="574" w:name="_Toc526170423"/>
      <w:bookmarkStart w:id="575" w:name="_Toc185900689"/>
      <w:r w:rsidRPr="00476D2F">
        <w:t xml:space="preserve">Sending IE411 data to </w:t>
      </w:r>
      <w:bookmarkEnd w:id="571"/>
      <w:r w:rsidRPr="00476D2F">
        <w:t>CS/MIS</w:t>
      </w:r>
      <w:bookmarkEnd w:id="572"/>
      <w:bookmarkEnd w:id="573"/>
      <w:bookmarkEnd w:id="574"/>
      <w:r w:rsidR="005769E9" w:rsidRPr="00476D2F">
        <w:t>2</w:t>
      </w:r>
      <w:bookmarkEnd w:id="575"/>
    </w:p>
    <w:p w14:paraId="2A03CB61" w14:textId="06C5B8FF" w:rsidR="00805522" w:rsidRPr="00476D2F" w:rsidRDefault="007F7760" w:rsidP="00F653CB">
      <w:pPr>
        <w:pStyle w:val="Heading4"/>
      </w:pPr>
      <w:r w:rsidRPr="00476D2F">
        <w:t>For NCTS-P4, ECS-P2, ICS-P1</w:t>
      </w:r>
    </w:p>
    <w:p w14:paraId="4BD6AFE6" w14:textId="3BD795F0" w:rsidR="00F93A81" w:rsidRPr="00476D2F" w:rsidRDefault="001E41C8">
      <w:r w:rsidRPr="00476D2F">
        <w:t>The IE411 message has EDIFACT (CD411B) or XML (CD411C) as its format and is either sent to the CS/MIS2 application across CCN/CSI</w:t>
      </w:r>
      <w:r>
        <w:t>.</w:t>
      </w:r>
    </w:p>
    <w:p w14:paraId="24EE7213" w14:textId="51E15918" w:rsidR="00DF47BE" w:rsidRPr="00476D2F" w:rsidRDefault="00F93A81">
      <w:r w:rsidRPr="00476D2F">
        <w:t>CS/MIS2 has a dedicated address on the CCN/CSI network and a dedicated queue for capturing the business statistics.</w:t>
      </w:r>
    </w:p>
    <w:p w14:paraId="24EE7214" w14:textId="417F3784" w:rsidR="00EA6CD7" w:rsidRPr="00476D2F" w:rsidRDefault="00EA6CD7" w:rsidP="00EA6CD7">
      <w:r w:rsidRPr="00476D2F">
        <w:t>If the IE411 message is sent to the CS/MIS</w:t>
      </w:r>
      <w:r w:rsidR="00D95BAE" w:rsidRPr="00476D2F">
        <w:t>2</w:t>
      </w:r>
      <w:r w:rsidRPr="00476D2F">
        <w:t xml:space="preserve"> application across CCN/CSI, in the message descriptor the value ‘CSIMQMT_DATAGRAM’ must be used for the data element ‘</w:t>
      </w:r>
      <w:proofErr w:type="spellStart"/>
      <w:r w:rsidRPr="00476D2F">
        <w:t>MsgType</w:t>
      </w:r>
      <w:proofErr w:type="spellEnd"/>
      <w:r w:rsidRPr="00476D2F">
        <w:t>’.</w:t>
      </w:r>
    </w:p>
    <w:p w14:paraId="24EE7215" w14:textId="31FD95DE" w:rsidR="00DF47BE" w:rsidRPr="00476D2F" w:rsidRDefault="00DF47BE">
      <w:r w:rsidRPr="00476D2F">
        <w:t>If CS/MIS</w:t>
      </w:r>
      <w:r w:rsidR="00D95BAE" w:rsidRPr="00476D2F">
        <w:t>2</w:t>
      </w:r>
      <w:r w:rsidRPr="00476D2F">
        <w:t xml:space="preserve"> has problems with parsing IE411, an IE906, IE907 or IE917 message is returned to the originator. </w:t>
      </w:r>
    </w:p>
    <w:p w14:paraId="60ED3DF0" w14:textId="42F2B36F" w:rsidR="00F01A5D" w:rsidRPr="00476D2F" w:rsidRDefault="0030247E" w:rsidP="00F01A5D">
      <w:pPr>
        <w:ind w:left="720" w:hanging="720"/>
      </w:pPr>
      <w:r w:rsidRPr="00476D2F">
        <w:rPr>
          <w:b/>
          <w:u w:val="single"/>
        </w:rPr>
        <w:t>Note:</w:t>
      </w:r>
      <w:r w:rsidRPr="00476D2F">
        <w:t xml:space="preserve"> </w:t>
      </w:r>
      <w:r w:rsidR="00F01A5D" w:rsidRPr="00476D2F">
        <w:t xml:space="preserve">The replacement of </w:t>
      </w:r>
      <w:r w:rsidRPr="00476D2F">
        <w:t>CS/MIS by CS/MIS2</w:t>
      </w:r>
      <w:r w:rsidR="00F01A5D" w:rsidRPr="00476D2F">
        <w:t xml:space="preserve"> </w:t>
      </w:r>
      <w:r w:rsidRPr="00476D2F">
        <w:t>will not impact the configuration of the National Application</w:t>
      </w:r>
      <w:r w:rsidR="00F01A5D" w:rsidRPr="00476D2F">
        <w:t>s</w:t>
      </w:r>
      <w:r w:rsidRPr="00476D2F">
        <w:t xml:space="preserve"> sending the CD411B or CD411C.</w:t>
      </w:r>
    </w:p>
    <w:p w14:paraId="3BF0165E" w14:textId="4A9CE9C4" w:rsidR="008A2E56" w:rsidRPr="008A2E56" w:rsidRDefault="007F7760" w:rsidP="00E70D32">
      <w:pPr>
        <w:pStyle w:val="Heading4"/>
      </w:pPr>
      <w:r w:rsidRPr="00E70D32">
        <w:t xml:space="preserve">For </w:t>
      </w:r>
      <w:r w:rsidR="00516E8D">
        <w:t>AES-P1, NCTS-P5 and NCTS-P6</w:t>
      </w:r>
    </w:p>
    <w:p w14:paraId="6EC43FA1" w14:textId="77777777" w:rsidR="0030247E" w:rsidRPr="00434199" w:rsidRDefault="0030247E" w:rsidP="003657A4">
      <w:r w:rsidRPr="00434199">
        <w:rPr>
          <w:iCs/>
        </w:rPr>
        <w:t>The CD411D message must have only XML format. It must be sent to the CS/MIS2 application across CCN/</w:t>
      </w:r>
      <w:proofErr w:type="gramStart"/>
      <w:r w:rsidRPr="00434199">
        <w:rPr>
          <w:iCs/>
        </w:rPr>
        <w:t>CSI</w:t>
      </w:r>
      <w:proofErr w:type="gramEnd"/>
      <w:r w:rsidRPr="00434199">
        <w:rPr>
          <w:iCs/>
        </w:rPr>
        <w:t xml:space="preserve"> or it is manually uploaded</w:t>
      </w:r>
      <w:r w:rsidRPr="002F6D66">
        <w:rPr>
          <w:iCs/>
        </w:rPr>
        <w:t xml:space="preserve"> on CS/MIS2 Web interface. </w:t>
      </w:r>
    </w:p>
    <w:p w14:paraId="79C9E604" w14:textId="77777777" w:rsidR="0030247E" w:rsidRPr="00476D2F" w:rsidRDefault="0030247E" w:rsidP="0030247E">
      <w:pPr>
        <w:rPr>
          <w:iCs/>
        </w:rPr>
      </w:pPr>
      <w:r w:rsidRPr="00476D2F">
        <w:rPr>
          <w:iCs/>
        </w:rPr>
        <w:t>CS/MIS2 has a dedicated address on the CCN/CSI network and a dedicated queue for capturing the business statistics.</w:t>
      </w:r>
    </w:p>
    <w:p w14:paraId="518A2243" w14:textId="77777777" w:rsidR="0030247E" w:rsidRPr="00476D2F" w:rsidRDefault="0030247E" w:rsidP="0030247E">
      <w:pPr>
        <w:rPr>
          <w:iCs/>
        </w:rPr>
      </w:pPr>
      <w:r w:rsidRPr="00476D2F">
        <w:rPr>
          <w:iCs/>
        </w:rPr>
        <w:t>If the CD411D message is sent to the CS/MIS2 application across CCN/CSI, in the message descriptor the value ‘CSIMQMT_DATAGRAM’ must be used for the data element ‘</w:t>
      </w:r>
      <w:proofErr w:type="spellStart"/>
      <w:r w:rsidRPr="00476D2F">
        <w:rPr>
          <w:iCs/>
        </w:rPr>
        <w:t>MsgType</w:t>
      </w:r>
      <w:proofErr w:type="spellEnd"/>
      <w:r w:rsidRPr="00476D2F">
        <w:rPr>
          <w:iCs/>
        </w:rPr>
        <w:t>’.</w:t>
      </w:r>
    </w:p>
    <w:p w14:paraId="5ADD967E" w14:textId="52A8484E" w:rsidR="003A6D25" w:rsidRPr="00476D2F" w:rsidRDefault="0030247E" w:rsidP="0030247E">
      <w:pPr>
        <w:rPr>
          <w:iCs/>
        </w:rPr>
      </w:pPr>
      <w:r w:rsidRPr="00476D2F">
        <w:rPr>
          <w:iCs/>
        </w:rPr>
        <w:t xml:space="preserve">If the CS/MIS2 application detects an XML error when parsing the CD411D, it replies by sending a message CD917C (XML error) or CD906C (functional error) to the originator. </w:t>
      </w:r>
    </w:p>
    <w:p w14:paraId="629A987D" w14:textId="359B75B6" w:rsidR="003A6D25" w:rsidRPr="00476D2F" w:rsidRDefault="001166F5" w:rsidP="00F653CB">
      <w:pPr>
        <w:pStyle w:val="Heading5"/>
        <w:rPr>
          <w:iCs/>
        </w:rPr>
      </w:pPr>
      <w:r w:rsidRPr="00476D2F">
        <w:t xml:space="preserve">Partial submission of business statistics via </w:t>
      </w:r>
      <w:r w:rsidR="00C15135" w:rsidRPr="00476D2F">
        <w:t xml:space="preserve">multiple submissions of </w:t>
      </w:r>
      <w:r w:rsidR="002D679A" w:rsidRPr="00476D2F">
        <w:t>CD</w:t>
      </w:r>
      <w:r w:rsidR="00C15135" w:rsidRPr="00476D2F">
        <w:t>411D</w:t>
      </w:r>
    </w:p>
    <w:p w14:paraId="3E05D1CF" w14:textId="0961F024" w:rsidR="004E76D7" w:rsidRPr="00476D2F" w:rsidRDefault="009B497A" w:rsidP="004E76D7">
      <w:r w:rsidRPr="00476D2F">
        <w:t xml:space="preserve">The entire set of the mandatory </w:t>
      </w:r>
      <w:proofErr w:type="gramStart"/>
      <w:r w:rsidRPr="00476D2F">
        <w:t>Statistics</w:t>
      </w:r>
      <w:proofErr w:type="gramEnd"/>
      <w:r w:rsidRPr="00476D2F">
        <w:t xml:space="preserve"> Types that are specified in </w:t>
      </w:r>
      <w:r w:rsidR="00F01A5D" w:rsidRPr="00476D2F">
        <w:t xml:space="preserve">the CS/RD2 codelist </w:t>
      </w:r>
      <w:r w:rsidRPr="00476D2F">
        <w:t>CL057</w:t>
      </w:r>
      <w:r w:rsidR="00F01A5D" w:rsidRPr="00476D2F">
        <w:t xml:space="preserve"> (</w:t>
      </w:r>
      <w:proofErr w:type="spellStart"/>
      <w:r w:rsidR="00F01A5D" w:rsidRPr="00476D2F">
        <w:rPr>
          <w:i/>
        </w:rPr>
        <w:t>StatisticsType</w:t>
      </w:r>
      <w:proofErr w:type="spellEnd"/>
      <w:r w:rsidR="00F01A5D" w:rsidRPr="00476D2F">
        <w:t>)</w:t>
      </w:r>
      <w:r w:rsidRPr="00476D2F">
        <w:t xml:space="preserve"> for a specific period can be provided in more than one submission of the </w:t>
      </w:r>
      <w:r w:rsidR="001D1ABE" w:rsidRPr="00476D2F">
        <w:t>CD</w:t>
      </w:r>
      <w:r w:rsidRPr="00476D2F">
        <w:t>411</w:t>
      </w:r>
      <w:r w:rsidR="001D1ABE" w:rsidRPr="00476D2F">
        <w:t>D</w:t>
      </w:r>
      <w:r w:rsidRPr="00476D2F">
        <w:t xml:space="preserve">. However, </w:t>
      </w:r>
      <w:r w:rsidRPr="00476D2F">
        <w:rPr>
          <w:u w:val="single"/>
        </w:rPr>
        <w:t>all</w:t>
      </w:r>
      <w:r w:rsidRPr="00476D2F">
        <w:t xml:space="preserve"> the </w:t>
      </w:r>
      <w:r w:rsidR="00F01A5D" w:rsidRPr="00476D2F">
        <w:t>‘</w:t>
      </w:r>
      <w:r w:rsidRPr="00476D2F">
        <w:t>Series Elements</w:t>
      </w:r>
      <w:r w:rsidR="00F01A5D" w:rsidRPr="00476D2F">
        <w:t>’</w:t>
      </w:r>
      <w:r w:rsidRPr="00476D2F">
        <w:t xml:space="preserve"> of a Statistics Type are expected to be provided in the </w:t>
      </w:r>
      <w:r w:rsidR="002B035D" w:rsidRPr="00476D2F">
        <w:t xml:space="preserve">instance </w:t>
      </w:r>
      <w:r w:rsidRPr="00476D2F">
        <w:t xml:space="preserve">of the </w:t>
      </w:r>
      <w:r w:rsidR="002B035D" w:rsidRPr="00476D2F">
        <w:t>CD</w:t>
      </w:r>
      <w:r w:rsidRPr="00476D2F">
        <w:t>411</w:t>
      </w:r>
      <w:r w:rsidR="002B035D" w:rsidRPr="00476D2F">
        <w:t>D</w:t>
      </w:r>
      <w:r w:rsidRPr="00476D2F">
        <w:t xml:space="preserve"> that provides the </w:t>
      </w:r>
      <w:r w:rsidR="00FF3C71" w:rsidRPr="00476D2F">
        <w:t xml:space="preserve">pertinent data for </w:t>
      </w:r>
      <w:r w:rsidRPr="00476D2F">
        <w:t>th</w:t>
      </w:r>
      <w:r w:rsidR="00F01A5D" w:rsidRPr="00476D2F">
        <w:t>is</w:t>
      </w:r>
      <w:r w:rsidRPr="00476D2F">
        <w:t xml:space="preserve"> specific Statistics Type</w:t>
      </w:r>
      <w:r w:rsidR="00F13E9D" w:rsidRPr="00476D2F">
        <w:t xml:space="preserve"> and report</w:t>
      </w:r>
      <w:r w:rsidR="009657A2" w:rsidRPr="00476D2F">
        <w:t>ing</w:t>
      </w:r>
      <w:r w:rsidR="00F13E9D" w:rsidRPr="00476D2F">
        <w:t xml:space="preserve"> period</w:t>
      </w:r>
      <w:r w:rsidR="007555C7" w:rsidRPr="00476D2F">
        <w:t>.</w:t>
      </w:r>
      <w:r w:rsidR="00D07631" w:rsidRPr="00476D2F">
        <w:t xml:space="preserve"> </w:t>
      </w:r>
    </w:p>
    <w:p w14:paraId="18FBFDB4" w14:textId="0AACFEEA" w:rsidR="001D57DD" w:rsidRPr="00476D2F" w:rsidRDefault="007F7760" w:rsidP="004E76D7">
      <w:r w:rsidRPr="00476D2F">
        <w:t>In CS/MIS2, the</w:t>
      </w:r>
      <w:r w:rsidR="004E76D7" w:rsidRPr="00476D2F">
        <w:t xml:space="preserve"> </w:t>
      </w:r>
      <w:r w:rsidRPr="00476D2F">
        <w:t>‘</w:t>
      </w:r>
      <w:r w:rsidR="00975D68" w:rsidRPr="00476D2F">
        <w:rPr>
          <w:i/>
        </w:rPr>
        <w:t>Reporting completion date</w:t>
      </w:r>
      <w:r w:rsidRPr="00476D2F">
        <w:rPr>
          <w:i/>
        </w:rPr>
        <w:t>’</w:t>
      </w:r>
      <w:r w:rsidR="004E76D7" w:rsidRPr="00476D2F">
        <w:t xml:space="preserve"> </w:t>
      </w:r>
      <w:r w:rsidRPr="00476D2F">
        <w:t>defines the</w:t>
      </w:r>
      <w:r w:rsidR="00285B2D" w:rsidRPr="00476D2F">
        <w:t xml:space="preserve"> </w:t>
      </w:r>
      <w:r w:rsidR="0063560B" w:rsidRPr="00476D2F">
        <w:t xml:space="preserve">time </w:t>
      </w:r>
      <w:r w:rsidR="004E76D7" w:rsidRPr="00476D2F">
        <w:t xml:space="preserve">interval for </w:t>
      </w:r>
      <w:r w:rsidRPr="00476D2F">
        <w:t xml:space="preserve">providing </w:t>
      </w:r>
      <w:r w:rsidR="004E76D7" w:rsidRPr="00476D2F">
        <w:t xml:space="preserve">the entire set of </w:t>
      </w:r>
      <w:proofErr w:type="gramStart"/>
      <w:r w:rsidR="004E76D7" w:rsidRPr="00476D2F">
        <w:t>Statistics</w:t>
      </w:r>
      <w:proofErr w:type="gramEnd"/>
      <w:r w:rsidR="004E76D7" w:rsidRPr="00476D2F">
        <w:t xml:space="preserve"> </w:t>
      </w:r>
      <w:r w:rsidRPr="00476D2F">
        <w:t>T</w:t>
      </w:r>
      <w:r w:rsidR="004E76D7" w:rsidRPr="00476D2F">
        <w:t>ypes for a specific period.</w:t>
      </w:r>
    </w:p>
    <w:p w14:paraId="004EC154" w14:textId="7735D52A" w:rsidR="004E76D7" w:rsidRPr="00476D2F" w:rsidRDefault="003E423D" w:rsidP="004E76D7">
      <w:r w:rsidRPr="00476D2F">
        <w:t>In case of partial submissions, the relevant warnings</w:t>
      </w:r>
      <w:r>
        <w:t xml:space="preserve"> </w:t>
      </w:r>
      <w:r w:rsidRPr="001C039A">
        <w:t>(CD903</w:t>
      </w:r>
      <w:r w:rsidR="00A34409">
        <w:t>D</w:t>
      </w:r>
      <w:r w:rsidRPr="001C039A">
        <w:t xml:space="preserve"> message)</w:t>
      </w:r>
      <w:r w:rsidRPr="00476D2F">
        <w:t xml:space="preserve"> will be reported back to the sending NA (please see </w:t>
      </w:r>
      <w:r w:rsidRPr="00476D2F">
        <w:fldChar w:fldCharType="begin"/>
      </w:r>
      <w:r w:rsidRPr="00476D2F">
        <w:instrText xml:space="preserve"> REF _Ref44437203 \r \h </w:instrText>
      </w:r>
      <w:r w:rsidRPr="00476D2F">
        <w:fldChar w:fldCharType="separate"/>
      </w:r>
      <w:r w:rsidR="004501EF">
        <w:t>II.4.1.2.3</w:t>
      </w:r>
      <w:r w:rsidRPr="00476D2F">
        <w:fldChar w:fldCharType="end"/>
      </w:r>
      <w:r w:rsidRPr="00476D2F">
        <w:t xml:space="preserve">) when the allotted time </w:t>
      </w:r>
      <w:proofErr w:type="gramStart"/>
      <w:r w:rsidRPr="00476D2F">
        <w:t>elapses</w:t>
      </w:r>
      <w:proofErr w:type="gramEnd"/>
      <w:r w:rsidRPr="00476D2F" w:rsidDel="003E423D">
        <w:t xml:space="preserve"> </w:t>
      </w:r>
    </w:p>
    <w:p w14:paraId="16D4F2E3" w14:textId="0806D30F" w:rsidR="008E6ED0" w:rsidRPr="00476D2F" w:rsidRDefault="00416420" w:rsidP="008E6ED0">
      <w:pPr>
        <w:pStyle w:val="Heading5"/>
        <w:rPr>
          <w:iCs/>
        </w:rPr>
      </w:pPr>
      <w:r w:rsidRPr="00476D2F">
        <w:t>Update</w:t>
      </w:r>
      <w:r w:rsidR="007F6D84" w:rsidRPr="00476D2F">
        <w:t xml:space="preserve"> </w:t>
      </w:r>
      <w:r w:rsidR="00070A66" w:rsidRPr="00476D2F">
        <w:t xml:space="preserve">of already provided </w:t>
      </w:r>
      <w:proofErr w:type="gramStart"/>
      <w:r w:rsidR="00070A66" w:rsidRPr="00476D2F">
        <w:t>Statistics</w:t>
      </w:r>
      <w:proofErr w:type="gramEnd"/>
      <w:r w:rsidR="00070A66" w:rsidRPr="00476D2F">
        <w:t xml:space="preserve"> Types related data</w:t>
      </w:r>
    </w:p>
    <w:p w14:paraId="0276B2CE" w14:textId="68B7B109" w:rsidR="008E6ED0" w:rsidRPr="00476D2F" w:rsidRDefault="005E3B90" w:rsidP="008E6ED0">
      <w:r w:rsidRPr="00476D2F">
        <w:t xml:space="preserve">An instance of CD411D can be </w:t>
      </w:r>
      <w:r w:rsidR="00585AB0" w:rsidRPr="00476D2F">
        <w:t xml:space="preserve">also </w:t>
      </w:r>
      <w:r w:rsidR="00601255" w:rsidRPr="00476D2F">
        <w:t>sent</w:t>
      </w:r>
      <w:r w:rsidR="006127BF" w:rsidRPr="00476D2F">
        <w:t xml:space="preserve"> </w:t>
      </w:r>
      <w:r w:rsidR="00601255" w:rsidRPr="00476D2F">
        <w:t xml:space="preserve">by an NA </w:t>
      </w:r>
      <w:r w:rsidR="00585AB0" w:rsidRPr="00476D2F">
        <w:t xml:space="preserve">to </w:t>
      </w:r>
      <w:r w:rsidR="00416420" w:rsidRPr="00476D2F">
        <w:t>update (</w:t>
      </w:r>
      <w:r w:rsidR="007F7760" w:rsidRPr="00476D2F">
        <w:t xml:space="preserve">i.e. </w:t>
      </w:r>
      <w:r w:rsidR="00416420" w:rsidRPr="00476D2F">
        <w:t>replace)</w:t>
      </w:r>
      <w:r w:rsidR="00585AB0" w:rsidRPr="00476D2F">
        <w:t xml:space="preserve"> </w:t>
      </w:r>
      <w:r w:rsidR="007C794A" w:rsidRPr="00476D2F">
        <w:t>already submitted data (</w:t>
      </w:r>
      <w:r w:rsidR="007F7760" w:rsidRPr="00476D2F">
        <w:t xml:space="preserve">received </w:t>
      </w:r>
      <w:r w:rsidR="007C794A" w:rsidRPr="00476D2F">
        <w:t xml:space="preserve">by </w:t>
      </w:r>
      <w:r w:rsidR="007F7760" w:rsidRPr="00476D2F">
        <w:t>CS</w:t>
      </w:r>
      <w:r w:rsidR="00BE4992" w:rsidRPr="00476D2F">
        <w:t>/</w:t>
      </w:r>
      <w:r w:rsidR="007F7760" w:rsidRPr="00476D2F">
        <w:t xml:space="preserve">MIS2 via </w:t>
      </w:r>
      <w:r w:rsidR="007C794A" w:rsidRPr="00476D2F">
        <w:t xml:space="preserve">a previous submission of </w:t>
      </w:r>
      <w:r w:rsidR="008453DB" w:rsidRPr="00476D2F">
        <w:t>CD411D</w:t>
      </w:r>
      <w:r w:rsidR="007C794A" w:rsidRPr="00476D2F">
        <w:t>)</w:t>
      </w:r>
      <w:r w:rsidR="009D42EB" w:rsidRPr="00476D2F">
        <w:t xml:space="preserve"> for a specific reporting period</w:t>
      </w:r>
      <w:r w:rsidR="007F7760" w:rsidRPr="00476D2F">
        <w:t>,</w:t>
      </w:r>
      <w:r w:rsidR="009D42EB" w:rsidRPr="00476D2F">
        <w:t xml:space="preserve"> </w:t>
      </w:r>
      <w:r w:rsidR="00D67087" w:rsidRPr="00476D2F">
        <w:t xml:space="preserve">before </w:t>
      </w:r>
      <w:r w:rsidR="007F7760" w:rsidRPr="00476D2F">
        <w:t xml:space="preserve">or after </w:t>
      </w:r>
      <w:r w:rsidR="00D67087" w:rsidRPr="00476D2F">
        <w:t xml:space="preserve">the </w:t>
      </w:r>
      <w:r w:rsidR="00A10520" w:rsidRPr="00476D2F">
        <w:t xml:space="preserve">expiration of the </w:t>
      </w:r>
      <w:r w:rsidR="007F7760" w:rsidRPr="00476D2F">
        <w:t>‘</w:t>
      </w:r>
      <w:r w:rsidR="007F7760" w:rsidRPr="00476D2F">
        <w:rPr>
          <w:i/>
        </w:rPr>
        <w:t>Reporting completion date’</w:t>
      </w:r>
      <w:r w:rsidR="008E6ED0" w:rsidRPr="00476D2F">
        <w:t xml:space="preserve">. </w:t>
      </w:r>
    </w:p>
    <w:p w14:paraId="0B4E8CEF" w14:textId="069B9A57" w:rsidR="008453DB" w:rsidRPr="00476D2F" w:rsidRDefault="00FF0CEC" w:rsidP="008453DB">
      <w:r w:rsidRPr="00476D2F">
        <w:t xml:space="preserve">An </w:t>
      </w:r>
      <w:r w:rsidR="008453DB" w:rsidRPr="00476D2F">
        <w:t>o</w:t>
      </w:r>
      <w:r w:rsidRPr="00476D2F">
        <w:t xml:space="preserve">perator at the </w:t>
      </w:r>
      <w:r w:rsidR="007F7760" w:rsidRPr="00476D2F">
        <w:t>‘</w:t>
      </w:r>
      <w:r w:rsidRPr="00476D2F">
        <w:t>STATISTICAL CHARACTERISTICS</w:t>
      </w:r>
      <w:r w:rsidR="007F7760" w:rsidRPr="00476D2F">
        <w:t>’</w:t>
      </w:r>
      <w:r w:rsidRPr="00476D2F">
        <w:t xml:space="preserve"> level denote</w:t>
      </w:r>
      <w:r w:rsidR="008453DB" w:rsidRPr="00476D2F">
        <w:t>s</w:t>
      </w:r>
      <w:r w:rsidRPr="00476D2F">
        <w:t xml:space="preserve"> if the provided data for a specific Statistics Type in a submission of an </w:t>
      </w:r>
      <w:r w:rsidR="008453DB" w:rsidRPr="00476D2F">
        <w:t xml:space="preserve">CD411D </w:t>
      </w:r>
      <w:r w:rsidRPr="00476D2F">
        <w:t xml:space="preserve">is intended for new registration or </w:t>
      </w:r>
      <w:r w:rsidR="007F7760" w:rsidRPr="00476D2F">
        <w:t xml:space="preserve">for </w:t>
      </w:r>
      <w:r w:rsidR="00416420" w:rsidRPr="00476D2F">
        <w:t>update (</w:t>
      </w:r>
      <w:r w:rsidR="007F7760" w:rsidRPr="00476D2F">
        <w:t xml:space="preserve">i.e. </w:t>
      </w:r>
      <w:r w:rsidRPr="00476D2F">
        <w:t>replacement</w:t>
      </w:r>
      <w:r w:rsidR="00416420" w:rsidRPr="00476D2F">
        <w:t>)</w:t>
      </w:r>
      <w:r w:rsidRPr="00476D2F">
        <w:t xml:space="preserve"> of already submitted data </w:t>
      </w:r>
      <w:r w:rsidR="004F70E1" w:rsidRPr="00476D2F">
        <w:t xml:space="preserve">(which was </w:t>
      </w:r>
      <w:r w:rsidRPr="00476D2F">
        <w:t xml:space="preserve">forwarded by a previous submission of an </w:t>
      </w:r>
      <w:r w:rsidR="008453DB" w:rsidRPr="00476D2F">
        <w:t xml:space="preserve">CD411D </w:t>
      </w:r>
      <w:r w:rsidRPr="00476D2F">
        <w:t>for</w:t>
      </w:r>
      <w:r w:rsidR="008453DB" w:rsidRPr="00476D2F">
        <w:t xml:space="preserve"> </w:t>
      </w:r>
      <w:r w:rsidRPr="00476D2F">
        <w:t>the same period)</w:t>
      </w:r>
      <w:r w:rsidR="008453DB" w:rsidRPr="00476D2F">
        <w:t>.</w:t>
      </w:r>
    </w:p>
    <w:p w14:paraId="760AD385" w14:textId="7B5E363B" w:rsidR="00CB3E51" w:rsidRPr="00476D2F" w:rsidRDefault="00FF0CEC">
      <w:r w:rsidRPr="00476D2F">
        <w:t>It is emphasi</w:t>
      </w:r>
      <w:r w:rsidR="00635CD6" w:rsidRPr="00476D2F">
        <w:t>s</w:t>
      </w:r>
      <w:r w:rsidRPr="00476D2F">
        <w:t xml:space="preserve">ed that in case of </w:t>
      </w:r>
      <w:r w:rsidR="00416420" w:rsidRPr="00476D2F">
        <w:t>update</w:t>
      </w:r>
      <w:r w:rsidRPr="00476D2F">
        <w:t xml:space="preserve">, the entire set of </w:t>
      </w:r>
      <w:r w:rsidR="007F7760" w:rsidRPr="00476D2F">
        <w:t>‘</w:t>
      </w:r>
      <w:r w:rsidRPr="00476D2F">
        <w:t>SERIES ELEMENTS</w:t>
      </w:r>
      <w:r w:rsidR="007F7760" w:rsidRPr="00476D2F">
        <w:t>’</w:t>
      </w:r>
      <w:r w:rsidRPr="00476D2F">
        <w:t xml:space="preserve"> for a specific Statistics Type must be provided; any previously registered values will be </w:t>
      </w:r>
      <w:r w:rsidRPr="00476D2F">
        <w:rPr>
          <w:u w:val="single"/>
        </w:rPr>
        <w:t>replaced</w:t>
      </w:r>
      <w:r w:rsidRPr="00476D2F">
        <w:t xml:space="preserve"> by the new ones. It is noted that the</w:t>
      </w:r>
      <w:r w:rsidR="00E00BF3" w:rsidRPr="00476D2F">
        <w:t xml:space="preserve"> update</w:t>
      </w:r>
      <w:r w:rsidRPr="00476D2F">
        <w:t xml:space="preserve"> will be also used in case that an NA wants to ‘de-</w:t>
      </w:r>
      <w:proofErr w:type="spellStart"/>
      <w:r w:rsidRPr="00476D2F">
        <w:t>support’</w:t>
      </w:r>
      <w:proofErr w:type="spellEnd"/>
      <w:r w:rsidRPr="00476D2F">
        <w:t xml:space="preserve"> </w:t>
      </w:r>
      <w:r w:rsidR="00CB3E51" w:rsidRPr="00476D2F">
        <w:t xml:space="preserve">data for </w:t>
      </w:r>
      <w:r w:rsidRPr="00476D2F">
        <w:t xml:space="preserve">previously submitted Statistics Type. </w:t>
      </w:r>
    </w:p>
    <w:p w14:paraId="586E8CC0" w14:textId="5E43FFAF" w:rsidR="00FF0CEC" w:rsidRPr="00476D2F" w:rsidRDefault="00CD427B">
      <w:r w:rsidRPr="00476D2F">
        <w:t>E</w:t>
      </w:r>
      <w:r w:rsidR="00FF0CEC" w:rsidRPr="00476D2F">
        <w:t xml:space="preserve">rroneous </w:t>
      </w:r>
      <w:r w:rsidR="00C6770C" w:rsidRPr="00476D2F">
        <w:t xml:space="preserve">use of the </w:t>
      </w:r>
      <w:r w:rsidR="0009501E" w:rsidRPr="00476D2F">
        <w:t>operator will lead to rejections</w:t>
      </w:r>
      <w:r w:rsidR="00671E27" w:rsidRPr="00476D2F">
        <w:t xml:space="preserve"> of the CD411D. </w:t>
      </w:r>
      <w:r w:rsidR="00995F57" w:rsidRPr="00476D2F">
        <w:t>Indicatively</w:t>
      </w:r>
      <w:r w:rsidR="00671E27" w:rsidRPr="00476D2F">
        <w:t xml:space="preserve">, such cases could be </w:t>
      </w:r>
      <w:r w:rsidR="00FF0CEC" w:rsidRPr="00476D2F">
        <w:t xml:space="preserve">the submission of more than one “new” </w:t>
      </w:r>
      <w:proofErr w:type="gramStart"/>
      <w:r w:rsidR="00FF0CEC" w:rsidRPr="00476D2F">
        <w:t>registrations</w:t>
      </w:r>
      <w:proofErr w:type="gramEnd"/>
      <w:r w:rsidR="00FF0CEC" w:rsidRPr="00476D2F">
        <w:t xml:space="preserve"> for the same Statistics Type for a specific period</w:t>
      </w:r>
      <w:r w:rsidR="00320264" w:rsidRPr="00476D2F">
        <w:t xml:space="preserve"> </w:t>
      </w:r>
      <w:r w:rsidR="00DD0C59" w:rsidRPr="00476D2F">
        <w:t xml:space="preserve">as well as the </w:t>
      </w:r>
      <w:r w:rsidR="00926D98" w:rsidRPr="00476D2F">
        <w:t xml:space="preserve">submission of </w:t>
      </w:r>
      <w:r w:rsidR="008859E2" w:rsidRPr="00476D2F">
        <w:t>update of</w:t>
      </w:r>
      <w:r w:rsidR="00830FD3" w:rsidRPr="00476D2F">
        <w:t xml:space="preserve"> data that have </w:t>
      </w:r>
      <w:r w:rsidR="00DD0C59" w:rsidRPr="00476D2F">
        <w:t xml:space="preserve">not </w:t>
      </w:r>
      <w:r w:rsidR="00830FD3" w:rsidRPr="00476D2F">
        <w:t xml:space="preserve">been </w:t>
      </w:r>
      <w:r w:rsidR="00DD0C59" w:rsidRPr="00476D2F">
        <w:t>previously submitted</w:t>
      </w:r>
      <w:r w:rsidR="007F7760" w:rsidRPr="00476D2F">
        <w:t xml:space="preserve"> or received</w:t>
      </w:r>
      <w:r w:rsidR="00320264" w:rsidRPr="00476D2F">
        <w:t>.</w:t>
      </w:r>
    </w:p>
    <w:p w14:paraId="65ABEAB6" w14:textId="7E29DF49" w:rsidR="005612BB" w:rsidRPr="00476D2F" w:rsidRDefault="005612BB" w:rsidP="00F653CB">
      <w:pPr>
        <w:pStyle w:val="Heading5"/>
      </w:pPr>
      <w:bookmarkStart w:id="576" w:name="_Ref44437203"/>
      <w:r w:rsidRPr="00476D2F">
        <w:t xml:space="preserve">Validations performed by CS/MIS2 on a received </w:t>
      </w:r>
      <w:proofErr w:type="gramStart"/>
      <w:r w:rsidRPr="00476D2F">
        <w:t>CD411D</w:t>
      </w:r>
      <w:bookmarkEnd w:id="576"/>
      <w:proofErr w:type="gramEnd"/>
    </w:p>
    <w:p w14:paraId="505C7F54" w14:textId="759D5FB0" w:rsidR="00F167C4" w:rsidRPr="00476D2F" w:rsidRDefault="0030247E" w:rsidP="00F167C4">
      <w:pPr>
        <w:rPr>
          <w:iCs/>
        </w:rPr>
      </w:pPr>
      <w:r w:rsidRPr="00476D2F">
        <w:rPr>
          <w:iCs/>
        </w:rPr>
        <w:t>If the message is correct</w:t>
      </w:r>
      <w:r w:rsidR="005661CB" w:rsidRPr="00476D2F">
        <w:rPr>
          <w:iCs/>
        </w:rPr>
        <w:t xml:space="preserve"> (no CD906C nor CD917C exchanged),</w:t>
      </w:r>
      <w:r w:rsidRPr="00476D2F">
        <w:rPr>
          <w:iCs/>
        </w:rPr>
        <w:t xml:space="preserve"> the CS/MIS2 Central Application shall immediately validate the content of the Business Statistics messages (CD411D) submitted by the NA, in terms of data quality. The first step of the validation is to verify that the Business Statistics message contains all the mandatory </w:t>
      </w:r>
      <w:proofErr w:type="gramStart"/>
      <w:r w:rsidRPr="00476D2F">
        <w:rPr>
          <w:iCs/>
        </w:rPr>
        <w:t>Statistics</w:t>
      </w:r>
      <w:proofErr w:type="gramEnd"/>
      <w:r w:rsidRPr="00476D2F">
        <w:rPr>
          <w:iCs/>
        </w:rPr>
        <w:t xml:space="preserve"> Types applicable (as defined in CS/RD2 code list CL057). </w:t>
      </w:r>
      <w:r w:rsidR="0038791E" w:rsidRPr="00476D2F">
        <w:rPr>
          <w:iCs/>
        </w:rPr>
        <w:t xml:space="preserve">The second validation will perform predefined </w:t>
      </w:r>
      <w:r w:rsidR="0038791E" w:rsidRPr="00476D2F">
        <w:rPr>
          <w:i/>
          <w:iCs/>
        </w:rPr>
        <w:t>Consistency Checks</w:t>
      </w:r>
      <w:r w:rsidR="0038791E" w:rsidRPr="00476D2F">
        <w:rPr>
          <w:iCs/>
        </w:rPr>
        <w:t xml:space="preserve"> on the actual submitted values. In case of findings, CS/MIS2 will send to the originator of the CD411D the warning message (</w:t>
      </w:r>
      <w:r w:rsidR="0038791E">
        <w:rPr>
          <w:iCs/>
        </w:rPr>
        <w:t>CD</w:t>
      </w:r>
      <w:r w:rsidR="0038791E" w:rsidRPr="00476D2F">
        <w:rPr>
          <w:iCs/>
        </w:rPr>
        <w:t>903</w:t>
      </w:r>
      <w:r w:rsidR="0038791E">
        <w:rPr>
          <w:iCs/>
        </w:rPr>
        <w:t>D</w:t>
      </w:r>
      <w:r w:rsidR="0038791E" w:rsidRPr="00476D2F">
        <w:rPr>
          <w:iCs/>
        </w:rPr>
        <w:t>) that includes the relevant Consistency Check code(s) (as defined in CS/RD2 code list CL903).</w:t>
      </w:r>
    </w:p>
    <w:p w14:paraId="24EE7216" w14:textId="77777777" w:rsidR="00DF47BE" w:rsidRPr="00476D2F" w:rsidRDefault="00DF47BE" w:rsidP="006F347D">
      <w:pPr>
        <w:pStyle w:val="Heading3"/>
      </w:pPr>
      <w:r w:rsidRPr="00476D2F">
        <w:t xml:space="preserve"> </w:t>
      </w:r>
      <w:bookmarkStart w:id="577" w:name="_Toc78704735"/>
      <w:bookmarkStart w:id="578" w:name="_Toc259460316"/>
      <w:bookmarkStart w:id="579" w:name="_Toc526170424"/>
      <w:bookmarkStart w:id="580" w:name="_Toc185900690"/>
      <w:r w:rsidRPr="00476D2F">
        <w:t>Sending the Technical Statistics</w:t>
      </w:r>
      <w:bookmarkEnd w:id="577"/>
      <w:bookmarkEnd w:id="578"/>
      <w:bookmarkEnd w:id="579"/>
      <w:bookmarkEnd w:id="580"/>
    </w:p>
    <w:p w14:paraId="24EE7217" w14:textId="55F5BC5B" w:rsidR="00DF47BE" w:rsidRDefault="00DF47BE">
      <w:r w:rsidRPr="00476D2F">
        <w:t xml:space="preserve">Generation of technical statistics is performed under the supervision of the </w:t>
      </w:r>
      <w:r w:rsidR="0012044A">
        <w:t>ITSM</w:t>
      </w:r>
      <w:r w:rsidR="00AD5197" w:rsidRPr="00AD5197">
        <w:t xml:space="preserve"> Contractor</w:t>
      </w:r>
      <w:r w:rsidRPr="00476D2F">
        <w:t xml:space="preserve">. The </w:t>
      </w:r>
      <w:r w:rsidR="0012044A">
        <w:t>ITSM</w:t>
      </w:r>
      <w:r w:rsidR="00AD5197" w:rsidRPr="00AD5197">
        <w:t xml:space="preserve"> Contractor</w:t>
      </w:r>
      <w:r w:rsidR="003349D1" w:rsidRPr="00476D2F">
        <w:t xml:space="preserve"> </w:t>
      </w:r>
      <w:r w:rsidRPr="00476D2F">
        <w:t>therefore installs and configures the necessary software on the CCN gateways. The only thing that is required from the NA is support during the configuration of the CCN gateway. Technical statistics are sent to CS/MIS</w:t>
      </w:r>
      <w:r w:rsidR="00D95BAE" w:rsidRPr="00476D2F">
        <w:t>2</w:t>
      </w:r>
      <w:r w:rsidRPr="00476D2F">
        <w:t xml:space="preserve"> at ITSM in a dedicated statistics queue created for each Customs system. They will be sent as a flat text file. </w:t>
      </w:r>
    </w:p>
    <w:p w14:paraId="24EE7218" w14:textId="77777777" w:rsidR="00DF47BE" w:rsidRPr="00476D2F" w:rsidRDefault="00DF47BE" w:rsidP="006F347D">
      <w:pPr>
        <w:pStyle w:val="Heading3"/>
      </w:pPr>
      <w:r w:rsidRPr="00476D2F">
        <w:t xml:space="preserve"> </w:t>
      </w:r>
      <w:bookmarkStart w:id="581" w:name="_Toc78704736"/>
      <w:bookmarkStart w:id="582" w:name="_Toc259460317"/>
      <w:bookmarkStart w:id="583" w:name="_Toc526170425"/>
      <w:bookmarkStart w:id="584" w:name="_Toc185900691"/>
      <w:r w:rsidRPr="00476D2F">
        <w:t>Sending the CCN audit files</w:t>
      </w:r>
      <w:bookmarkEnd w:id="581"/>
      <w:bookmarkEnd w:id="582"/>
      <w:bookmarkEnd w:id="583"/>
      <w:bookmarkEnd w:id="584"/>
    </w:p>
    <w:p w14:paraId="24EE7219" w14:textId="125175F1" w:rsidR="00DF47BE" w:rsidRDefault="00DF47BE">
      <w:r w:rsidRPr="00476D2F">
        <w:t xml:space="preserve">Generation of CCN audit files is performed under the supervision of the </w:t>
      </w:r>
      <w:r w:rsidR="0012044A">
        <w:t>ITSM</w:t>
      </w:r>
      <w:r w:rsidR="00AD5197" w:rsidRPr="00AD5197">
        <w:t xml:space="preserve"> Contractor</w:t>
      </w:r>
      <w:r w:rsidRPr="00476D2F">
        <w:t xml:space="preserve">. The </w:t>
      </w:r>
      <w:r w:rsidR="0012044A">
        <w:t>ITSM</w:t>
      </w:r>
      <w:r w:rsidR="00AD5197" w:rsidRPr="00AD5197">
        <w:t xml:space="preserve"> Contractor</w:t>
      </w:r>
      <w:r w:rsidR="003349D1" w:rsidRPr="00476D2F">
        <w:t xml:space="preserve"> </w:t>
      </w:r>
      <w:r w:rsidRPr="00476D2F">
        <w:t>therefore installs and configures the necessary software on the CCN gateways. The only thing that is required from the NA is support during the configuration of the CCN gateway. Audit files are sent to CS/MIS</w:t>
      </w:r>
      <w:r w:rsidR="00D95BAE" w:rsidRPr="00476D2F">
        <w:t>2</w:t>
      </w:r>
      <w:r w:rsidRPr="00476D2F">
        <w:t xml:space="preserve"> in the dedicated audit files queue created for each Customs system. They will be sent as a flat text file.</w:t>
      </w:r>
    </w:p>
    <w:p w14:paraId="6CC33901" w14:textId="77777777" w:rsidR="000815EA" w:rsidRDefault="000815EA"/>
    <w:p w14:paraId="056D9A3D" w14:textId="77777777" w:rsidR="000815EA" w:rsidRPr="00476D2F" w:rsidRDefault="000815EA"/>
    <w:p w14:paraId="24EE721A" w14:textId="6444DBC5" w:rsidR="002222A4" w:rsidRPr="00476D2F" w:rsidRDefault="00755865" w:rsidP="006F347D">
      <w:pPr>
        <w:pStyle w:val="Heading3"/>
      </w:pPr>
      <w:bookmarkStart w:id="585" w:name="_Toc526170426"/>
      <w:bookmarkStart w:id="586" w:name="_Toc185900692"/>
      <w:r w:rsidRPr="00476D2F">
        <w:t>Duplicating the Error Messages</w:t>
      </w:r>
      <w:bookmarkEnd w:id="585"/>
      <w:bookmarkEnd w:id="586"/>
    </w:p>
    <w:p w14:paraId="24EE721B" w14:textId="0CFFF2E1" w:rsidR="00B7453F" w:rsidRPr="00476D2F" w:rsidRDefault="000D7C57" w:rsidP="00B7453F">
      <w:r w:rsidRPr="00476D2F">
        <w:t>Duplication of error</w:t>
      </w:r>
      <w:r w:rsidR="00B7453F" w:rsidRPr="00476D2F">
        <w:t xml:space="preserve"> messages is performed under the supervision of the </w:t>
      </w:r>
      <w:r w:rsidR="0012044A">
        <w:t>ITSM</w:t>
      </w:r>
      <w:r w:rsidR="00AD5197" w:rsidRPr="00AD5197">
        <w:t xml:space="preserve"> Contractor</w:t>
      </w:r>
      <w:r w:rsidR="00B7453F" w:rsidRPr="00476D2F">
        <w:t xml:space="preserve">. The </w:t>
      </w:r>
      <w:r w:rsidR="0012044A">
        <w:t>ITSM</w:t>
      </w:r>
      <w:r w:rsidR="00AD5197" w:rsidRPr="00AD5197">
        <w:t xml:space="preserve"> Contractor</w:t>
      </w:r>
      <w:r w:rsidR="00B7453F" w:rsidRPr="00476D2F">
        <w:t xml:space="preserve"> therefore installs and configures the necessary software on the CCN gateways. The only thing that is required from the NA is support during the configuration of the CCN gateway. Duplicated messages are sent to CS/MIS</w:t>
      </w:r>
      <w:r w:rsidR="00D95BAE" w:rsidRPr="00476D2F">
        <w:t>2</w:t>
      </w:r>
      <w:r w:rsidR="00B7453F" w:rsidRPr="00476D2F">
        <w:t xml:space="preserve"> in dedicated queues created for each domain.</w:t>
      </w:r>
    </w:p>
    <w:p w14:paraId="47E183A8" w14:textId="6B99C521" w:rsidR="00952B3F" w:rsidRPr="00476D2F" w:rsidRDefault="00952B3F" w:rsidP="00C653D5">
      <w:pPr>
        <w:pStyle w:val="Heading3"/>
      </w:pPr>
      <w:bookmarkStart w:id="587" w:name="_Toc185900693"/>
      <w:r w:rsidRPr="00476D2F">
        <w:t>E</w:t>
      </w:r>
      <w:r w:rsidR="004128A7" w:rsidRPr="00476D2F">
        <w:t>x</w:t>
      </w:r>
      <w:r w:rsidRPr="00476D2F">
        <w:t xml:space="preserve">changing the </w:t>
      </w:r>
      <w:r w:rsidR="00BE4992" w:rsidRPr="00476D2F">
        <w:t>p</w:t>
      </w:r>
      <w:r w:rsidRPr="00476D2F">
        <w:t xml:space="preserve">roactive </w:t>
      </w:r>
      <w:r w:rsidR="00BE4992" w:rsidRPr="00476D2F">
        <w:t>m</w:t>
      </w:r>
      <w:r w:rsidRPr="00476D2F">
        <w:t xml:space="preserve">onitoring </w:t>
      </w:r>
      <w:r w:rsidR="00BE4992" w:rsidRPr="00476D2F">
        <w:t>m</w:t>
      </w:r>
      <w:r w:rsidRPr="00476D2F">
        <w:t>essages</w:t>
      </w:r>
      <w:bookmarkEnd w:id="587"/>
    </w:p>
    <w:p w14:paraId="7FC985F6" w14:textId="0E5B2F7B" w:rsidR="00C653D5" w:rsidRPr="00476D2F" w:rsidRDefault="00C653D5" w:rsidP="00C653D5">
      <w:r w:rsidRPr="00476D2F">
        <w:t xml:space="preserve">As described in section </w:t>
      </w:r>
      <w:r w:rsidR="00C67870" w:rsidRPr="00476D2F">
        <w:fldChar w:fldCharType="begin"/>
      </w:r>
      <w:r w:rsidR="00C67870" w:rsidRPr="00476D2F">
        <w:instrText xml:space="preserve"> REF _Ref44526127 \r \h </w:instrText>
      </w:r>
      <w:r w:rsidR="00C67870" w:rsidRPr="00476D2F">
        <w:fldChar w:fldCharType="separate"/>
      </w:r>
      <w:r w:rsidR="004501EF">
        <w:t>II.2.4.1</w:t>
      </w:r>
      <w:r w:rsidR="00C67870" w:rsidRPr="00476D2F">
        <w:fldChar w:fldCharType="end"/>
      </w:r>
      <w:r w:rsidRPr="00476D2F">
        <w:t xml:space="preserve">, the IE974/IE975 request/response ping mechanism is used by CS/MIS2 for confirming a detected potential unavailability and it is triggered by the detection of </w:t>
      </w:r>
      <w:r w:rsidR="00DC0A61" w:rsidRPr="00476D2F">
        <w:t>inactivity period</w:t>
      </w:r>
      <w:r w:rsidRPr="00476D2F">
        <w:t xml:space="preserve"> of a NA</w:t>
      </w:r>
      <w:r w:rsidR="00317DF5" w:rsidRPr="00476D2F">
        <w:t xml:space="preserve">. </w:t>
      </w:r>
      <w:r w:rsidR="0097292B" w:rsidRPr="00476D2F">
        <w:t>Specifically, C</w:t>
      </w:r>
      <w:r w:rsidR="00B67713" w:rsidRPr="00476D2F">
        <w:t xml:space="preserve">S/MIS2 </w:t>
      </w:r>
      <w:r w:rsidR="001C79C5" w:rsidRPr="00476D2F">
        <w:t>constan</w:t>
      </w:r>
      <w:r w:rsidR="00A44033" w:rsidRPr="00476D2F">
        <w:t xml:space="preserve">tly </w:t>
      </w:r>
      <w:r w:rsidR="00B67713" w:rsidRPr="00476D2F">
        <w:t xml:space="preserve">monitors Gateways and Applications </w:t>
      </w:r>
      <w:r w:rsidR="00053AE7" w:rsidRPr="00476D2F">
        <w:t xml:space="preserve">of the NAs </w:t>
      </w:r>
      <w:r w:rsidR="00DE241A" w:rsidRPr="00476D2F">
        <w:t>and</w:t>
      </w:r>
      <w:r w:rsidR="00B67713" w:rsidRPr="00476D2F">
        <w:t xml:space="preserve"> us</w:t>
      </w:r>
      <w:r w:rsidR="00DE241A" w:rsidRPr="00476D2F">
        <w:t>es</w:t>
      </w:r>
      <w:r w:rsidR="00B67713" w:rsidRPr="00476D2F">
        <w:t xml:space="preserve"> the ping mechanism of the IE974/IE975 to verify unavailability.</w:t>
      </w:r>
    </w:p>
    <w:p w14:paraId="5B005FFC" w14:textId="09607C55" w:rsidR="007C28C4" w:rsidRPr="00476D2F" w:rsidRDefault="00A51C78" w:rsidP="00C653D5">
      <w:r w:rsidRPr="00476D2F">
        <w:t xml:space="preserve">The </w:t>
      </w:r>
      <w:r w:rsidR="00A34409">
        <w:t>CD</w:t>
      </w:r>
      <w:r w:rsidRPr="00476D2F">
        <w:t>974</w:t>
      </w:r>
      <w:r w:rsidR="00437F3D" w:rsidRPr="00476D2F">
        <w:t>C</w:t>
      </w:r>
      <w:r w:rsidRPr="00476D2F">
        <w:t xml:space="preserve"> </w:t>
      </w:r>
      <w:r w:rsidR="0062036A" w:rsidRPr="00476D2F">
        <w:t>is</w:t>
      </w:r>
      <w:r w:rsidRPr="00476D2F">
        <w:t xml:space="preserve"> sent </w:t>
      </w:r>
      <w:r w:rsidR="003856A1" w:rsidRPr="00476D2F">
        <w:t>to</w:t>
      </w:r>
      <w:r w:rsidRPr="00476D2F">
        <w:t xml:space="preserve"> </w:t>
      </w:r>
      <w:r w:rsidR="00A71B45" w:rsidRPr="00476D2F">
        <w:t>an NCA</w:t>
      </w:r>
      <w:r w:rsidR="00B42142" w:rsidRPr="00476D2F">
        <w:t xml:space="preserve"> </w:t>
      </w:r>
      <w:r w:rsidR="003856A1" w:rsidRPr="00476D2F">
        <w:t xml:space="preserve">when it </w:t>
      </w:r>
      <w:r w:rsidR="00B42142" w:rsidRPr="00476D2F">
        <w:t>is considered ‘Suspicious’</w:t>
      </w:r>
      <w:r w:rsidR="000C3E56" w:rsidRPr="00476D2F">
        <w:t xml:space="preserve"> for unavailability</w:t>
      </w:r>
      <w:r w:rsidR="007D5AA6" w:rsidRPr="00476D2F">
        <w:t>,</w:t>
      </w:r>
      <w:r w:rsidR="00B42142" w:rsidRPr="00476D2F">
        <w:t xml:space="preserve"> since there is no activity over the common domain </w:t>
      </w:r>
      <w:r w:rsidR="00722B22" w:rsidRPr="00476D2F">
        <w:t>based on the analysis of movement monitoring data (i.e. their activity over the Common Domain sensed by the events recorded by the audit records)</w:t>
      </w:r>
      <w:r w:rsidR="00B42142" w:rsidRPr="00476D2F">
        <w:t xml:space="preserve">. </w:t>
      </w:r>
      <w:r w:rsidR="00F77B9A" w:rsidRPr="00476D2F">
        <w:t>The</w:t>
      </w:r>
      <w:r w:rsidR="00B42142" w:rsidRPr="00476D2F">
        <w:t xml:space="preserve"> ping mechanism </w:t>
      </w:r>
      <w:r w:rsidR="0017474A" w:rsidRPr="00476D2F">
        <w:t xml:space="preserve">(i.e. exchange of the IE974/IE975 messages) </w:t>
      </w:r>
      <w:r w:rsidR="00B42142" w:rsidRPr="00476D2F">
        <w:t xml:space="preserve">confirms the unavailability, </w:t>
      </w:r>
      <w:r w:rsidR="00F54ACD" w:rsidRPr="00476D2F">
        <w:t>when</w:t>
      </w:r>
      <w:r w:rsidR="00B42142" w:rsidRPr="00476D2F">
        <w:t xml:space="preserve"> the </w:t>
      </w:r>
      <w:r w:rsidR="00576771" w:rsidRPr="00476D2F">
        <w:t>NCA</w:t>
      </w:r>
      <w:r w:rsidR="00B42142" w:rsidRPr="00476D2F">
        <w:t xml:space="preserve"> </w:t>
      </w:r>
      <w:r w:rsidR="0020203D" w:rsidRPr="00476D2F">
        <w:t>does not</w:t>
      </w:r>
      <w:r w:rsidR="000B6D77" w:rsidRPr="00476D2F">
        <w:t xml:space="preserve"> reply with the IE975C </w:t>
      </w:r>
      <w:r w:rsidR="00E83E57" w:rsidRPr="00476D2F">
        <w:t>within a specific timeframe</w:t>
      </w:r>
      <w:r w:rsidR="00187000" w:rsidRPr="00476D2F">
        <w:t xml:space="preserve"> (i.e. configurable per NA)</w:t>
      </w:r>
      <w:r w:rsidR="008C6C52" w:rsidRPr="00476D2F">
        <w:t xml:space="preserve">. </w:t>
      </w:r>
      <w:r w:rsidR="00997E45" w:rsidRPr="00476D2F">
        <w:t xml:space="preserve">As a result, </w:t>
      </w:r>
      <w:r w:rsidR="00DE1277" w:rsidRPr="00476D2F">
        <w:t>t</w:t>
      </w:r>
      <w:r w:rsidR="006D3DA0" w:rsidRPr="00476D2F">
        <w:t>he CS/MIS2</w:t>
      </w:r>
      <w:r w:rsidR="00B42142" w:rsidRPr="00476D2F">
        <w:t xml:space="preserve"> </w:t>
      </w:r>
      <w:r w:rsidR="009043DF" w:rsidRPr="00476D2F">
        <w:t>dispatch</w:t>
      </w:r>
      <w:r w:rsidR="006D3DA0" w:rsidRPr="00476D2F">
        <w:t>es</w:t>
      </w:r>
      <w:r w:rsidR="009043DF" w:rsidRPr="00476D2F">
        <w:t xml:space="preserve"> </w:t>
      </w:r>
      <w:r w:rsidR="008D5E35" w:rsidRPr="00476D2F">
        <w:t xml:space="preserve">alert </w:t>
      </w:r>
      <w:r w:rsidR="009043DF" w:rsidRPr="00476D2F">
        <w:t>notifications</w:t>
      </w:r>
      <w:r w:rsidR="00B42142" w:rsidRPr="00476D2F">
        <w:t xml:space="preserve"> with the relevant information</w:t>
      </w:r>
      <w:r w:rsidR="007D5AA6" w:rsidRPr="00476D2F">
        <w:t xml:space="preserve"> to the </w:t>
      </w:r>
      <w:r w:rsidR="00F911D3" w:rsidRPr="00476D2F">
        <w:t>National Admi</w:t>
      </w:r>
      <w:r w:rsidR="0007592B" w:rsidRPr="00476D2F">
        <w:t>ni</w:t>
      </w:r>
      <w:r w:rsidR="00F911D3" w:rsidRPr="00476D2F">
        <w:t>st</w:t>
      </w:r>
      <w:r w:rsidR="0007592B" w:rsidRPr="00476D2F">
        <w:t>r</w:t>
      </w:r>
      <w:r w:rsidR="00F911D3" w:rsidRPr="00476D2F">
        <w:t>ation</w:t>
      </w:r>
      <w:r w:rsidR="008D5E35" w:rsidRPr="00476D2F">
        <w:t xml:space="preserve"> </w:t>
      </w:r>
      <w:r w:rsidR="00F911D3" w:rsidRPr="00476D2F">
        <w:t xml:space="preserve">where </w:t>
      </w:r>
      <w:r w:rsidR="0057656C" w:rsidRPr="00476D2F">
        <w:t xml:space="preserve">the unavailability is detected </w:t>
      </w:r>
      <w:r w:rsidR="008D5E35" w:rsidRPr="00476D2F">
        <w:t xml:space="preserve">and to the </w:t>
      </w:r>
      <w:r w:rsidR="00F911D3" w:rsidRPr="00476D2F">
        <w:t>Central Project Team (</w:t>
      </w:r>
      <w:r w:rsidR="008F3965" w:rsidRPr="00476D2F">
        <w:t>i.e. ITSM Business Monitoring team</w:t>
      </w:r>
      <w:r w:rsidR="00F911D3" w:rsidRPr="00476D2F">
        <w:t>)</w:t>
      </w:r>
      <w:r w:rsidR="008A558A" w:rsidRPr="00476D2F">
        <w:t>.</w:t>
      </w:r>
    </w:p>
    <w:p w14:paraId="462FFA9B" w14:textId="406142C3" w:rsidR="0077470F" w:rsidRPr="00476D2F" w:rsidRDefault="00684CA0" w:rsidP="00C653D5">
      <w:r w:rsidRPr="00476D2F">
        <w:t xml:space="preserve">In the following </w:t>
      </w:r>
      <w:r w:rsidRPr="00476D2F">
        <w:fldChar w:fldCharType="begin"/>
      </w:r>
      <w:r w:rsidRPr="00476D2F">
        <w:instrText xml:space="preserve"> REF _Ref46504408 \h </w:instrText>
      </w:r>
      <w:r w:rsidRPr="00476D2F">
        <w:fldChar w:fldCharType="separate"/>
      </w:r>
      <w:r w:rsidR="004501EF" w:rsidRPr="00476D2F">
        <w:t xml:space="preserve">Figure </w:t>
      </w:r>
      <w:r w:rsidR="004501EF">
        <w:rPr>
          <w:noProof/>
        </w:rPr>
        <w:t>3</w:t>
      </w:r>
      <w:r w:rsidRPr="00476D2F">
        <w:fldChar w:fldCharType="end"/>
      </w:r>
      <w:r w:rsidRPr="00476D2F">
        <w:t>, we see NCA1 receives the IEx02 message</w:t>
      </w:r>
      <w:r w:rsidRPr="00476D2F">
        <w:rPr>
          <w:rStyle w:val="FootnoteReference"/>
        </w:rPr>
        <w:footnoteReference w:id="8"/>
      </w:r>
      <w:r w:rsidRPr="00476D2F">
        <w:t xml:space="preserve"> from NCA2, but NCA1 </w:t>
      </w:r>
      <w:r w:rsidR="006D5041" w:rsidRPr="00476D2F">
        <w:t>does not</w:t>
      </w:r>
      <w:r w:rsidRPr="00476D2F">
        <w:t xml:space="preserve"> respond with IEx03 message. </w:t>
      </w:r>
      <w:r w:rsidR="00982D29" w:rsidRPr="00476D2F">
        <w:t xml:space="preserve">Additionally, there is no specific activity </w:t>
      </w:r>
      <w:r w:rsidR="00D83D94" w:rsidRPr="00476D2F">
        <w:t>from</w:t>
      </w:r>
      <w:r w:rsidR="00982D29" w:rsidRPr="00476D2F">
        <w:t xml:space="preserve"> th</w:t>
      </w:r>
      <w:r w:rsidR="00842623" w:rsidRPr="00476D2F">
        <w:t xml:space="preserve">e NCA1 for quite some time in the common domain. </w:t>
      </w:r>
      <w:r w:rsidR="005C44E8" w:rsidRPr="00476D2F">
        <w:t xml:space="preserve">In that case, the CS/MIS2 sends the </w:t>
      </w:r>
      <w:r w:rsidR="0044100F">
        <w:t>CD</w:t>
      </w:r>
      <w:r w:rsidR="005C44E8" w:rsidRPr="00476D2F">
        <w:t xml:space="preserve">974C. </w:t>
      </w:r>
      <w:r w:rsidR="009672DC" w:rsidRPr="00476D2F">
        <w:t>However,</w:t>
      </w:r>
      <w:r w:rsidR="006422DB" w:rsidRPr="00476D2F">
        <w:t xml:space="preserve"> no </w:t>
      </w:r>
      <w:r w:rsidR="0044100F">
        <w:t>CD</w:t>
      </w:r>
      <w:r w:rsidR="006422DB" w:rsidRPr="00476D2F">
        <w:t>975</w:t>
      </w:r>
      <w:r w:rsidR="00D04090" w:rsidRPr="00476D2F">
        <w:t>C</w:t>
      </w:r>
      <w:r w:rsidR="006422DB" w:rsidRPr="00476D2F">
        <w:t xml:space="preserve"> is received from NCA1</w:t>
      </w:r>
      <w:r w:rsidR="00172FB1" w:rsidRPr="00476D2F">
        <w:t xml:space="preserve"> and</w:t>
      </w:r>
      <w:r w:rsidR="006422DB" w:rsidRPr="00476D2F">
        <w:t xml:space="preserve"> CS/MIS2 records that NCA1 is unavailable and alert </w:t>
      </w:r>
      <w:r w:rsidR="00655607" w:rsidRPr="00476D2F">
        <w:t>notifications are</w:t>
      </w:r>
      <w:r w:rsidR="006422DB" w:rsidRPr="00476D2F">
        <w:t xml:space="preserve"> sent via e-mail</w:t>
      </w:r>
      <w:r w:rsidR="00BB2B18" w:rsidRPr="00476D2F">
        <w:t>.</w:t>
      </w:r>
    </w:p>
    <w:p w14:paraId="6C6B616C" w14:textId="7F6CF5DF" w:rsidR="002B443E" w:rsidRPr="00476D2F" w:rsidRDefault="0085346A" w:rsidP="00414B18">
      <w:r w:rsidRPr="00476D2F">
        <w:rPr>
          <w:noProof/>
          <w:lang w:val="en-IE" w:eastAsia="en-IE"/>
        </w:rPr>
        <w:drawing>
          <wp:inline distT="0" distB="0" distL="0" distR="0" wp14:anchorId="76745A2F" wp14:editId="0657DBEB">
            <wp:extent cx="5760085" cy="2039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085" cy="2039620"/>
                    </a:xfrm>
                    <a:prstGeom prst="rect">
                      <a:avLst/>
                    </a:prstGeom>
                    <a:noFill/>
                    <a:ln>
                      <a:noFill/>
                    </a:ln>
                  </pic:spPr>
                </pic:pic>
              </a:graphicData>
            </a:graphic>
          </wp:inline>
        </w:drawing>
      </w:r>
    </w:p>
    <w:p w14:paraId="4B17871F" w14:textId="40C318BD" w:rsidR="00DE54F8" w:rsidRPr="00476D2F" w:rsidRDefault="00DE54F8" w:rsidP="008F703C">
      <w:pPr>
        <w:pStyle w:val="Caption"/>
      </w:pPr>
      <w:bookmarkStart w:id="588" w:name="_Ref46504408"/>
      <w:bookmarkStart w:id="589" w:name="_Ref46504354"/>
      <w:bookmarkStart w:id="590" w:name="_Toc185900880"/>
      <w:r w:rsidRPr="00476D2F">
        <w:t xml:space="preserve">Figure </w:t>
      </w:r>
      <w:r w:rsidRPr="00476D2F">
        <w:fldChar w:fldCharType="begin"/>
      </w:r>
      <w:r w:rsidRPr="00476D2F">
        <w:instrText xml:space="preserve"> SEQ Figure \* ARABIC </w:instrText>
      </w:r>
      <w:r w:rsidRPr="00476D2F">
        <w:fldChar w:fldCharType="separate"/>
      </w:r>
      <w:r w:rsidR="004501EF">
        <w:rPr>
          <w:noProof/>
        </w:rPr>
        <w:t>3</w:t>
      </w:r>
      <w:r w:rsidRPr="00476D2F">
        <w:fldChar w:fldCharType="end"/>
      </w:r>
      <w:bookmarkEnd w:id="588"/>
      <w:r w:rsidRPr="00476D2F">
        <w:t xml:space="preserve">: </w:t>
      </w:r>
      <w:r w:rsidR="00E52E1B" w:rsidRPr="00476D2F">
        <w:t xml:space="preserve">Dispatch of the </w:t>
      </w:r>
      <w:r w:rsidR="0044100F">
        <w:t>CD</w:t>
      </w:r>
      <w:r w:rsidR="00E52E1B" w:rsidRPr="00476D2F">
        <w:t>974</w:t>
      </w:r>
      <w:r w:rsidR="0044100F">
        <w:t>C</w:t>
      </w:r>
      <w:r w:rsidR="00E52E1B" w:rsidRPr="00476D2F">
        <w:t xml:space="preserve"> </w:t>
      </w:r>
      <w:r w:rsidRPr="00476D2F">
        <w:t xml:space="preserve">from CS/MIS2 </w:t>
      </w:r>
      <w:r w:rsidR="00E52E1B" w:rsidRPr="00476D2F">
        <w:t xml:space="preserve">for a detected </w:t>
      </w:r>
      <w:proofErr w:type="gramStart"/>
      <w:r w:rsidR="00E52E1B" w:rsidRPr="00476D2F">
        <w:t>unavailability</w:t>
      </w:r>
      <w:bookmarkEnd w:id="589"/>
      <w:bookmarkEnd w:id="590"/>
      <w:proofErr w:type="gramEnd"/>
    </w:p>
    <w:p w14:paraId="6967026C" w14:textId="2EF67FDE" w:rsidR="009D5A47" w:rsidRPr="00476D2F" w:rsidRDefault="009D5A47">
      <w:pPr>
        <w:spacing w:before="0"/>
        <w:jc w:val="left"/>
      </w:pPr>
    </w:p>
    <w:p w14:paraId="11E929F1" w14:textId="6ABE72BD" w:rsidR="007324C2" w:rsidRPr="00476D2F" w:rsidRDefault="00A429FE" w:rsidP="004656F9">
      <w:r w:rsidRPr="00476D2F">
        <w:t xml:space="preserve">In the following </w:t>
      </w:r>
      <w:r w:rsidRPr="00476D2F">
        <w:fldChar w:fldCharType="begin"/>
      </w:r>
      <w:r w:rsidRPr="00476D2F">
        <w:instrText xml:space="preserve"> REF _Ref46510069 \h </w:instrText>
      </w:r>
      <w:r w:rsidRPr="00476D2F">
        <w:fldChar w:fldCharType="separate"/>
      </w:r>
      <w:r w:rsidR="004501EF" w:rsidRPr="00476D2F">
        <w:t xml:space="preserve">Figure </w:t>
      </w:r>
      <w:r w:rsidR="004501EF">
        <w:rPr>
          <w:noProof/>
        </w:rPr>
        <w:t>4</w:t>
      </w:r>
      <w:r w:rsidRPr="00476D2F">
        <w:fldChar w:fldCharType="end"/>
      </w:r>
      <w:r w:rsidRPr="00476D2F">
        <w:t xml:space="preserve">, we see that CS/MIS2 sends the </w:t>
      </w:r>
      <w:r w:rsidR="0044100F">
        <w:t>CD</w:t>
      </w:r>
      <w:r w:rsidRPr="00476D2F">
        <w:t>974</w:t>
      </w:r>
      <w:r w:rsidR="0044100F">
        <w:t>C</w:t>
      </w:r>
      <w:r w:rsidRPr="00476D2F">
        <w:t xml:space="preserve"> at specific intervals to check the availability status of the NCA1.</w:t>
      </w:r>
      <w:r w:rsidR="00323DAF" w:rsidRPr="00476D2F">
        <w:t xml:space="preserve"> </w:t>
      </w:r>
      <w:r w:rsidRPr="00476D2F">
        <w:t xml:space="preserve">Indeed, when NCA1 is available again, it responds to NCA2 with IEx03 and with the </w:t>
      </w:r>
      <w:r w:rsidR="0044100F">
        <w:t>CD</w:t>
      </w:r>
      <w:r w:rsidRPr="00476D2F">
        <w:t>975</w:t>
      </w:r>
      <w:r w:rsidR="0044100F">
        <w:t>C</w:t>
      </w:r>
      <w:r w:rsidRPr="00476D2F">
        <w:t xml:space="preserve"> to </w:t>
      </w:r>
      <w:r w:rsidR="00CA47AD" w:rsidRPr="00476D2F">
        <w:t>CS/MIS2</w:t>
      </w:r>
      <w:r w:rsidRPr="00476D2F">
        <w:t>.</w:t>
      </w:r>
    </w:p>
    <w:p w14:paraId="55FD34D4" w14:textId="4535649B" w:rsidR="003F72C3" w:rsidRPr="00476D2F" w:rsidRDefault="007324C2" w:rsidP="00C653D5">
      <w:pPr>
        <w:keepNext/>
        <w:jc w:val="center"/>
      </w:pPr>
      <w:r w:rsidRPr="00476D2F">
        <w:t xml:space="preserve"> </w:t>
      </w:r>
      <w:r w:rsidRPr="00476D2F">
        <w:rPr>
          <w:noProof/>
          <w:lang w:val="en-IE" w:eastAsia="en-IE"/>
        </w:rPr>
        <w:drawing>
          <wp:inline distT="0" distB="0" distL="0" distR="0" wp14:anchorId="0A868292" wp14:editId="148E8F79">
            <wp:extent cx="4099560" cy="3305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50915" cy="3346458"/>
                    </a:xfrm>
                    <a:prstGeom prst="rect">
                      <a:avLst/>
                    </a:prstGeom>
                    <a:noFill/>
                    <a:ln>
                      <a:noFill/>
                    </a:ln>
                  </pic:spPr>
                </pic:pic>
              </a:graphicData>
            </a:graphic>
          </wp:inline>
        </w:drawing>
      </w:r>
    </w:p>
    <w:p w14:paraId="0B5A63DC" w14:textId="537B24C4" w:rsidR="0014773A" w:rsidRPr="00476D2F" w:rsidRDefault="006A211D" w:rsidP="008F703C">
      <w:pPr>
        <w:pStyle w:val="Caption"/>
      </w:pPr>
      <w:bookmarkStart w:id="591" w:name="_Ref46510069"/>
      <w:bookmarkStart w:id="592" w:name="_Toc185900881"/>
      <w:r w:rsidRPr="00476D2F">
        <w:t xml:space="preserve">Figure </w:t>
      </w:r>
      <w:r w:rsidRPr="00476D2F">
        <w:fldChar w:fldCharType="begin"/>
      </w:r>
      <w:r w:rsidRPr="00476D2F">
        <w:instrText xml:space="preserve"> SEQ Figure \* ARABIC </w:instrText>
      </w:r>
      <w:r w:rsidRPr="00476D2F">
        <w:fldChar w:fldCharType="separate"/>
      </w:r>
      <w:r w:rsidR="004501EF">
        <w:rPr>
          <w:noProof/>
        </w:rPr>
        <w:t>4</w:t>
      </w:r>
      <w:r w:rsidRPr="00476D2F">
        <w:fldChar w:fldCharType="end"/>
      </w:r>
      <w:bookmarkEnd w:id="591"/>
      <w:r w:rsidRPr="00476D2F">
        <w:t xml:space="preserve">: </w:t>
      </w:r>
      <w:r w:rsidR="007324C2" w:rsidRPr="00476D2F">
        <w:t xml:space="preserve">Dispatch of the </w:t>
      </w:r>
      <w:r w:rsidR="0044100F">
        <w:t>CD</w:t>
      </w:r>
      <w:r w:rsidRPr="00476D2F">
        <w:t>975</w:t>
      </w:r>
      <w:r w:rsidR="0044100F">
        <w:t>C</w:t>
      </w:r>
      <w:r w:rsidR="007324C2" w:rsidRPr="00476D2F">
        <w:t xml:space="preserve"> to </w:t>
      </w:r>
      <w:r w:rsidRPr="00476D2F">
        <w:t xml:space="preserve">CS/MIS2 </w:t>
      </w:r>
      <w:r w:rsidR="007324C2" w:rsidRPr="00476D2F">
        <w:t xml:space="preserve">when NCA1 becomes </w:t>
      </w:r>
      <w:proofErr w:type="gramStart"/>
      <w:r w:rsidR="007324C2" w:rsidRPr="00476D2F">
        <w:t>available</w:t>
      </w:r>
      <w:bookmarkEnd w:id="592"/>
      <w:proofErr w:type="gramEnd"/>
    </w:p>
    <w:p w14:paraId="69093458" w14:textId="7CE9B90B" w:rsidR="00636665" w:rsidRDefault="00636665">
      <w:pPr>
        <w:spacing w:before="0"/>
        <w:jc w:val="left"/>
      </w:pPr>
      <w:r>
        <w:br w:type="page"/>
      </w:r>
    </w:p>
    <w:p w14:paraId="49E33429" w14:textId="06737AD5" w:rsidR="005A3549" w:rsidRPr="00476D2F" w:rsidRDefault="005A3549" w:rsidP="00C653D5">
      <w:pPr>
        <w:pStyle w:val="Heading3"/>
      </w:pPr>
      <w:bookmarkStart w:id="593" w:name="_Toc185900694"/>
      <w:r w:rsidRPr="00476D2F">
        <w:t>Sending the IE</w:t>
      </w:r>
      <w:r w:rsidR="001F4009" w:rsidRPr="00476D2F">
        <w:t>0</w:t>
      </w:r>
      <w:r w:rsidRPr="00476D2F">
        <w:t>78</w:t>
      </w:r>
      <w:r w:rsidR="00BE4992" w:rsidRPr="00476D2F">
        <w:t xml:space="preserve"> and </w:t>
      </w:r>
      <w:r w:rsidR="001F4009" w:rsidRPr="00476D2F">
        <w:t>IE578</w:t>
      </w:r>
      <w:r w:rsidRPr="00476D2F">
        <w:t xml:space="preserve"> for </w:t>
      </w:r>
      <w:r w:rsidR="00BE4992" w:rsidRPr="00476D2F">
        <w:t>l</w:t>
      </w:r>
      <w:r w:rsidRPr="00476D2F">
        <w:t>inked MRNs</w:t>
      </w:r>
      <w:bookmarkEnd w:id="593"/>
      <w:r w:rsidRPr="00476D2F">
        <w:t xml:space="preserve"> </w:t>
      </w:r>
    </w:p>
    <w:p w14:paraId="771C038E" w14:textId="2D4067C8" w:rsidR="00690694" w:rsidRPr="00476D2F" w:rsidRDefault="00690694" w:rsidP="00C653D5">
      <w:pPr>
        <w:pStyle w:val="Heading4"/>
      </w:pPr>
      <w:r w:rsidRPr="00476D2F">
        <w:t xml:space="preserve">Sending the IE078 for </w:t>
      </w:r>
      <w:r w:rsidR="00BE4992" w:rsidRPr="00476D2F">
        <w:t>l</w:t>
      </w:r>
      <w:r w:rsidRPr="00476D2F">
        <w:t>inked MRNs (NCTS-P5/AES</w:t>
      </w:r>
      <w:r w:rsidR="00BE4992" w:rsidRPr="00476D2F">
        <w:t>-P1</w:t>
      </w:r>
      <w:r w:rsidRPr="00476D2F">
        <w:t>)</w:t>
      </w:r>
    </w:p>
    <w:p w14:paraId="7095DCC5" w14:textId="15247A8F" w:rsidR="00211B58" w:rsidRPr="00476D2F" w:rsidRDefault="00211B58" w:rsidP="00211B58">
      <w:r w:rsidRPr="00476D2F">
        <w:t xml:space="preserve">When a transit movement is released for transit and includes one or more AES movement(s) as previous procedures (i.e. Export MRN(s) declared as ‘PREVIOUS DOCUMENT’), then together with the dispatch of CD001C (for international transit) or the dispatch of CD003C (for international diversion of </w:t>
      </w:r>
      <w:r>
        <w:t xml:space="preserve">a </w:t>
      </w:r>
      <w:r w:rsidRPr="00476D2F">
        <w:t>national transit, with no CD001C exchanged on the Common Domain) to the Office of Destination, the message CD078C is also sent by the NTA (i.e. the Office of Departure) to CS/MIS2</w:t>
      </w:r>
      <w:r>
        <w:rPr>
          <w:rStyle w:val="FootnoteReference"/>
        </w:rPr>
        <w:footnoteReference w:id="9"/>
      </w:r>
      <w:r w:rsidRPr="00476D2F">
        <w:t xml:space="preserve">. The CS/MIS2 application will process this message and use this inter-domain linking information to update the </w:t>
      </w:r>
      <w:r w:rsidRPr="00817BA5">
        <w:rPr>
          <w:i/>
          <w:iCs/>
        </w:rPr>
        <w:t>Movement Monitoring</w:t>
      </w:r>
      <w:r w:rsidRPr="00476D2F">
        <w:t xml:space="preserve"> section</w:t>
      </w:r>
      <w:r>
        <w:rPr>
          <w:rStyle w:val="ui-provider"/>
        </w:rPr>
        <w:t xml:space="preserve"> and eventually </w:t>
      </w:r>
      <w:hyperlink r:id="rId84" w:history="1">
        <w:r w:rsidR="00B3721D">
          <w:rPr>
            <w:rStyle w:val="Hyperlink"/>
          </w:rPr>
          <w:t>DDS2-MRN</w:t>
        </w:r>
      </w:hyperlink>
      <w:r w:rsidRPr="00476D2F">
        <w:t xml:space="preserve">. This will enable the CS/MIS2 users (i.e. NCTS users and AES users) to easily monitor the status of their transit movement(s) that follow the export movement(s). Please refer to section III.II.7 of the </w:t>
      </w:r>
      <w:r>
        <w:t xml:space="preserve">NCTS-P5 </w:t>
      </w:r>
      <w:r w:rsidRPr="00476D2F">
        <w:t>DDNTA Main Document [</w:t>
      </w:r>
      <w:r w:rsidRPr="00476D2F">
        <w:fldChar w:fldCharType="begin"/>
      </w:r>
      <w:r w:rsidRPr="00476D2F">
        <w:instrText xml:space="preserve"> REF DDNTA_NCTSP5 \h  \* MERGEFORMAT </w:instrText>
      </w:r>
      <w:r w:rsidRPr="00476D2F">
        <w:fldChar w:fldCharType="separate"/>
      </w:r>
      <w:r w:rsidR="004501EF" w:rsidRPr="000C1B4B">
        <w:rPr>
          <w:szCs w:val="24"/>
        </w:rPr>
        <w:t>R</w:t>
      </w:r>
      <w:r w:rsidR="004501EF">
        <w:rPr>
          <w:szCs w:val="24"/>
        </w:rPr>
        <w:t>40</w:t>
      </w:r>
      <w:r w:rsidRPr="00476D2F">
        <w:fldChar w:fldCharType="end"/>
      </w:r>
      <w:r w:rsidRPr="00476D2F">
        <w:t>]</w:t>
      </w:r>
      <w:r>
        <w:t xml:space="preserve"> or to section III.II.5.8 of NCTS-P6 DDNTA Main Document [</w:t>
      </w:r>
      <w:r>
        <w:fldChar w:fldCharType="begin"/>
      </w:r>
      <w:r>
        <w:instrText xml:space="preserve"> REF R45 \h </w:instrText>
      </w:r>
      <w:r>
        <w:fldChar w:fldCharType="separate"/>
      </w:r>
      <w:r w:rsidR="004501EF" w:rsidRPr="000C1B4B">
        <w:rPr>
          <w:szCs w:val="24"/>
        </w:rPr>
        <w:t>R</w:t>
      </w:r>
      <w:r w:rsidR="004501EF">
        <w:rPr>
          <w:noProof/>
          <w:szCs w:val="24"/>
        </w:rPr>
        <w:t>44</w:t>
      </w:r>
      <w:r>
        <w:fldChar w:fldCharType="end"/>
      </w:r>
      <w:r>
        <w:t>]</w:t>
      </w:r>
      <w:r w:rsidRPr="00476D2F">
        <w:t xml:space="preserve"> for more details.</w:t>
      </w:r>
    </w:p>
    <w:p w14:paraId="3BFC2FB4" w14:textId="2DE8825E" w:rsidR="003F72C3" w:rsidRPr="00476D2F" w:rsidRDefault="009845AD" w:rsidP="00AB3122">
      <w:pPr>
        <w:keepNext/>
        <w:ind w:left="-709" w:right="-710"/>
        <w:jc w:val="center"/>
      </w:pPr>
      <w:r w:rsidRPr="00476D2F">
        <w:t xml:space="preserve"> </w:t>
      </w:r>
      <w:r w:rsidRPr="00476D2F">
        <w:rPr>
          <w:noProof/>
          <w:lang w:val="en-IE" w:eastAsia="en-IE"/>
        </w:rPr>
        <w:drawing>
          <wp:inline distT="0" distB="0" distL="0" distR="0" wp14:anchorId="6CD11620" wp14:editId="27742EA1">
            <wp:extent cx="5760085" cy="3910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085" cy="3910330"/>
                    </a:xfrm>
                    <a:prstGeom prst="rect">
                      <a:avLst/>
                    </a:prstGeom>
                    <a:noFill/>
                    <a:ln>
                      <a:noFill/>
                    </a:ln>
                  </pic:spPr>
                </pic:pic>
              </a:graphicData>
            </a:graphic>
          </wp:inline>
        </w:drawing>
      </w:r>
    </w:p>
    <w:p w14:paraId="2A8C5C9C" w14:textId="4C06942F" w:rsidR="005333A0" w:rsidRDefault="00F700DB" w:rsidP="008F703C">
      <w:pPr>
        <w:pStyle w:val="Caption"/>
      </w:pPr>
      <w:bookmarkStart w:id="594" w:name="_Toc185900882"/>
      <w:r w:rsidRPr="00476D2F">
        <w:t xml:space="preserve">Figure </w:t>
      </w:r>
      <w:r w:rsidRPr="00476D2F">
        <w:fldChar w:fldCharType="begin"/>
      </w:r>
      <w:r w:rsidRPr="00476D2F">
        <w:instrText xml:space="preserve"> SEQ Figure \* ARABIC </w:instrText>
      </w:r>
      <w:r w:rsidRPr="00476D2F">
        <w:fldChar w:fldCharType="separate"/>
      </w:r>
      <w:r w:rsidR="004501EF">
        <w:rPr>
          <w:noProof/>
        </w:rPr>
        <w:t>5</w:t>
      </w:r>
      <w:r w:rsidRPr="00476D2F">
        <w:fldChar w:fldCharType="end"/>
      </w:r>
      <w:r w:rsidRPr="00476D2F">
        <w:t>: Dispatch of the Inter-Domain Linking message (</w:t>
      </w:r>
      <w:r w:rsidR="0062214A">
        <w:t>CD</w:t>
      </w:r>
      <w:r w:rsidRPr="00476D2F">
        <w:t>078</w:t>
      </w:r>
      <w:r w:rsidR="0062214A">
        <w:t>C</w:t>
      </w:r>
      <w:r w:rsidRPr="00476D2F">
        <w:t xml:space="preserve">) in case of Export followed by </w:t>
      </w:r>
      <w:proofErr w:type="gramStart"/>
      <w:r w:rsidRPr="00476D2F">
        <w:t>Transit</w:t>
      </w:r>
      <w:bookmarkEnd w:id="594"/>
      <w:proofErr w:type="gramEnd"/>
    </w:p>
    <w:p w14:paraId="27655ABD" w14:textId="516E51F1" w:rsidR="00636665" w:rsidRDefault="00636665" w:rsidP="00636665"/>
    <w:p w14:paraId="79B50F2E" w14:textId="77777777" w:rsidR="00636665" w:rsidRPr="00636665" w:rsidRDefault="00636665" w:rsidP="00636665"/>
    <w:p w14:paraId="7DB4793F" w14:textId="7E28722E" w:rsidR="00690694" w:rsidRPr="00476D2F" w:rsidRDefault="007F0AA9" w:rsidP="00C653D5">
      <w:pPr>
        <w:pStyle w:val="Heading4"/>
        <w:rPr>
          <w:i/>
          <w:szCs w:val="24"/>
        </w:rPr>
      </w:pPr>
      <w:r w:rsidRPr="00476D2F">
        <w:t>Sending the IE578 for linked e-ADs (AES-P1/EMCS)</w:t>
      </w:r>
    </w:p>
    <w:p w14:paraId="098479CE" w14:textId="7448DE67" w:rsidR="002F4798" w:rsidRDefault="002F4798" w:rsidP="002F4798">
      <w:r w:rsidRPr="00DF1F79">
        <w:t xml:space="preserve">When an export movement is released for export and includes one or more EMCS movement(s) as previous procedures (i.e. EMCS e-AD(s) declared under Goods Item/Previous Document), then together with the dispatch of CD501C (or CD503C in case of direct export becoming indirect export) to the Office of Exit, the message CD578C is also sent by the NECA (i.e. the Office of Export) to CS/MIS2, which will process this message and use this inter-domain linking information to update the </w:t>
      </w:r>
      <w:r w:rsidRPr="00817BA5">
        <w:rPr>
          <w:i/>
          <w:iCs/>
        </w:rPr>
        <w:t>Movement Monitoring</w:t>
      </w:r>
      <w:r w:rsidRPr="00476D2F">
        <w:t xml:space="preserve"> section</w:t>
      </w:r>
      <w:r w:rsidRPr="00476D2F">
        <w:rPr>
          <w:rStyle w:val="FootnoteReference"/>
        </w:rPr>
        <w:footnoteReference w:id="10"/>
      </w:r>
      <w:r w:rsidRPr="00476D2F">
        <w:t xml:space="preserve">. </w:t>
      </w:r>
      <w:r w:rsidRPr="00DF1F79">
        <w:t>This will enable the CS/MIS2 users (i.e. AES users) to easily monitor the status of their export movement(s) that include goods under excise duty suspension arrangement. Please refer to section III.4.1.6 of the DDNXA Main Document [</w:t>
      </w:r>
      <w:r w:rsidR="007A73DF">
        <w:fldChar w:fldCharType="begin"/>
      </w:r>
      <w:r w:rsidR="007A73DF">
        <w:instrText xml:space="preserve"> REF R39 \h </w:instrText>
      </w:r>
      <w:r w:rsidR="007A73DF">
        <w:fldChar w:fldCharType="separate"/>
      </w:r>
      <w:r w:rsidR="004501EF" w:rsidRPr="000C1B4B">
        <w:rPr>
          <w:szCs w:val="24"/>
        </w:rPr>
        <w:t>R</w:t>
      </w:r>
      <w:r w:rsidR="004501EF">
        <w:rPr>
          <w:noProof/>
          <w:szCs w:val="24"/>
        </w:rPr>
        <w:t>39</w:t>
      </w:r>
      <w:r w:rsidR="007A73DF">
        <w:fldChar w:fldCharType="end"/>
      </w:r>
      <w:r w:rsidRPr="00DF1F79">
        <w:t>] for more details.</w:t>
      </w:r>
    </w:p>
    <w:p w14:paraId="0F9C6412" w14:textId="191A03EE" w:rsidR="00690694" w:rsidRPr="00476D2F" w:rsidRDefault="00690694" w:rsidP="00C653D5"/>
    <w:p w14:paraId="1F70C117" w14:textId="56874CBD" w:rsidR="009B0ED0" w:rsidRPr="00476D2F" w:rsidRDefault="00E146C6" w:rsidP="00C653D5">
      <w:pPr>
        <w:keepNext/>
        <w:jc w:val="center"/>
      </w:pPr>
      <w:r w:rsidRPr="00476D2F">
        <w:rPr>
          <w:noProof/>
          <w:lang w:val="en-IE" w:eastAsia="en-IE"/>
        </w:rPr>
        <w:drawing>
          <wp:inline distT="0" distB="0" distL="0" distR="0" wp14:anchorId="2D4AB0A4" wp14:editId="6EA3066C">
            <wp:extent cx="5412700" cy="4910275"/>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20565" cy="4917410"/>
                    </a:xfrm>
                    <a:prstGeom prst="rect">
                      <a:avLst/>
                    </a:prstGeom>
                    <a:noFill/>
                    <a:ln>
                      <a:noFill/>
                    </a:ln>
                  </pic:spPr>
                </pic:pic>
              </a:graphicData>
            </a:graphic>
          </wp:inline>
        </w:drawing>
      </w:r>
    </w:p>
    <w:p w14:paraId="2F9E521F" w14:textId="6ADC9E10" w:rsidR="00146704" w:rsidRPr="00476D2F" w:rsidRDefault="009B0ED0" w:rsidP="008F703C">
      <w:pPr>
        <w:pStyle w:val="Caption"/>
      </w:pPr>
      <w:bookmarkStart w:id="595" w:name="_Toc185900883"/>
      <w:r w:rsidRPr="00476D2F">
        <w:t xml:space="preserve">Figure </w:t>
      </w:r>
      <w:r w:rsidRPr="00476D2F">
        <w:fldChar w:fldCharType="begin"/>
      </w:r>
      <w:r w:rsidRPr="00476D2F">
        <w:instrText xml:space="preserve"> SEQ Figure \* ARABIC </w:instrText>
      </w:r>
      <w:r w:rsidRPr="00476D2F">
        <w:fldChar w:fldCharType="separate"/>
      </w:r>
      <w:r w:rsidR="004501EF">
        <w:rPr>
          <w:noProof/>
        </w:rPr>
        <w:t>6</w:t>
      </w:r>
      <w:r w:rsidRPr="00476D2F">
        <w:fldChar w:fldCharType="end"/>
      </w:r>
      <w:r w:rsidRPr="00476D2F">
        <w:t xml:space="preserve">: </w:t>
      </w:r>
      <w:r w:rsidR="000828DA" w:rsidRPr="002C2312">
        <w:t>Dispatch of the Inter-Domain Linking message (IE578) in case of Export of Goods under Excise Duty Suspension Arrangement</w:t>
      </w:r>
      <w:bookmarkEnd w:id="595"/>
      <w:r w:rsidR="000828DA" w:rsidRPr="00476D2F" w:rsidDel="000828DA">
        <w:t xml:space="preserve"> </w:t>
      </w:r>
    </w:p>
    <w:p w14:paraId="24EE7226" w14:textId="10E77A96" w:rsidR="00DF47BE" w:rsidRPr="00476D2F" w:rsidRDefault="00DF47BE" w:rsidP="00590FF9">
      <w:pPr>
        <w:pStyle w:val="Heading1"/>
      </w:pPr>
      <w:bookmarkStart w:id="596" w:name="_Systems_Administration"/>
      <w:bookmarkStart w:id="597" w:name="_Toc78704737"/>
      <w:bookmarkStart w:id="598" w:name="_Toc259460319"/>
      <w:bookmarkStart w:id="599" w:name="_Toc526170428"/>
      <w:bookmarkEnd w:id="596"/>
      <w:r w:rsidRPr="00476D2F">
        <w:t>Systems</w:t>
      </w:r>
      <w:r w:rsidR="00216285" w:rsidRPr="00476D2F">
        <w:t xml:space="preserve"> </w:t>
      </w:r>
      <w:r w:rsidRPr="00476D2F">
        <w:t>Administration</w:t>
      </w:r>
      <w:bookmarkEnd w:id="597"/>
      <w:bookmarkEnd w:id="598"/>
      <w:bookmarkEnd w:id="599"/>
    </w:p>
    <w:p w14:paraId="24EE7227" w14:textId="0189310D" w:rsidR="00DF47BE" w:rsidRPr="00476D2F" w:rsidRDefault="00DF47BE">
      <w:pPr>
        <w:pStyle w:val="Heading2"/>
      </w:pPr>
      <w:bookmarkStart w:id="600" w:name="_Toc78704738"/>
      <w:bookmarkStart w:id="601" w:name="_Toc259460320"/>
      <w:bookmarkStart w:id="602" w:name="_Toc526170429"/>
      <w:bookmarkStart w:id="603" w:name="_Toc185900695"/>
      <w:r w:rsidRPr="00476D2F">
        <w:t>Introduction</w:t>
      </w:r>
      <w:bookmarkEnd w:id="600"/>
      <w:bookmarkEnd w:id="601"/>
      <w:bookmarkEnd w:id="602"/>
      <w:bookmarkEnd w:id="603"/>
    </w:p>
    <w:p w14:paraId="24EE7228" w14:textId="77777777" w:rsidR="00DF47BE" w:rsidRPr="00476D2F" w:rsidRDefault="00DF47BE">
      <w:r w:rsidRPr="00476D2F">
        <w:t>For all Customs systems the procedures and tools (i.e. archiving procedures, configuration management, version control, data management, fallback procedures, problem tracking, and audit trail) used for system administration are a national matter and consequently do not concern other National Administrations. All NCAs need to keep a log of exchanged information, for relating an error to the information that has been exchanged and to solve any disputes regarding exchanged information. This log needs to contain:</w:t>
      </w:r>
    </w:p>
    <w:p w14:paraId="24EE7229" w14:textId="69074023" w:rsidR="00DF47BE" w:rsidRPr="00476D2F" w:rsidRDefault="00DF47BE" w:rsidP="00117A38">
      <w:pPr>
        <w:numPr>
          <w:ilvl w:val="0"/>
          <w:numId w:val="34"/>
        </w:numPr>
        <w:spacing w:before="120" w:after="120"/>
      </w:pPr>
      <w:r w:rsidRPr="00476D2F">
        <w:t>The content of the messages that have been exchanged (either sent or received), thus including all steering information specified by the Data Group MESSAGE (see</w:t>
      </w:r>
      <w:r w:rsidR="00A9312B" w:rsidRPr="00476D2F">
        <w:fldChar w:fldCharType="begin"/>
      </w:r>
      <w:r w:rsidR="00A9312B" w:rsidRPr="00476D2F">
        <w:instrText xml:space="preserve"> REF _Ref26958426 \h  \* MERGEFORMAT </w:instrText>
      </w:r>
      <w:r w:rsidR="00A9312B" w:rsidRPr="00476D2F">
        <w:fldChar w:fldCharType="separate"/>
      </w:r>
      <w:r w:rsidR="004501EF" w:rsidRPr="00476D2F">
        <w:t xml:space="preserve"> Design principles</w:t>
      </w:r>
      <w:r w:rsidR="00A9312B" w:rsidRPr="00476D2F">
        <w:fldChar w:fldCharType="end"/>
      </w:r>
      <w:r w:rsidRPr="00476D2F">
        <w:t>), e.g. interchange reference, interchange addresses, message reference, MRN, and functional message type</w:t>
      </w:r>
      <w:r w:rsidR="00C17E8E" w:rsidRPr="00476D2F">
        <w:t>;</w:t>
      </w:r>
    </w:p>
    <w:p w14:paraId="24EE722A" w14:textId="77777777" w:rsidR="00DF47BE" w:rsidRPr="00476D2F" w:rsidRDefault="00DF47BE" w:rsidP="00117A38">
      <w:pPr>
        <w:numPr>
          <w:ilvl w:val="0"/>
          <w:numId w:val="34"/>
        </w:numPr>
        <w:spacing w:before="120" w:after="120"/>
      </w:pPr>
      <w:r w:rsidRPr="00476D2F">
        <w:t>A timestamp showing at which date and time the Information Exchange (IE) has been prepared for sending or has been received</w:t>
      </w:r>
      <w:r w:rsidR="00C17E8E" w:rsidRPr="00476D2F">
        <w:t>;</w:t>
      </w:r>
    </w:p>
    <w:p w14:paraId="24EE722B" w14:textId="2D277FA7" w:rsidR="00DF47BE" w:rsidRPr="00476D2F" w:rsidRDefault="0038693B" w:rsidP="00117A38">
      <w:pPr>
        <w:numPr>
          <w:ilvl w:val="0"/>
          <w:numId w:val="34"/>
        </w:numPr>
        <w:spacing w:before="120" w:after="120"/>
      </w:pPr>
      <w:r w:rsidRPr="00476D2F">
        <w:t>For NCTS</w:t>
      </w:r>
      <w:r w:rsidR="00AA0533">
        <w:t>-</w:t>
      </w:r>
      <w:r w:rsidRPr="00476D2F">
        <w:t>P4 and ECS</w:t>
      </w:r>
      <w:r w:rsidR="00AA0533">
        <w:t>-</w:t>
      </w:r>
      <w:r w:rsidRPr="00476D2F">
        <w:t>P2 exchanges</w:t>
      </w:r>
      <w:r w:rsidR="00AA0533">
        <w:t>,</w:t>
      </w:r>
      <w:r w:rsidRPr="00476D2F">
        <w:t xml:space="preserve"> the </w:t>
      </w:r>
      <w:r w:rsidR="00DF47BE" w:rsidRPr="00476D2F">
        <w:t xml:space="preserve">result of conversion of received </w:t>
      </w:r>
      <w:r w:rsidR="00C1401A" w:rsidRPr="00476D2F">
        <w:t>EDIFACT</w:t>
      </w:r>
      <w:r w:rsidR="00DF47BE" w:rsidRPr="00476D2F">
        <w:t xml:space="preserve"> interchanges (if the exchange is in </w:t>
      </w:r>
      <w:r w:rsidR="00C1401A" w:rsidRPr="00476D2F">
        <w:t>EDIFACT</w:t>
      </w:r>
      <w:r w:rsidR="00DF47BE" w:rsidRPr="00476D2F">
        <w:t xml:space="preserve"> format) and a related timestamp including all detected errors</w:t>
      </w:r>
      <w:r w:rsidR="00C17E8E" w:rsidRPr="00476D2F">
        <w:t>;</w:t>
      </w:r>
    </w:p>
    <w:p w14:paraId="31EE7C8E" w14:textId="54D9440E" w:rsidR="005B2EF3" w:rsidRPr="00476D2F" w:rsidRDefault="00455CD4" w:rsidP="00117A38">
      <w:pPr>
        <w:numPr>
          <w:ilvl w:val="0"/>
          <w:numId w:val="34"/>
        </w:numPr>
        <w:spacing w:before="120" w:after="120"/>
      </w:pPr>
      <w:r w:rsidRPr="00476D2F">
        <w:t>All messages before those are sent over CCN, in the format used and with the related timestamp;</w:t>
      </w:r>
    </w:p>
    <w:p w14:paraId="24EE722C" w14:textId="77777777" w:rsidR="00DF47BE" w:rsidRPr="00476D2F" w:rsidRDefault="00DF47BE" w:rsidP="00117A38">
      <w:pPr>
        <w:numPr>
          <w:ilvl w:val="0"/>
          <w:numId w:val="34"/>
        </w:numPr>
        <w:spacing w:before="120" w:after="120"/>
      </w:pPr>
      <w:r w:rsidRPr="00476D2F">
        <w:t>The result of application processing of the message, including all detected errors and any state change triggered by the message. If any error has been detected, the message will be viewed as not being processed by a National Application (NCA)</w:t>
      </w:r>
      <w:r w:rsidR="00C17E8E" w:rsidRPr="00476D2F">
        <w:t>;</w:t>
      </w:r>
    </w:p>
    <w:p w14:paraId="24EE722D" w14:textId="77777777" w:rsidR="00DF47BE" w:rsidRPr="00476D2F" w:rsidRDefault="00DF47BE" w:rsidP="00117A38">
      <w:pPr>
        <w:numPr>
          <w:ilvl w:val="0"/>
          <w:numId w:val="34"/>
        </w:numPr>
        <w:spacing w:before="120" w:after="120"/>
      </w:pPr>
      <w:r w:rsidRPr="00476D2F">
        <w:t>A timestamp showing the date and time at which the Information Exchange (IE) has been exchanged through CCN. At reception, the timestamp is the date and time of receiving the Information Exchange (IE). At sending, it is the date and time of delivering the message to the CCN Gateway of the sending National Application</w:t>
      </w:r>
      <w:r w:rsidR="00C17E8E" w:rsidRPr="00476D2F">
        <w:t>;</w:t>
      </w:r>
    </w:p>
    <w:p w14:paraId="24EE722E" w14:textId="3446CDF4" w:rsidR="00DF47BE" w:rsidRPr="00476D2F" w:rsidRDefault="00DF47BE" w:rsidP="00117A38">
      <w:pPr>
        <w:numPr>
          <w:ilvl w:val="0"/>
          <w:numId w:val="34"/>
        </w:numPr>
        <w:spacing w:before="120" w:after="120"/>
      </w:pPr>
      <w:r w:rsidRPr="00476D2F">
        <w:t xml:space="preserve">The CSI header for the </w:t>
      </w:r>
      <w:proofErr w:type="gramStart"/>
      <w:r w:rsidRPr="00476D2F">
        <w:t>particular message</w:t>
      </w:r>
      <w:proofErr w:type="gramEnd"/>
      <w:r w:rsidRPr="00476D2F">
        <w:t xml:space="preserve">. The structure of the CSI header is given in the CCN/CSI Common Definitions Reference Manual (C language or </w:t>
      </w:r>
      <w:proofErr w:type="spellStart"/>
      <w:r w:rsidRPr="00476D2F">
        <w:t>jCSI</w:t>
      </w:r>
      <w:proofErr w:type="spellEnd"/>
      <w:r w:rsidRPr="00476D2F">
        <w:t xml:space="preserve">), see </w:t>
      </w:r>
      <w:r w:rsidR="00A9312B" w:rsidRPr="00476D2F">
        <w:fldChar w:fldCharType="begin"/>
      </w:r>
      <w:r w:rsidR="00A9312B" w:rsidRPr="00476D2F">
        <w:instrText xml:space="preserve"> REF _Ref191036669 \r \h  \* MERGEFORMAT </w:instrText>
      </w:r>
      <w:r w:rsidR="00A9312B" w:rsidRPr="00476D2F">
        <w:fldChar w:fldCharType="separate"/>
      </w:r>
      <w:r w:rsidR="004501EF">
        <w:t>VIII</w:t>
      </w:r>
      <w:r w:rsidR="00A9312B" w:rsidRPr="00476D2F">
        <w:fldChar w:fldCharType="end"/>
      </w:r>
    </w:p>
    <w:p w14:paraId="24EE722F" w14:textId="77777777" w:rsidR="00DF47BE" w:rsidRPr="00476D2F" w:rsidRDefault="00DF47BE" w:rsidP="00117A38">
      <w:pPr>
        <w:numPr>
          <w:ilvl w:val="0"/>
          <w:numId w:val="34"/>
        </w:numPr>
        <w:spacing w:before="120" w:after="120"/>
      </w:pPr>
      <w:r w:rsidRPr="00476D2F">
        <w:t>The status of the exchange of the message across CCN (e.g. reception of a Confirm on Delivery and its related timestamp)</w:t>
      </w:r>
      <w:r w:rsidR="00C17E8E" w:rsidRPr="00476D2F">
        <w:t>;</w:t>
      </w:r>
    </w:p>
    <w:p w14:paraId="24EE7230" w14:textId="09510F73" w:rsidR="00DF47BE" w:rsidRPr="00476D2F" w:rsidRDefault="00DF47BE" w:rsidP="00117A38">
      <w:pPr>
        <w:numPr>
          <w:ilvl w:val="0"/>
          <w:numId w:val="34"/>
        </w:numPr>
        <w:spacing w:before="120" w:after="120"/>
      </w:pPr>
      <w:r w:rsidRPr="00476D2F">
        <w:t>The name of the queue to which the message has been submitted.</w:t>
      </w:r>
    </w:p>
    <w:p w14:paraId="334B7E0F" w14:textId="18F6FF32" w:rsidR="005D0651" w:rsidRPr="00476D2F" w:rsidRDefault="00123B9E" w:rsidP="0017371F">
      <w:pPr>
        <w:spacing w:before="120" w:after="120"/>
      </w:pPr>
      <w:r w:rsidRPr="00476D2F">
        <w:t xml:space="preserve">During </w:t>
      </w:r>
      <w:r w:rsidR="002B2C8F" w:rsidRPr="00476D2F">
        <w:t xml:space="preserve">the </w:t>
      </w:r>
      <w:r w:rsidR="002959D2" w:rsidRPr="00476D2F">
        <w:t>T</w:t>
      </w:r>
      <w:r w:rsidR="002B2C8F" w:rsidRPr="00476D2F">
        <w:t xml:space="preserve">ransitional </w:t>
      </w:r>
      <w:r w:rsidR="002959D2" w:rsidRPr="00476D2F">
        <w:t>P</w:t>
      </w:r>
      <w:r w:rsidR="002B2C8F" w:rsidRPr="00476D2F">
        <w:t xml:space="preserve">eriod of </w:t>
      </w:r>
      <w:r w:rsidRPr="00476D2F">
        <w:t>NCTS</w:t>
      </w:r>
      <w:r w:rsidR="00B46D6C" w:rsidRPr="00476D2F">
        <w:t>-P5</w:t>
      </w:r>
      <w:r w:rsidRPr="00476D2F">
        <w:t xml:space="preserve"> and </w:t>
      </w:r>
      <w:r w:rsidR="00752422" w:rsidRPr="00476D2F">
        <w:t>AES-P1</w:t>
      </w:r>
      <w:r w:rsidRPr="00476D2F">
        <w:t xml:space="preserve"> operations and when </w:t>
      </w:r>
      <w:r w:rsidR="005D0651" w:rsidRPr="00476D2F">
        <w:t>NCA</w:t>
      </w:r>
      <w:r w:rsidR="006016A2">
        <w:t xml:space="preserve"> </w:t>
      </w:r>
      <w:r w:rsidR="005D0651" w:rsidRPr="00476D2F">
        <w:t>[</w:t>
      </w:r>
      <w:r w:rsidR="00B46D6C" w:rsidRPr="00476D2F">
        <w:t xml:space="preserve">NCTS-P5 and </w:t>
      </w:r>
      <w:r w:rsidR="00752422" w:rsidRPr="00476D2F">
        <w:t>AES-P1</w:t>
      </w:r>
      <w:r w:rsidR="005D0651" w:rsidRPr="00476D2F">
        <w:t xml:space="preserve">] </w:t>
      </w:r>
      <w:r w:rsidRPr="00476D2F">
        <w:t>uses a convertor (</w:t>
      </w:r>
      <w:r w:rsidR="00136AA7" w:rsidRPr="00476D2F">
        <w:t xml:space="preserve">TAXUD </w:t>
      </w:r>
      <w:r w:rsidR="00B4694F">
        <w:t>ieCA/TED</w:t>
      </w:r>
      <w:r w:rsidR="00FA52A8" w:rsidRPr="00476D2F">
        <w:t xml:space="preserve"> or </w:t>
      </w:r>
      <w:r w:rsidR="00BE7283" w:rsidRPr="00476D2F">
        <w:t>NCO</w:t>
      </w:r>
      <w:r w:rsidRPr="00476D2F">
        <w:t>) for downgrade or upgrade of message</w:t>
      </w:r>
      <w:r w:rsidR="005D0651" w:rsidRPr="00476D2F">
        <w:t xml:space="preserve">s for CD exchanges </w:t>
      </w:r>
      <w:r w:rsidR="005D0651" w:rsidRPr="00476D2F" w:rsidDel="006922EE">
        <w:t xml:space="preserve">between </w:t>
      </w:r>
      <w:r w:rsidR="005D0651" w:rsidRPr="00476D2F">
        <w:t>NCA</w:t>
      </w:r>
      <w:r w:rsidR="008A56E6" w:rsidRPr="00476D2F">
        <w:t>[</w:t>
      </w:r>
      <w:r w:rsidR="00B46D6C" w:rsidRPr="00476D2F">
        <w:t>NCTS-P5</w:t>
      </w:r>
      <w:r w:rsidR="00B46D6C" w:rsidRPr="00476D2F" w:rsidDel="00E721B9">
        <w:t xml:space="preserve"> and</w:t>
      </w:r>
      <w:r w:rsidR="00B46D6C" w:rsidRPr="00476D2F">
        <w:t xml:space="preserve"> </w:t>
      </w:r>
      <w:r w:rsidR="00752422" w:rsidRPr="00476D2F">
        <w:t>AES-P1</w:t>
      </w:r>
      <w:r w:rsidR="008A56E6" w:rsidRPr="00476D2F">
        <w:t xml:space="preserve">] </w:t>
      </w:r>
      <w:r w:rsidR="008A56E6" w:rsidRPr="00476D2F" w:rsidDel="000B6D90">
        <w:t>and NCA</w:t>
      </w:r>
      <w:r w:rsidR="005D0651" w:rsidRPr="00476D2F" w:rsidDel="000B6D90">
        <w:t>[NCTS-P4/ECS-P2]</w:t>
      </w:r>
      <w:r w:rsidR="00DB3BCB">
        <w:t>,</w:t>
      </w:r>
      <w:r w:rsidR="00272EFC" w:rsidRPr="00476D2F" w:rsidDel="000B6D90">
        <w:t xml:space="preserve"> </w:t>
      </w:r>
      <w:r w:rsidR="00272EFC" w:rsidRPr="00476D2F">
        <w:t>the NCA[</w:t>
      </w:r>
      <w:r w:rsidR="00B46D6C" w:rsidRPr="00476D2F">
        <w:t xml:space="preserve">NCTS-P5 and </w:t>
      </w:r>
      <w:r w:rsidR="00752422" w:rsidRPr="00476D2F">
        <w:t>AES-P1</w:t>
      </w:r>
      <w:r w:rsidR="00272EFC" w:rsidRPr="00476D2F">
        <w:t>] must store</w:t>
      </w:r>
      <w:r w:rsidR="005D0651" w:rsidRPr="00476D2F">
        <w:t>:</w:t>
      </w:r>
    </w:p>
    <w:p w14:paraId="05CA74C4" w14:textId="4544BC38" w:rsidR="00123B9E" w:rsidRPr="00476D2F" w:rsidRDefault="00F70236" w:rsidP="00117A38">
      <w:pPr>
        <w:numPr>
          <w:ilvl w:val="0"/>
          <w:numId w:val="34"/>
        </w:numPr>
        <w:spacing w:before="120" w:after="120"/>
      </w:pPr>
      <w:r>
        <w:t>T</w:t>
      </w:r>
      <w:r w:rsidRPr="00476D2F">
        <w:t xml:space="preserve">he </w:t>
      </w:r>
      <w:r w:rsidR="00123B9E" w:rsidRPr="00476D2F">
        <w:t xml:space="preserve">content of the </w:t>
      </w:r>
      <w:r w:rsidR="005D0651" w:rsidRPr="00476D2F">
        <w:t xml:space="preserve">original </w:t>
      </w:r>
      <w:r w:rsidR="00123B9E" w:rsidRPr="00476D2F">
        <w:t xml:space="preserve">messages that </w:t>
      </w:r>
      <w:r w:rsidR="008A56E6" w:rsidRPr="00476D2F">
        <w:t>are</w:t>
      </w:r>
      <w:r w:rsidR="00123B9E" w:rsidRPr="00476D2F">
        <w:t xml:space="preserve"> sent for conversion</w:t>
      </w:r>
      <w:r w:rsidR="008A56E6" w:rsidRPr="00476D2F">
        <w:t xml:space="preserve"> (for Upgrade conversion is the message received from </w:t>
      </w:r>
      <w:r w:rsidR="000C62EF" w:rsidRPr="00476D2F">
        <w:t>Common Domain</w:t>
      </w:r>
      <w:r w:rsidR="008A56E6" w:rsidRPr="00476D2F">
        <w:t xml:space="preserve"> and to be converted, for Downgrade conversion is the message produced by NCA and to be converted)</w:t>
      </w:r>
      <w:r w:rsidR="00642632" w:rsidRPr="00476D2F">
        <w:t xml:space="preserve"> </w:t>
      </w:r>
      <w:r w:rsidR="00123B9E" w:rsidRPr="00476D2F">
        <w:t>along with the result of conversion</w:t>
      </w:r>
      <w:r w:rsidR="005D0651" w:rsidRPr="00476D2F">
        <w:t xml:space="preserve"> in EDIFACT or XML format</w:t>
      </w:r>
      <w:r w:rsidR="008A56E6" w:rsidRPr="00476D2F">
        <w:t xml:space="preserve"> (for Upgrade conversion is the converted message processed by the NCA[</w:t>
      </w:r>
      <w:r w:rsidR="00B46D6C" w:rsidRPr="00476D2F">
        <w:t xml:space="preserve">NCTS-P5 and </w:t>
      </w:r>
      <w:r w:rsidR="00752422" w:rsidRPr="00476D2F">
        <w:t>AES-P1</w:t>
      </w:r>
      <w:r w:rsidR="008A56E6" w:rsidRPr="00476D2F">
        <w:t>], for Downgrade conversion is the converted message submitted by NCA[</w:t>
      </w:r>
      <w:r w:rsidR="00B46D6C" w:rsidRPr="00476D2F">
        <w:t xml:space="preserve">NCTS-P5 and </w:t>
      </w:r>
      <w:r w:rsidR="00752422" w:rsidRPr="00476D2F">
        <w:t>AES-P1</w:t>
      </w:r>
      <w:r w:rsidR="008A56E6" w:rsidRPr="00476D2F">
        <w:t xml:space="preserve">] in </w:t>
      </w:r>
      <w:r w:rsidR="000C62EF" w:rsidRPr="00476D2F">
        <w:t>Common Domain</w:t>
      </w:r>
      <w:r w:rsidR="008A56E6" w:rsidRPr="00476D2F">
        <w:t>)</w:t>
      </w:r>
      <w:r w:rsidR="000E1A58">
        <w:t>;</w:t>
      </w:r>
    </w:p>
    <w:p w14:paraId="3A5D0D55" w14:textId="411941A3" w:rsidR="005D0651" w:rsidRDefault="00F70236" w:rsidP="00117A38">
      <w:pPr>
        <w:numPr>
          <w:ilvl w:val="0"/>
          <w:numId w:val="34"/>
        </w:numPr>
        <w:spacing w:before="120" w:after="120"/>
      </w:pPr>
      <w:r>
        <w:t>I</w:t>
      </w:r>
      <w:r w:rsidRPr="00476D2F">
        <w:t xml:space="preserve">n </w:t>
      </w:r>
      <w:r w:rsidR="005D0651" w:rsidRPr="00476D2F">
        <w:t xml:space="preserve">case of functional (IE906) or CONTRL (IE917 or IE907) errors submitted/received for a submitted message, </w:t>
      </w:r>
      <w:r w:rsidR="00DB3BCB" w:rsidRPr="00476D2F">
        <w:t xml:space="preserve">the NCA[NCTS-P5 and AES-P1] must store </w:t>
      </w:r>
      <w:r w:rsidR="005D0651" w:rsidRPr="00476D2F">
        <w:t>the originally submitted/received</w:t>
      </w:r>
      <w:r w:rsidR="00642632" w:rsidRPr="00476D2F">
        <w:t xml:space="preserve"> </w:t>
      </w:r>
      <w:r w:rsidR="005D0651" w:rsidRPr="00476D2F">
        <w:t>functional (IE906) or CONTRL (IE917 or IE907)</w:t>
      </w:r>
      <w:r w:rsidR="00DB3BCB">
        <w:t>,</w:t>
      </w:r>
      <w:r w:rsidR="005D0651" w:rsidRPr="00476D2F">
        <w:t xml:space="preserve"> along with the “converted” functional (IE906) or CONTRL (IE917 or IE907) with </w:t>
      </w:r>
      <w:r w:rsidR="005D0651" w:rsidRPr="00476D2F">
        <w:rPr>
          <w:b/>
        </w:rPr>
        <w:t>generic error reporting</w:t>
      </w:r>
      <w:r w:rsidR="005D0651" w:rsidRPr="00476D2F">
        <w:t xml:space="preserve">. Please refer to </w:t>
      </w:r>
      <w:r w:rsidR="005D0651" w:rsidRPr="00476D2F">
        <w:fldChar w:fldCharType="begin"/>
      </w:r>
      <w:r w:rsidR="005D0651" w:rsidRPr="00476D2F">
        <w:instrText xml:space="preserve"> REF _Ref525224262 \r \h  \* MERGEFORMAT </w:instrText>
      </w:r>
      <w:r w:rsidR="005D0651" w:rsidRPr="00476D2F">
        <w:fldChar w:fldCharType="separate"/>
      </w:r>
      <w:r w:rsidR="004501EF">
        <w:t>V.4.5.2</w:t>
      </w:r>
      <w:r w:rsidR="005D0651" w:rsidRPr="00476D2F">
        <w:fldChar w:fldCharType="end"/>
      </w:r>
      <w:r w:rsidR="0085026B" w:rsidRPr="00897940">
        <w:rPr>
          <w:lang w:val="en-US"/>
        </w:rPr>
        <w:t xml:space="preserve"> </w:t>
      </w:r>
      <w:r w:rsidR="0085026B">
        <w:rPr>
          <w:lang w:val="el-GR"/>
        </w:rPr>
        <w:fldChar w:fldCharType="begin"/>
      </w:r>
      <w:r w:rsidR="0085026B" w:rsidRPr="00897940">
        <w:rPr>
          <w:lang w:val="en-US"/>
        </w:rPr>
        <w:instrText xml:space="preserve"> REF _Ref32228334 \h </w:instrText>
      </w:r>
      <w:r w:rsidR="0085026B">
        <w:rPr>
          <w:lang w:val="el-GR"/>
        </w:rPr>
      </w:r>
      <w:r w:rsidR="0085026B">
        <w:rPr>
          <w:lang w:val="el-GR"/>
        </w:rPr>
        <w:fldChar w:fldCharType="separate"/>
      </w:r>
      <w:r w:rsidR="004501EF" w:rsidRPr="00476D2F">
        <w:t>Exception handling between ‘To-Be’ NAs (messages in ‘Legacy’ Protocol)</w:t>
      </w:r>
      <w:r w:rsidR="0085026B">
        <w:rPr>
          <w:lang w:val="el-GR"/>
        </w:rPr>
        <w:fldChar w:fldCharType="end"/>
      </w:r>
      <w:r w:rsidR="005D0651" w:rsidRPr="00476D2F">
        <w:t>.</w:t>
      </w:r>
    </w:p>
    <w:p w14:paraId="51F30473" w14:textId="77777777" w:rsidR="00587876" w:rsidRPr="00476D2F" w:rsidRDefault="00587876" w:rsidP="00797CEC">
      <w:pPr>
        <w:pStyle w:val="BodyTextIndent"/>
      </w:pPr>
      <w:r w:rsidRPr="00476D2F">
        <w:t xml:space="preserve">As there is a </w:t>
      </w:r>
      <w:proofErr w:type="gramStart"/>
      <w:r w:rsidRPr="00476D2F">
        <w:t>one to one</w:t>
      </w:r>
      <w:proofErr w:type="gramEnd"/>
      <w:r w:rsidRPr="00476D2F">
        <w:t xml:space="preserve"> correspondence between a CSI message, an EDIFACT/XML interchange, and an EDIFACT/XML message, this log does not need any further detail and can consist of one table. Note that the data needs not to be logged in application format since those formats will be different per Application. </w:t>
      </w:r>
    </w:p>
    <w:p w14:paraId="62E17377" w14:textId="64F27EEB" w:rsidR="00551E44" w:rsidRPr="00476D2F" w:rsidRDefault="00776443" w:rsidP="00551E44">
      <w:pPr>
        <w:spacing w:before="120" w:after="120"/>
      </w:pPr>
      <w:r>
        <w:t>D</w:t>
      </w:r>
      <w:r w:rsidR="00551E44" w:rsidRPr="00476D2F">
        <w:t>uring the Transitional Period of NCTS-P</w:t>
      </w:r>
      <w:r w:rsidR="00551E44">
        <w:t>6</w:t>
      </w:r>
      <w:r w:rsidR="00551E44" w:rsidRPr="00476D2F">
        <w:t xml:space="preserve"> operations </w:t>
      </w:r>
      <w:r w:rsidR="00CE51C7">
        <w:t>no message conversions will occur</w:t>
      </w:r>
      <w:r w:rsidR="00551E44" w:rsidRPr="00476D2F">
        <w:t xml:space="preserve"> for downgrade or upgrade of messages for C</w:t>
      </w:r>
      <w:r w:rsidR="00A57C4C">
        <w:t xml:space="preserve">ommon </w:t>
      </w:r>
      <w:r w:rsidR="00551E44" w:rsidRPr="00476D2F">
        <w:t>D</w:t>
      </w:r>
      <w:r w:rsidR="00A57C4C">
        <w:t>omain</w:t>
      </w:r>
      <w:r w:rsidR="00551E44" w:rsidRPr="00476D2F">
        <w:t xml:space="preserve"> exchanges between NCA[NCTS-P</w:t>
      </w:r>
      <w:r w:rsidR="00E41269">
        <w:t>6</w:t>
      </w:r>
      <w:r w:rsidR="00551E44" w:rsidRPr="00476D2F">
        <w:t>] and NCA[NCTS-P</w:t>
      </w:r>
      <w:r w:rsidR="00E41269">
        <w:t>5</w:t>
      </w:r>
      <w:r w:rsidR="00551E44" w:rsidRPr="00476D2F">
        <w:t>]</w:t>
      </w:r>
      <w:r w:rsidR="00856599">
        <w:t xml:space="preserve">. </w:t>
      </w:r>
      <w:r w:rsidR="00491A5E" w:rsidRPr="00162A2A">
        <w:t>Instead, these NCTS-P6 messages will continue to carry the ‘C’ suffix.</w:t>
      </w:r>
    </w:p>
    <w:p w14:paraId="24EE7232" w14:textId="77777777" w:rsidR="00DF47BE" w:rsidRPr="00476D2F" w:rsidRDefault="00DF47BE" w:rsidP="00590FF9">
      <w:pPr>
        <w:pStyle w:val="Heading1"/>
      </w:pPr>
      <w:bookmarkStart w:id="604" w:name="_Toc169791141"/>
      <w:bookmarkStart w:id="605" w:name="_Toc170829685"/>
      <w:bookmarkStart w:id="606" w:name="_Toc171699557"/>
      <w:bookmarkStart w:id="607" w:name="_Toc172025486"/>
      <w:bookmarkStart w:id="608" w:name="_Toc169791142"/>
      <w:bookmarkStart w:id="609" w:name="_Toc170829686"/>
      <w:bookmarkStart w:id="610" w:name="_Toc171699558"/>
      <w:bookmarkStart w:id="611" w:name="_Toc172025487"/>
      <w:bookmarkStart w:id="612" w:name="_Hlt455911643"/>
      <w:bookmarkStart w:id="613" w:name="_Technical_Message_Structure"/>
      <w:bookmarkStart w:id="614" w:name="_Toc473625728"/>
      <w:bookmarkStart w:id="615" w:name="_Toc473732590"/>
      <w:bookmarkStart w:id="616" w:name="_Toc473825682"/>
      <w:bookmarkStart w:id="617" w:name="_Ref474566352"/>
      <w:bookmarkStart w:id="618" w:name="_Ref474566488"/>
      <w:bookmarkStart w:id="619" w:name="_Ref474566606"/>
      <w:bookmarkStart w:id="620" w:name="_Ref474566654"/>
      <w:bookmarkStart w:id="621" w:name="_Ref26955614"/>
      <w:bookmarkStart w:id="622" w:name="_Toc77048937"/>
      <w:bookmarkStart w:id="623" w:name="_Toc259460321"/>
      <w:bookmarkStart w:id="624" w:name="_Ref525630782"/>
      <w:bookmarkStart w:id="625" w:name="_Toc526170430"/>
      <w:bookmarkStart w:id="626" w:name="_Toc399411940"/>
      <w:bookmarkStart w:id="627" w:name="_Toc400963004"/>
      <w:bookmarkStart w:id="628" w:name="_Toc404515702"/>
      <w:bookmarkStart w:id="629" w:name="_Toc413474190"/>
      <w:bookmarkStart w:id="630" w:name="_Toc472401175"/>
      <w:bookmarkEnd w:id="356"/>
      <w:bookmarkEnd w:id="357"/>
      <w:bookmarkEnd w:id="358"/>
      <w:bookmarkEnd w:id="359"/>
      <w:bookmarkEnd w:id="360"/>
      <w:bookmarkEnd w:id="604"/>
      <w:bookmarkEnd w:id="605"/>
      <w:bookmarkEnd w:id="606"/>
      <w:bookmarkEnd w:id="607"/>
      <w:bookmarkEnd w:id="608"/>
      <w:bookmarkEnd w:id="609"/>
      <w:bookmarkEnd w:id="610"/>
      <w:bookmarkEnd w:id="611"/>
      <w:bookmarkEnd w:id="612"/>
      <w:bookmarkEnd w:id="613"/>
      <w:r w:rsidRPr="00476D2F">
        <w:t>Technical Message Structure</w:t>
      </w:r>
      <w:bookmarkEnd w:id="614"/>
      <w:bookmarkEnd w:id="615"/>
      <w:bookmarkEnd w:id="616"/>
      <w:bookmarkEnd w:id="617"/>
      <w:bookmarkEnd w:id="618"/>
      <w:bookmarkEnd w:id="619"/>
      <w:bookmarkEnd w:id="620"/>
      <w:bookmarkEnd w:id="621"/>
      <w:bookmarkEnd w:id="622"/>
      <w:bookmarkEnd w:id="623"/>
      <w:bookmarkEnd w:id="624"/>
      <w:bookmarkEnd w:id="625"/>
    </w:p>
    <w:p w14:paraId="24EE7233" w14:textId="77777777" w:rsidR="00DF47BE" w:rsidRPr="00476D2F" w:rsidRDefault="00DF47BE" w:rsidP="00453F8A">
      <w:pPr>
        <w:pStyle w:val="Heading2"/>
        <w:ind w:left="851" w:hanging="851"/>
      </w:pPr>
      <w:bookmarkStart w:id="631" w:name="_Toc473625729"/>
      <w:bookmarkStart w:id="632" w:name="_Toc473732591"/>
      <w:bookmarkStart w:id="633" w:name="_Toc473825683"/>
      <w:bookmarkStart w:id="634" w:name="_Ref474566619"/>
      <w:bookmarkStart w:id="635" w:name="_Toc77048938"/>
      <w:bookmarkStart w:id="636" w:name="_Toc259460322"/>
      <w:bookmarkStart w:id="637" w:name="_Toc526170431"/>
      <w:bookmarkStart w:id="638" w:name="_Toc185900696"/>
      <w:r w:rsidRPr="00476D2F">
        <w:t>Data dictionary</w:t>
      </w:r>
      <w:bookmarkEnd w:id="631"/>
      <w:bookmarkEnd w:id="632"/>
      <w:bookmarkEnd w:id="633"/>
      <w:bookmarkEnd w:id="634"/>
      <w:bookmarkEnd w:id="635"/>
      <w:bookmarkEnd w:id="636"/>
      <w:bookmarkEnd w:id="637"/>
      <w:bookmarkEnd w:id="638"/>
    </w:p>
    <w:p w14:paraId="24EE7234" w14:textId="68863D77" w:rsidR="00DF47BE" w:rsidRPr="00476D2F" w:rsidRDefault="00DF47BE">
      <w:r w:rsidRPr="00476D2F">
        <w:t>Whenever there is a reference to an Appendix of DDNA, please note that there is a separate set of Appendices for each domain, which accompanies each domain specific DDNA volum</w:t>
      </w:r>
      <w:r w:rsidR="00D33D40" w:rsidRPr="00476D2F">
        <w:t>e</w:t>
      </w:r>
      <w:r w:rsidR="004D1DA0" w:rsidRPr="00476D2F">
        <w:t>.</w:t>
      </w:r>
    </w:p>
    <w:p w14:paraId="24EE7235" w14:textId="77777777" w:rsidR="00DF47BE" w:rsidRPr="00476D2F" w:rsidRDefault="00DF47BE" w:rsidP="006F347D">
      <w:pPr>
        <w:pStyle w:val="Heading3"/>
      </w:pPr>
      <w:bookmarkStart w:id="639" w:name="_Toc531374114"/>
      <w:bookmarkStart w:id="640" w:name="_Toc5268039"/>
      <w:bookmarkStart w:id="641" w:name="_Toc5276479"/>
      <w:bookmarkStart w:id="642" w:name="_Toc473625730"/>
      <w:bookmarkStart w:id="643" w:name="_Toc473732592"/>
      <w:bookmarkStart w:id="644" w:name="_Toc473825684"/>
      <w:bookmarkStart w:id="645" w:name="_Ref474566621"/>
      <w:bookmarkStart w:id="646" w:name="_Toc259460323"/>
      <w:bookmarkStart w:id="647" w:name="_Toc526170432"/>
      <w:bookmarkStart w:id="648" w:name="_Toc185900697"/>
      <w:bookmarkEnd w:id="639"/>
      <w:bookmarkEnd w:id="640"/>
      <w:bookmarkEnd w:id="641"/>
      <w:r w:rsidRPr="00476D2F">
        <w:t>Data Items</w:t>
      </w:r>
      <w:bookmarkEnd w:id="642"/>
      <w:bookmarkEnd w:id="643"/>
      <w:bookmarkEnd w:id="644"/>
      <w:bookmarkEnd w:id="645"/>
      <w:bookmarkEnd w:id="646"/>
      <w:bookmarkEnd w:id="647"/>
      <w:bookmarkEnd w:id="648"/>
    </w:p>
    <w:p w14:paraId="24EE7236" w14:textId="578C3BDC" w:rsidR="00DF47BE" w:rsidRPr="00476D2F" w:rsidRDefault="00DF47BE">
      <w:r w:rsidRPr="00476D2F">
        <w:t>The different Data Items that are part of each movement system are listed in Appendix Z of the corresponding set of</w:t>
      </w:r>
      <w:r w:rsidR="00272EFC" w:rsidRPr="00476D2F">
        <w:t xml:space="preserve"> DDNA</w:t>
      </w:r>
      <w:r w:rsidRPr="00476D2F">
        <w:t xml:space="preserve"> Appendices</w:t>
      </w:r>
      <w:r w:rsidR="00272EFC" w:rsidRPr="00476D2F">
        <w:t xml:space="preserve"> and in the CSE database</w:t>
      </w:r>
      <w:r w:rsidRPr="00476D2F">
        <w:t>.</w:t>
      </w:r>
    </w:p>
    <w:p w14:paraId="24EE7237" w14:textId="4330C506" w:rsidR="00DF47BE" w:rsidRPr="00476D2F" w:rsidRDefault="00DF47BE">
      <w:r w:rsidRPr="00476D2F">
        <w:t>Every Data Item is identified by a unique name</w:t>
      </w:r>
      <w:r w:rsidR="00462FDE" w:rsidRPr="00476D2F">
        <w:t xml:space="preserve"> provided in Appendix Z</w:t>
      </w:r>
      <w:r w:rsidRPr="00476D2F">
        <w:t xml:space="preserve">. The naming conventions are listed in </w:t>
      </w:r>
      <w:r w:rsidR="00462FDE" w:rsidRPr="00476D2F">
        <w:t xml:space="preserve">section </w:t>
      </w:r>
      <w:r w:rsidR="00462FDE" w:rsidRPr="00476D2F">
        <w:fldChar w:fldCharType="begin"/>
      </w:r>
      <w:r w:rsidR="00462FDE" w:rsidRPr="00476D2F">
        <w:instrText xml:space="preserve"> REF _Ref532470199 \r \h </w:instrText>
      </w:r>
      <w:r w:rsidR="00462FDE" w:rsidRPr="00476D2F">
        <w:fldChar w:fldCharType="separate"/>
      </w:r>
      <w:r w:rsidR="004501EF">
        <w:t>I.4.3.1</w:t>
      </w:r>
      <w:r w:rsidR="00462FDE" w:rsidRPr="00476D2F">
        <w:fldChar w:fldCharType="end"/>
      </w:r>
      <w:r w:rsidR="0094323A" w:rsidRPr="00476D2F">
        <w:t xml:space="preserve"> </w:t>
      </w:r>
      <w:r w:rsidRPr="00476D2F">
        <w:t>of this document. Note that every name will contain, in principle, some lowercase characters, except for the following:</w:t>
      </w:r>
    </w:p>
    <w:p w14:paraId="0DDBAEA0" w14:textId="676C2446" w:rsidR="00272EFC" w:rsidRPr="00476D2F" w:rsidRDefault="00272EFC" w:rsidP="00117A38">
      <w:pPr>
        <w:numPr>
          <w:ilvl w:val="0"/>
          <w:numId w:val="34"/>
        </w:numPr>
        <w:spacing w:before="120" w:after="120"/>
      </w:pPr>
      <w:r w:rsidRPr="00476D2F">
        <w:t>Those that are consiste</w:t>
      </w:r>
      <w:r w:rsidR="00A859FC" w:rsidRPr="00476D2F">
        <w:t>d</w:t>
      </w:r>
      <w:r w:rsidRPr="00476D2F">
        <w:t xml:space="preserve"> by a single acronym (e.g. MRN);</w:t>
      </w:r>
    </w:p>
    <w:p w14:paraId="24EE7239" w14:textId="118C8FEB" w:rsidR="00DF47BE" w:rsidRPr="00476D2F" w:rsidRDefault="00DF47BE" w:rsidP="00117A38">
      <w:pPr>
        <w:numPr>
          <w:ilvl w:val="0"/>
          <w:numId w:val="34"/>
        </w:numPr>
        <w:spacing w:before="120" w:after="120"/>
      </w:pPr>
      <w:r w:rsidRPr="00476D2F">
        <w:t>NAD LNG</w:t>
      </w:r>
      <w:r w:rsidR="00272EFC" w:rsidRPr="00476D2F">
        <w:t xml:space="preserve"> (not used in </w:t>
      </w:r>
      <w:r w:rsidR="00752422" w:rsidRPr="00476D2F">
        <w:t>AES-P1</w:t>
      </w:r>
      <w:r w:rsidR="00A953A3">
        <w:t>,</w:t>
      </w:r>
      <w:r w:rsidR="00272EFC" w:rsidRPr="00476D2F">
        <w:t xml:space="preserve"> </w:t>
      </w:r>
      <w:r w:rsidR="00124DC4" w:rsidRPr="00476D2F">
        <w:t>NCTS-P5</w:t>
      </w:r>
      <w:r w:rsidR="00A953A3">
        <w:t xml:space="preserve"> and NCTS-P</w:t>
      </w:r>
      <w:r w:rsidR="00FB1EC9">
        <w:t>6</w:t>
      </w:r>
      <w:r w:rsidR="00272EFC" w:rsidRPr="00476D2F">
        <w:t>).</w:t>
      </w:r>
    </w:p>
    <w:p w14:paraId="24EE723A" w14:textId="3AB88EEF" w:rsidR="00DF47BE" w:rsidRPr="00476D2F" w:rsidRDefault="00DF47BE">
      <w:r w:rsidRPr="00476D2F">
        <w:t xml:space="preserve">Every Data Item has an associated type (which can be </w:t>
      </w:r>
      <w:r w:rsidR="00A859FC" w:rsidRPr="00476D2F">
        <w:t>numeric, alphanumeric, decimal, time, date and datetime</w:t>
      </w:r>
      <w:r w:rsidRPr="00476D2F">
        <w:t xml:space="preserve">) and, in some cases, a Data Item can have only discrete values. In this case, the Data Item is said to have an associated Code List. </w:t>
      </w:r>
    </w:p>
    <w:p w14:paraId="24EE723C" w14:textId="77777777" w:rsidR="00DF47BE" w:rsidRPr="00476D2F" w:rsidRDefault="00DF47BE">
      <w:r w:rsidRPr="00476D2F">
        <w:t>Note that there are two categories of free text fields:</w:t>
      </w:r>
    </w:p>
    <w:p w14:paraId="24EE723D" w14:textId="77777777" w:rsidR="00DF47BE" w:rsidRPr="00476D2F" w:rsidRDefault="00DF47BE" w:rsidP="00117A38">
      <w:pPr>
        <w:numPr>
          <w:ilvl w:val="0"/>
          <w:numId w:val="34"/>
        </w:numPr>
        <w:spacing w:before="120" w:after="120"/>
      </w:pPr>
      <w:r w:rsidRPr="00476D2F">
        <w:t>Fields with an associated language code (LNG field). This LNG field may contain the code of the language in which the text was originally written;</w:t>
      </w:r>
    </w:p>
    <w:p w14:paraId="24EE723E" w14:textId="7417D761" w:rsidR="00DF47BE" w:rsidRPr="00476D2F" w:rsidRDefault="00DF47BE" w:rsidP="00117A38">
      <w:pPr>
        <w:numPr>
          <w:ilvl w:val="0"/>
          <w:numId w:val="34"/>
        </w:numPr>
        <w:spacing w:before="120" w:after="120"/>
      </w:pPr>
      <w:r w:rsidRPr="00476D2F">
        <w:t>Fields without such language code.</w:t>
      </w:r>
    </w:p>
    <w:p w14:paraId="51AE984D" w14:textId="5879EC28" w:rsidR="00A859FC" w:rsidRPr="00476D2F" w:rsidRDefault="00A859FC" w:rsidP="0017371F">
      <w:pPr>
        <w:spacing w:before="120" w:after="120"/>
      </w:pPr>
      <w:r w:rsidRPr="00476D2F">
        <w:t xml:space="preserve">For </w:t>
      </w:r>
      <w:r w:rsidR="00752422" w:rsidRPr="00476D2F">
        <w:t>AES-P1</w:t>
      </w:r>
      <w:r w:rsidR="00FB1EC9">
        <w:t xml:space="preserve">, </w:t>
      </w:r>
      <w:r w:rsidR="00124DC4" w:rsidRPr="00476D2F">
        <w:t>NCTS-P5</w:t>
      </w:r>
      <w:r w:rsidR="00FB1EC9">
        <w:t xml:space="preserve"> and NCTS-P6</w:t>
      </w:r>
      <w:r w:rsidRPr="00476D2F">
        <w:t xml:space="preserve"> there is no language associated to any of the </w:t>
      </w:r>
      <w:proofErr w:type="gramStart"/>
      <w:r w:rsidRPr="00476D2F">
        <w:t>fields, since</w:t>
      </w:r>
      <w:proofErr w:type="gramEnd"/>
      <w:r w:rsidRPr="00476D2F">
        <w:t xml:space="preserve"> the data are encoded in UTF-8.</w:t>
      </w:r>
    </w:p>
    <w:p w14:paraId="24EE723F" w14:textId="77777777" w:rsidR="00DF47BE" w:rsidRPr="00476D2F" w:rsidRDefault="00DF47BE" w:rsidP="006F347D">
      <w:pPr>
        <w:pStyle w:val="Heading3"/>
      </w:pPr>
      <w:bookmarkStart w:id="649" w:name="_Toc473625731"/>
      <w:bookmarkStart w:id="650" w:name="_Toc473732593"/>
      <w:bookmarkStart w:id="651" w:name="_Toc473825685"/>
      <w:bookmarkStart w:id="652" w:name="_Toc259460324"/>
      <w:bookmarkStart w:id="653" w:name="_Toc526170433"/>
      <w:bookmarkStart w:id="654" w:name="_Toc185900698"/>
      <w:r w:rsidRPr="00476D2F">
        <w:t>Data Groups</w:t>
      </w:r>
      <w:bookmarkEnd w:id="649"/>
      <w:bookmarkEnd w:id="650"/>
      <w:bookmarkEnd w:id="651"/>
      <w:bookmarkEnd w:id="652"/>
      <w:bookmarkEnd w:id="653"/>
      <w:bookmarkEnd w:id="654"/>
    </w:p>
    <w:p w14:paraId="24EE7240" w14:textId="7342DFA9" w:rsidR="00DF47BE" w:rsidRPr="00476D2F" w:rsidRDefault="00DF47BE">
      <w:r w:rsidRPr="00476D2F">
        <w:t xml:space="preserve">The different Data Groups being part of each movement system are listed in Appendix Y of the corresponding </w:t>
      </w:r>
      <w:r w:rsidR="006A254E" w:rsidRPr="00476D2F">
        <w:t>DDNA volumes</w:t>
      </w:r>
      <w:r w:rsidRPr="00476D2F">
        <w:t>.</w:t>
      </w:r>
    </w:p>
    <w:p w14:paraId="24EE7243" w14:textId="0F9BAC20" w:rsidR="00DF47BE" w:rsidRPr="00476D2F" w:rsidRDefault="00DF47BE">
      <w:r w:rsidRPr="00476D2F">
        <w:t xml:space="preserve">Every Data Group consists of </w:t>
      </w:r>
      <w:proofErr w:type="gramStart"/>
      <w:r w:rsidRPr="00476D2F">
        <w:t>a number of</w:t>
      </w:r>
      <w:proofErr w:type="gramEnd"/>
      <w:r w:rsidRPr="00476D2F">
        <w:t xml:space="preserve"> Data Items in a particular order. Every message is composed of a certain number of Data Groups in a particular hierarchy. Every Data Group is identified by a name. Note that group names are not unique. It may thus very well happen that the same group name is found in different messages. Moreover, groups with the same name </w:t>
      </w:r>
      <w:r w:rsidR="00FF60FE" w:rsidRPr="00476D2F">
        <w:t>may hold only a subset of the available set of data items and sub-data groups that the data group can hold</w:t>
      </w:r>
      <w:r w:rsidRPr="00476D2F">
        <w:t xml:space="preserve">. </w:t>
      </w:r>
    </w:p>
    <w:p w14:paraId="24EE7244" w14:textId="0A7DB723" w:rsidR="00DF47BE" w:rsidRPr="00476D2F" w:rsidRDefault="00DF47BE">
      <w:r w:rsidRPr="00476D2F">
        <w:t>Note that some Data Groups may not always have the same Data Item sequence in different messages.</w:t>
      </w:r>
    </w:p>
    <w:p w14:paraId="13E76148" w14:textId="6953117F" w:rsidR="006A254E" w:rsidRPr="00476D2F" w:rsidRDefault="006A254E"/>
    <w:p w14:paraId="32D32F45" w14:textId="77777777" w:rsidR="00BB674D" w:rsidRPr="00476D2F" w:rsidRDefault="00BB674D"/>
    <w:p w14:paraId="24EE7246" w14:textId="77777777" w:rsidR="00DF47BE" w:rsidRPr="00476D2F" w:rsidRDefault="00DF47BE" w:rsidP="006F347D">
      <w:pPr>
        <w:pStyle w:val="Heading3"/>
      </w:pPr>
      <w:bookmarkStart w:id="655" w:name="_Toc473625732"/>
      <w:bookmarkStart w:id="656" w:name="_Toc473732594"/>
      <w:bookmarkStart w:id="657" w:name="_Toc473825686"/>
      <w:bookmarkStart w:id="658" w:name="_Toc259460325"/>
      <w:bookmarkStart w:id="659" w:name="_Ref477356428"/>
      <w:bookmarkStart w:id="660" w:name="_Toc526170434"/>
      <w:bookmarkStart w:id="661" w:name="_Toc185900699"/>
      <w:r w:rsidRPr="00476D2F">
        <w:t xml:space="preserve">Code </w:t>
      </w:r>
      <w:proofErr w:type="gramStart"/>
      <w:r w:rsidRPr="00476D2F">
        <w:t>lists</w:t>
      </w:r>
      <w:bookmarkEnd w:id="655"/>
      <w:bookmarkEnd w:id="656"/>
      <w:bookmarkEnd w:id="657"/>
      <w:bookmarkEnd w:id="658"/>
      <w:bookmarkEnd w:id="659"/>
      <w:bookmarkEnd w:id="660"/>
      <w:bookmarkEnd w:id="661"/>
      <w:proofErr w:type="gramEnd"/>
    </w:p>
    <w:p w14:paraId="24EE7247" w14:textId="01F657B6" w:rsidR="00DF47BE" w:rsidRPr="00476D2F" w:rsidRDefault="008C3943">
      <w:pPr>
        <w:tabs>
          <w:tab w:val="left" w:pos="6570"/>
        </w:tabs>
      </w:pPr>
      <w:r w:rsidRPr="00476D2F">
        <w:rPr>
          <w:rFonts w:cs="Arial"/>
          <w:bCs/>
          <w:color w:val="000000"/>
        </w:rPr>
        <w:t>Code list is a synonym of RD Entity, originating from CS/RD</w:t>
      </w:r>
      <w:r w:rsidR="00DF47BE" w:rsidRPr="00476D2F">
        <w:t>.</w:t>
      </w:r>
      <w:r w:rsidRPr="00476D2F">
        <w:t xml:space="preserve"> For the RD Entity definition (and other CS/RD2 related definitions) please re</w:t>
      </w:r>
      <w:r w:rsidR="00FD53C3" w:rsidRPr="00476D2F">
        <w:t>f</w:t>
      </w:r>
      <w:r w:rsidRPr="00476D2F">
        <w:t>er to DDRA [</w:t>
      </w:r>
      <w:r w:rsidRPr="00476D2F">
        <w:fldChar w:fldCharType="begin"/>
      </w:r>
      <w:r w:rsidRPr="00476D2F">
        <w:instrText xml:space="preserve"> REF R27 \h  \* MERGEFORMAT </w:instrText>
      </w:r>
      <w:r w:rsidRPr="00476D2F">
        <w:fldChar w:fldCharType="separate"/>
      </w:r>
      <w:r w:rsidR="004501EF" w:rsidRPr="000C1B4B">
        <w:rPr>
          <w:szCs w:val="24"/>
        </w:rPr>
        <w:t>R</w:t>
      </w:r>
      <w:r w:rsidR="004501EF">
        <w:rPr>
          <w:szCs w:val="24"/>
        </w:rPr>
        <w:t>26</w:t>
      </w:r>
      <w:r w:rsidRPr="00476D2F">
        <w:fldChar w:fldCharType="end"/>
      </w:r>
      <w:r w:rsidRPr="00476D2F">
        <w:t>].</w:t>
      </w:r>
    </w:p>
    <w:p w14:paraId="24EE7248" w14:textId="7FE9E9F6" w:rsidR="00DF47BE" w:rsidRPr="00476D2F" w:rsidRDefault="00DF47BE">
      <w:r w:rsidRPr="00476D2F">
        <w:t>A name and a number identify code lists. Code Lists are maintained by the central reference application (CS/RD</w:t>
      </w:r>
      <w:r w:rsidR="008F5536" w:rsidRPr="00476D2F">
        <w:t>2</w:t>
      </w:r>
      <w:r w:rsidRPr="00476D2F">
        <w:t>)</w:t>
      </w:r>
      <w:r w:rsidR="008F5536" w:rsidRPr="00476D2F">
        <w:t>, see [</w:t>
      </w:r>
      <w:r w:rsidR="008F5536" w:rsidRPr="00476D2F">
        <w:fldChar w:fldCharType="begin"/>
      </w:r>
      <w:r w:rsidR="008F5536" w:rsidRPr="00476D2F">
        <w:instrText xml:space="preserve"> REF R27 \h </w:instrText>
      </w:r>
      <w:r w:rsidR="008D2375" w:rsidRPr="00476D2F">
        <w:instrText xml:space="preserve"> \* MERGEFORMAT </w:instrText>
      </w:r>
      <w:r w:rsidR="008F5536" w:rsidRPr="00476D2F">
        <w:fldChar w:fldCharType="separate"/>
      </w:r>
      <w:r w:rsidR="004501EF" w:rsidRPr="000C1B4B">
        <w:rPr>
          <w:szCs w:val="24"/>
        </w:rPr>
        <w:t>R</w:t>
      </w:r>
      <w:r w:rsidR="004501EF">
        <w:rPr>
          <w:szCs w:val="24"/>
        </w:rPr>
        <w:t>26</w:t>
      </w:r>
      <w:r w:rsidR="008F5536" w:rsidRPr="00476D2F">
        <w:fldChar w:fldCharType="end"/>
      </w:r>
      <w:r w:rsidR="008F5536" w:rsidRPr="00476D2F">
        <w:t>]</w:t>
      </w:r>
      <w:r w:rsidR="00230AF7" w:rsidRPr="00476D2F">
        <w:t xml:space="preserve"> and [</w:t>
      </w:r>
      <w:r w:rsidR="00230AF7" w:rsidRPr="00476D2F">
        <w:fldChar w:fldCharType="begin"/>
      </w:r>
      <w:r w:rsidR="00230AF7" w:rsidRPr="00476D2F">
        <w:instrText xml:space="preserve"> REF R31 \h </w:instrText>
      </w:r>
      <w:r w:rsidR="00230AF7" w:rsidRPr="00476D2F">
        <w:fldChar w:fldCharType="separate"/>
      </w:r>
      <w:r w:rsidR="004501EF" w:rsidRPr="000C1B4B">
        <w:rPr>
          <w:szCs w:val="24"/>
        </w:rPr>
        <w:t>R</w:t>
      </w:r>
      <w:r w:rsidR="004501EF">
        <w:rPr>
          <w:noProof/>
          <w:szCs w:val="24"/>
        </w:rPr>
        <w:t>30</w:t>
      </w:r>
      <w:r w:rsidR="00230AF7" w:rsidRPr="00476D2F">
        <w:fldChar w:fldCharType="end"/>
      </w:r>
      <w:r w:rsidR="00230AF7" w:rsidRPr="00476D2F">
        <w:t>]</w:t>
      </w:r>
      <w:r w:rsidRPr="00476D2F">
        <w:t xml:space="preserve">. </w:t>
      </w:r>
      <w:r w:rsidR="003A62D3" w:rsidRPr="00476D2F">
        <w:t>DDRDA [</w:t>
      </w:r>
      <w:r w:rsidR="003A62D3" w:rsidRPr="00476D2F">
        <w:fldChar w:fldCharType="begin"/>
      </w:r>
      <w:r w:rsidR="003A62D3" w:rsidRPr="00476D2F">
        <w:instrText xml:space="preserve"> REF R27 \h  \* MERGEFORMAT </w:instrText>
      </w:r>
      <w:r w:rsidR="003A62D3" w:rsidRPr="00476D2F">
        <w:fldChar w:fldCharType="separate"/>
      </w:r>
      <w:r w:rsidR="004501EF" w:rsidRPr="000C1B4B">
        <w:rPr>
          <w:szCs w:val="24"/>
        </w:rPr>
        <w:t>R</w:t>
      </w:r>
      <w:r w:rsidR="004501EF">
        <w:rPr>
          <w:szCs w:val="24"/>
        </w:rPr>
        <w:t>26</w:t>
      </w:r>
      <w:r w:rsidR="003A62D3" w:rsidRPr="00476D2F">
        <w:fldChar w:fldCharType="end"/>
      </w:r>
      <w:r w:rsidR="003A62D3" w:rsidRPr="00476D2F">
        <w:t>] also describes the methods that can be used for the synchronisation of National Customs Applications with CS/RD2 content</w:t>
      </w:r>
      <w:r w:rsidR="00230AF7" w:rsidRPr="00476D2F">
        <w:t xml:space="preserve">. Furthermore, Traders can also access Codelists from </w:t>
      </w:r>
      <w:hyperlink r:id="rId87" w:history="1">
        <w:r w:rsidR="00230AF7" w:rsidRPr="0062214A">
          <w:rPr>
            <w:rStyle w:val="Hyperlink"/>
          </w:rPr>
          <w:t>DDS2</w:t>
        </w:r>
        <w:r w:rsidR="0062214A" w:rsidRPr="0062214A">
          <w:rPr>
            <w:rStyle w:val="Hyperlink"/>
          </w:rPr>
          <w:t>-RD</w:t>
        </w:r>
      </w:hyperlink>
      <w:r w:rsidR="00230AF7" w:rsidRPr="00476D2F">
        <w:t xml:space="preserve"> on </w:t>
      </w:r>
      <w:r w:rsidR="004026F6" w:rsidRPr="00476D2F">
        <w:t>europa.eu</w:t>
      </w:r>
      <w:r w:rsidR="004026F6" w:rsidRPr="00476D2F" w:rsidDel="004026F6">
        <w:t xml:space="preserve"> </w:t>
      </w:r>
      <w:r w:rsidR="00230AF7" w:rsidRPr="00476D2F">
        <w:t>site.</w:t>
      </w:r>
    </w:p>
    <w:p w14:paraId="24EE724A" w14:textId="6B169599" w:rsidR="00DF47BE" w:rsidRPr="00476D2F" w:rsidRDefault="00DF47BE" w:rsidP="00453F8A">
      <w:pPr>
        <w:pStyle w:val="Heading2"/>
        <w:ind w:left="851" w:hanging="851"/>
      </w:pPr>
      <w:bookmarkStart w:id="662" w:name="_Toc473625733"/>
      <w:bookmarkStart w:id="663" w:name="_Toc473732595"/>
      <w:bookmarkStart w:id="664" w:name="_Toc473825687"/>
      <w:bookmarkStart w:id="665" w:name="_Toc77048939"/>
      <w:bookmarkStart w:id="666" w:name="_Ref199738941"/>
      <w:bookmarkStart w:id="667" w:name="_Ref199738947"/>
      <w:bookmarkStart w:id="668" w:name="_Toc259460326"/>
      <w:bookmarkStart w:id="669" w:name="_Ref477356430"/>
      <w:bookmarkStart w:id="670" w:name="_Toc526170435"/>
      <w:bookmarkStart w:id="671" w:name="_Toc185900700"/>
      <w:r w:rsidRPr="00476D2F">
        <w:t>Technical message structure</w:t>
      </w:r>
      <w:bookmarkEnd w:id="662"/>
      <w:bookmarkEnd w:id="663"/>
      <w:bookmarkEnd w:id="664"/>
      <w:bookmarkEnd w:id="665"/>
      <w:bookmarkEnd w:id="666"/>
      <w:bookmarkEnd w:id="667"/>
      <w:bookmarkEnd w:id="668"/>
      <w:bookmarkEnd w:id="669"/>
      <w:r w:rsidR="00A83AEA" w:rsidRPr="00476D2F">
        <w:t xml:space="preserve"> for NCTS-P4, ECS-P2 and ICS-P1</w:t>
      </w:r>
      <w:bookmarkEnd w:id="670"/>
      <w:bookmarkEnd w:id="671"/>
    </w:p>
    <w:p w14:paraId="24EE724B" w14:textId="77777777" w:rsidR="00DF47BE" w:rsidRPr="00476D2F" w:rsidRDefault="00DF47BE">
      <w:r w:rsidRPr="00476D2F">
        <w:t>The structure and format of the different Information Exchanges for movement systems is included in the corresponding Appendix Q. These appendices contain a message format description for every Information Exchange that is part of the specific system.</w:t>
      </w:r>
    </w:p>
    <w:p w14:paraId="24EE724C" w14:textId="77777777" w:rsidR="00DF47BE" w:rsidRPr="00476D2F" w:rsidRDefault="00DF47BE">
      <w:r w:rsidRPr="00476D2F">
        <w:t>The technical message description is supplied in two parts.</w:t>
      </w:r>
    </w:p>
    <w:p w14:paraId="24EE724D" w14:textId="77777777" w:rsidR="00DF47BE" w:rsidRPr="00476D2F" w:rsidRDefault="00DF47BE">
      <w:pPr>
        <w:pStyle w:val="BodyTextIndent"/>
      </w:pPr>
      <w:r w:rsidRPr="00476D2F">
        <w:t xml:space="preserve">The first part is the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w:t>
      </w:r>
      <w:proofErr w:type="gramStart"/>
      <w:r w:rsidRPr="00476D2F">
        <w:t>Concerning the optionality, it</w:t>
      </w:r>
      <w:proofErr w:type="gramEnd"/>
      <w:r w:rsidRPr="00476D2F">
        <w:t xml:space="preserve"> should be noted that the following rules apply:</w:t>
      </w:r>
    </w:p>
    <w:p w14:paraId="24EE724E" w14:textId="77777777" w:rsidR="00DF47BE" w:rsidRPr="00476D2F" w:rsidRDefault="00DF47BE" w:rsidP="00117A38">
      <w:pPr>
        <w:numPr>
          <w:ilvl w:val="0"/>
          <w:numId w:val="34"/>
        </w:numPr>
        <w:spacing w:before="120" w:after="120"/>
      </w:pPr>
      <w:r w:rsidRPr="00476D2F">
        <w:t>If a Data Group is always required, it is marked as “R” for movement systems</w:t>
      </w:r>
      <w:r w:rsidR="00C17E8E" w:rsidRPr="00476D2F">
        <w:t>;</w:t>
      </w:r>
    </w:p>
    <w:p w14:paraId="24EE724F" w14:textId="77777777" w:rsidR="00DF47BE" w:rsidRPr="00476D2F" w:rsidRDefault="00DF47BE" w:rsidP="00117A38">
      <w:pPr>
        <w:numPr>
          <w:ilvl w:val="0"/>
          <w:numId w:val="34"/>
        </w:numPr>
        <w:spacing w:before="120" w:after="120"/>
      </w:pPr>
      <w:r w:rsidRPr="00476D2F">
        <w:t>If there are some rules and conditions related to the presence of the Data Group, it is marked as ‘D’</w:t>
      </w:r>
      <w:r w:rsidR="00C17E8E" w:rsidRPr="00476D2F">
        <w:t>;</w:t>
      </w:r>
    </w:p>
    <w:p w14:paraId="24EE7250" w14:textId="278648A0" w:rsidR="00DF47BE" w:rsidRPr="00476D2F" w:rsidRDefault="00DF47BE" w:rsidP="00117A38">
      <w:pPr>
        <w:numPr>
          <w:ilvl w:val="0"/>
          <w:numId w:val="34"/>
        </w:numPr>
        <w:spacing w:before="120" w:after="120"/>
      </w:pPr>
      <w:r w:rsidRPr="00476D2F">
        <w:t xml:space="preserve">If there are no rules and conditions related to the presence of a particular Data </w:t>
      </w:r>
      <w:r w:rsidR="003967F6" w:rsidRPr="00476D2F">
        <w:t>Group,</w:t>
      </w:r>
      <w:r w:rsidRPr="00476D2F">
        <w:t xml:space="preserve"> it is marked as ‘O’. </w:t>
      </w:r>
      <w:r w:rsidR="003967F6" w:rsidRPr="00476D2F">
        <w:t>However,</w:t>
      </w:r>
      <w:r w:rsidRPr="00476D2F">
        <w:t xml:space="preserve"> if information is available</w:t>
      </w:r>
      <w:r w:rsidR="00B90ED6">
        <w:t xml:space="preserve">, </w:t>
      </w:r>
      <w:r w:rsidRPr="00476D2F">
        <w:t xml:space="preserve">it should be included in the message </w:t>
      </w:r>
      <w:proofErr w:type="gramStart"/>
      <w:r w:rsidRPr="00476D2F">
        <w:t>despite the fact that</w:t>
      </w:r>
      <w:proofErr w:type="gramEnd"/>
      <w:r w:rsidRPr="00476D2F">
        <w:t xml:space="preserve"> this Data Group is characterised as optional. It should be noted that when data in one message is derived from another message the rules and conditions are carried forward.</w:t>
      </w:r>
    </w:p>
    <w:p w14:paraId="24EE7251" w14:textId="77777777" w:rsidR="00DF47BE" w:rsidRPr="00476D2F" w:rsidRDefault="00DF47BE">
      <w:proofErr w:type="gramStart"/>
      <w:r w:rsidRPr="00476D2F">
        <w:t>In order to</w:t>
      </w:r>
      <w:proofErr w:type="gramEnd"/>
      <w:r w:rsidRPr="00476D2F">
        <w:t xml:space="preserve"> go down one level in the hierarchy the Data Group at the higher level in the hierarchy needs to be present.</w:t>
      </w:r>
    </w:p>
    <w:p w14:paraId="24EE7252" w14:textId="77777777" w:rsidR="00DF47BE" w:rsidRPr="00476D2F" w:rsidRDefault="00DF47BE">
      <w:r w:rsidRPr="00476D2F">
        <w:t>The second part of the TMS contains the description of the different Data Items. This description includes the sequence of the data elements in the group, the optionality, and the associated rules and conditions.</w:t>
      </w:r>
    </w:p>
    <w:p w14:paraId="24EE7253" w14:textId="77777777" w:rsidR="00DF47BE" w:rsidRPr="00476D2F" w:rsidRDefault="00DF47BE">
      <w:r w:rsidRPr="00476D2F">
        <w:t>Concerning the optionality of the Data Items, the following rules apply:</w:t>
      </w:r>
    </w:p>
    <w:p w14:paraId="24EE7254" w14:textId="77777777" w:rsidR="00DF47BE" w:rsidRPr="00476D2F" w:rsidRDefault="00DF47BE" w:rsidP="00117A38">
      <w:pPr>
        <w:numPr>
          <w:ilvl w:val="0"/>
          <w:numId w:val="34"/>
        </w:numPr>
        <w:spacing w:before="120" w:after="120"/>
      </w:pPr>
      <w:r w:rsidRPr="00476D2F">
        <w:t>If a Data Item is always required, it is marked as “R”</w:t>
      </w:r>
      <w:r w:rsidR="00C17E8E" w:rsidRPr="00476D2F">
        <w:t>;</w:t>
      </w:r>
    </w:p>
    <w:p w14:paraId="24EE7255" w14:textId="30D158E1" w:rsidR="00DF47BE" w:rsidRPr="00476D2F" w:rsidRDefault="00DF47BE" w:rsidP="00117A38">
      <w:pPr>
        <w:numPr>
          <w:ilvl w:val="0"/>
          <w:numId w:val="34"/>
        </w:numPr>
        <w:spacing w:before="120" w:after="120"/>
      </w:pPr>
      <w:r w:rsidRPr="00476D2F">
        <w:t xml:space="preserve">If there are some rules and conditions related to the presence of the Data </w:t>
      </w:r>
      <w:r w:rsidR="00A21AC0" w:rsidRPr="00476D2F">
        <w:t>Item,</w:t>
      </w:r>
      <w:r w:rsidRPr="00476D2F">
        <w:t xml:space="preserve"> it is marked as ‘D’</w:t>
      </w:r>
      <w:r w:rsidR="00C17E8E" w:rsidRPr="00476D2F">
        <w:t>;</w:t>
      </w:r>
    </w:p>
    <w:p w14:paraId="24EE7256" w14:textId="2C3A1389" w:rsidR="00DF47BE" w:rsidRPr="00476D2F" w:rsidRDefault="00DF47BE" w:rsidP="00117A38">
      <w:pPr>
        <w:numPr>
          <w:ilvl w:val="0"/>
          <w:numId w:val="34"/>
        </w:numPr>
        <w:spacing w:before="120" w:after="120"/>
      </w:pPr>
      <w:r w:rsidRPr="00476D2F">
        <w:t xml:space="preserve">If there are no rules and conditions related to the presence of a particular Data Item, it is marked as ‘O’. </w:t>
      </w:r>
      <w:r w:rsidR="00A21AC0" w:rsidRPr="00476D2F">
        <w:t>However,</w:t>
      </w:r>
      <w:r w:rsidRPr="00476D2F">
        <w:t xml:space="preserve"> if information is available</w:t>
      </w:r>
      <w:r w:rsidR="00B90ED6">
        <w:t>,</w:t>
      </w:r>
      <w:r w:rsidRPr="00476D2F">
        <w:t xml:space="preserve"> it should be included in the message </w:t>
      </w:r>
      <w:proofErr w:type="gramStart"/>
      <w:r w:rsidRPr="00476D2F">
        <w:t>despite the fact that</w:t>
      </w:r>
      <w:proofErr w:type="gramEnd"/>
      <w:r w:rsidRPr="00476D2F">
        <w:t xml:space="preserve"> this Data Item is characterised as optional. Moreover, when data is derived from another message the rules and conditions are implicitly carried forward.</w:t>
      </w:r>
    </w:p>
    <w:p w14:paraId="24EE7257" w14:textId="3C5C9AD7" w:rsidR="00DF47BE" w:rsidRPr="00476D2F" w:rsidRDefault="00DF47BE">
      <w:r w:rsidRPr="00476D2F">
        <w:t>Concerning the rules and conditions, the rules and conditions from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xml:space="preserve">] have been copied. </w:t>
      </w:r>
      <w:r w:rsidR="00232B9B" w:rsidRPr="00476D2F">
        <w:t xml:space="preserve">These are marked as </w:t>
      </w:r>
      <w:r w:rsidR="0094247C" w:rsidRPr="00476D2F">
        <w:t>‘</w:t>
      </w:r>
      <w:r w:rsidR="00232B9B" w:rsidRPr="00476D2F">
        <w:t>Rule xxx</w:t>
      </w:r>
      <w:r w:rsidR="0094247C" w:rsidRPr="00476D2F">
        <w:t>’</w:t>
      </w:r>
      <w:r w:rsidR="00232B9B" w:rsidRPr="00476D2F">
        <w:t xml:space="preserve"> and </w:t>
      </w:r>
      <w:r w:rsidR="0094247C" w:rsidRPr="00476D2F">
        <w:t>‘</w:t>
      </w:r>
      <w:r w:rsidR="00232B9B" w:rsidRPr="00476D2F">
        <w:t xml:space="preserve">Cond </w:t>
      </w:r>
      <w:proofErr w:type="spellStart"/>
      <w:r w:rsidR="00232B9B" w:rsidRPr="00476D2F">
        <w:t>yyy</w:t>
      </w:r>
      <w:proofErr w:type="spellEnd"/>
      <w:r w:rsidR="0094247C" w:rsidRPr="00476D2F">
        <w:t>’</w:t>
      </w:r>
      <w:r w:rsidR="00232B9B" w:rsidRPr="00476D2F">
        <w:t xml:space="preserve"> as specified in the</w:t>
      </w:r>
      <w:r w:rsidRPr="00476D2F">
        <w:t xml:space="preserve"> appropriate FSS version. Additional technical rules have also been added. These have been marked as </w:t>
      </w:r>
      <w:r w:rsidR="0094247C" w:rsidRPr="00476D2F">
        <w:t>‘</w:t>
      </w:r>
      <w:proofErr w:type="spellStart"/>
      <w:r w:rsidR="009033B4" w:rsidRPr="00476D2F">
        <w:t>T</w:t>
      </w:r>
      <w:r w:rsidR="007E1773" w:rsidRPr="00476D2F">
        <w:t>R</w:t>
      </w:r>
      <w:r w:rsidR="00232B9B" w:rsidRPr="00476D2F">
        <w:t>xxxx</w:t>
      </w:r>
      <w:proofErr w:type="spellEnd"/>
      <w:r w:rsidR="0094247C" w:rsidRPr="00476D2F">
        <w:t>’</w:t>
      </w:r>
      <w:r w:rsidRPr="00476D2F">
        <w:t>.</w:t>
      </w:r>
    </w:p>
    <w:p w14:paraId="24EE7258" w14:textId="41BBA433" w:rsidR="00DF47BE" w:rsidRPr="00476D2F" w:rsidRDefault="00DF47BE">
      <w:r w:rsidRPr="00476D2F">
        <w:t>Note that not all rules and conditions of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have been copied. The reasons for this are discussed in chapter</w:t>
      </w:r>
      <w:r w:rsidR="00B04E4B" w:rsidRPr="00476D2F">
        <w:t xml:space="preserve"> </w:t>
      </w:r>
      <w:r w:rsidR="00B04E4B" w:rsidRPr="00476D2F">
        <w:fldChar w:fldCharType="begin"/>
      </w:r>
      <w:r w:rsidR="00B04E4B" w:rsidRPr="00476D2F">
        <w:instrText xml:space="preserve"> REF _Ref32236553 \r \h </w:instrText>
      </w:r>
      <w:r w:rsidR="00B04E4B" w:rsidRPr="00476D2F">
        <w:fldChar w:fldCharType="separate"/>
      </w:r>
      <w:r w:rsidR="004501EF">
        <w:t>IV.7</w:t>
      </w:r>
      <w:r w:rsidR="00B04E4B" w:rsidRPr="00476D2F">
        <w:fldChar w:fldCharType="end"/>
      </w:r>
      <w:r w:rsidRPr="00476D2F">
        <w:t>.</w:t>
      </w:r>
    </w:p>
    <w:p w14:paraId="24EE7259" w14:textId="77777777" w:rsidR="00DF47BE" w:rsidRPr="00476D2F" w:rsidRDefault="00DF47BE">
      <w:r w:rsidRPr="00476D2F">
        <w:t>Additional explanation on the message format for the movement systems is included in Appendix Q.</w:t>
      </w:r>
    </w:p>
    <w:p w14:paraId="24EE725A" w14:textId="77777777" w:rsidR="00DF47BE" w:rsidRPr="00476D2F" w:rsidRDefault="00DF47BE">
      <w:pPr>
        <w:pStyle w:val="BodyTextIndent"/>
      </w:pPr>
      <w:r w:rsidRPr="00476D2F">
        <w:t xml:space="preserve">The message description part of this document consists of message hierarchies, correlation tables to map the Information Exchanges to these hierarchies, and mappings to the different used EDI-formats (EDIFACT, XML). </w:t>
      </w:r>
    </w:p>
    <w:p w14:paraId="24EE725B" w14:textId="1B7B761F" w:rsidR="00DF47BE" w:rsidRPr="00476D2F" w:rsidRDefault="00DF47BE">
      <w:pPr>
        <w:spacing w:after="240"/>
      </w:pPr>
      <w:r w:rsidRPr="00476D2F">
        <w:t>The status codes used for Data Groups and Data Items for FMS in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w:t>
      </w:r>
      <w:r w:rsidR="005F54AB" w:rsidRPr="00476D2F">
        <w:fldChar w:fldCharType="begin"/>
      </w:r>
      <w:r w:rsidR="00993DD2"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is related to the status codes used in DDNA volumes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1701"/>
        <w:gridCol w:w="2268"/>
        <w:gridCol w:w="2551"/>
      </w:tblGrid>
      <w:tr w:rsidR="00DF47BE" w:rsidRPr="00110E6A" w14:paraId="24EE7260" w14:textId="77777777" w:rsidTr="00414B18">
        <w:trPr>
          <w:cantSplit/>
          <w:jc w:val="center"/>
        </w:trPr>
        <w:tc>
          <w:tcPr>
            <w:tcW w:w="2552" w:type="dxa"/>
            <w:shd w:val="clear" w:color="auto" w:fill="002060"/>
          </w:tcPr>
          <w:p w14:paraId="24EE725C" w14:textId="77777777" w:rsidR="00DF47BE" w:rsidRPr="00476D2F" w:rsidRDefault="00DF47BE">
            <w:pPr>
              <w:pStyle w:val="Table10"/>
              <w:jc w:val="center"/>
              <w:rPr>
                <w:b/>
                <w:sz w:val="24"/>
                <w:szCs w:val="24"/>
              </w:rPr>
            </w:pPr>
            <w:r w:rsidRPr="00476D2F">
              <w:rPr>
                <w:b/>
                <w:sz w:val="24"/>
                <w:szCs w:val="24"/>
              </w:rPr>
              <w:t>Status description</w:t>
            </w:r>
          </w:p>
        </w:tc>
        <w:tc>
          <w:tcPr>
            <w:tcW w:w="1701" w:type="dxa"/>
            <w:shd w:val="clear" w:color="auto" w:fill="002060"/>
          </w:tcPr>
          <w:p w14:paraId="24EE725D" w14:textId="77777777" w:rsidR="00DF47BE" w:rsidRPr="00476D2F" w:rsidRDefault="00502889">
            <w:pPr>
              <w:pStyle w:val="Table10"/>
              <w:jc w:val="center"/>
              <w:rPr>
                <w:b/>
                <w:sz w:val="24"/>
                <w:szCs w:val="24"/>
              </w:rPr>
            </w:pPr>
            <w:r w:rsidRPr="00476D2F">
              <w:rPr>
                <w:b/>
                <w:sz w:val="24"/>
                <w:szCs w:val="24"/>
              </w:rPr>
              <w:t>F</w:t>
            </w:r>
            <w:r w:rsidR="00DF47BE" w:rsidRPr="00476D2F">
              <w:rPr>
                <w:b/>
                <w:sz w:val="24"/>
                <w:szCs w:val="24"/>
              </w:rPr>
              <w:t>SS status code</w:t>
            </w:r>
          </w:p>
        </w:tc>
        <w:tc>
          <w:tcPr>
            <w:tcW w:w="2268" w:type="dxa"/>
            <w:shd w:val="clear" w:color="auto" w:fill="002060"/>
          </w:tcPr>
          <w:p w14:paraId="24EE725E" w14:textId="77777777" w:rsidR="00DF47BE" w:rsidRPr="00476D2F" w:rsidRDefault="00DF47BE">
            <w:pPr>
              <w:pStyle w:val="Table10"/>
              <w:jc w:val="center"/>
              <w:rPr>
                <w:b/>
                <w:sz w:val="24"/>
                <w:szCs w:val="24"/>
              </w:rPr>
            </w:pPr>
            <w:r w:rsidRPr="00476D2F">
              <w:rPr>
                <w:b/>
                <w:sz w:val="24"/>
                <w:szCs w:val="24"/>
              </w:rPr>
              <w:t>DDNA status code</w:t>
            </w:r>
          </w:p>
        </w:tc>
        <w:tc>
          <w:tcPr>
            <w:tcW w:w="2551" w:type="dxa"/>
            <w:shd w:val="clear" w:color="auto" w:fill="002060"/>
          </w:tcPr>
          <w:p w14:paraId="24EE725F" w14:textId="77777777" w:rsidR="00DF47BE" w:rsidRPr="00476D2F" w:rsidRDefault="00DF47BE">
            <w:pPr>
              <w:pStyle w:val="Table10"/>
              <w:jc w:val="center"/>
              <w:rPr>
                <w:b/>
                <w:sz w:val="24"/>
                <w:szCs w:val="24"/>
              </w:rPr>
            </w:pPr>
            <w:r w:rsidRPr="00476D2F">
              <w:rPr>
                <w:b/>
                <w:sz w:val="24"/>
                <w:szCs w:val="24"/>
              </w:rPr>
              <w:t>EDIFACT status code</w:t>
            </w:r>
          </w:p>
        </w:tc>
      </w:tr>
      <w:tr w:rsidR="00DF47BE" w:rsidRPr="00110E6A" w14:paraId="24EE7265" w14:textId="77777777" w:rsidTr="00414B18">
        <w:trPr>
          <w:cantSplit/>
          <w:jc w:val="center"/>
        </w:trPr>
        <w:tc>
          <w:tcPr>
            <w:tcW w:w="2552" w:type="dxa"/>
          </w:tcPr>
          <w:p w14:paraId="24EE7261" w14:textId="77777777" w:rsidR="00DF47BE" w:rsidRPr="00476D2F" w:rsidRDefault="00DF47BE">
            <w:pPr>
              <w:pStyle w:val="Table10"/>
              <w:jc w:val="both"/>
              <w:rPr>
                <w:sz w:val="24"/>
                <w:szCs w:val="24"/>
              </w:rPr>
            </w:pPr>
            <w:r w:rsidRPr="00476D2F">
              <w:rPr>
                <w:sz w:val="24"/>
                <w:szCs w:val="24"/>
              </w:rPr>
              <w:t>Required/mandatory</w:t>
            </w:r>
          </w:p>
        </w:tc>
        <w:tc>
          <w:tcPr>
            <w:tcW w:w="1701" w:type="dxa"/>
          </w:tcPr>
          <w:p w14:paraId="24EE7262" w14:textId="77777777" w:rsidR="00DF47BE" w:rsidRPr="00476D2F" w:rsidRDefault="00DF47BE">
            <w:pPr>
              <w:pStyle w:val="Table10"/>
              <w:jc w:val="center"/>
              <w:rPr>
                <w:sz w:val="24"/>
                <w:szCs w:val="24"/>
              </w:rPr>
            </w:pPr>
            <w:r w:rsidRPr="00476D2F">
              <w:rPr>
                <w:sz w:val="24"/>
                <w:szCs w:val="24"/>
              </w:rPr>
              <w:t>R</w:t>
            </w:r>
          </w:p>
        </w:tc>
        <w:tc>
          <w:tcPr>
            <w:tcW w:w="2268" w:type="dxa"/>
          </w:tcPr>
          <w:p w14:paraId="24EE7263" w14:textId="77777777" w:rsidR="00DF47BE" w:rsidRPr="00476D2F" w:rsidRDefault="00DF47BE">
            <w:pPr>
              <w:pStyle w:val="Table10"/>
              <w:jc w:val="center"/>
              <w:rPr>
                <w:sz w:val="24"/>
                <w:szCs w:val="24"/>
              </w:rPr>
            </w:pPr>
            <w:r w:rsidRPr="00476D2F">
              <w:rPr>
                <w:sz w:val="24"/>
                <w:szCs w:val="24"/>
              </w:rPr>
              <w:t>R</w:t>
            </w:r>
          </w:p>
        </w:tc>
        <w:tc>
          <w:tcPr>
            <w:tcW w:w="2551" w:type="dxa"/>
          </w:tcPr>
          <w:p w14:paraId="24EE7264" w14:textId="77777777" w:rsidR="00DF47BE" w:rsidRPr="00476D2F" w:rsidRDefault="00DF47BE">
            <w:pPr>
              <w:pStyle w:val="Table10"/>
              <w:jc w:val="center"/>
              <w:rPr>
                <w:sz w:val="24"/>
                <w:szCs w:val="24"/>
              </w:rPr>
            </w:pPr>
            <w:r w:rsidRPr="00476D2F">
              <w:rPr>
                <w:sz w:val="24"/>
                <w:szCs w:val="24"/>
              </w:rPr>
              <w:t>M</w:t>
            </w:r>
          </w:p>
        </w:tc>
      </w:tr>
      <w:tr w:rsidR="00DF47BE" w:rsidRPr="00110E6A" w14:paraId="24EE726A" w14:textId="77777777" w:rsidTr="00414B18">
        <w:trPr>
          <w:cantSplit/>
          <w:jc w:val="center"/>
        </w:trPr>
        <w:tc>
          <w:tcPr>
            <w:tcW w:w="2552" w:type="dxa"/>
          </w:tcPr>
          <w:p w14:paraId="24EE7266" w14:textId="77777777" w:rsidR="00DF47BE" w:rsidRPr="00476D2F" w:rsidRDefault="00DF47BE">
            <w:pPr>
              <w:pStyle w:val="Table10"/>
              <w:jc w:val="both"/>
              <w:rPr>
                <w:sz w:val="24"/>
                <w:szCs w:val="24"/>
              </w:rPr>
            </w:pPr>
            <w:r w:rsidRPr="00476D2F">
              <w:rPr>
                <w:sz w:val="24"/>
                <w:szCs w:val="24"/>
              </w:rPr>
              <w:t>Optional</w:t>
            </w:r>
          </w:p>
        </w:tc>
        <w:tc>
          <w:tcPr>
            <w:tcW w:w="1701" w:type="dxa"/>
          </w:tcPr>
          <w:p w14:paraId="24EE7267" w14:textId="77777777" w:rsidR="00DF47BE" w:rsidRPr="00476D2F" w:rsidRDefault="00DF47BE">
            <w:pPr>
              <w:pStyle w:val="Table10"/>
              <w:jc w:val="center"/>
              <w:rPr>
                <w:sz w:val="24"/>
                <w:szCs w:val="24"/>
              </w:rPr>
            </w:pPr>
            <w:r w:rsidRPr="00476D2F">
              <w:rPr>
                <w:sz w:val="24"/>
                <w:szCs w:val="24"/>
              </w:rPr>
              <w:t>O</w:t>
            </w:r>
          </w:p>
        </w:tc>
        <w:tc>
          <w:tcPr>
            <w:tcW w:w="2268" w:type="dxa"/>
          </w:tcPr>
          <w:p w14:paraId="24EE7268" w14:textId="77777777" w:rsidR="00DF47BE" w:rsidRPr="00476D2F" w:rsidRDefault="00DF47BE">
            <w:pPr>
              <w:pStyle w:val="Table10"/>
              <w:jc w:val="center"/>
              <w:rPr>
                <w:sz w:val="24"/>
                <w:szCs w:val="24"/>
              </w:rPr>
            </w:pPr>
            <w:r w:rsidRPr="00476D2F">
              <w:rPr>
                <w:sz w:val="24"/>
                <w:szCs w:val="24"/>
              </w:rPr>
              <w:t>O</w:t>
            </w:r>
          </w:p>
        </w:tc>
        <w:tc>
          <w:tcPr>
            <w:tcW w:w="2551" w:type="dxa"/>
          </w:tcPr>
          <w:p w14:paraId="24EE7269" w14:textId="77777777" w:rsidR="00DF47BE" w:rsidRPr="00476D2F" w:rsidRDefault="00DF47BE">
            <w:pPr>
              <w:pStyle w:val="Table10"/>
              <w:jc w:val="center"/>
              <w:rPr>
                <w:sz w:val="24"/>
                <w:szCs w:val="24"/>
              </w:rPr>
            </w:pPr>
            <w:r w:rsidRPr="00476D2F">
              <w:rPr>
                <w:sz w:val="24"/>
                <w:szCs w:val="24"/>
              </w:rPr>
              <w:t>C</w:t>
            </w:r>
          </w:p>
        </w:tc>
      </w:tr>
      <w:tr w:rsidR="00DF47BE" w:rsidRPr="00110E6A" w14:paraId="24EE726F" w14:textId="77777777" w:rsidTr="00414B18">
        <w:trPr>
          <w:cantSplit/>
          <w:jc w:val="center"/>
        </w:trPr>
        <w:tc>
          <w:tcPr>
            <w:tcW w:w="2552" w:type="dxa"/>
          </w:tcPr>
          <w:p w14:paraId="24EE726B" w14:textId="77777777" w:rsidR="00DF47BE" w:rsidRPr="00476D2F" w:rsidRDefault="00DF47BE">
            <w:pPr>
              <w:pStyle w:val="Table10"/>
              <w:jc w:val="both"/>
              <w:rPr>
                <w:sz w:val="24"/>
                <w:szCs w:val="24"/>
              </w:rPr>
            </w:pPr>
            <w:r w:rsidRPr="00476D2F">
              <w:rPr>
                <w:sz w:val="24"/>
                <w:szCs w:val="24"/>
              </w:rPr>
              <w:t>Dependent/Conditional</w:t>
            </w:r>
          </w:p>
        </w:tc>
        <w:tc>
          <w:tcPr>
            <w:tcW w:w="1701" w:type="dxa"/>
          </w:tcPr>
          <w:p w14:paraId="24EE726C" w14:textId="77777777" w:rsidR="00DF47BE" w:rsidRPr="00476D2F" w:rsidRDefault="00DF47BE">
            <w:pPr>
              <w:pStyle w:val="Table10"/>
              <w:jc w:val="center"/>
              <w:rPr>
                <w:sz w:val="24"/>
                <w:szCs w:val="24"/>
              </w:rPr>
            </w:pPr>
            <w:r w:rsidRPr="00476D2F">
              <w:rPr>
                <w:sz w:val="24"/>
                <w:szCs w:val="24"/>
              </w:rPr>
              <w:t>C</w:t>
            </w:r>
          </w:p>
        </w:tc>
        <w:tc>
          <w:tcPr>
            <w:tcW w:w="2268" w:type="dxa"/>
          </w:tcPr>
          <w:p w14:paraId="24EE726D" w14:textId="77777777" w:rsidR="00DF47BE" w:rsidRPr="00476D2F" w:rsidRDefault="00DF47BE">
            <w:pPr>
              <w:pStyle w:val="Table10"/>
              <w:jc w:val="center"/>
              <w:rPr>
                <w:sz w:val="24"/>
                <w:szCs w:val="24"/>
              </w:rPr>
            </w:pPr>
            <w:r w:rsidRPr="00476D2F">
              <w:rPr>
                <w:sz w:val="24"/>
                <w:szCs w:val="24"/>
              </w:rPr>
              <w:t>D</w:t>
            </w:r>
          </w:p>
        </w:tc>
        <w:tc>
          <w:tcPr>
            <w:tcW w:w="2551" w:type="dxa"/>
          </w:tcPr>
          <w:p w14:paraId="24EE726E" w14:textId="77777777" w:rsidR="00DF47BE" w:rsidRPr="00476D2F" w:rsidRDefault="00DF47BE">
            <w:pPr>
              <w:pStyle w:val="Table10"/>
              <w:jc w:val="center"/>
              <w:rPr>
                <w:sz w:val="24"/>
                <w:szCs w:val="24"/>
              </w:rPr>
            </w:pPr>
            <w:r w:rsidRPr="00476D2F">
              <w:rPr>
                <w:sz w:val="24"/>
                <w:szCs w:val="24"/>
              </w:rPr>
              <w:t>C</w:t>
            </w:r>
          </w:p>
        </w:tc>
      </w:tr>
    </w:tbl>
    <w:p w14:paraId="24EE7270" w14:textId="5AADD682" w:rsidR="00DF47BE" w:rsidRPr="00476D2F" w:rsidRDefault="00DF47BE" w:rsidP="008F703C">
      <w:pPr>
        <w:pStyle w:val="Caption"/>
      </w:pPr>
      <w:bookmarkStart w:id="672" w:name="_Toc457108863"/>
      <w:bookmarkStart w:id="673" w:name="_Toc474121102"/>
      <w:bookmarkStart w:id="674" w:name="_Toc46229000"/>
      <w:bookmarkStart w:id="675" w:name="_Toc77049022"/>
      <w:bookmarkStart w:id="676" w:name="_Toc185900937"/>
      <w:r w:rsidRPr="00476D2F">
        <w:t xml:space="preserve">Table </w:t>
      </w:r>
      <w:r w:rsidR="002C7E76">
        <w:fldChar w:fldCharType="begin"/>
      </w:r>
      <w:r w:rsidR="002C7E76">
        <w:instrText xml:space="preserve"> SEQ Table \* ARABIC </w:instrText>
      </w:r>
      <w:r w:rsidR="002C7E76">
        <w:fldChar w:fldCharType="separate"/>
      </w:r>
      <w:r w:rsidR="004501EF">
        <w:rPr>
          <w:noProof/>
        </w:rPr>
        <w:t>11</w:t>
      </w:r>
      <w:r w:rsidR="002C7E76">
        <w:fldChar w:fldCharType="end"/>
      </w:r>
      <w:r w:rsidRPr="00476D2F">
        <w:t>: Use of status codes</w:t>
      </w:r>
      <w:bookmarkEnd w:id="672"/>
      <w:bookmarkEnd w:id="673"/>
      <w:bookmarkEnd w:id="674"/>
      <w:bookmarkEnd w:id="675"/>
      <w:bookmarkEnd w:id="676"/>
    </w:p>
    <w:p w14:paraId="24EE7271" w14:textId="77777777" w:rsidR="00DF47BE" w:rsidRPr="00476D2F" w:rsidRDefault="00DF47BE">
      <w:r w:rsidRPr="00476D2F">
        <w:t>The abbreviations stand for Required, Mandatory, Optional, Conditional and Dependent.</w:t>
      </w:r>
    </w:p>
    <w:p w14:paraId="24EE7272" w14:textId="77777777" w:rsidR="00DF47BE" w:rsidRPr="00476D2F" w:rsidRDefault="00DF47BE">
      <w:r w:rsidRPr="00476D2F">
        <w:t>The DDNA status codes are used in the Correlation tables in the corresponding Appendix J and the TMS in Appendix Q.</w:t>
      </w:r>
    </w:p>
    <w:p w14:paraId="24EE7273" w14:textId="34F08328" w:rsidR="00DF47BE" w:rsidRPr="00476D2F" w:rsidRDefault="00DF47BE">
      <w:r w:rsidRPr="00476D2F">
        <w:t>The EDIFACT status codes appear in the corresponding Appendix H in the left-hand columns of the mapping tables.</w:t>
      </w:r>
    </w:p>
    <w:p w14:paraId="09E4603D" w14:textId="3F09ED55" w:rsidR="00B8786A" w:rsidRPr="00476D2F" w:rsidRDefault="00B8786A"/>
    <w:p w14:paraId="7AE2B3C3" w14:textId="470D6297" w:rsidR="00981F4E" w:rsidRPr="00476D2F" w:rsidRDefault="00981F4E"/>
    <w:p w14:paraId="678C0BA0" w14:textId="77777777" w:rsidR="00981F4E" w:rsidRPr="00476D2F" w:rsidRDefault="00981F4E"/>
    <w:p w14:paraId="084B73A8" w14:textId="0C03C313" w:rsidR="00B8786A" w:rsidRPr="00476D2F" w:rsidRDefault="00B8786A"/>
    <w:p w14:paraId="075F5CF0" w14:textId="4D75064F" w:rsidR="00BB674D" w:rsidRPr="00476D2F" w:rsidRDefault="00BB674D"/>
    <w:p w14:paraId="1D7FD2C7" w14:textId="77777777" w:rsidR="00BB674D" w:rsidRPr="00476D2F" w:rsidRDefault="00BB674D"/>
    <w:p w14:paraId="12BE91A3" w14:textId="7C6BD8DE" w:rsidR="001B1AFA" w:rsidRPr="00476D2F" w:rsidRDefault="001B1AFA"/>
    <w:p w14:paraId="506BAC24" w14:textId="0153C47E" w:rsidR="001B1AFA" w:rsidRPr="00476D2F" w:rsidRDefault="001B1AFA"/>
    <w:p w14:paraId="05A5D04C" w14:textId="77777777" w:rsidR="001B1AFA" w:rsidRPr="00476D2F" w:rsidRDefault="001B1AFA"/>
    <w:p w14:paraId="711FFD0E" w14:textId="4E1C73A0" w:rsidR="00862633" w:rsidRPr="00476D2F" w:rsidRDefault="00862633" w:rsidP="00453F8A">
      <w:pPr>
        <w:pStyle w:val="Heading2"/>
        <w:ind w:left="851" w:hanging="851"/>
      </w:pPr>
      <w:bookmarkStart w:id="677" w:name="_Ref531105475"/>
      <w:bookmarkStart w:id="678" w:name="_Ref24972912"/>
      <w:bookmarkStart w:id="679" w:name="_Ref525842448"/>
      <w:bookmarkStart w:id="680" w:name="_Ref525857485"/>
      <w:bookmarkStart w:id="681" w:name="_Toc526170436"/>
      <w:bookmarkStart w:id="682" w:name="_Toc185900701"/>
      <w:r w:rsidRPr="00476D2F">
        <w:t xml:space="preserve">Technical Message Structure for </w:t>
      </w:r>
      <w:bookmarkEnd w:id="677"/>
      <w:bookmarkEnd w:id="678"/>
      <w:r w:rsidR="00516E8D">
        <w:t>AES-P1, NCTS-P5 and NCTS-P6</w:t>
      </w:r>
      <w:bookmarkEnd w:id="682"/>
    </w:p>
    <w:p w14:paraId="733BF6E5" w14:textId="2C8560A5" w:rsidR="00862633" w:rsidRPr="00476D2F" w:rsidRDefault="00862633" w:rsidP="00E245C6">
      <w:pPr>
        <w:spacing w:after="240"/>
      </w:pPr>
      <w:r w:rsidRPr="00476D2F">
        <w:t xml:space="preserve">Following analysis of conversion needs, </w:t>
      </w:r>
      <w:r w:rsidR="009B6EFA" w:rsidRPr="00476D2F">
        <w:t>a single</w:t>
      </w:r>
      <w:r w:rsidRPr="00476D2F">
        <w:t xml:space="preserve"> technical message structure will be delivered in DDNA system specific volumes (</w:t>
      </w:r>
      <w:r w:rsidR="00516E8D">
        <w:t>AES-P1, NCTS-P5 and NCTS-P6</w:t>
      </w:r>
      <w:r w:rsidRPr="00476D2F">
        <w:t>):</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30"/>
        <w:gridCol w:w="4791"/>
        <w:gridCol w:w="2431"/>
      </w:tblGrid>
      <w:tr w:rsidR="00862633" w:rsidRPr="00110E6A" w14:paraId="3990CD1E" w14:textId="77777777" w:rsidTr="00E245C6">
        <w:trPr>
          <w:trHeight w:val="584"/>
        </w:trPr>
        <w:tc>
          <w:tcPr>
            <w:tcW w:w="1730" w:type="dxa"/>
            <w:shd w:val="clear" w:color="auto" w:fill="002060"/>
            <w:vAlign w:val="center"/>
            <w:hideMark/>
          </w:tcPr>
          <w:p w14:paraId="5E7BB649" w14:textId="77777777" w:rsidR="00862633" w:rsidRPr="00476D2F" w:rsidRDefault="00862633" w:rsidP="00C109FB">
            <w:pPr>
              <w:spacing w:before="120" w:after="120"/>
              <w:jc w:val="left"/>
              <w:rPr>
                <w:b/>
              </w:rPr>
            </w:pPr>
            <w:r w:rsidRPr="00476D2F">
              <w:rPr>
                <w:b/>
              </w:rPr>
              <w:t>Structure</w:t>
            </w:r>
          </w:p>
        </w:tc>
        <w:tc>
          <w:tcPr>
            <w:tcW w:w="4791" w:type="dxa"/>
            <w:shd w:val="clear" w:color="auto" w:fill="002060"/>
            <w:vAlign w:val="center"/>
            <w:hideMark/>
          </w:tcPr>
          <w:p w14:paraId="4B0CFB8A" w14:textId="77777777" w:rsidR="00862633" w:rsidRPr="00476D2F" w:rsidRDefault="00862633" w:rsidP="00C109FB">
            <w:pPr>
              <w:spacing w:before="120" w:after="120"/>
              <w:jc w:val="left"/>
              <w:rPr>
                <w:b/>
              </w:rPr>
            </w:pPr>
            <w:r w:rsidRPr="00476D2F">
              <w:rPr>
                <w:b/>
              </w:rPr>
              <w:t>Description</w:t>
            </w:r>
          </w:p>
        </w:tc>
        <w:tc>
          <w:tcPr>
            <w:tcW w:w="2431" w:type="dxa"/>
            <w:shd w:val="clear" w:color="auto" w:fill="002060"/>
            <w:vAlign w:val="center"/>
            <w:hideMark/>
          </w:tcPr>
          <w:p w14:paraId="4C1AC1FC" w14:textId="77777777" w:rsidR="00862633" w:rsidRPr="00476D2F" w:rsidRDefault="00862633" w:rsidP="00C109FB">
            <w:pPr>
              <w:spacing w:before="120" w:after="120"/>
              <w:jc w:val="left"/>
              <w:rPr>
                <w:b/>
              </w:rPr>
            </w:pPr>
            <w:r w:rsidRPr="00476D2F">
              <w:rPr>
                <w:b/>
              </w:rPr>
              <w:t>Intended Usage &amp; Implementation</w:t>
            </w:r>
          </w:p>
        </w:tc>
      </w:tr>
      <w:tr w:rsidR="00862633" w:rsidRPr="00110E6A" w14:paraId="7AD30590" w14:textId="77777777" w:rsidTr="00E245C6">
        <w:tc>
          <w:tcPr>
            <w:tcW w:w="1730" w:type="dxa"/>
            <w:hideMark/>
          </w:tcPr>
          <w:p w14:paraId="11B26446" w14:textId="123A2DCF" w:rsidR="00862633" w:rsidRPr="00476D2F" w:rsidRDefault="00862633" w:rsidP="00C109FB">
            <w:pPr>
              <w:spacing w:before="120" w:after="120"/>
              <w:jc w:val="left"/>
              <w:rPr>
                <w:b/>
              </w:rPr>
            </w:pPr>
            <w:r w:rsidRPr="00476D2F">
              <w:rPr>
                <w:b/>
              </w:rPr>
              <w:t>Technical Message Structure</w:t>
            </w:r>
          </w:p>
        </w:tc>
        <w:tc>
          <w:tcPr>
            <w:tcW w:w="4791" w:type="dxa"/>
            <w:hideMark/>
          </w:tcPr>
          <w:p w14:paraId="03BD8A3B" w14:textId="5D691C0E" w:rsidR="00862633" w:rsidRPr="00476D2F" w:rsidRDefault="00862633" w:rsidP="00C109FB">
            <w:pPr>
              <w:spacing w:before="120" w:after="120"/>
            </w:pPr>
            <w:r w:rsidRPr="00476D2F">
              <w:t xml:space="preserve">A </w:t>
            </w:r>
            <w:r w:rsidR="009B6EFA" w:rsidRPr="00476D2F">
              <w:t xml:space="preserve">single </w:t>
            </w:r>
            <w:r w:rsidRPr="00476D2F">
              <w:t xml:space="preserve">Technical Message Structure (e.g. IE501C) </w:t>
            </w:r>
            <w:r w:rsidR="009B6EFA" w:rsidRPr="00476D2F">
              <w:t>containing TRTs and BRTs</w:t>
            </w:r>
            <w:r w:rsidRPr="00476D2F">
              <w:t>.</w:t>
            </w:r>
            <w:r w:rsidR="009B6EFA" w:rsidRPr="00476D2F">
              <w:t xml:space="preserve"> TRTs </w:t>
            </w:r>
            <w:r w:rsidR="007F2023" w:rsidRPr="00476D2F">
              <w:t>and BRTs are structured in such a manner (their validity is date</w:t>
            </w:r>
            <w:r w:rsidR="000B33F1" w:rsidRPr="00476D2F">
              <w:t>-</w:t>
            </w:r>
            <w:r w:rsidR="007F2023" w:rsidRPr="00476D2F">
              <w:t xml:space="preserve">dependent) </w:t>
            </w:r>
            <w:proofErr w:type="gramStart"/>
            <w:r w:rsidR="007F2023" w:rsidRPr="00476D2F">
              <w:t>in order to</w:t>
            </w:r>
            <w:proofErr w:type="gramEnd"/>
            <w:r w:rsidR="007F2023" w:rsidRPr="00476D2F">
              <w:t xml:space="preserve"> be phased out without </w:t>
            </w:r>
            <w:r w:rsidR="0008316F" w:rsidRPr="00476D2F">
              <w:t>the need of a</w:t>
            </w:r>
            <w:r w:rsidR="007F2023" w:rsidRPr="00476D2F">
              <w:t xml:space="preserve"> software change of the UCC NCAs.</w:t>
            </w:r>
          </w:p>
        </w:tc>
        <w:tc>
          <w:tcPr>
            <w:tcW w:w="2431" w:type="dxa"/>
            <w:hideMark/>
          </w:tcPr>
          <w:p w14:paraId="196CB7C7" w14:textId="2AF5957F" w:rsidR="00862633" w:rsidRPr="00476D2F" w:rsidRDefault="0094247C" w:rsidP="00C109FB">
            <w:pPr>
              <w:spacing w:before="120" w:after="120"/>
            </w:pPr>
            <w:r w:rsidRPr="00476D2F">
              <w:t>S</w:t>
            </w:r>
            <w:r w:rsidR="00862633" w:rsidRPr="00476D2F">
              <w:t xml:space="preserve">hall be implemented by NCA in </w:t>
            </w:r>
            <w:r w:rsidR="00516E8D">
              <w:rPr>
                <w:b/>
              </w:rPr>
              <w:t>AES-P1, NCTS-P5 and NCTS-P6</w:t>
            </w:r>
          </w:p>
        </w:tc>
      </w:tr>
    </w:tbl>
    <w:p w14:paraId="4EB3C975" w14:textId="4CD20B86" w:rsidR="00862633" w:rsidRPr="00476D2F" w:rsidRDefault="00862633" w:rsidP="008F703C">
      <w:pPr>
        <w:pStyle w:val="Caption"/>
      </w:pPr>
      <w:bookmarkStart w:id="683" w:name="_Toc185900938"/>
      <w:r w:rsidRPr="00476D2F">
        <w:t xml:space="preserve">Table </w:t>
      </w:r>
      <w:r w:rsidR="002C7E76">
        <w:fldChar w:fldCharType="begin"/>
      </w:r>
      <w:r w:rsidR="002C7E76">
        <w:instrText xml:space="preserve"> SEQ Table \* ARABIC </w:instrText>
      </w:r>
      <w:r w:rsidR="002C7E76">
        <w:fldChar w:fldCharType="separate"/>
      </w:r>
      <w:r w:rsidR="004501EF">
        <w:rPr>
          <w:noProof/>
        </w:rPr>
        <w:t>12</w:t>
      </w:r>
      <w:r w:rsidR="002C7E76">
        <w:fldChar w:fldCharType="end"/>
      </w:r>
      <w:r w:rsidRPr="00476D2F">
        <w:t xml:space="preserve">: Technical Message Structures for </w:t>
      </w:r>
      <w:r w:rsidR="00516E8D">
        <w:t>AES-P1, NCTS-P5 and NCTS-P6</w:t>
      </w:r>
      <w:bookmarkEnd w:id="683"/>
    </w:p>
    <w:p w14:paraId="6C8A1E5F" w14:textId="1DE1B3BD" w:rsidR="00862633" w:rsidRPr="00476D2F" w:rsidRDefault="00862633">
      <w:r w:rsidRPr="00476D2F">
        <w:t xml:space="preserve">The </w:t>
      </w:r>
      <w:r w:rsidRPr="00476D2F">
        <w:rPr>
          <w:b/>
        </w:rPr>
        <w:t>Transitional Structural Constraints</w:t>
      </w:r>
      <w:r w:rsidRPr="00476D2F">
        <w:t xml:space="preserve"> are implemented in DDNA system specific volumes for </w:t>
      </w:r>
      <w:r w:rsidR="00516E8D">
        <w:t>AES-P1, NCTS-P5 and NCTS-P6</w:t>
      </w:r>
      <w:r w:rsidRPr="00476D2F">
        <w:t xml:space="preserve"> with the form of </w:t>
      </w:r>
      <w:r w:rsidRPr="00476D2F">
        <w:rPr>
          <w:u w:val="single"/>
        </w:rPr>
        <w:t>TRTs (Technical Rules for Transition)</w:t>
      </w:r>
      <w:r w:rsidRPr="00476D2F">
        <w:t xml:space="preserve">. </w:t>
      </w:r>
    </w:p>
    <w:p w14:paraId="0F396BF4" w14:textId="77777777" w:rsidR="00BB2FB1" w:rsidRPr="00476D2F" w:rsidRDefault="00BB2FB1" w:rsidP="00BB2FB1">
      <w:pPr>
        <w:spacing w:after="120"/>
      </w:pPr>
      <w:r w:rsidRPr="00476D2F">
        <w:t xml:space="preserve">The TRTs will have limited validity period. They must be applied in validation process of a message in case following condition is true: </w:t>
      </w:r>
    </w:p>
    <w:tbl>
      <w:tblPr>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8963"/>
      </w:tblGrid>
      <w:tr w:rsidR="00BB2FB1" w:rsidRPr="00110E6A" w14:paraId="39EAA6D6" w14:textId="77777777" w:rsidTr="009903FC">
        <w:tc>
          <w:tcPr>
            <w:tcW w:w="9179" w:type="dxa"/>
            <w:tcBorders>
              <w:top w:val="nil"/>
              <w:left w:val="nil"/>
              <w:bottom w:val="nil"/>
              <w:right w:val="nil"/>
            </w:tcBorders>
            <w:shd w:val="clear" w:color="auto" w:fill="F2F2F2" w:themeFill="background1" w:themeFillShade="F2"/>
          </w:tcPr>
          <w:p w14:paraId="28EF35ED" w14:textId="77777777" w:rsidR="00BB2FB1" w:rsidRPr="00476D2F" w:rsidRDefault="00BB2FB1" w:rsidP="009903FC">
            <w:pPr>
              <w:spacing w:before="120"/>
              <w:rPr>
                <w:i/>
              </w:rPr>
            </w:pPr>
            <w:r w:rsidRPr="00476D2F">
              <w:rPr>
                <w:b/>
              </w:rPr>
              <w:t xml:space="preserve">IF </w:t>
            </w:r>
            <w:r w:rsidRPr="00476D2F">
              <w:rPr>
                <w:b/>
                <w:color w:val="7030A0"/>
              </w:rPr>
              <w:t>[Current Date]</w:t>
            </w:r>
            <w:r w:rsidRPr="00476D2F">
              <w:rPr>
                <w:i/>
              </w:rPr>
              <w:t xml:space="preserve"> </w:t>
            </w:r>
            <w:r w:rsidRPr="00476D2F">
              <w:rPr>
                <w:b/>
                <w:i/>
                <w:color w:val="002060"/>
              </w:rPr>
              <w:t>is</w:t>
            </w:r>
          </w:p>
          <w:p w14:paraId="7BF4871B" w14:textId="0F302D6A" w:rsidR="00BB2FB1" w:rsidRPr="00476D2F" w:rsidRDefault="00723D53" w:rsidP="00117A38">
            <w:pPr>
              <w:pStyle w:val="ListParagraph"/>
              <w:numPr>
                <w:ilvl w:val="0"/>
                <w:numId w:val="80"/>
              </w:numPr>
              <w:spacing w:before="120" w:after="120"/>
              <w:ind w:left="714" w:hanging="357"/>
            </w:pPr>
            <w:r w:rsidRPr="00476D2F">
              <w:rPr>
                <w:b/>
                <w:i/>
                <w:color w:val="002060"/>
              </w:rPr>
              <w:t xml:space="preserve">less </w:t>
            </w:r>
            <w:r w:rsidR="00BB2FB1" w:rsidRPr="00476D2F">
              <w:rPr>
                <w:b/>
                <w:i/>
                <w:color w:val="002060"/>
              </w:rPr>
              <w:t>than or equal</w:t>
            </w:r>
            <w:r w:rsidR="00BB2FB1" w:rsidRPr="00476D2F">
              <w:rPr>
                <w:i/>
              </w:rPr>
              <w:t xml:space="preserve"> </w:t>
            </w:r>
            <w:r w:rsidR="00BB2FB1" w:rsidRPr="00476D2F">
              <w:rPr>
                <w:b/>
                <w:i/>
                <w:color w:val="002060"/>
              </w:rPr>
              <w:t>to</w:t>
            </w:r>
            <w:r w:rsidRPr="00476D2F">
              <w:rPr>
                <w:b/>
                <w:i/>
                <w:color w:val="002060"/>
              </w:rPr>
              <w:t xml:space="preserve"> </w:t>
            </w:r>
            <w:r w:rsidRPr="00476D2F">
              <w:rPr>
                <w:b/>
                <w:color w:val="E36C0A" w:themeColor="accent6" w:themeShade="BF"/>
              </w:rPr>
              <w:t>Common</w:t>
            </w:r>
            <w:r w:rsidR="00BB2FB1" w:rsidRPr="00476D2F">
              <w:rPr>
                <w:i/>
              </w:rPr>
              <w:t xml:space="preserve"> </w:t>
            </w:r>
            <w:r w:rsidR="00BB2FB1" w:rsidRPr="00476D2F">
              <w:rPr>
                <w:b/>
                <w:color w:val="E36C0A" w:themeColor="accent6" w:themeShade="BF"/>
              </w:rPr>
              <w:t>Transitional Period</w:t>
            </w:r>
            <w:r w:rsidR="00D910A1">
              <w:rPr>
                <w:b/>
                <w:color w:val="E36C0A" w:themeColor="accent6" w:themeShade="BF"/>
              </w:rPr>
              <w:t xml:space="preserve"> </w:t>
            </w:r>
            <w:r w:rsidRPr="00476D2F">
              <w:rPr>
                <w:b/>
                <w:color w:val="E36C0A" w:themeColor="accent6" w:themeShade="BF"/>
              </w:rPr>
              <w:t xml:space="preserve">End </w:t>
            </w:r>
            <w:r w:rsidR="00BB2FB1" w:rsidRPr="00476D2F">
              <w:rPr>
                <w:b/>
                <w:color w:val="E36C0A" w:themeColor="accent6" w:themeShade="BF"/>
              </w:rPr>
              <w:t>Date</w:t>
            </w:r>
          </w:p>
          <w:p w14:paraId="052435E3" w14:textId="77777777" w:rsidR="00BB2FB1" w:rsidRPr="00476D2F" w:rsidRDefault="00BB2FB1" w:rsidP="009903FC">
            <w:pPr>
              <w:spacing w:before="120" w:after="120"/>
              <w:rPr>
                <w:b/>
              </w:rPr>
            </w:pPr>
            <w:r w:rsidRPr="00476D2F">
              <w:rPr>
                <w:b/>
              </w:rPr>
              <w:t xml:space="preserve">THEN </w:t>
            </w:r>
            <w:r w:rsidRPr="00476D2F">
              <w:rPr>
                <w:b/>
                <w:color w:val="7030A0"/>
              </w:rPr>
              <w:t>TRT</w:t>
            </w:r>
            <w:r w:rsidRPr="00476D2F">
              <w:rPr>
                <w:b/>
              </w:rPr>
              <w:t xml:space="preserve"> is </w:t>
            </w:r>
            <w:r w:rsidRPr="00476D2F">
              <w:rPr>
                <w:b/>
                <w:color w:val="00B050"/>
              </w:rPr>
              <w:t>active</w:t>
            </w:r>
          </w:p>
          <w:p w14:paraId="67A9C2E3" w14:textId="77777777" w:rsidR="00BB2FB1" w:rsidRPr="00476D2F" w:rsidRDefault="00BB2FB1" w:rsidP="009903FC">
            <w:pPr>
              <w:spacing w:before="120" w:after="120"/>
              <w:rPr>
                <w:b/>
                <w:color w:val="943634" w:themeColor="accent2" w:themeShade="BF"/>
              </w:rPr>
            </w:pPr>
            <w:r w:rsidRPr="00476D2F">
              <w:rPr>
                <w:b/>
              </w:rPr>
              <w:t xml:space="preserve">ELSE </w:t>
            </w:r>
            <w:r w:rsidRPr="00476D2F">
              <w:rPr>
                <w:b/>
                <w:color w:val="7030A0"/>
              </w:rPr>
              <w:t>TRT</w:t>
            </w:r>
            <w:r w:rsidRPr="00476D2F">
              <w:rPr>
                <w:b/>
              </w:rPr>
              <w:t xml:space="preserve"> is </w:t>
            </w:r>
            <w:proofErr w:type="gramStart"/>
            <w:r w:rsidRPr="00476D2F">
              <w:rPr>
                <w:b/>
                <w:color w:val="943634" w:themeColor="accent2" w:themeShade="BF"/>
              </w:rPr>
              <w:t>inactive</w:t>
            </w:r>
            <w:proofErr w:type="gramEnd"/>
          </w:p>
          <w:p w14:paraId="5933F92A" w14:textId="379E2364" w:rsidR="00723D53" w:rsidRPr="00476D2F" w:rsidRDefault="00723D53" w:rsidP="009903FC">
            <w:pPr>
              <w:spacing w:before="120" w:after="120"/>
              <w:rPr>
                <w:b/>
              </w:rPr>
            </w:pPr>
            <w:r w:rsidRPr="00476D2F">
              <w:rPr>
                <w:b/>
                <w:color w:val="943634" w:themeColor="accent2" w:themeShade="BF"/>
              </w:rPr>
              <w:t xml:space="preserve">with </w:t>
            </w:r>
            <w:r w:rsidRPr="00476D2F">
              <w:rPr>
                <w:b/>
                <w:color w:val="7030A0"/>
              </w:rPr>
              <w:t>Current Date = Date of Message Validation</w:t>
            </w:r>
          </w:p>
        </w:tc>
      </w:tr>
    </w:tbl>
    <w:p w14:paraId="37881256" w14:textId="0B74ED56" w:rsidR="00C60115" w:rsidRPr="00476D2F" w:rsidRDefault="00E641CF" w:rsidP="00E641CF">
      <w:r w:rsidRPr="00476D2F">
        <w:t xml:space="preserve">The </w:t>
      </w:r>
      <w:r w:rsidRPr="00476D2F">
        <w:rPr>
          <w:b/>
        </w:rPr>
        <w:t>Business Structural Changes/Constraints</w:t>
      </w:r>
      <w:r w:rsidRPr="00476D2F">
        <w:t xml:space="preserve"> are implemented in DDNA system specific volumes for </w:t>
      </w:r>
      <w:r w:rsidR="00516E8D">
        <w:t>AES-P1, NCTS-P5 and NCTS-P6</w:t>
      </w:r>
      <w:r w:rsidRPr="00476D2F">
        <w:t xml:space="preserve"> with the form of </w:t>
      </w:r>
      <w:r w:rsidRPr="00476D2F">
        <w:rPr>
          <w:u w:val="single"/>
        </w:rPr>
        <w:t>BRTs (Business Rules for Transition)</w:t>
      </w:r>
      <w:r w:rsidRPr="00476D2F">
        <w:t>.</w:t>
      </w:r>
      <w:r w:rsidR="00C60115" w:rsidRPr="00476D2F">
        <w:t xml:space="preserve"> Two (2) different </w:t>
      </w:r>
      <w:r w:rsidR="004A6130" w:rsidRPr="00476D2F">
        <w:t xml:space="preserve">categories </w:t>
      </w:r>
      <w:r w:rsidR="00C60115" w:rsidRPr="00476D2F">
        <w:t>of BRTs are defined:</w:t>
      </w:r>
    </w:p>
    <w:p w14:paraId="6782FD9D" w14:textId="6B83F601" w:rsidR="00C60115" w:rsidRPr="00CD041C" w:rsidRDefault="004A6130" w:rsidP="00117A38">
      <w:pPr>
        <w:pStyle w:val="ListParagraph"/>
        <w:numPr>
          <w:ilvl w:val="0"/>
          <w:numId w:val="48"/>
        </w:numPr>
        <w:rPr>
          <w:b/>
        </w:rPr>
      </w:pPr>
      <w:r w:rsidRPr="00476D2F">
        <w:t>BRT-1</w:t>
      </w:r>
      <w:r w:rsidR="00C60115" w:rsidRPr="00476D2F">
        <w:t xml:space="preserve"> that relaxes validations of R/C and is applicable</w:t>
      </w:r>
      <w:r w:rsidR="00BB2FB1" w:rsidRPr="00476D2F">
        <w:t xml:space="preserve"> for messages </w:t>
      </w:r>
      <w:r w:rsidRPr="00476D2F">
        <w:t>having a</w:t>
      </w:r>
      <w:r w:rsidR="00BB2FB1" w:rsidRPr="00476D2F">
        <w:t xml:space="preserve"> </w:t>
      </w:r>
      <w:r w:rsidR="00567523" w:rsidRPr="00476D2F">
        <w:t>D</w:t>
      </w:r>
      <w:r w:rsidR="00504493" w:rsidRPr="00476D2F">
        <w:t xml:space="preserve">ecisive date </w:t>
      </w:r>
      <w:r w:rsidR="00504493" w:rsidRPr="00CD041C">
        <w:t>(e.g</w:t>
      </w:r>
      <w:r w:rsidR="000F453F" w:rsidRPr="00CD041C">
        <w:t>.</w:t>
      </w:r>
      <w:r w:rsidR="00504493" w:rsidRPr="00CD041C">
        <w:t xml:space="preserve"> </w:t>
      </w:r>
      <w:r w:rsidRPr="00CD041C">
        <w:t>&lt;D</w:t>
      </w:r>
      <w:r w:rsidR="00504493" w:rsidRPr="00CD041C">
        <w:t>eclaration acceptance date</w:t>
      </w:r>
      <w:r w:rsidRPr="00CD041C">
        <w:t>&gt;</w:t>
      </w:r>
      <w:r w:rsidR="00504493" w:rsidRPr="00CD041C">
        <w:t xml:space="preserve">) </w:t>
      </w:r>
      <w:r w:rsidR="00C60115" w:rsidRPr="00CD041C">
        <w:t xml:space="preserve">before the end of </w:t>
      </w:r>
      <w:r w:rsidRPr="00CD041C">
        <w:t>the Transitional Period</w:t>
      </w:r>
      <w:r w:rsidR="00C60115" w:rsidRPr="00C54333">
        <w:rPr>
          <w:bCs/>
        </w:rPr>
        <w:t>;</w:t>
      </w:r>
    </w:p>
    <w:p w14:paraId="7EE51686" w14:textId="77B316FB" w:rsidR="00BB2FB1" w:rsidRDefault="004A6130" w:rsidP="00117A38">
      <w:pPr>
        <w:pStyle w:val="ListParagraph"/>
        <w:numPr>
          <w:ilvl w:val="0"/>
          <w:numId w:val="48"/>
        </w:numPr>
      </w:pPr>
      <w:r w:rsidRPr="00CD041C">
        <w:t>BRT-2</w:t>
      </w:r>
      <w:r w:rsidR="00BB2FB1" w:rsidRPr="00CD041C">
        <w:t xml:space="preserve"> that </w:t>
      </w:r>
      <w:r w:rsidR="004D6AFA" w:rsidRPr="00CD041C">
        <w:t xml:space="preserve">enforces </w:t>
      </w:r>
      <w:r w:rsidR="00BB2FB1" w:rsidRPr="00CD041C">
        <w:t xml:space="preserve">a stricter message structure and is applicable for messages </w:t>
      </w:r>
      <w:r w:rsidRPr="00CD041C">
        <w:t>having a</w:t>
      </w:r>
      <w:r w:rsidR="00504493" w:rsidRPr="00CD041C">
        <w:t xml:space="preserve"> </w:t>
      </w:r>
      <w:r w:rsidR="00567523" w:rsidRPr="00CD041C">
        <w:t>D</w:t>
      </w:r>
      <w:r w:rsidR="00504493" w:rsidRPr="00CD041C">
        <w:t>ecisive date (e.g</w:t>
      </w:r>
      <w:r w:rsidR="000F453F" w:rsidRPr="00CD041C">
        <w:t>.</w:t>
      </w:r>
      <w:r w:rsidR="00504493" w:rsidRPr="00CD041C">
        <w:t xml:space="preserve"> </w:t>
      </w:r>
      <w:r w:rsidRPr="00CD041C">
        <w:t>&lt;D</w:t>
      </w:r>
      <w:r w:rsidR="00504493" w:rsidRPr="00CD041C">
        <w:t>eclaration acceptance date</w:t>
      </w:r>
      <w:r w:rsidRPr="00CD041C">
        <w:t>&gt;</w:t>
      </w:r>
      <w:r w:rsidR="00504493" w:rsidRPr="00CD041C">
        <w:t>)</w:t>
      </w:r>
      <w:r w:rsidR="00BB2FB1" w:rsidRPr="00CD041C">
        <w:t xml:space="preserve"> after the end of </w:t>
      </w:r>
      <w:r w:rsidRPr="00CD041C">
        <w:t>the Transitional Period</w:t>
      </w:r>
      <w:r w:rsidR="00BB2FB1" w:rsidRPr="00CD041C">
        <w:t>.</w:t>
      </w:r>
    </w:p>
    <w:p w14:paraId="0C9F43EA" w14:textId="77777777" w:rsidR="008365B1" w:rsidRDefault="008365B1" w:rsidP="00123297">
      <w:r>
        <w:t xml:space="preserve">The values of 'Common Transitional Period End Date' are defined in CL990 (Transitional Date) in CS/RD2. This includes the following values: </w:t>
      </w:r>
    </w:p>
    <w:p w14:paraId="54FD1BA2" w14:textId="642BD255" w:rsidR="008365B1" w:rsidRDefault="008365B1" w:rsidP="0039571A">
      <w:pPr>
        <w:pStyle w:val="ListParagraph"/>
        <w:numPr>
          <w:ilvl w:val="0"/>
          <w:numId w:val="231"/>
        </w:numPr>
      </w:pPr>
      <w:r w:rsidRPr="0039571A">
        <w:rPr>
          <w:i/>
          <w:iCs/>
        </w:rPr>
        <w:t>TPendDate</w:t>
      </w:r>
      <w:r>
        <w:t xml:space="preserve">, defining the end of Transitional period of AES-P1 and NCTS-P5; </w:t>
      </w:r>
    </w:p>
    <w:p w14:paraId="0D19F577" w14:textId="78EE30DE" w:rsidR="008365B1" w:rsidRDefault="008365B1" w:rsidP="0039571A">
      <w:pPr>
        <w:pStyle w:val="ListParagraph"/>
        <w:numPr>
          <w:ilvl w:val="0"/>
          <w:numId w:val="231"/>
        </w:numPr>
      </w:pPr>
      <w:r w:rsidRPr="0039571A">
        <w:rPr>
          <w:i/>
          <w:iCs/>
        </w:rPr>
        <w:t>TPendDateP5P6</w:t>
      </w:r>
      <w:r>
        <w:t xml:space="preserve">, defining the end of Transitional period of NCTS-P5 to NCTS-P6; </w:t>
      </w:r>
    </w:p>
    <w:p w14:paraId="4EEE5735" w14:textId="72E491A0" w:rsidR="00A254E9" w:rsidRPr="00CD041C" w:rsidRDefault="008365B1" w:rsidP="0039571A">
      <w:pPr>
        <w:pStyle w:val="ListParagraph"/>
        <w:numPr>
          <w:ilvl w:val="0"/>
          <w:numId w:val="231"/>
        </w:numPr>
      </w:pPr>
      <w:r w:rsidRPr="0039571A">
        <w:rPr>
          <w:i/>
          <w:iCs/>
        </w:rPr>
        <w:t>L3endDate</w:t>
      </w:r>
      <w:r>
        <w:t>, defining the date of closure of all AES-P1 and NCTS-P5 Legacy Long Lived (L3) movements.</w:t>
      </w:r>
    </w:p>
    <w:p w14:paraId="658FBF46" w14:textId="7C19D960" w:rsidR="00E641CF" w:rsidRPr="00476D2F" w:rsidRDefault="004A6130" w:rsidP="00E245C6">
      <w:r w:rsidRPr="00476D2F">
        <w:t xml:space="preserve">The values of Decisive date (potentially different per type of message) </w:t>
      </w:r>
      <w:proofErr w:type="gramStart"/>
      <w:r w:rsidRPr="00476D2F">
        <w:t>is</w:t>
      </w:r>
      <w:proofErr w:type="gramEnd"/>
      <w:r w:rsidRPr="00476D2F">
        <w:t xml:space="preserve"> defined in the DDNA specific volumes.</w:t>
      </w:r>
    </w:p>
    <w:bookmarkEnd w:id="679"/>
    <w:bookmarkEnd w:id="680"/>
    <w:bookmarkEnd w:id="681"/>
    <w:p w14:paraId="6C794752" w14:textId="2F5C09EC" w:rsidR="00A83AEA" w:rsidRPr="00476D2F" w:rsidRDefault="00A83AEA" w:rsidP="00A83AEA">
      <w:r w:rsidRPr="00476D2F">
        <w:t>The structure and format of the different Information Exchanges for movement systems is included in the corresponding Appendix Q</w:t>
      </w:r>
      <w:r w:rsidR="00B91905" w:rsidRPr="00476D2F">
        <w:t>2</w:t>
      </w:r>
      <w:r w:rsidRPr="00476D2F">
        <w:t>. These appendices contain a message format description for every Information Exchange that is part of the specific system.</w:t>
      </w:r>
    </w:p>
    <w:p w14:paraId="03B216DE" w14:textId="77777777" w:rsidR="00A83AEA" w:rsidRPr="00476D2F" w:rsidRDefault="00A83AEA" w:rsidP="00A83AEA">
      <w:r w:rsidRPr="00476D2F">
        <w:t>The technical message description is supplied in two parts.</w:t>
      </w:r>
    </w:p>
    <w:p w14:paraId="622402B6" w14:textId="39E3D269" w:rsidR="00A83AEA" w:rsidRPr="00476D2F" w:rsidRDefault="00A83AEA" w:rsidP="00A83AEA">
      <w:pPr>
        <w:pStyle w:val="BodyTextIndent"/>
      </w:pPr>
      <w:r w:rsidRPr="00476D2F">
        <w:t xml:space="preserve">The first part is the </w:t>
      </w:r>
      <w:r w:rsidRPr="00476D2F">
        <w:rPr>
          <w:u w:val="single"/>
        </w:rPr>
        <w:t>message description</w:t>
      </w:r>
      <w:r w:rsidRPr="00476D2F">
        <w:t xml:space="preserve">. This description contains the overall layout of the messages. It defines the different Data Groups that are part of the message, the sequence of the groups, the level of hierarchy of the Data Groups, the optionality of the Data Group, the possible repeat count, and associated </w:t>
      </w:r>
      <w:r w:rsidR="003B1E38" w:rsidRPr="00476D2F">
        <w:t xml:space="preserve">Rules </w:t>
      </w:r>
      <w:r w:rsidRPr="00476D2F">
        <w:t xml:space="preserve">and </w:t>
      </w:r>
      <w:r w:rsidR="003B1E38" w:rsidRPr="00476D2F">
        <w:t>Conditions</w:t>
      </w:r>
      <w:r w:rsidRPr="00476D2F">
        <w:t xml:space="preserve">. </w:t>
      </w:r>
      <w:proofErr w:type="gramStart"/>
      <w:r w:rsidRPr="00476D2F">
        <w:t>Concerning the optionality, it</w:t>
      </w:r>
      <w:proofErr w:type="gramEnd"/>
      <w:r w:rsidRPr="00476D2F">
        <w:t xml:space="preserve"> should be noted that the following rules apply:</w:t>
      </w:r>
    </w:p>
    <w:p w14:paraId="1A88E593" w14:textId="77777777" w:rsidR="00A83AEA" w:rsidRPr="00476D2F" w:rsidRDefault="00A83AEA" w:rsidP="00117A38">
      <w:pPr>
        <w:numPr>
          <w:ilvl w:val="0"/>
          <w:numId w:val="34"/>
        </w:numPr>
        <w:spacing w:before="120" w:after="120"/>
      </w:pPr>
      <w:r w:rsidRPr="00476D2F">
        <w:t>If a Data Group is always required, it is marked as “</w:t>
      </w:r>
      <w:r w:rsidRPr="00476D2F">
        <w:rPr>
          <w:b/>
        </w:rPr>
        <w:t>R</w:t>
      </w:r>
      <w:r w:rsidRPr="00476D2F">
        <w:t>” for movement systems;</w:t>
      </w:r>
    </w:p>
    <w:p w14:paraId="10DBE9A2" w14:textId="57819880" w:rsidR="00A83AEA" w:rsidRPr="00476D2F" w:rsidRDefault="00A83AEA" w:rsidP="00117A38">
      <w:pPr>
        <w:numPr>
          <w:ilvl w:val="0"/>
          <w:numId w:val="34"/>
        </w:numPr>
        <w:spacing w:before="120" w:after="120"/>
      </w:pPr>
      <w:r w:rsidRPr="00476D2F">
        <w:t xml:space="preserve">If there are </w:t>
      </w:r>
      <w:r w:rsidR="003B1E38" w:rsidRPr="00476D2F">
        <w:t xml:space="preserve">Conditions </w:t>
      </w:r>
      <w:r w:rsidRPr="00476D2F">
        <w:t>related to the presence of the Data Group, it is marked as ‘</w:t>
      </w:r>
      <w:r w:rsidRPr="00476D2F">
        <w:rPr>
          <w:b/>
        </w:rPr>
        <w:t>D</w:t>
      </w:r>
      <w:r w:rsidRPr="00476D2F">
        <w:t>’;</w:t>
      </w:r>
    </w:p>
    <w:p w14:paraId="5F9EAC4A" w14:textId="1303602D" w:rsidR="00A83AEA" w:rsidRPr="00476D2F" w:rsidRDefault="00A83AEA" w:rsidP="00117A38">
      <w:pPr>
        <w:numPr>
          <w:ilvl w:val="0"/>
          <w:numId w:val="34"/>
        </w:numPr>
        <w:spacing w:before="120" w:after="120"/>
      </w:pPr>
      <w:r w:rsidRPr="00476D2F">
        <w:t xml:space="preserve">If there are no </w:t>
      </w:r>
      <w:r w:rsidR="003B1E38" w:rsidRPr="00476D2F">
        <w:t xml:space="preserve">Rules </w:t>
      </w:r>
      <w:r w:rsidRPr="00476D2F">
        <w:t xml:space="preserve">and </w:t>
      </w:r>
      <w:r w:rsidR="003B1E38" w:rsidRPr="00476D2F">
        <w:t xml:space="preserve">Conditions </w:t>
      </w:r>
      <w:r w:rsidRPr="00476D2F">
        <w:t xml:space="preserve">related to the presence of a particular Data </w:t>
      </w:r>
      <w:r w:rsidR="00A21AC0" w:rsidRPr="00476D2F">
        <w:t>Group,</w:t>
      </w:r>
      <w:r w:rsidRPr="00476D2F">
        <w:t xml:space="preserve"> it is marked as ‘</w:t>
      </w:r>
      <w:r w:rsidRPr="00476D2F">
        <w:rPr>
          <w:b/>
        </w:rPr>
        <w:t>O</w:t>
      </w:r>
      <w:r w:rsidRPr="00476D2F">
        <w:t xml:space="preserve">’. </w:t>
      </w:r>
      <w:r w:rsidR="00FB51BE" w:rsidRPr="00476D2F">
        <w:t>However,</w:t>
      </w:r>
      <w:r w:rsidRPr="00476D2F">
        <w:t xml:space="preserve"> if information is available</w:t>
      </w:r>
      <w:r w:rsidR="00BD197B">
        <w:t>,</w:t>
      </w:r>
      <w:r w:rsidRPr="00476D2F">
        <w:t xml:space="preserve"> it should be included in the message </w:t>
      </w:r>
      <w:proofErr w:type="gramStart"/>
      <w:r w:rsidRPr="00476D2F">
        <w:t>despite the fact that</w:t>
      </w:r>
      <w:proofErr w:type="gramEnd"/>
      <w:r w:rsidRPr="00476D2F">
        <w:t xml:space="preserve"> this Data Group is characterised as optional. </w:t>
      </w:r>
    </w:p>
    <w:p w14:paraId="654474D0" w14:textId="77777777" w:rsidR="00A83AEA" w:rsidRPr="00476D2F" w:rsidRDefault="00A83AEA" w:rsidP="00A83AEA">
      <w:proofErr w:type="gramStart"/>
      <w:r w:rsidRPr="00476D2F">
        <w:t>In order to</w:t>
      </w:r>
      <w:proofErr w:type="gramEnd"/>
      <w:r w:rsidRPr="00476D2F">
        <w:t xml:space="preserve"> go down one level in the hierarchy the Data Group at the higher level in the hierarchy needs to be present.</w:t>
      </w:r>
    </w:p>
    <w:p w14:paraId="0E4238EA" w14:textId="05FEE575" w:rsidR="00A83AEA" w:rsidRPr="00476D2F" w:rsidRDefault="00A83AEA" w:rsidP="00A83AEA">
      <w:r w:rsidRPr="00476D2F">
        <w:t xml:space="preserve">The second part of the TMS contains the </w:t>
      </w:r>
      <w:r w:rsidRPr="00476D2F">
        <w:rPr>
          <w:u w:val="single"/>
        </w:rPr>
        <w:t>description of the different Data Items</w:t>
      </w:r>
      <w:r w:rsidRPr="00476D2F">
        <w:t xml:space="preserve">. This description includes the sequence of the data elements in the group, the optionality, and the associated </w:t>
      </w:r>
      <w:r w:rsidR="003B1E38" w:rsidRPr="00476D2F">
        <w:t xml:space="preserve">Rules </w:t>
      </w:r>
      <w:r w:rsidRPr="00476D2F">
        <w:t xml:space="preserve">and </w:t>
      </w:r>
      <w:r w:rsidR="003B1E38" w:rsidRPr="00476D2F">
        <w:t>Conditions</w:t>
      </w:r>
      <w:r w:rsidRPr="00476D2F">
        <w:t>.</w:t>
      </w:r>
    </w:p>
    <w:p w14:paraId="1D8E2B52" w14:textId="31E62210" w:rsidR="00A83AEA" w:rsidRPr="00476D2F" w:rsidRDefault="005F7C04" w:rsidP="00A83AEA">
      <w:r w:rsidRPr="00476D2F">
        <w:t xml:space="preserve">The </w:t>
      </w:r>
      <w:r w:rsidR="00C32543" w:rsidRPr="00476D2F">
        <w:t>following codes</w:t>
      </w:r>
      <w:r w:rsidRPr="00476D2F">
        <w:t xml:space="preserve"> apply for</w:t>
      </w:r>
      <w:r w:rsidR="00A83AEA" w:rsidRPr="00476D2F">
        <w:t xml:space="preserve"> the optionality of the Data Items:</w:t>
      </w:r>
    </w:p>
    <w:p w14:paraId="7220B91C" w14:textId="70C029B5" w:rsidR="00A83AEA" w:rsidRPr="00476D2F" w:rsidRDefault="007A3A82" w:rsidP="00117A38">
      <w:pPr>
        <w:numPr>
          <w:ilvl w:val="0"/>
          <w:numId w:val="34"/>
        </w:numPr>
        <w:spacing w:before="120" w:after="120"/>
      </w:pPr>
      <w:r w:rsidRPr="00476D2F">
        <w:rPr>
          <w:b/>
        </w:rPr>
        <w:t>Required (‘R’)</w:t>
      </w:r>
      <w:r w:rsidRPr="00476D2F">
        <w:t xml:space="preserve">: </w:t>
      </w:r>
      <w:r w:rsidR="00A83AEA" w:rsidRPr="00476D2F">
        <w:t xml:space="preserve">a </w:t>
      </w:r>
      <w:r w:rsidR="00C32543" w:rsidRPr="00476D2F">
        <w:t>Data Item</w:t>
      </w:r>
      <w:r w:rsidR="00D2392F" w:rsidRPr="00476D2F">
        <w:t xml:space="preserve"> </w:t>
      </w:r>
      <w:r w:rsidR="00A83AEA" w:rsidRPr="00476D2F">
        <w:t xml:space="preserve">is </w:t>
      </w:r>
      <w:r w:rsidRPr="00476D2F">
        <w:t>marked as ‘R’</w:t>
      </w:r>
      <w:r w:rsidR="0007592B" w:rsidRPr="00476D2F">
        <w:t xml:space="preserve"> </w:t>
      </w:r>
      <w:r w:rsidRPr="00476D2F">
        <w:t xml:space="preserve">if it is </w:t>
      </w:r>
      <w:r w:rsidR="00A83AEA" w:rsidRPr="00476D2F">
        <w:t>alway</w:t>
      </w:r>
      <w:r w:rsidRPr="00476D2F">
        <w:t>s required</w:t>
      </w:r>
      <w:r w:rsidR="00A83AEA" w:rsidRPr="00476D2F">
        <w:t>;</w:t>
      </w:r>
    </w:p>
    <w:p w14:paraId="6C6A5C95" w14:textId="13082089" w:rsidR="00A83AEA" w:rsidRPr="00476D2F" w:rsidRDefault="007A3A82" w:rsidP="00117A38">
      <w:pPr>
        <w:numPr>
          <w:ilvl w:val="0"/>
          <w:numId w:val="34"/>
        </w:numPr>
        <w:spacing w:before="120" w:after="120"/>
      </w:pPr>
      <w:r w:rsidRPr="00476D2F">
        <w:rPr>
          <w:b/>
        </w:rPr>
        <w:t>Dependent (‘D’)</w:t>
      </w:r>
      <w:r w:rsidRPr="00476D2F">
        <w:t xml:space="preserve">: a </w:t>
      </w:r>
      <w:r w:rsidR="00C32543" w:rsidRPr="00476D2F">
        <w:t xml:space="preserve">Data Item </w:t>
      </w:r>
      <w:r w:rsidRPr="00476D2F">
        <w:t>is marked as ‘D’ i</w:t>
      </w:r>
      <w:r w:rsidR="00A83AEA" w:rsidRPr="00476D2F">
        <w:t xml:space="preserve">f there are some </w:t>
      </w:r>
      <w:r w:rsidR="006228CD" w:rsidRPr="00476D2F">
        <w:t xml:space="preserve">Conditions </w:t>
      </w:r>
      <w:r w:rsidR="00A83AEA" w:rsidRPr="00476D2F">
        <w:t>related to the presence of the Data Item;</w:t>
      </w:r>
    </w:p>
    <w:p w14:paraId="5932E885" w14:textId="5EE95C82" w:rsidR="003B1E38" w:rsidRPr="00476D2F" w:rsidRDefault="007A3A82" w:rsidP="00117A38">
      <w:pPr>
        <w:numPr>
          <w:ilvl w:val="0"/>
          <w:numId w:val="34"/>
        </w:numPr>
        <w:spacing w:before="120" w:after="120"/>
      </w:pPr>
      <w:r w:rsidRPr="00476D2F">
        <w:rPr>
          <w:b/>
        </w:rPr>
        <w:t>Opt</w:t>
      </w:r>
      <w:r w:rsidR="00D2392F" w:rsidRPr="00476D2F">
        <w:rPr>
          <w:b/>
        </w:rPr>
        <w:t>i</w:t>
      </w:r>
      <w:r w:rsidRPr="00476D2F">
        <w:rPr>
          <w:b/>
        </w:rPr>
        <w:t xml:space="preserve">onal (‘O’): </w:t>
      </w:r>
      <w:r w:rsidR="00C32543" w:rsidRPr="00476D2F">
        <w:t xml:space="preserve">a Data Item </w:t>
      </w:r>
      <w:r w:rsidRPr="00476D2F">
        <w:t>is marked as ‘O’ i</w:t>
      </w:r>
      <w:r w:rsidR="00A83AEA" w:rsidRPr="00476D2F">
        <w:t xml:space="preserve">f there are no </w:t>
      </w:r>
      <w:r w:rsidR="003B1E38" w:rsidRPr="00476D2F">
        <w:t>Conditions</w:t>
      </w:r>
      <w:r w:rsidR="00A83AEA" w:rsidRPr="00476D2F">
        <w:t xml:space="preserve"> related to the pre</w:t>
      </w:r>
      <w:r w:rsidRPr="00476D2F">
        <w:t>sence of a particular Data Item</w:t>
      </w:r>
      <w:r w:rsidR="00A83AEA" w:rsidRPr="00476D2F">
        <w:t xml:space="preserve">. </w:t>
      </w:r>
      <w:r w:rsidR="00FB51BE" w:rsidRPr="00476D2F">
        <w:t>However,</w:t>
      </w:r>
      <w:r w:rsidR="00A83AEA" w:rsidRPr="00476D2F">
        <w:t xml:space="preserve"> if information is available</w:t>
      </w:r>
      <w:r w:rsidR="00BD197B">
        <w:t>,</w:t>
      </w:r>
      <w:r w:rsidR="00A83AEA" w:rsidRPr="00476D2F">
        <w:t xml:space="preserve"> it should be included in the message </w:t>
      </w:r>
      <w:proofErr w:type="gramStart"/>
      <w:r w:rsidR="00A83AEA" w:rsidRPr="00476D2F">
        <w:t>despite the fact that</w:t>
      </w:r>
      <w:proofErr w:type="gramEnd"/>
      <w:r w:rsidR="00A83AEA" w:rsidRPr="00476D2F">
        <w:t xml:space="preserve"> this </w:t>
      </w:r>
      <w:r w:rsidR="00C32543" w:rsidRPr="00476D2F">
        <w:t xml:space="preserve">Data Item </w:t>
      </w:r>
      <w:r w:rsidR="00A83AEA" w:rsidRPr="00476D2F">
        <w:t xml:space="preserve">is characterised as optional. </w:t>
      </w:r>
    </w:p>
    <w:p w14:paraId="2826F4E7" w14:textId="132A9F91" w:rsidR="007A3A82" w:rsidRPr="00476D2F" w:rsidRDefault="007A3A82" w:rsidP="0017371F">
      <w:pPr>
        <w:spacing w:before="120" w:after="120"/>
      </w:pPr>
      <w:r w:rsidRPr="00476D2F">
        <w:t>The DDNA optionality codes are used in the Correlation tables of Appendix J and in the TMS of Appendix Q2.</w:t>
      </w:r>
    </w:p>
    <w:p w14:paraId="7F134068" w14:textId="7D780818" w:rsidR="007A3A82" w:rsidRPr="00476D2F" w:rsidRDefault="0008316F" w:rsidP="00DB5464">
      <w:bookmarkStart w:id="684" w:name="_Hlk533069064"/>
      <w:r w:rsidRPr="00476D2F">
        <w:t xml:space="preserve">Definitions for </w:t>
      </w:r>
      <w:bookmarkEnd w:id="684"/>
      <w:r w:rsidR="00FA65DD" w:rsidRPr="00476D2F">
        <w:t>Rules</w:t>
      </w:r>
      <w:r w:rsidR="0007592B" w:rsidRPr="00476D2F">
        <w:t xml:space="preserve"> (R)</w:t>
      </w:r>
      <w:r w:rsidRPr="00476D2F">
        <w:t xml:space="preserve">, </w:t>
      </w:r>
      <w:r w:rsidR="00FA65DD" w:rsidRPr="00476D2F">
        <w:t>Conditions</w:t>
      </w:r>
      <w:r w:rsidR="0007592B" w:rsidRPr="00476D2F">
        <w:t xml:space="preserve"> (C)</w:t>
      </w:r>
      <w:r w:rsidRPr="00476D2F">
        <w:t>,</w:t>
      </w:r>
      <w:r w:rsidR="00212232" w:rsidRPr="00476D2F">
        <w:t xml:space="preserve"> </w:t>
      </w:r>
      <w:r w:rsidR="0007592B" w:rsidRPr="00476D2F">
        <w:t>Sequencing Rules (S)</w:t>
      </w:r>
      <w:r w:rsidR="00212232" w:rsidRPr="00476D2F">
        <w:t>,</w:t>
      </w:r>
      <w:r w:rsidRPr="00476D2F">
        <w:t xml:space="preserve"> </w:t>
      </w:r>
      <w:r w:rsidR="0007592B" w:rsidRPr="00476D2F">
        <w:t>Technical Rules (T)</w:t>
      </w:r>
      <w:r w:rsidRPr="00476D2F">
        <w:t xml:space="preserve">, </w:t>
      </w:r>
      <w:r w:rsidR="0007592B" w:rsidRPr="00476D2F">
        <w:t>Transitional Rules (</w:t>
      </w:r>
      <w:r w:rsidRPr="00476D2F">
        <w:t>TRTs</w:t>
      </w:r>
      <w:r w:rsidR="0007592B" w:rsidRPr="00476D2F">
        <w:t xml:space="preserve"> and </w:t>
      </w:r>
      <w:r w:rsidRPr="00476D2F">
        <w:t>BRTs</w:t>
      </w:r>
      <w:r w:rsidR="0007592B" w:rsidRPr="00476D2F">
        <w:t>)</w:t>
      </w:r>
      <w:r w:rsidRPr="00476D2F">
        <w:t xml:space="preserve"> and Guidelines</w:t>
      </w:r>
      <w:r w:rsidR="00FA65DD" w:rsidRPr="00476D2F">
        <w:t xml:space="preserve"> </w:t>
      </w:r>
      <w:r w:rsidR="0007592B" w:rsidRPr="00476D2F">
        <w:t xml:space="preserve">(G) </w:t>
      </w:r>
      <w:r w:rsidR="00FA65DD" w:rsidRPr="00476D2F">
        <w:t xml:space="preserve">are </w:t>
      </w:r>
      <w:r w:rsidRPr="00476D2F">
        <w:t>provided</w:t>
      </w:r>
      <w:r w:rsidR="00FA65DD" w:rsidRPr="00476D2F">
        <w:t xml:space="preserve"> in </w:t>
      </w:r>
      <w:r w:rsidR="00FA65DD" w:rsidRPr="00476D2F">
        <w:fldChar w:fldCharType="begin"/>
      </w:r>
      <w:r w:rsidR="00FA65DD" w:rsidRPr="00476D2F">
        <w:instrText xml:space="preserve"> REF _Ref533110612 \h </w:instrText>
      </w:r>
      <w:r w:rsidR="009E06E8" w:rsidRPr="00476D2F">
        <w:instrText xml:space="preserve"> \* MERGEFORMAT </w:instrText>
      </w:r>
      <w:r w:rsidR="00FA65DD" w:rsidRPr="00476D2F">
        <w:fldChar w:fldCharType="separate"/>
      </w:r>
      <w:r w:rsidR="004501EF" w:rsidRPr="00476D2F">
        <w:t xml:space="preserve">Table </w:t>
      </w:r>
      <w:r w:rsidR="004501EF">
        <w:t>2</w:t>
      </w:r>
      <w:r w:rsidR="00FA65DD" w:rsidRPr="00476D2F">
        <w:fldChar w:fldCharType="end"/>
      </w:r>
      <w:r w:rsidR="00FA65DD" w:rsidRPr="00476D2F">
        <w:t>.</w:t>
      </w:r>
      <w:r w:rsidR="007A3A82" w:rsidRPr="00476D2F">
        <w:t xml:space="preserve"> </w:t>
      </w:r>
    </w:p>
    <w:p w14:paraId="558715B0" w14:textId="5F64AF29" w:rsidR="00791877" w:rsidRPr="00476D2F" w:rsidRDefault="00791877" w:rsidP="00DB5464">
      <w:r w:rsidRPr="00476D2F">
        <w:t xml:space="preserve">The </w:t>
      </w:r>
      <w:r w:rsidR="003B1E38" w:rsidRPr="00476D2F">
        <w:t>R</w:t>
      </w:r>
      <w:r w:rsidRPr="00476D2F">
        <w:t xml:space="preserve">ules and </w:t>
      </w:r>
      <w:r w:rsidR="003B1E38" w:rsidRPr="00476D2F">
        <w:t xml:space="preserve">Conditions </w:t>
      </w:r>
      <w:r w:rsidRPr="00476D2F">
        <w:t>from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4501EF" w:rsidRPr="000C1B4B">
        <w:rPr>
          <w:szCs w:val="24"/>
        </w:rPr>
        <w:t>R</w:t>
      </w:r>
      <w:r w:rsidR="004501EF">
        <w:rPr>
          <w:szCs w:val="24"/>
        </w:rPr>
        <w:t>27</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4501EF" w:rsidRPr="000C1B4B">
        <w:rPr>
          <w:szCs w:val="24"/>
        </w:rPr>
        <w:t>R</w:t>
      </w:r>
      <w:r w:rsidR="004501EF">
        <w:rPr>
          <w:szCs w:val="24"/>
        </w:rPr>
        <w:t>28</w:t>
      </w:r>
      <w:r w:rsidRPr="00476D2F">
        <w:fldChar w:fldCharType="end"/>
      </w:r>
      <w:r w:rsidRPr="00476D2F">
        <w:t xml:space="preserve">] are the baseline. It is worth noting that not all </w:t>
      </w:r>
      <w:r w:rsidR="003B1E38" w:rsidRPr="00476D2F">
        <w:t xml:space="preserve">Rules </w:t>
      </w:r>
      <w:r w:rsidRPr="00476D2F">
        <w:t xml:space="preserve">and </w:t>
      </w:r>
      <w:r w:rsidR="003B1E38" w:rsidRPr="00476D2F">
        <w:t xml:space="preserve">Conditions </w:t>
      </w:r>
      <w:r w:rsidRPr="00476D2F">
        <w:t>of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4501EF" w:rsidRPr="000C1B4B">
        <w:rPr>
          <w:szCs w:val="24"/>
        </w:rPr>
        <w:t>R</w:t>
      </w:r>
      <w:r w:rsidR="004501EF">
        <w:rPr>
          <w:szCs w:val="24"/>
        </w:rPr>
        <w:t>27</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4501EF" w:rsidRPr="000C1B4B">
        <w:rPr>
          <w:szCs w:val="24"/>
        </w:rPr>
        <w:t>R</w:t>
      </w:r>
      <w:r w:rsidR="004501EF">
        <w:rPr>
          <w:szCs w:val="24"/>
        </w:rPr>
        <w:t>28</w:t>
      </w:r>
      <w:r w:rsidRPr="00476D2F">
        <w:fldChar w:fldCharType="end"/>
      </w:r>
      <w:r w:rsidRPr="00476D2F">
        <w:t>] have been copied</w:t>
      </w:r>
      <w:r w:rsidR="00737BC7" w:rsidRPr="00476D2F">
        <w:t xml:space="preserve"> in DDNA</w:t>
      </w:r>
      <w:r w:rsidRPr="00476D2F">
        <w:t xml:space="preserve">. The reasons for this are discussed in chapter </w:t>
      </w:r>
      <w:r w:rsidRPr="00476D2F">
        <w:fldChar w:fldCharType="begin"/>
      </w:r>
      <w:r w:rsidRPr="00476D2F">
        <w:instrText xml:space="preserve"> REF _Ref525655985 \r \h </w:instrText>
      </w:r>
      <w:r w:rsidR="007822E6" w:rsidRPr="00476D2F">
        <w:instrText xml:space="preserve"> \* MERGEFORMAT </w:instrText>
      </w:r>
      <w:r w:rsidRPr="00476D2F">
        <w:fldChar w:fldCharType="separate"/>
      </w:r>
      <w:r w:rsidR="004501EF">
        <w:t>IV.8</w:t>
      </w:r>
      <w:r w:rsidRPr="00476D2F">
        <w:fldChar w:fldCharType="end"/>
      </w:r>
      <w:r w:rsidRPr="00476D2F">
        <w:t>.</w:t>
      </w:r>
    </w:p>
    <w:p w14:paraId="30837DDA" w14:textId="11C6CB28" w:rsidR="009F0B65" w:rsidRPr="00476D2F" w:rsidRDefault="007A3A82" w:rsidP="00DB5464">
      <w:r w:rsidRPr="00476D2F">
        <w:t>Section</w:t>
      </w:r>
      <w:r w:rsidR="00E87712" w:rsidRPr="00476D2F">
        <w:t xml:space="preserve"> </w:t>
      </w:r>
      <w:r w:rsidR="00E87712" w:rsidRPr="00476D2F">
        <w:fldChar w:fldCharType="begin"/>
      </w:r>
      <w:r w:rsidR="00E87712" w:rsidRPr="00476D2F">
        <w:instrText xml:space="preserve"> REF _Ref27414134 \r \h </w:instrText>
      </w:r>
      <w:r w:rsidR="00E87712" w:rsidRPr="00476D2F">
        <w:fldChar w:fldCharType="separate"/>
      </w:r>
      <w:r w:rsidR="004501EF">
        <w:t>IV.4</w:t>
      </w:r>
      <w:r w:rsidR="00E87712" w:rsidRPr="00476D2F">
        <w:fldChar w:fldCharType="end"/>
      </w:r>
      <w:r w:rsidRPr="00476D2F">
        <w:t xml:space="preserve"> defines the numbering convention for Rules, Conditions, Technical Rules </w:t>
      </w:r>
      <w:r w:rsidR="00EC2DB5" w:rsidRPr="00476D2F">
        <w:t>(</w:t>
      </w:r>
      <w:r w:rsidR="009033B4" w:rsidRPr="00476D2F">
        <w:t>T</w:t>
      </w:r>
      <w:r w:rsidR="00EC2DB5" w:rsidRPr="00476D2F">
        <w:t>)</w:t>
      </w:r>
      <w:r w:rsidRPr="00476D2F">
        <w:t xml:space="preserve"> Technical Rules for Transition</w:t>
      </w:r>
      <w:r w:rsidR="00EC2DB5" w:rsidRPr="00476D2F">
        <w:t xml:space="preserve"> (TRT</w:t>
      </w:r>
      <w:r w:rsidR="00C511BD" w:rsidRPr="00476D2F">
        <w:t>)</w:t>
      </w:r>
      <w:r w:rsidR="00C60115" w:rsidRPr="00476D2F">
        <w:t xml:space="preserve"> and Business Rules for Transition</w:t>
      </w:r>
      <w:r w:rsidR="00FB51BE" w:rsidRPr="00476D2F">
        <w:t xml:space="preserve"> </w:t>
      </w:r>
      <w:r w:rsidR="00C60115" w:rsidRPr="00476D2F">
        <w:t>(BRT).</w:t>
      </w:r>
    </w:p>
    <w:p w14:paraId="6DAA73F8" w14:textId="68740627" w:rsidR="00791877" w:rsidRPr="00476D2F" w:rsidRDefault="00791877" w:rsidP="00DB5464">
      <w:r w:rsidRPr="00476D2F">
        <w:t xml:space="preserve">Further information about the syntax of Rules, Conditions and Technical Rules can be found in </w:t>
      </w:r>
      <w:r w:rsidR="007A3A82" w:rsidRPr="00476D2F">
        <w:t>section</w:t>
      </w:r>
      <w:r w:rsidR="00E87712" w:rsidRPr="00476D2F">
        <w:t xml:space="preserve"> </w:t>
      </w:r>
      <w:r w:rsidR="00E87712" w:rsidRPr="00476D2F">
        <w:fldChar w:fldCharType="begin"/>
      </w:r>
      <w:r w:rsidR="00E87712" w:rsidRPr="00476D2F">
        <w:instrText xml:space="preserve"> REF _Ref27414176 \r \h </w:instrText>
      </w:r>
      <w:r w:rsidR="00E87712" w:rsidRPr="00476D2F">
        <w:fldChar w:fldCharType="separate"/>
      </w:r>
      <w:r w:rsidR="004501EF">
        <w:t>IV.5</w:t>
      </w:r>
      <w:r w:rsidR="00E87712" w:rsidRPr="00476D2F">
        <w:fldChar w:fldCharType="end"/>
      </w:r>
      <w:r w:rsidRPr="00476D2F">
        <w:t>.</w:t>
      </w:r>
    </w:p>
    <w:p w14:paraId="04ABE922" w14:textId="5D153B09" w:rsidR="00C60115" w:rsidRPr="00476D2F" w:rsidRDefault="0017570F" w:rsidP="00DB5464">
      <w:r w:rsidRPr="00476D2F">
        <w:t>The logic for the validation of multiples</w:t>
      </w:r>
      <w:r w:rsidR="00642632" w:rsidRPr="00476D2F">
        <w:t xml:space="preserve"> </w:t>
      </w:r>
      <w:r w:rsidRPr="00476D2F">
        <w:t>Rules &amp; Conditions</w:t>
      </w:r>
      <w:r w:rsidR="00642632" w:rsidRPr="00476D2F">
        <w:t xml:space="preserve"> </w:t>
      </w:r>
      <w:r w:rsidRPr="00476D2F">
        <w:t>using the correct sequence</w:t>
      </w:r>
      <w:r w:rsidR="00C60115" w:rsidRPr="00476D2F">
        <w:t xml:space="preserve"> is defined in section </w:t>
      </w:r>
      <w:r w:rsidR="00E87712" w:rsidRPr="00476D2F">
        <w:fldChar w:fldCharType="begin"/>
      </w:r>
      <w:r w:rsidR="00E87712" w:rsidRPr="00476D2F">
        <w:instrText xml:space="preserve"> REF _Ref27414218 \r \h </w:instrText>
      </w:r>
      <w:r w:rsidR="00E87712" w:rsidRPr="00476D2F">
        <w:fldChar w:fldCharType="separate"/>
      </w:r>
      <w:r w:rsidR="004501EF">
        <w:t>IV.6</w:t>
      </w:r>
      <w:r w:rsidR="00E87712" w:rsidRPr="00476D2F">
        <w:fldChar w:fldCharType="end"/>
      </w:r>
      <w:r w:rsidR="00E87712" w:rsidRPr="00476D2F">
        <w:t xml:space="preserve"> </w:t>
      </w:r>
      <w:r w:rsidRPr="00476D2F">
        <w:t xml:space="preserve">(for </w:t>
      </w:r>
      <w:r w:rsidR="00516E8D">
        <w:t>AES-P1, NCTS-P5 and NCTS-P6</w:t>
      </w:r>
      <w:r w:rsidRPr="00476D2F">
        <w:t>)</w:t>
      </w:r>
      <w:r w:rsidR="00C60115" w:rsidRPr="00476D2F">
        <w:t>.</w:t>
      </w:r>
    </w:p>
    <w:p w14:paraId="28C70800" w14:textId="451300DD" w:rsidR="00ED3114" w:rsidRPr="00476D2F" w:rsidRDefault="001E0CBF" w:rsidP="00E245C6">
      <w:pPr>
        <w:spacing w:after="240"/>
      </w:pPr>
      <w:bookmarkStart w:id="685" w:name="_Hlk25764723"/>
      <w:r w:rsidRPr="00476D2F">
        <w:t xml:space="preserve">The following table </w:t>
      </w:r>
      <w:r w:rsidR="00FE338C" w:rsidRPr="00476D2F">
        <w:t>summari</w:t>
      </w:r>
      <w:r w:rsidR="00FE338C">
        <w:t>s</w:t>
      </w:r>
      <w:r w:rsidR="00FE338C" w:rsidRPr="00476D2F">
        <w:t xml:space="preserve">es </w:t>
      </w:r>
      <w:r w:rsidRPr="00476D2F">
        <w:t xml:space="preserve">the expected validation of TMS for </w:t>
      </w:r>
      <w:r w:rsidR="00516E8D">
        <w:t>AES-P1, NCTS-P5 and NCTS-P6</w:t>
      </w:r>
      <w:r w:rsidRPr="00476D2F">
        <w:t>:</w:t>
      </w:r>
    </w:p>
    <w:tbl>
      <w:tblPr>
        <w:tblW w:w="5000" w:type="pct"/>
        <w:tblCellMar>
          <w:left w:w="0" w:type="dxa"/>
          <w:right w:w="0" w:type="dxa"/>
        </w:tblCellMar>
        <w:tblLook w:val="04A0" w:firstRow="1" w:lastRow="0" w:firstColumn="1" w:lastColumn="0" w:noHBand="0" w:noVBand="1"/>
      </w:tblPr>
      <w:tblGrid>
        <w:gridCol w:w="2057"/>
        <w:gridCol w:w="3481"/>
        <w:gridCol w:w="1405"/>
        <w:gridCol w:w="2108"/>
      </w:tblGrid>
      <w:tr w:rsidR="00ED3114" w:rsidRPr="00110E6A" w14:paraId="6D9923C7" w14:textId="77777777" w:rsidTr="00ED3114">
        <w:tc>
          <w:tcPr>
            <w:tcW w:w="1107" w:type="pct"/>
            <w:tcBorders>
              <w:top w:val="single" w:sz="8" w:space="0" w:color="auto"/>
              <w:left w:val="single" w:sz="8" w:space="0" w:color="auto"/>
              <w:bottom w:val="single" w:sz="8" w:space="0" w:color="auto"/>
              <w:right w:val="single" w:sz="8" w:space="0" w:color="auto"/>
            </w:tcBorders>
            <w:shd w:val="clear" w:color="auto" w:fill="002060"/>
            <w:tcMar>
              <w:top w:w="0" w:type="dxa"/>
              <w:left w:w="108" w:type="dxa"/>
              <w:bottom w:w="0" w:type="dxa"/>
              <w:right w:w="108" w:type="dxa"/>
            </w:tcMar>
            <w:hideMark/>
          </w:tcPr>
          <w:p w14:paraId="2D9EB442" w14:textId="77777777" w:rsidR="00ED3114" w:rsidRPr="00476D2F" w:rsidRDefault="00ED3114" w:rsidP="00793D96">
            <w:pPr>
              <w:rPr>
                <w:sz w:val="22"/>
                <w:lang w:eastAsia="en-GB"/>
              </w:rPr>
            </w:pPr>
            <w:r w:rsidRPr="00476D2F">
              <w:rPr>
                <w:b/>
                <w:bCs/>
                <w:color w:val="FFFFFF"/>
                <w:szCs w:val="24"/>
              </w:rPr>
              <w:t xml:space="preserve">Validation Level </w:t>
            </w:r>
          </w:p>
        </w:tc>
        <w:tc>
          <w:tcPr>
            <w:tcW w:w="1933"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3C762470" w14:textId="77777777" w:rsidR="00ED3114" w:rsidRPr="00476D2F" w:rsidRDefault="00ED3114" w:rsidP="00793D96">
            <w:r w:rsidRPr="00476D2F">
              <w:rPr>
                <w:b/>
                <w:bCs/>
                <w:color w:val="FFFFFF"/>
                <w:szCs w:val="24"/>
              </w:rPr>
              <w:t xml:space="preserve">Validation element </w:t>
            </w:r>
          </w:p>
        </w:tc>
        <w:tc>
          <w:tcPr>
            <w:tcW w:w="786"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1B60BC13" w14:textId="77777777" w:rsidR="00ED3114" w:rsidRPr="00476D2F" w:rsidRDefault="00ED3114" w:rsidP="00793D96">
            <w:pPr>
              <w:jc w:val="center"/>
            </w:pPr>
            <w:r w:rsidRPr="00476D2F">
              <w:rPr>
                <w:b/>
                <w:bCs/>
                <w:color w:val="FFFFFF"/>
                <w:szCs w:val="24"/>
              </w:rPr>
              <w:t xml:space="preserve">Sender of IE </w:t>
            </w:r>
          </w:p>
        </w:tc>
        <w:tc>
          <w:tcPr>
            <w:tcW w:w="1174"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691BE124" w14:textId="77777777" w:rsidR="00ED3114" w:rsidRPr="00476D2F" w:rsidRDefault="00ED3114" w:rsidP="00793D96">
            <w:pPr>
              <w:jc w:val="center"/>
            </w:pPr>
            <w:r w:rsidRPr="00476D2F">
              <w:rPr>
                <w:b/>
                <w:bCs/>
                <w:color w:val="FFFFFF"/>
                <w:szCs w:val="24"/>
              </w:rPr>
              <w:t xml:space="preserve">Recipient of IE </w:t>
            </w:r>
          </w:p>
        </w:tc>
      </w:tr>
      <w:tr w:rsidR="00ED3114" w:rsidRPr="00110E6A" w14:paraId="0CD36C33" w14:textId="77777777" w:rsidTr="00ED3114">
        <w:tc>
          <w:tcPr>
            <w:tcW w:w="110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FE733E" w14:textId="77777777" w:rsidR="00ED3114" w:rsidRPr="00476D2F" w:rsidRDefault="00ED3114" w:rsidP="00793D96">
            <w:pPr>
              <w:spacing w:before="0" w:line="276" w:lineRule="auto"/>
              <w:jc w:val="left"/>
              <w:rPr>
                <w:b/>
              </w:rPr>
            </w:pPr>
            <w:r w:rsidRPr="00476D2F">
              <w:rPr>
                <w:b/>
                <w:szCs w:val="24"/>
              </w:rPr>
              <w:t xml:space="preserve">Syntax/Structural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0A97E55F" w14:textId="77777777" w:rsidR="00ED3114" w:rsidRPr="00476D2F" w:rsidRDefault="00ED3114" w:rsidP="00793D96">
            <w:pPr>
              <w:spacing w:before="0" w:line="276" w:lineRule="auto"/>
              <w:jc w:val="left"/>
            </w:pPr>
            <w:r w:rsidRPr="00476D2F">
              <w:rPr>
                <w:szCs w:val="24"/>
              </w:rPr>
              <w:t xml:space="preserve">XSD (incl. technical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0472ACF"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4541EAA4"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381AF8EF" w14:textId="77777777" w:rsidTr="00ED3114">
        <w:tc>
          <w:tcPr>
            <w:tcW w:w="110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AA17E" w14:textId="77777777" w:rsidR="00ED3114" w:rsidRPr="00476D2F" w:rsidRDefault="00ED3114" w:rsidP="00793D96">
            <w:pPr>
              <w:spacing w:before="0" w:line="276" w:lineRule="auto"/>
              <w:jc w:val="left"/>
              <w:rPr>
                <w:b/>
              </w:rPr>
            </w:pPr>
            <w:r w:rsidRPr="00476D2F">
              <w:rPr>
                <w:b/>
                <w:szCs w:val="24"/>
              </w:rPr>
              <w:t xml:space="preserve">Semantic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54224C2" w14:textId="77777777" w:rsidR="00ED3114" w:rsidRPr="00476D2F" w:rsidRDefault="00ED3114" w:rsidP="00793D96">
            <w:pPr>
              <w:spacing w:before="0" w:line="276" w:lineRule="auto"/>
              <w:jc w:val="left"/>
            </w:pPr>
            <w:r w:rsidRPr="00476D2F">
              <w:rPr>
                <w:szCs w:val="24"/>
              </w:rPr>
              <w:t xml:space="preserve">Business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4588F2FA"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1DE4C1E"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4E7D193B" w14:textId="77777777" w:rsidTr="00ED3114">
        <w:trPr>
          <w:trHeight w:val="1461"/>
        </w:trPr>
        <w:tc>
          <w:tcPr>
            <w:tcW w:w="1107" w:type="pct"/>
            <w:vMerge/>
            <w:tcBorders>
              <w:top w:val="nil"/>
              <w:left w:val="single" w:sz="8" w:space="0" w:color="auto"/>
              <w:bottom w:val="single" w:sz="8" w:space="0" w:color="auto"/>
              <w:right w:val="single" w:sz="8" w:space="0" w:color="auto"/>
            </w:tcBorders>
            <w:hideMark/>
          </w:tcPr>
          <w:p w14:paraId="7DCCC116" w14:textId="77777777" w:rsidR="00ED3114" w:rsidRPr="00476D2F" w:rsidRDefault="00ED3114" w:rsidP="00793D96">
            <w:pPr>
              <w:spacing w:before="0" w:line="276" w:lineRule="auto"/>
              <w:jc w:val="left"/>
              <w:rPr>
                <w:rFonts w:ascii="Calibri" w:eastAsiaTheme="minorHAnsi" w:hAnsi="Calibri" w:cs="Calibri"/>
                <w:sz w:val="22"/>
                <w:szCs w:val="22"/>
              </w:rPr>
            </w:pP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3186826" w14:textId="77777777" w:rsidR="00ED3114" w:rsidRPr="00476D2F" w:rsidRDefault="00ED3114" w:rsidP="00793D96">
            <w:pPr>
              <w:spacing w:before="0" w:line="276" w:lineRule="auto"/>
              <w:jc w:val="left"/>
            </w:pPr>
            <w:r w:rsidRPr="00476D2F">
              <w:rPr>
                <w:szCs w:val="24"/>
              </w:rPr>
              <w:t xml:space="preserve">Rules and Conditions </w:t>
            </w:r>
          </w:p>
          <w:p w14:paraId="4A6036B9" w14:textId="77777777" w:rsidR="00ED3114" w:rsidRPr="00476D2F" w:rsidRDefault="00ED3114" w:rsidP="00793D96">
            <w:pPr>
              <w:numPr>
                <w:ilvl w:val="0"/>
                <w:numId w:val="105"/>
              </w:numPr>
              <w:spacing w:before="0" w:line="276" w:lineRule="auto"/>
              <w:jc w:val="left"/>
            </w:pPr>
            <w:r w:rsidRPr="00476D2F">
              <w:rPr>
                <w:szCs w:val="24"/>
              </w:rPr>
              <w:t>Sequencing Rules (</w:t>
            </w:r>
            <w:proofErr w:type="spellStart"/>
            <w:r w:rsidRPr="00476D2F">
              <w:rPr>
                <w:szCs w:val="24"/>
              </w:rPr>
              <w:t>Sxxxx</w:t>
            </w:r>
            <w:proofErr w:type="spellEnd"/>
            <w:r w:rsidRPr="00476D2F">
              <w:rPr>
                <w:szCs w:val="24"/>
              </w:rPr>
              <w:t xml:space="preserve">) </w:t>
            </w:r>
          </w:p>
          <w:p w14:paraId="68202488" w14:textId="77777777" w:rsidR="00ED3114" w:rsidRPr="00476D2F" w:rsidRDefault="00ED3114" w:rsidP="00793D96">
            <w:pPr>
              <w:numPr>
                <w:ilvl w:val="0"/>
                <w:numId w:val="105"/>
              </w:numPr>
              <w:spacing w:before="0" w:line="276" w:lineRule="auto"/>
              <w:jc w:val="left"/>
            </w:pPr>
            <w:r w:rsidRPr="00476D2F">
              <w:rPr>
                <w:szCs w:val="24"/>
              </w:rPr>
              <w:t xml:space="preserve">BRTs (B1xxx) / BRTs (B2xxx) </w:t>
            </w:r>
          </w:p>
          <w:p w14:paraId="342660A1" w14:textId="77777777" w:rsidR="00ED3114" w:rsidRPr="00476D2F" w:rsidRDefault="00ED3114" w:rsidP="00793D96">
            <w:pPr>
              <w:numPr>
                <w:ilvl w:val="0"/>
                <w:numId w:val="105"/>
              </w:numPr>
              <w:spacing w:before="0" w:line="276" w:lineRule="auto"/>
              <w:jc w:val="left"/>
            </w:pPr>
            <w:r w:rsidRPr="00476D2F">
              <w:rPr>
                <w:szCs w:val="24"/>
              </w:rPr>
              <w:t>TRTs (</w:t>
            </w:r>
            <w:proofErr w:type="spellStart"/>
            <w:r w:rsidRPr="00476D2F">
              <w:rPr>
                <w:szCs w:val="24"/>
              </w:rPr>
              <w:t>Exxxx</w:t>
            </w:r>
            <w:proofErr w:type="spellEnd"/>
            <w:r w:rsidRPr="00476D2F">
              <w:rPr>
                <w:szCs w:val="24"/>
              </w:rPr>
              <w:t xml:space="preserve">) </w:t>
            </w:r>
          </w:p>
          <w:p w14:paraId="3F55D78E" w14:textId="77777777" w:rsidR="00ED3114" w:rsidRPr="00476D2F" w:rsidRDefault="00ED3114" w:rsidP="00793D96">
            <w:pPr>
              <w:numPr>
                <w:ilvl w:val="0"/>
                <w:numId w:val="105"/>
              </w:numPr>
              <w:spacing w:before="0" w:line="276" w:lineRule="auto"/>
              <w:jc w:val="left"/>
            </w:pPr>
            <w:r w:rsidRPr="00476D2F">
              <w:rPr>
                <w:szCs w:val="24"/>
              </w:rPr>
              <w:t>Conditions (</w:t>
            </w:r>
            <w:proofErr w:type="spellStart"/>
            <w:r w:rsidRPr="00476D2F">
              <w:rPr>
                <w:szCs w:val="24"/>
              </w:rPr>
              <w:t>Cxxxx</w:t>
            </w:r>
            <w:proofErr w:type="spellEnd"/>
            <w:r w:rsidRPr="00476D2F">
              <w:rPr>
                <w:szCs w:val="24"/>
              </w:rPr>
              <w:t xml:space="preserve">) </w:t>
            </w:r>
          </w:p>
          <w:p w14:paraId="5B3B3EF9" w14:textId="77777777" w:rsidR="00ED3114" w:rsidRPr="00476D2F" w:rsidRDefault="00ED3114" w:rsidP="00793D96">
            <w:pPr>
              <w:numPr>
                <w:ilvl w:val="0"/>
                <w:numId w:val="105"/>
              </w:numPr>
              <w:spacing w:before="0" w:line="276" w:lineRule="auto"/>
              <w:jc w:val="left"/>
            </w:pPr>
            <w:r w:rsidRPr="00476D2F">
              <w:rPr>
                <w:szCs w:val="24"/>
              </w:rPr>
              <w:t>Rules (</w:t>
            </w:r>
            <w:proofErr w:type="spellStart"/>
            <w:r w:rsidRPr="00476D2F">
              <w:rPr>
                <w:szCs w:val="24"/>
              </w:rPr>
              <w:t>Rxxxx</w:t>
            </w:r>
            <w:proofErr w:type="spellEnd"/>
            <w:r w:rsidRPr="00476D2F">
              <w:rPr>
                <w:szCs w:val="24"/>
              </w:rPr>
              <w:t xml:space="preserve">) </w:t>
            </w:r>
          </w:p>
          <w:p w14:paraId="0AEBAEE0" w14:textId="77777777" w:rsidR="00ED3114" w:rsidRPr="00476D2F" w:rsidRDefault="00ED3114" w:rsidP="00793D96">
            <w:pPr>
              <w:numPr>
                <w:ilvl w:val="0"/>
                <w:numId w:val="105"/>
              </w:numPr>
              <w:spacing w:before="0" w:line="276" w:lineRule="auto"/>
              <w:jc w:val="left"/>
            </w:pPr>
            <w:r w:rsidRPr="00476D2F">
              <w:rPr>
                <w:szCs w:val="24"/>
              </w:rPr>
              <w:t>Technical Rules (</w:t>
            </w:r>
            <w:proofErr w:type="spellStart"/>
            <w:r w:rsidRPr="00476D2F">
              <w:rPr>
                <w:szCs w:val="24"/>
              </w:rPr>
              <w:t>Txxxx</w:t>
            </w:r>
            <w:proofErr w:type="spellEnd"/>
            <w:r w:rsidRPr="00476D2F">
              <w:rPr>
                <w:szCs w:val="24"/>
              </w:rPr>
              <w:t xml:space="preserve">)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EA087BE" w14:textId="77777777" w:rsidR="00ED3114" w:rsidRPr="00476D2F" w:rsidRDefault="00ED3114" w:rsidP="00793D96">
            <w:pPr>
              <w:spacing w:before="0" w:line="276" w:lineRule="auto"/>
              <w:jc w:val="left"/>
              <w:rPr>
                <w:rFonts w:eastAsiaTheme="minorHAnsi"/>
              </w:rPr>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F8438A0" w14:textId="77777777" w:rsidR="00ED3114" w:rsidRPr="00476D2F" w:rsidRDefault="00ED3114" w:rsidP="00793D96">
            <w:pPr>
              <w:spacing w:before="0" w:line="276" w:lineRule="auto"/>
              <w:jc w:val="left"/>
            </w:pPr>
            <w:r w:rsidRPr="00476D2F">
              <w:rPr>
                <w:szCs w:val="24"/>
              </w:rPr>
              <w:t xml:space="preserve">Conditional – Only If specific Rule/Condition is applicable for Recipient validation </w:t>
            </w:r>
          </w:p>
        </w:tc>
      </w:tr>
    </w:tbl>
    <w:p w14:paraId="044C783E" w14:textId="18579A6D" w:rsidR="004B0508" w:rsidRPr="00476D2F" w:rsidRDefault="00ED3114" w:rsidP="008F703C">
      <w:pPr>
        <w:pStyle w:val="Caption"/>
      </w:pPr>
      <w:bookmarkStart w:id="686" w:name="_Ref66372417"/>
      <w:bookmarkStart w:id="687" w:name="_Toc185900939"/>
      <w:r w:rsidRPr="00476D2F">
        <w:t xml:space="preserve">Table </w:t>
      </w:r>
      <w:r w:rsidR="002C7E76">
        <w:fldChar w:fldCharType="begin"/>
      </w:r>
      <w:r w:rsidR="002C7E76">
        <w:instrText xml:space="preserve"> SEQ Table \* ARABIC </w:instrText>
      </w:r>
      <w:r w:rsidR="002C7E76">
        <w:fldChar w:fldCharType="separate"/>
      </w:r>
      <w:r w:rsidR="004501EF">
        <w:rPr>
          <w:noProof/>
        </w:rPr>
        <w:t>13</w:t>
      </w:r>
      <w:r w:rsidR="002C7E76">
        <w:fldChar w:fldCharType="end"/>
      </w:r>
      <w:bookmarkEnd w:id="686"/>
      <w:r w:rsidRPr="00476D2F">
        <w:t xml:space="preserve">: </w:t>
      </w:r>
      <w:r w:rsidR="001E0CBF" w:rsidRPr="00476D2F">
        <w:t xml:space="preserve">Expected validation of TMS for </w:t>
      </w:r>
      <w:r w:rsidR="00516E8D">
        <w:t>AES-P1, NCTS-P5 and NCTS-P6</w:t>
      </w:r>
      <w:bookmarkEnd w:id="687"/>
    </w:p>
    <w:p w14:paraId="4089F795" w14:textId="23083B0E" w:rsidR="009E2B25" w:rsidRPr="00476D2F" w:rsidRDefault="6163499B" w:rsidP="0052734C">
      <w:pPr>
        <w:pStyle w:val="Heading3"/>
      </w:pPr>
      <w:bookmarkStart w:id="688" w:name="_Ref97133291"/>
      <w:bookmarkStart w:id="689" w:name="_Toc185900702"/>
      <w:r w:rsidRPr="00476D2F">
        <w:t xml:space="preserve">Semantic Validation for </w:t>
      </w:r>
      <w:bookmarkEnd w:id="688"/>
      <w:r w:rsidR="00516E8D">
        <w:t>AES-P1, NCTS-P5 and NCTS-P6</w:t>
      </w:r>
      <w:bookmarkEnd w:id="689"/>
    </w:p>
    <w:p w14:paraId="04B3EA23" w14:textId="0EBE4E33" w:rsidR="0052734C" w:rsidRPr="00476D2F" w:rsidRDefault="0052734C" w:rsidP="009837F6">
      <w:r w:rsidRPr="00476D2F">
        <w:t xml:space="preserve">The semantic validation is </w:t>
      </w:r>
      <w:r w:rsidRPr="00476D2F">
        <w:rPr>
          <w:b/>
        </w:rPr>
        <w:t>crucial</w:t>
      </w:r>
      <w:r w:rsidRPr="00476D2F">
        <w:t xml:space="preserve"> for the quality of each message exchanged, contributing to the correct validation of the whole movement. The Annex K of the DDN</w:t>
      </w:r>
      <w:r w:rsidR="00CB1D20" w:rsidRPr="00476D2F">
        <w:t>x</w:t>
      </w:r>
      <w:r w:rsidRPr="00476D2F">
        <w:t>A</w:t>
      </w:r>
      <w:r w:rsidR="00CB1D20" w:rsidRPr="00476D2F">
        <w:t xml:space="preserve"> volumes</w:t>
      </w:r>
      <w:r w:rsidRPr="00476D2F">
        <w:t xml:space="preserve"> defines when a validation is </w:t>
      </w:r>
      <w:r w:rsidRPr="00476D2F">
        <w:rPr>
          <w:i/>
        </w:rPr>
        <w:t>Required</w:t>
      </w:r>
      <w:r w:rsidRPr="00476D2F">
        <w:t xml:space="preserve">, </w:t>
      </w:r>
      <w:r w:rsidRPr="00476D2F">
        <w:rPr>
          <w:i/>
        </w:rPr>
        <w:t>Strongly Recommended</w:t>
      </w:r>
      <w:r w:rsidRPr="00476D2F">
        <w:t xml:space="preserve"> or </w:t>
      </w:r>
      <w:r w:rsidRPr="00476D2F">
        <w:rPr>
          <w:i/>
        </w:rPr>
        <w:t>Not to be applied</w:t>
      </w:r>
      <w:r w:rsidRPr="00476D2F">
        <w:t xml:space="preserve"> (by sender and by recipient). </w:t>
      </w:r>
    </w:p>
    <w:p w14:paraId="0529E5CF" w14:textId="64DCBCC8" w:rsidR="0052734C" w:rsidRPr="00476D2F" w:rsidRDefault="0052734C" w:rsidP="009837F6">
      <w:r w:rsidRPr="00476D2F">
        <w:t xml:space="preserve">The quality of the messages exchanged (on the National Domain and on the </w:t>
      </w:r>
      <w:r w:rsidRPr="00476D2F">
        <w:rPr>
          <w:b/>
        </w:rPr>
        <w:t>Common Domain</w:t>
      </w:r>
      <w:r w:rsidRPr="00476D2F">
        <w:t xml:space="preserve">) </w:t>
      </w:r>
      <w:r w:rsidRPr="00476D2F">
        <w:rPr>
          <w:u w:val="single"/>
        </w:rPr>
        <w:t>depends on the quality of the messages exchanged on the External Domain</w:t>
      </w:r>
      <w:r w:rsidRPr="00476D2F">
        <w:t xml:space="preserve"> (the source) for that movement. The </w:t>
      </w:r>
      <w:r w:rsidRPr="00476D2F">
        <w:rPr>
          <w:u w:val="single"/>
        </w:rPr>
        <w:t xml:space="preserve">global quality of the </w:t>
      </w:r>
      <w:r w:rsidR="00384AFE" w:rsidRPr="00476D2F">
        <w:rPr>
          <w:u w:val="single"/>
        </w:rPr>
        <w:t>Trans</w:t>
      </w:r>
      <w:r w:rsidRPr="00476D2F">
        <w:rPr>
          <w:u w:val="single"/>
        </w:rPr>
        <w:t>-European System</w:t>
      </w:r>
      <w:r w:rsidRPr="00476D2F">
        <w:t xml:space="preserve"> relies on the effective validation of the R&amp;C by the Recipient NAs (unless not authorised).</w:t>
      </w:r>
    </w:p>
    <w:p w14:paraId="3361E64E" w14:textId="77777777" w:rsidR="0052734C" w:rsidRPr="00476D2F" w:rsidRDefault="0052734C" w:rsidP="009837F6">
      <w:r w:rsidRPr="00476D2F">
        <w:t xml:space="preserve">In this context, an unexpected issue in operations could require that the Recipient NA(s) needs </w:t>
      </w:r>
      <w:r w:rsidRPr="00476D2F">
        <w:rPr>
          <w:b/>
        </w:rPr>
        <w:t>to</w:t>
      </w:r>
      <w:r w:rsidRPr="00476D2F">
        <w:t xml:space="preserve"> </w:t>
      </w:r>
      <w:r w:rsidRPr="00476D2F">
        <w:rPr>
          <w:b/>
        </w:rPr>
        <w:t>deactivate temporarily the validation</w:t>
      </w:r>
      <w:r w:rsidRPr="00476D2F">
        <w:t xml:space="preserve"> of one specific rule/condition/BRT/TRT that is related to the issue identified, until it is fixed.</w:t>
      </w:r>
    </w:p>
    <w:p w14:paraId="4DCD0957" w14:textId="08EE15BB" w:rsidR="0052734C" w:rsidRDefault="0052734C" w:rsidP="009837F6">
      <w:r w:rsidRPr="00476D2F">
        <w:t>Each NA may define which R&amp;C can be subject (or not) to such de-activation of the validation.</w:t>
      </w:r>
    </w:p>
    <w:p w14:paraId="41F63EB1" w14:textId="77777777" w:rsidR="0097484E" w:rsidRDefault="0097484E" w:rsidP="009837F6"/>
    <w:p w14:paraId="68A0CD53" w14:textId="77777777" w:rsidR="0097484E" w:rsidRDefault="0097484E" w:rsidP="009837F6"/>
    <w:p w14:paraId="14657F12" w14:textId="5DF957C8" w:rsidR="791A91AC" w:rsidRPr="00476D2F" w:rsidRDefault="791A91AC" w:rsidP="1CCB1404">
      <w:pPr>
        <w:pStyle w:val="Heading4"/>
        <w:rPr>
          <w:bCs/>
          <w:szCs w:val="24"/>
        </w:rPr>
      </w:pPr>
      <w:bookmarkStart w:id="690" w:name="_Ref147149034"/>
      <w:r w:rsidRPr="00476D2F">
        <w:t>Rules/Conditions Validation Principles for External Domain IEs</w:t>
      </w:r>
      <w:bookmarkEnd w:id="690"/>
    </w:p>
    <w:p w14:paraId="14AC21A3" w14:textId="161FFD3B" w:rsidR="791A91AC" w:rsidRPr="00476D2F" w:rsidRDefault="791A91AC">
      <w:pPr>
        <w:rPr>
          <w:szCs w:val="24"/>
        </w:rPr>
      </w:pPr>
      <w:r w:rsidRPr="00476D2F">
        <w:rPr>
          <w:szCs w:val="24"/>
        </w:rPr>
        <w:t xml:space="preserve">The Rules/Conditions validation will be differentiated for External Domain (ED) </w:t>
      </w:r>
      <w:r w:rsidR="00B91688" w:rsidRPr="00476D2F">
        <w:rPr>
          <w:szCs w:val="24"/>
        </w:rPr>
        <w:t>messages</w:t>
      </w:r>
      <w:r w:rsidRPr="00476D2F">
        <w:rPr>
          <w:szCs w:val="24"/>
        </w:rPr>
        <w:t xml:space="preserve"> compared to Common Domain (CD) and National Domain (ND) </w:t>
      </w:r>
      <w:r w:rsidR="00B91688" w:rsidRPr="00476D2F">
        <w:rPr>
          <w:szCs w:val="24"/>
        </w:rPr>
        <w:t>message</w:t>
      </w:r>
      <w:r w:rsidRPr="00476D2F">
        <w:rPr>
          <w:szCs w:val="24"/>
        </w:rPr>
        <w:t>s</w:t>
      </w:r>
      <w:r w:rsidR="00F65995" w:rsidRPr="00476D2F">
        <w:rPr>
          <w:szCs w:val="24"/>
        </w:rPr>
        <w:t xml:space="preserve">. A basic </w:t>
      </w:r>
      <w:r w:rsidRPr="00476D2F">
        <w:rPr>
          <w:szCs w:val="24"/>
        </w:rPr>
        <w:t xml:space="preserve">principle </w:t>
      </w:r>
      <w:r w:rsidR="00F65995" w:rsidRPr="00476D2F">
        <w:rPr>
          <w:szCs w:val="24"/>
        </w:rPr>
        <w:t xml:space="preserve">is </w:t>
      </w:r>
      <w:r w:rsidRPr="00476D2F">
        <w:rPr>
          <w:szCs w:val="24"/>
        </w:rPr>
        <w:t xml:space="preserve">that </w:t>
      </w:r>
      <w:r w:rsidR="00F65995" w:rsidRPr="00476D2F">
        <w:rPr>
          <w:szCs w:val="24"/>
        </w:rPr>
        <w:t xml:space="preserve">the </w:t>
      </w:r>
      <w:r w:rsidRPr="00476D2F">
        <w:rPr>
          <w:szCs w:val="24"/>
        </w:rPr>
        <w:t>ED IEs C</w:t>
      </w:r>
      <w:r w:rsidR="00B91688" w:rsidRPr="00476D2F">
        <w:rPr>
          <w:szCs w:val="24"/>
        </w:rPr>
        <w:t>C</w:t>
      </w:r>
      <w:r w:rsidR="0026223E">
        <w:rPr>
          <w:szCs w:val="24"/>
        </w:rPr>
        <w:t>0</w:t>
      </w:r>
      <w:r w:rsidRPr="00476D2F">
        <w:rPr>
          <w:szCs w:val="24"/>
        </w:rPr>
        <w:t>15C</w:t>
      </w:r>
      <w:r w:rsidR="004F58A6">
        <w:rPr>
          <w:szCs w:val="24"/>
        </w:rPr>
        <w:t xml:space="preserve">, </w:t>
      </w:r>
      <w:r w:rsidR="00D11818">
        <w:rPr>
          <w:szCs w:val="24"/>
        </w:rPr>
        <w:t>CC015D</w:t>
      </w:r>
      <w:r w:rsidR="004F58A6">
        <w:rPr>
          <w:szCs w:val="24"/>
        </w:rPr>
        <w:t>, CC515C, CC</w:t>
      </w:r>
      <w:r w:rsidR="00E46EA4">
        <w:rPr>
          <w:szCs w:val="24"/>
        </w:rPr>
        <w:t>170C</w:t>
      </w:r>
      <w:r w:rsidR="00F65995" w:rsidRPr="00476D2F">
        <w:rPr>
          <w:szCs w:val="24"/>
        </w:rPr>
        <w:t xml:space="preserve"> and</w:t>
      </w:r>
      <w:r w:rsidRPr="00476D2F">
        <w:rPr>
          <w:szCs w:val="24"/>
        </w:rPr>
        <w:t xml:space="preserve"> </w:t>
      </w:r>
      <w:r w:rsidR="000A0B0B">
        <w:rPr>
          <w:szCs w:val="24"/>
        </w:rPr>
        <w:t>CC170D</w:t>
      </w:r>
      <w:r w:rsidRPr="00476D2F">
        <w:rPr>
          <w:szCs w:val="24"/>
        </w:rPr>
        <w:t xml:space="preserve"> are messages acting as declarations with ‘legal’ consequences for the declarant. The Traders’ legal responsibility must not be transferred to the recipient National Customs Applications (NCA) that performs the declaration data validation. </w:t>
      </w:r>
    </w:p>
    <w:p w14:paraId="3B474A6B" w14:textId="24B8181C" w:rsidR="791A91AC" w:rsidRPr="00476D2F" w:rsidRDefault="791A91AC">
      <w:pPr>
        <w:rPr>
          <w:szCs w:val="24"/>
        </w:rPr>
      </w:pPr>
      <w:r w:rsidRPr="00476D2F">
        <w:rPr>
          <w:szCs w:val="24"/>
        </w:rPr>
        <w:t>The validation levels are the following:</w:t>
      </w:r>
    </w:p>
    <w:p w14:paraId="6A56B10B" w14:textId="407236C9" w:rsidR="791A91AC" w:rsidRPr="00476D2F" w:rsidRDefault="00B91688" w:rsidP="0009505D">
      <w:pPr>
        <w:pStyle w:val="ListParagraph"/>
        <w:numPr>
          <w:ilvl w:val="0"/>
          <w:numId w:val="135"/>
        </w:numPr>
        <w:rPr>
          <w:szCs w:val="24"/>
        </w:rPr>
      </w:pPr>
      <w:r w:rsidRPr="00476D2F">
        <w:rPr>
          <w:szCs w:val="24"/>
        </w:rPr>
        <w:t>The l</w:t>
      </w:r>
      <w:r w:rsidR="791A91AC" w:rsidRPr="00476D2F">
        <w:rPr>
          <w:szCs w:val="24"/>
        </w:rPr>
        <w:t>egislation (</w:t>
      </w:r>
      <w:r w:rsidRPr="00476D2F">
        <w:rPr>
          <w:szCs w:val="24"/>
        </w:rPr>
        <w:t xml:space="preserve">that </w:t>
      </w:r>
      <w:r w:rsidR="791A91AC" w:rsidRPr="00476D2F">
        <w:rPr>
          <w:szCs w:val="24"/>
        </w:rPr>
        <w:t>impose</w:t>
      </w:r>
      <w:r w:rsidRPr="00476D2F">
        <w:rPr>
          <w:szCs w:val="24"/>
        </w:rPr>
        <w:t>s</w:t>
      </w:r>
      <w:r w:rsidR="791A91AC" w:rsidRPr="00476D2F">
        <w:rPr>
          <w:szCs w:val="24"/>
        </w:rPr>
        <w:t xml:space="preserve"> physical and documentary controls);</w:t>
      </w:r>
    </w:p>
    <w:p w14:paraId="01ABC561" w14:textId="03432757" w:rsidR="791A91AC" w:rsidRPr="00476D2F" w:rsidRDefault="00B91688" w:rsidP="0009505D">
      <w:pPr>
        <w:pStyle w:val="ListParagraph"/>
        <w:numPr>
          <w:ilvl w:val="0"/>
          <w:numId w:val="135"/>
        </w:numPr>
        <w:rPr>
          <w:szCs w:val="24"/>
        </w:rPr>
      </w:pPr>
      <w:r w:rsidRPr="00476D2F">
        <w:rPr>
          <w:szCs w:val="24"/>
        </w:rPr>
        <w:t xml:space="preserve">The </w:t>
      </w:r>
      <w:r w:rsidRPr="00476D2F">
        <w:rPr>
          <w:i/>
          <w:szCs w:val="24"/>
        </w:rPr>
        <w:t>c</w:t>
      </w:r>
      <w:r w:rsidR="791A91AC" w:rsidRPr="00476D2F">
        <w:rPr>
          <w:i/>
          <w:szCs w:val="24"/>
        </w:rPr>
        <w:t>heckable</w:t>
      </w:r>
      <w:r w:rsidR="791A91AC" w:rsidRPr="00476D2F">
        <w:rPr>
          <w:szCs w:val="24"/>
        </w:rPr>
        <w:t xml:space="preserve"> R</w:t>
      </w:r>
      <w:r w:rsidR="00144C24" w:rsidRPr="00476D2F">
        <w:rPr>
          <w:szCs w:val="24"/>
        </w:rPr>
        <w:t>&amp;</w:t>
      </w:r>
      <w:r w:rsidR="791A91AC" w:rsidRPr="00476D2F">
        <w:rPr>
          <w:szCs w:val="24"/>
        </w:rPr>
        <w:t>Cs at the NTA/NECA side in the declaration IEs;</w:t>
      </w:r>
    </w:p>
    <w:p w14:paraId="7E19E394" w14:textId="4248F08C" w:rsidR="791A91AC" w:rsidRPr="00476D2F" w:rsidRDefault="00F33433" w:rsidP="0009505D">
      <w:pPr>
        <w:pStyle w:val="ListParagraph"/>
        <w:numPr>
          <w:ilvl w:val="0"/>
          <w:numId w:val="135"/>
        </w:numPr>
        <w:rPr>
          <w:szCs w:val="24"/>
        </w:rPr>
      </w:pPr>
      <w:r w:rsidRPr="00476D2F">
        <w:rPr>
          <w:szCs w:val="24"/>
        </w:rPr>
        <w:t xml:space="preserve">The </w:t>
      </w:r>
      <w:r w:rsidRPr="00476D2F">
        <w:rPr>
          <w:i/>
          <w:iCs/>
          <w:szCs w:val="24"/>
        </w:rPr>
        <w:t>non-checkable</w:t>
      </w:r>
      <w:r w:rsidRPr="00476D2F">
        <w:rPr>
          <w:szCs w:val="24"/>
        </w:rPr>
        <w:t xml:space="preserve"> R</w:t>
      </w:r>
      <w:r w:rsidR="00144C24" w:rsidRPr="00476D2F">
        <w:rPr>
          <w:szCs w:val="24"/>
        </w:rPr>
        <w:t>&amp;</w:t>
      </w:r>
      <w:r w:rsidRPr="00476D2F">
        <w:rPr>
          <w:szCs w:val="24"/>
        </w:rPr>
        <w:t>Cs at the NTA/NECA side (cannot be checked by NTA/NECA because relevant data are not available at NTA/NECA).</w:t>
      </w:r>
    </w:p>
    <w:p w14:paraId="49C03298" w14:textId="5C372526" w:rsidR="791A91AC" w:rsidRPr="00476D2F" w:rsidRDefault="791A91AC">
      <w:pPr>
        <w:rPr>
          <w:szCs w:val="24"/>
        </w:rPr>
      </w:pPr>
      <w:r w:rsidRPr="00476D2F">
        <w:rPr>
          <w:szCs w:val="24"/>
        </w:rPr>
        <w:t xml:space="preserve">Both </w:t>
      </w:r>
      <w:r w:rsidRPr="00476D2F">
        <w:rPr>
          <w:b/>
          <w:szCs w:val="24"/>
        </w:rPr>
        <w:t>Sender</w:t>
      </w:r>
      <w:r w:rsidRPr="00476D2F">
        <w:rPr>
          <w:szCs w:val="24"/>
        </w:rPr>
        <w:t xml:space="preserve"> and </w:t>
      </w:r>
      <w:r w:rsidRPr="00476D2F">
        <w:rPr>
          <w:b/>
          <w:szCs w:val="24"/>
        </w:rPr>
        <w:t>Recipient</w:t>
      </w:r>
      <w:r w:rsidRPr="00476D2F">
        <w:rPr>
          <w:szCs w:val="24"/>
        </w:rPr>
        <w:t xml:space="preserve"> in ED must check all R</w:t>
      </w:r>
      <w:r w:rsidR="00144C24" w:rsidRPr="00476D2F">
        <w:rPr>
          <w:szCs w:val="24"/>
        </w:rPr>
        <w:t>&amp;</w:t>
      </w:r>
      <w:r w:rsidRPr="00476D2F">
        <w:rPr>
          <w:szCs w:val="24"/>
        </w:rPr>
        <w:t>Cs</w:t>
      </w:r>
      <w:r w:rsidR="004E1DB6">
        <w:rPr>
          <w:szCs w:val="24"/>
        </w:rPr>
        <w:t xml:space="preserve"> </w:t>
      </w:r>
      <w:r w:rsidR="004E1DB6" w:rsidRPr="006B0B24">
        <w:rPr>
          <w:b/>
          <w:bCs/>
          <w:szCs w:val="24"/>
        </w:rPr>
        <w:t xml:space="preserve">at the time of declaration </w:t>
      </w:r>
      <w:proofErr w:type="gramStart"/>
      <w:r w:rsidR="004E1DB6" w:rsidRPr="006B0B24">
        <w:rPr>
          <w:b/>
          <w:bCs/>
          <w:szCs w:val="24"/>
        </w:rPr>
        <w:t>reception, before</w:t>
      </w:r>
      <w:proofErr w:type="gramEnd"/>
      <w:r w:rsidR="004E1DB6" w:rsidRPr="006B0B24">
        <w:rPr>
          <w:b/>
          <w:bCs/>
          <w:szCs w:val="24"/>
        </w:rPr>
        <w:t xml:space="preserve"> acceptance</w:t>
      </w:r>
      <w:r w:rsidRPr="00476D2F">
        <w:rPr>
          <w:szCs w:val="24"/>
        </w:rPr>
        <w:t xml:space="preserve"> considering the above levels. However, their validation will be defined at national level.</w:t>
      </w:r>
      <w:r w:rsidR="4C448E51" w:rsidRPr="00476D2F">
        <w:rPr>
          <w:szCs w:val="24"/>
        </w:rPr>
        <w:t xml:space="preserve"> </w:t>
      </w:r>
    </w:p>
    <w:p w14:paraId="2E9055CB" w14:textId="6DC48A86" w:rsidR="791A91AC" w:rsidRPr="00476D2F" w:rsidRDefault="791A91AC" w:rsidP="1CCB1404">
      <w:pPr>
        <w:rPr>
          <w:szCs w:val="24"/>
        </w:rPr>
      </w:pPr>
      <w:r w:rsidRPr="00476D2F">
        <w:rPr>
          <w:szCs w:val="24"/>
        </w:rPr>
        <w:t xml:space="preserve">An NA is </w:t>
      </w:r>
      <w:r w:rsidR="00C75B0A" w:rsidRPr="00476D2F">
        <w:rPr>
          <w:szCs w:val="24"/>
        </w:rPr>
        <w:t>authorised</w:t>
      </w:r>
      <w:r w:rsidRPr="00476D2F">
        <w:rPr>
          <w:szCs w:val="24"/>
        </w:rPr>
        <w:t xml:space="preserve"> to add additional or modify R</w:t>
      </w:r>
      <w:r w:rsidR="005551BB" w:rsidRPr="00476D2F">
        <w:rPr>
          <w:szCs w:val="24"/>
        </w:rPr>
        <w:t>&amp;</w:t>
      </w:r>
      <w:r w:rsidRPr="00476D2F">
        <w:rPr>
          <w:szCs w:val="24"/>
        </w:rPr>
        <w:t>Cs or to define stricter regular expressions to enforce maximum consistency.</w:t>
      </w:r>
      <w:r w:rsidR="006C476C">
        <w:rPr>
          <w:szCs w:val="24"/>
        </w:rPr>
        <w:t xml:space="preserve"> </w:t>
      </w:r>
      <w:r w:rsidR="006C476C" w:rsidRPr="006B0B24">
        <w:rPr>
          <w:b/>
          <w:bCs/>
        </w:rPr>
        <w:t xml:space="preserve">NAs shall not relax R&amp;Cs that are </w:t>
      </w:r>
      <w:r w:rsidR="00150EBF">
        <w:rPr>
          <w:b/>
          <w:bCs/>
        </w:rPr>
        <w:t>implementing</w:t>
      </w:r>
      <w:r w:rsidR="006C476C" w:rsidRPr="006B0B24">
        <w:rPr>
          <w:b/>
          <w:bCs/>
        </w:rPr>
        <w:t xml:space="preserve"> CTC legal provisions (including CTC Annex A1a) and UCC legal provisions (including UCC DA Annex B)</w:t>
      </w:r>
      <w:r w:rsidR="006C476C" w:rsidRPr="006B0B24">
        <w:t>. They</w:t>
      </w:r>
      <w:r w:rsidRPr="00476D2F">
        <w:rPr>
          <w:szCs w:val="24"/>
        </w:rPr>
        <w:t xml:space="preserve"> shall avoid ‘relaxed’ R</w:t>
      </w:r>
      <w:r w:rsidR="005551BB" w:rsidRPr="00476D2F">
        <w:rPr>
          <w:szCs w:val="24"/>
        </w:rPr>
        <w:t>&amp;</w:t>
      </w:r>
      <w:r w:rsidRPr="00476D2F">
        <w:rPr>
          <w:szCs w:val="24"/>
        </w:rPr>
        <w:t xml:space="preserve">C validation that would lead to less quality of data. The content of some codelists can be extended with National values (for national usage only), while the content of other codelists could be restricted if one or more values are not applicable). </w:t>
      </w:r>
    </w:p>
    <w:p w14:paraId="0099DEA2" w14:textId="57282CB7" w:rsidR="791A91AC" w:rsidRPr="00476D2F" w:rsidRDefault="791A91AC">
      <w:pPr>
        <w:rPr>
          <w:szCs w:val="24"/>
        </w:rPr>
      </w:pPr>
      <w:r w:rsidRPr="00476D2F">
        <w:rPr>
          <w:szCs w:val="24"/>
        </w:rPr>
        <w:t>Any justified deviation on the codelists applied on ED message that would also impact the Common Domain messages need</w:t>
      </w:r>
      <w:r w:rsidR="00F65995" w:rsidRPr="00476D2F">
        <w:rPr>
          <w:szCs w:val="24"/>
        </w:rPr>
        <w:t>s</w:t>
      </w:r>
      <w:r w:rsidRPr="00476D2F">
        <w:rPr>
          <w:szCs w:val="24"/>
        </w:rPr>
        <w:t xml:space="preserve"> to be documented as a National Deviation for acceptance by the Central Project Team, with decision taken before the Conformance Testing activity starts.</w:t>
      </w:r>
    </w:p>
    <w:p w14:paraId="12B46050" w14:textId="151DE794" w:rsidR="1FB3EA48" w:rsidRPr="00476D2F" w:rsidRDefault="1FB3EA48" w:rsidP="1CCB1404">
      <w:pPr>
        <w:pStyle w:val="Heading4"/>
        <w:rPr>
          <w:bCs/>
          <w:szCs w:val="24"/>
        </w:rPr>
      </w:pPr>
      <w:bookmarkStart w:id="691" w:name="_Ref69311717"/>
      <w:r w:rsidRPr="00476D2F">
        <w:t>Rules/Conditions Validation Principles for Common Domain IEs</w:t>
      </w:r>
      <w:bookmarkEnd w:id="691"/>
    </w:p>
    <w:p w14:paraId="2EF47AEC" w14:textId="2F0AF706" w:rsidR="76B21B85" w:rsidRPr="00476D2F" w:rsidRDefault="76B21B85" w:rsidP="00C007A9">
      <w:pPr>
        <w:ind w:left="1404" w:hanging="1404"/>
        <w:rPr>
          <w:szCs w:val="24"/>
        </w:rPr>
      </w:pPr>
      <w:r w:rsidRPr="00476D2F">
        <w:rPr>
          <w:szCs w:val="24"/>
        </w:rPr>
        <w:t>The following principles are applicable:</w:t>
      </w:r>
    </w:p>
    <w:p w14:paraId="2366A98E" w14:textId="41EFE6B8" w:rsidR="76B21B85" w:rsidRPr="00476D2F" w:rsidRDefault="76B21B85" w:rsidP="00C007A9">
      <w:pPr>
        <w:pStyle w:val="ListParagraph"/>
        <w:numPr>
          <w:ilvl w:val="0"/>
          <w:numId w:val="134"/>
        </w:numPr>
        <w:rPr>
          <w:szCs w:val="24"/>
        </w:rPr>
      </w:pPr>
      <w:r w:rsidRPr="00476D2F">
        <w:rPr>
          <w:szCs w:val="24"/>
        </w:rPr>
        <w:t xml:space="preserve">Any </w:t>
      </w:r>
      <w:r w:rsidRPr="00476D2F">
        <w:rPr>
          <w:i/>
          <w:iCs/>
          <w:szCs w:val="24"/>
        </w:rPr>
        <w:t>Validation Definition</w:t>
      </w:r>
      <w:r w:rsidRPr="00476D2F">
        <w:rPr>
          <w:szCs w:val="24"/>
        </w:rPr>
        <w:t xml:space="preserve"> indicated in the DDNxA Appendices concerns only the CD IEs and not the ED IEs;</w:t>
      </w:r>
    </w:p>
    <w:p w14:paraId="3AAAF40C" w14:textId="730D67D6" w:rsidR="76B21B85" w:rsidRPr="00476D2F" w:rsidRDefault="76B21B85" w:rsidP="21A31AB0">
      <w:pPr>
        <w:pStyle w:val="ListParagraph"/>
        <w:numPr>
          <w:ilvl w:val="0"/>
          <w:numId w:val="134"/>
        </w:numPr>
        <w:rPr>
          <w:szCs w:val="24"/>
        </w:rPr>
      </w:pPr>
      <w:r w:rsidRPr="00476D2F">
        <w:rPr>
          <w:szCs w:val="24"/>
        </w:rPr>
        <w:t>The CD IEs that are based on the declaration IEs shall conform to the CD Technical Specifications irrespectively if an NA has defined a national variant of the declaration (e.g. CCx15C.xsd different from the one published by DG TAXUD);</w:t>
      </w:r>
    </w:p>
    <w:p w14:paraId="1E17EDE1" w14:textId="43CA5F0D" w:rsidR="76B21B85" w:rsidRPr="00476D2F" w:rsidRDefault="76B21B85" w:rsidP="21A31AB0">
      <w:pPr>
        <w:pStyle w:val="ListParagraph"/>
        <w:numPr>
          <w:ilvl w:val="0"/>
          <w:numId w:val="134"/>
        </w:numPr>
        <w:rPr>
          <w:szCs w:val="24"/>
        </w:rPr>
      </w:pPr>
      <w:r w:rsidRPr="00476D2F">
        <w:rPr>
          <w:szCs w:val="24"/>
        </w:rPr>
        <w:t xml:space="preserve">The </w:t>
      </w:r>
      <w:r w:rsidRPr="00476D2F">
        <w:rPr>
          <w:b/>
          <w:szCs w:val="24"/>
        </w:rPr>
        <w:t>Sender</w:t>
      </w:r>
      <w:r w:rsidRPr="00476D2F">
        <w:rPr>
          <w:szCs w:val="24"/>
        </w:rPr>
        <w:t xml:space="preserve"> must ensure the quality of data, meaning that </w:t>
      </w:r>
      <w:r w:rsidRPr="00476D2F">
        <w:rPr>
          <w:szCs w:val="24"/>
          <w:u w:val="single"/>
        </w:rPr>
        <w:t>all</w:t>
      </w:r>
      <w:r w:rsidRPr="00476D2F">
        <w:rPr>
          <w:szCs w:val="24"/>
        </w:rPr>
        <w:t xml:space="preserve"> R</w:t>
      </w:r>
      <w:r w:rsidR="005551BB" w:rsidRPr="00476D2F">
        <w:rPr>
          <w:szCs w:val="24"/>
        </w:rPr>
        <w:t>&amp;</w:t>
      </w:r>
      <w:r w:rsidRPr="00476D2F">
        <w:rPr>
          <w:szCs w:val="24"/>
        </w:rPr>
        <w:t xml:space="preserve">C </w:t>
      </w:r>
      <w:r w:rsidRPr="00476D2F">
        <w:rPr>
          <w:szCs w:val="24"/>
          <w:u w:val="single"/>
        </w:rPr>
        <w:t>must</w:t>
      </w:r>
      <w:r w:rsidRPr="00476D2F">
        <w:rPr>
          <w:szCs w:val="24"/>
        </w:rPr>
        <w:t xml:space="preserve"> be validated, except those </w:t>
      </w:r>
      <w:r w:rsidR="00F65995" w:rsidRPr="00476D2F">
        <w:rPr>
          <w:szCs w:val="24"/>
        </w:rPr>
        <w:t xml:space="preserve">(defined in the DDNxA </w:t>
      </w:r>
      <w:proofErr w:type="spellStart"/>
      <w:r w:rsidR="00F65995" w:rsidRPr="00476D2F">
        <w:rPr>
          <w:szCs w:val="24"/>
        </w:rPr>
        <w:t>Appendice</w:t>
      </w:r>
      <w:proofErr w:type="spellEnd"/>
      <w:r w:rsidR="00F65995" w:rsidRPr="00476D2F">
        <w:rPr>
          <w:szCs w:val="24"/>
        </w:rPr>
        <w:t xml:space="preserve">) </w:t>
      </w:r>
      <w:r w:rsidRPr="00476D2F">
        <w:rPr>
          <w:szCs w:val="24"/>
        </w:rPr>
        <w:t>that can be validated only after the exchange of supplementary IEs or that demand physical/documentary control;</w:t>
      </w:r>
    </w:p>
    <w:p w14:paraId="170800D7" w14:textId="6110EC43"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what is received in terms of validation against XSD</w:t>
      </w:r>
      <w:r w:rsidR="00FE0951">
        <w:rPr>
          <w:szCs w:val="24"/>
        </w:rPr>
        <w:t>;</w:t>
      </w:r>
    </w:p>
    <w:p w14:paraId="37209C19" w14:textId="6144A02D"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Strongly Recommended</w:t>
      </w:r>
      <w:r w:rsidRPr="00476D2F">
        <w:rPr>
          <w:szCs w:val="24"/>
        </w:rPr>
        <w:t xml:space="preserve"> for the </w:t>
      </w:r>
      <w:r w:rsidRPr="00476D2F">
        <w:rPr>
          <w:b/>
          <w:szCs w:val="24"/>
        </w:rPr>
        <w:t>Recipient</w:t>
      </w:r>
      <w:r w:rsidRPr="00476D2F">
        <w:rPr>
          <w:szCs w:val="24"/>
        </w:rPr>
        <w:t xml:space="preserve"> to validate what is received (in terms of validation against the codelists defined in CS/RD2, the validation of R</w:t>
      </w:r>
      <w:r w:rsidR="005551BB" w:rsidRPr="00476D2F">
        <w:rPr>
          <w:szCs w:val="24"/>
        </w:rPr>
        <w:t>&amp;</w:t>
      </w:r>
      <w:r w:rsidRPr="00476D2F">
        <w:rPr>
          <w:szCs w:val="24"/>
        </w:rPr>
        <w:t>Cs, the validation against interfaced applications (e.g. EOS, TARIC) as defined in the rules or recommended in the guidelines</w:t>
      </w:r>
      <w:r w:rsidR="00BD6B8B">
        <w:rPr>
          <w:szCs w:val="24"/>
        </w:rPr>
        <w:t>;</w:t>
      </w:r>
    </w:p>
    <w:p w14:paraId="1539DD32" w14:textId="01A7E029" w:rsidR="009B3839" w:rsidRPr="00476D2F" w:rsidRDefault="009B3839" w:rsidP="009B3839">
      <w:pPr>
        <w:pStyle w:val="ListParagraph"/>
        <w:numPr>
          <w:ilvl w:val="0"/>
          <w:numId w:val="134"/>
        </w:numPr>
        <w:rPr>
          <w:szCs w:val="24"/>
        </w:rPr>
      </w:pPr>
      <w:r w:rsidRPr="00476D2F">
        <w:rPr>
          <w:szCs w:val="24"/>
        </w:rPr>
        <w:t xml:space="preserve">The </w:t>
      </w:r>
      <w:r w:rsidRPr="00476D2F">
        <w:rPr>
          <w:b/>
          <w:bCs/>
          <w:szCs w:val="24"/>
        </w:rPr>
        <w:t>Recipient</w:t>
      </w:r>
      <w:r w:rsidRPr="00476D2F">
        <w:rPr>
          <w:szCs w:val="24"/>
        </w:rPr>
        <w:t xml:space="preserve"> shall adopt the methodology that they consider optimum to implement the validation against the codelists defined in CS/RD2 and/or the validation of R</w:t>
      </w:r>
      <w:r w:rsidR="005551BB" w:rsidRPr="00476D2F">
        <w:rPr>
          <w:szCs w:val="24"/>
        </w:rPr>
        <w:t>&amp;</w:t>
      </w:r>
      <w:r w:rsidRPr="00476D2F">
        <w:rPr>
          <w:szCs w:val="24"/>
        </w:rPr>
        <w:t xml:space="preserve">Cs. Based on any adopted methodology, the reporting of errors shall follow the exception handling principles defined in section </w:t>
      </w:r>
      <w:r w:rsidR="00FE533C" w:rsidRPr="00476D2F">
        <w:rPr>
          <w:szCs w:val="24"/>
        </w:rPr>
        <w:fldChar w:fldCharType="begin"/>
      </w:r>
      <w:r w:rsidR="00FE533C" w:rsidRPr="00476D2F">
        <w:rPr>
          <w:szCs w:val="24"/>
        </w:rPr>
        <w:instrText xml:space="preserve"> REF _Ref32236529 \r \h </w:instrText>
      </w:r>
      <w:r w:rsidR="00FE533C" w:rsidRPr="00476D2F">
        <w:rPr>
          <w:szCs w:val="24"/>
        </w:rPr>
      </w:r>
      <w:r w:rsidR="00FE533C" w:rsidRPr="00476D2F">
        <w:rPr>
          <w:szCs w:val="24"/>
        </w:rPr>
        <w:fldChar w:fldCharType="separate"/>
      </w:r>
      <w:r w:rsidR="004501EF">
        <w:rPr>
          <w:szCs w:val="24"/>
        </w:rPr>
        <w:t>V.3</w:t>
      </w:r>
      <w:r w:rsidR="00FE533C" w:rsidRPr="00476D2F">
        <w:rPr>
          <w:szCs w:val="24"/>
        </w:rPr>
        <w:fldChar w:fldCharType="end"/>
      </w:r>
      <w:r w:rsidRPr="00476D2F">
        <w:rPr>
          <w:szCs w:val="24"/>
        </w:rPr>
        <w:t xml:space="preserve"> i.e. the Syntax/Structural Validation errors shall be reported with XML NACK (IE917) while the Semantic validation errors shall be reported with Functional NACK (IE906: C_FUN_NCK). The Syntax/Structural Validation and the Semantic validation are defined in </w:t>
      </w:r>
      <w:r w:rsidR="00FE533C" w:rsidRPr="00476D2F">
        <w:rPr>
          <w:szCs w:val="24"/>
        </w:rPr>
        <w:fldChar w:fldCharType="begin"/>
      </w:r>
      <w:r w:rsidR="00FE533C" w:rsidRPr="00476D2F">
        <w:rPr>
          <w:szCs w:val="24"/>
        </w:rPr>
        <w:instrText xml:space="preserve"> REF _Ref66372417 \h </w:instrText>
      </w:r>
      <w:r w:rsidR="00FE533C" w:rsidRPr="00476D2F">
        <w:rPr>
          <w:szCs w:val="24"/>
        </w:rPr>
      </w:r>
      <w:r w:rsidR="00FE533C" w:rsidRPr="00476D2F">
        <w:rPr>
          <w:szCs w:val="24"/>
        </w:rPr>
        <w:fldChar w:fldCharType="separate"/>
      </w:r>
      <w:r w:rsidR="004501EF" w:rsidRPr="00476D2F">
        <w:t xml:space="preserve">Table </w:t>
      </w:r>
      <w:r w:rsidR="004501EF">
        <w:rPr>
          <w:noProof/>
        </w:rPr>
        <w:t>13</w:t>
      </w:r>
      <w:r w:rsidR="00FE533C" w:rsidRPr="00476D2F">
        <w:rPr>
          <w:szCs w:val="24"/>
        </w:rPr>
        <w:fldChar w:fldCharType="end"/>
      </w:r>
      <w:r w:rsidR="00FE533C" w:rsidRPr="00476D2F">
        <w:rPr>
          <w:szCs w:val="24"/>
        </w:rPr>
        <w:t xml:space="preserve"> </w:t>
      </w:r>
      <w:r w:rsidRPr="00476D2F">
        <w:rPr>
          <w:szCs w:val="24"/>
        </w:rPr>
        <w:t xml:space="preserve">of section </w:t>
      </w:r>
      <w:r w:rsidR="00FE533C" w:rsidRPr="00476D2F">
        <w:rPr>
          <w:szCs w:val="24"/>
        </w:rPr>
        <w:fldChar w:fldCharType="begin"/>
      </w:r>
      <w:r w:rsidR="00FE533C" w:rsidRPr="00476D2F">
        <w:rPr>
          <w:szCs w:val="24"/>
        </w:rPr>
        <w:instrText xml:space="preserve"> REF _Ref24972912 \r \h </w:instrText>
      </w:r>
      <w:r w:rsidR="00FE533C" w:rsidRPr="00476D2F">
        <w:rPr>
          <w:szCs w:val="24"/>
        </w:rPr>
      </w:r>
      <w:r w:rsidR="00FE533C" w:rsidRPr="00476D2F">
        <w:rPr>
          <w:szCs w:val="24"/>
        </w:rPr>
        <w:fldChar w:fldCharType="separate"/>
      </w:r>
      <w:r w:rsidR="004501EF">
        <w:rPr>
          <w:szCs w:val="24"/>
        </w:rPr>
        <w:t>IV.3</w:t>
      </w:r>
      <w:r w:rsidR="00FE533C" w:rsidRPr="00476D2F">
        <w:rPr>
          <w:szCs w:val="24"/>
        </w:rPr>
        <w:fldChar w:fldCharType="end"/>
      </w:r>
      <w:r w:rsidR="00BD6B8B">
        <w:rPr>
          <w:szCs w:val="24"/>
        </w:rPr>
        <w:t>;</w:t>
      </w:r>
    </w:p>
    <w:p w14:paraId="068663C0" w14:textId="474A46FE"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some specific R</w:t>
      </w:r>
      <w:r w:rsidR="005551BB" w:rsidRPr="00476D2F">
        <w:rPr>
          <w:szCs w:val="24"/>
        </w:rPr>
        <w:t>&amp;</w:t>
      </w:r>
      <w:r w:rsidRPr="00476D2F">
        <w:rPr>
          <w:szCs w:val="24"/>
        </w:rPr>
        <w:t xml:space="preserve">Cs that are </w:t>
      </w:r>
      <w:r w:rsidRPr="00476D2F">
        <w:rPr>
          <w:i/>
          <w:szCs w:val="24"/>
        </w:rPr>
        <w:t>no</w:t>
      </w:r>
      <w:r w:rsidR="00F65995" w:rsidRPr="00476D2F">
        <w:rPr>
          <w:i/>
          <w:szCs w:val="24"/>
        </w:rPr>
        <w:t>n-</w:t>
      </w:r>
      <w:r w:rsidRPr="00476D2F">
        <w:rPr>
          <w:i/>
          <w:szCs w:val="24"/>
        </w:rPr>
        <w:t>checkable</w:t>
      </w:r>
      <w:r w:rsidRPr="00476D2F">
        <w:rPr>
          <w:szCs w:val="24"/>
        </w:rPr>
        <w:t xml:space="preserve"> by the </w:t>
      </w:r>
      <w:r w:rsidRPr="00476D2F">
        <w:rPr>
          <w:b/>
          <w:szCs w:val="24"/>
        </w:rPr>
        <w:t>Sender</w:t>
      </w:r>
      <w:r w:rsidRPr="00476D2F">
        <w:rPr>
          <w:szCs w:val="24"/>
        </w:rPr>
        <w:t xml:space="preserve">, or </w:t>
      </w:r>
      <w:r w:rsidR="006A04FF" w:rsidRPr="00476D2F">
        <w:rPr>
          <w:szCs w:val="24"/>
        </w:rPr>
        <w:t>is</w:t>
      </w:r>
      <w:r w:rsidRPr="00476D2F">
        <w:rPr>
          <w:szCs w:val="24"/>
        </w:rPr>
        <w:t xml:space="preserve"> crucial to trigger or not an important process (e.g. to assess if the Safety &amp; Security Data are all available and valid (or not), to enforce a request (or not) of a separate EXS)</w:t>
      </w:r>
      <w:r w:rsidR="00BD6B8B">
        <w:rPr>
          <w:szCs w:val="24"/>
        </w:rPr>
        <w:t>;</w:t>
      </w:r>
    </w:p>
    <w:p w14:paraId="57DD7765" w14:textId="7E053F39" w:rsidR="76B21B85" w:rsidRPr="00476D2F" w:rsidRDefault="76B21B85" w:rsidP="21A31AB0">
      <w:pPr>
        <w:pStyle w:val="ListParagraph"/>
        <w:numPr>
          <w:ilvl w:val="0"/>
          <w:numId w:val="134"/>
        </w:numPr>
        <w:rPr>
          <w:szCs w:val="24"/>
        </w:rPr>
      </w:pPr>
      <w:r w:rsidRPr="00476D2F">
        <w:t xml:space="preserve">The </w:t>
      </w:r>
      <w:r w:rsidRPr="00476D2F">
        <w:rPr>
          <w:b/>
        </w:rPr>
        <w:t>Recipient</w:t>
      </w:r>
      <w:r w:rsidRPr="00476D2F">
        <w:t xml:space="preserve"> </w:t>
      </w:r>
      <w:r w:rsidRPr="00476D2F">
        <w:rPr>
          <w:u w:val="single"/>
        </w:rPr>
        <w:t>shall not</w:t>
      </w:r>
      <w:r w:rsidRPr="00476D2F">
        <w:t xml:space="preserve"> validate some specific R</w:t>
      </w:r>
      <w:r w:rsidR="005551BB" w:rsidRPr="00476D2F">
        <w:t>&amp;</w:t>
      </w:r>
      <w:r w:rsidRPr="00476D2F">
        <w:t xml:space="preserve">Cs, because it is considered that only the </w:t>
      </w:r>
      <w:r w:rsidRPr="00476D2F">
        <w:rPr>
          <w:b/>
        </w:rPr>
        <w:t>Sender</w:t>
      </w:r>
      <w:r w:rsidRPr="00476D2F">
        <w:t xml:space="preserve"> can verify the accuracy of the information included in the message exchanged. Consequently, the </w:t>
      </w:r>
      <w:r w:rsidRPr="00476D2F">
        <w:rPr>
          <w:b/>
        </w:rPr>
        <w:t>Recipient</w:t>
      </w:r>
      <w:r w:rsidRPr="00476D2F">
        <w:t xml:space="preserve"> shall not reject an incoming IE based on the validation result of these </w:t>
      </w:r>
      <w:r w:rsidR="00F65995" w:rsidRPr="00476D2F">
        <w:t xml:space="preserve">specific </w:t>
      </w:r>
      <w:r w:rsidRPr="00476D2F">
        <w:t>R</w:t>
      </w:r>
      <w:r w:rsidR="005551BB" w:rsidRPr="00476D2F">
        <w:t>&amp;</w:t>
      </w:r>
      <w:r w:rsidRPr="00476D2F">
        <w:t>Cs.</w:t>
      </w:r>
    </w:p>
    <w:p w14:paraId="3B25408B" w14:textId="23468FEA" w:rsidR="43E1AB90" w:rsidRPr="00476D2F" w:rsidRDefault="43E1AB90" w:rsidP="1CCB1404">
      <w:pPr>
        <w:pStyle w:val="Heading5"/>
        <w:rPr>
          <w:szCs w:val="24"/>
        </w:rPr>
      </w:pPr>
      <w:r w:rsidRPr="00476D2F">
        <w:t>Validation values</w:t>
      </w:r>
    </w:p>
    <w:p w14:paraId="110B611B" w14:textId="2A5777A7" w:rsidR="43E1AB90" w:rsidRPr="00476D2F" w:rsidRDefault="43E1AB90">
      <w:pPr>
        <w:rPr>
          <w:szCs w:val="24"/>
        </w:rPr>
      </w:pPr>
      <w:r w:rsidRPr="00476D2F">
        <w:rPr>
          <w:szCs w:val="24"/>
        </w:rPr>
        <w:t>Based on the above principles, Rules</w:t>
      </w:r>
      <w:r w:rsidR="005551BB" w:rsidRPr="00476D2F">
        <w:rPr>
          <w:szCs w:val="24"/>
        </w:rPr>
        <w:t xml:space="preserve"> &amp; </w:t>
      </w:r>
      <w:r w:rsidRPr="00476D2F">
        <w:rPr>
          <w:szCs w:val="24"/>
        </w:rPr>
        <w:t xml:space="preserve">Conditions validation definition for Sender and Recipient will be based on the below allowed set of validation values for the Common Domain IEs: </w:t>
      </w:r>
    </w:p>
    <w:p w14:paraId="6A004470" w14:textId="7DA4196A" w:rsidR="43E1AB90" w:rsidRPr="00476D2F" w:rsidRDefault="43E1AB90" w:rsidP="00C007A9">
      <w:pPr>
        <w:pStyle w:val="ListParagraph"/>
        <w:numPr>
          <w:ilvl w:val="0"/>
          <w:numId w:val="34"/>
        </w:numPr>
        <w:rPr>
          <w:szCs w:val="24"/>
        </w:rPr>
      </w:pPr>
      <w:r w:rsidRPr="00476D2F">
        <w:rPr>
          <w:szCs w:val="24"/>
        </w:rPr>
        <w:t>“R” (Required validation by all countries)</w:t>
      </w:r>
      <w:r w:rsidR="00A9335A">
        <w:rPr>
          <w:szCs w:val="24"/>
        </w:rPr>
        <w:t>;</w:t>
      </w:r>
    </w:p>
    <w:p w14:paraId="773B645F" w14:textId="19C6F21E" w:rsidR="43E1AB90" w:rsidRPr="00476D2F" w:rsidRDefault="43E1AB90" w:rsidP="00C007A9">
      <w:pPr>
        <w:pStyle w:val="ListParagraph"/>
        <w:numPr>
          <w:ilvl w:val="0"/>
          <w:numId w:val="34"/>
        </w:numPr>
        <w:rPr>
          <w:szCs w:val="24"/>
        </w:rPr>
      </w:pPr>
      <w:r w:rsidRPr="00476D2F">
        <w:rPr>
          <w:szCs w:val="24"/>
        </w:rPr>
        <w:t>“SR” (‘Strongly recommended’)</w:t>
      </w:r>
      <w:r w:rsidR="00A9335A">
        <w:rPr>
          <w:szCs w:val="24"/>
        </w:rPr>
        <w:t>;</w:t>
      </w:r>
    </w:p>
    <w:p w14:paraId="4791EAA3" w14:textId="0EC1EC0B" w:rsidR="43E1AB90" w:rsidRPr="00476D2F" w:rsidRDefault="43E1AB90" w:rsidP="00C007A9">
      <w:pPr>
        <w:pStyle w:val="ListParagraph"/>
        <w:numPr>
          <w:ilvl w:val="0"/>
          <w:numId w:val="34"/>
        </w:numPr>
        <w:rPr>
          <w:szCs w:val="24"/>
        </w:rPr>
      </w:pPr>
      <w:r w:rsidRPr="00476D2F">
        <w:rPr>
          <w:szCs w:val="24"/>
        </w:rPr>
        <w:t>“N” (Not allowed/applicable validation).</w:t>
      </w:r>
    </w:p>
    <w:p w14:paraId="2224EC58" w14:textId="78960493" w:rsidR="43E1AB90" w:rsidRPr="00476D2F" w:rsidRDefault="43E1AB90">
      <w:pPr>
        <w:rPr>
          <w:szCs w:val="24"/>
        </w:rPr>
      </w:pPr>
      <w:r w:rsidRPr="00476D2F">
        <w:rPr>
          <w:szCs w:val="24"/>
        </w:rPr>
        <w:t>Any R</w:t>
      </w:r>
      <w:r w:rsidR="005551BB" w:rsidRPr="00476D2F">
        <w:rPr>
          <w:szCs w:val="24"/>
        </w:rPr>
        <w:t>&amp;</w:t>
      </w:r>
      <w:r w:rsidRPr="00476D2F">
        <w:rPr>
          <w:szCs w:val="24"/>
        </w:rPr>
        <w:t xml:space="preserve">C will have a </w:t>
      </w:r>
      <w:r w:rsidRPr="00476D2F">
        <w:rPr>
          <w:i/>
          <w:iCs/>
          <w:szCs w:val="24"/>
        </w:rPr>
        <w:t>global validation value</w:t>
      </w:r>
      <w:r w:rsidRPr="00476D2F">
        <w:rPr>
          <w:szCs w:val="24"/>
        </w:rPr>
        <w:t xml:space="preserve"> for both “Validation by Sender” and “Validation by Recipient” attributes, taken from the values of the above list.</w:t>
      </w:r>
    </w:p>
    <w:p w14:paraId="4AB136F3" w14:textId="2E3A8379" w:rsidR="43E1AB90" w:rsidRPr="00476D2F" w:rsidRDefault="43E1AB90">
      <w:pPr>
        <w:rPr>
          <w:szCs w:val="24"/>
        </w:rPr>
      </w:pPr>
      <w:r w:rsidRPr="00476D2F">
        <w:rPr>
          <w:szCs w:val="24"/>
        </w:rPr>
        <w:t xml:space="preserve">In some cases, the </w:t>
      </w:r>
      <w:r w:rsidRPr="00476D2F">
        <w:rPr>
          <w:i/>
          <w:iCs/>
          <w:szCs w:val="24"/>
        </w:rPr>
        <w:t>global validation value</w:t>
      </w:r>
      <w:r w:rsidRPr="00476D2F">
        <w:rPr>
          <w:szCs w:val="24"/>
        </w:rPr>
        <w:t xml:space="preserve"> must be overwritten by an </w:t>
      </w:r>
      <w:r w:rsidRPr="00476D2F">
        <w:rPr>
          <w:i/>
          <w:iCs/>
          <w:szCs w:val="24"/>
        </w:rPr>
        <w:t>exceptional validation value</w:t>
      </w:r>
      <w:r w:rsidRPr="00476D2F">
        <w:rPr>
          <w:szCs w:val="24"/>
        </w:rPr>
        <w:t>. Indeed, some R</w:t>
      </w:r>
      <w:r w:rsidR="005551BB" w:rsidRPr="00476D2F">
        <w:rPr>
          <w:szCs w:val="24"/>
        </w:rPr>
        <w:t>&amp;</w:t>
      </w:r>
      <w:r w:rsidRPr="00476D2F">
        <w:rPr>
          <w:szCs w:val="24"/>
        </w:rPr>
        <w:t xml:space="preserve">C need to be validated differently for one or more specific IE(s). In that case, the globally assigned value for the “Validation by Sender” and “Validation by Recipient” </w:t>
      </w:r>
      <w:r w:rsidR="002930BE" w:rsidRPr="00476D2F">
        <w:rPr>
          <w:szCs w:val="24"/>
        </w:rPr>
        <w:t>attributes is</w:t>
      </w:r>
      <w:r w:rsidRPr="00476D2F">
        <w:rPr>
          <w:szCs w:val="24"/>
        </w:rPr>
        <w:t xml:space="preserve"> replaced by </w:t>
      </w:r>
      <w:r w:rsidRPr="00476D2F">
        <w:rPr>
          <w:i/>
          <w:iCs/>
          <w:szCs w:val="24"/>
        </w:rPr>
        <w:t>exceptional validation value</w:t>
      </w:r>
      <w:r w:rsidRPr="00476D2F">
        <w:rPr>
          <w:szCs w:val="24"/>
        </w:rPr>
        <w:t xml:space="preserve"> that will be declared specifically for this (these) IE(s).</w:t>
      </w:r>
    </w:p>
    <w:p w14:paraId="1CBD91F9" w14:textId="4CC2A4FD" w:rsidR="43E1AB90" w:rsidRPr="00476D2F" w:rsidRDefault="43E1AB90" w:rsidP="00442579">
      <w:pPr>
        <w:pStyle w:val="Heading5"/>
        <w:keepNext/>
        <w:keepLines/>
        <w:rPr>
          <w:szCs w:val="24"/>
        </w:rPr>
      </w:pPr>
      <w:r w:rsidRPr="00476D2F">
        <w:t>Validation general categories</w:t>
      </w:r>
    </w:p>
    <w:p w14:paraId="59ED2E3A" w14:textId="5FD6DAA3" w:rsidR="43E1AB90" w:rsidRPr="00476D2F" w:rsidRDefault="43E1AB90" w:rsidP="00442579">
      <w:pPr>
        <w:pStyle w:val="ListParagraph"/>
        <w:keepNext/>
        <w:keepLines/>
        <w:numPr>
          <w:ilvl w:val="0"/>
          <w:numId w:val="132"/>
        </w:numPr>
        <w:rPr>
          <w:szCs w:val="24"/>
        </w:rPr>
      </w:pPr>
      <w:r w:rsidRPr="00476D2F">
        <w:rPr>
          <w:szCs w:val="24"/>
        </w:rPr>
        <w:t xml:space="preserve">No validation value will be declared to all </w:t>
      </w:r>
      <w:r w:rsidRPr="00476D2F">
        <w:rPr>
          <w:b/>
          <w:bCs/>
          <w:szCs w:val="24"/>
        </w:rPr>
        <w:t>Guidelines</w:t>
      </w:r>
      <w:r w:rsidRPr="00476D2F">
        <w:rPr>
          <w:szCs w:val="24"/>
        </w:rPr>
        <w:t xml:space="preserve"> and </w:t>
      </w:r>
      <w:r w:rsidRPr="00476D2F">
        <w:rPr>
          <w:b/>
          <w:bCs/>
          <w:szCs w:val="24"/>
        </w:rPr>
        <w:t>Sequencing Rules</w:t>
      </w:r>
      <w:r w:rsidRPr="00476D2F">
        <w:rPr>
          <w:szCs w:val="24"/>
        </w:rPr>
        <w:t>;</w:t>
      </w:r>
    </w:p>
    <w:p w14:paraId="6EF3865F" w14:textId="0CB32CD8" w:rsidR="43E1AB90" w:rsidRPr="00476D2F" w:rsidRDefault="43E1AB90" w:rsidP="00442579">
      <w:pPr>
        <w:pStyle w:val="ListParagraph"/>
        <w:keepNext/>
        <w:keepLines/>
        <w:numPr>
          <w:ilvl w:val="0"/>
          <w:numId w:val="132"/>
        </w:numPr>
        <w:rPr>
          <w:szCs w:val="24"/>
        </w:rPr>
      </w:pPr>
      <w:r w:rsidRPr="00476D2F">
        <w:rPr>
          <w:szCs w:val="24"/>
        </w:rPr>
        <w:t xml:space="preserve">For </w:t>
      </w:r>
      <w:r w:rsidRPr="00476D2F">
        <w:rPr>
          <w:b/>
          <w:bCs/>
          <w:szCs w:val="24"/>
        </w:rPr>
        <w:t>TRT</w:t>
      </w:r>
      <w:r w:rsidRPr="00476D2F">
        <w:rPr>
          <w:szCs w:val="24"/>
        </w:rPr>
        <w:t xml:space="preserve">s the validation value for the </w:t>
      </w:r>
      <w:r w:rsidRPr="00476D2F">
        <w:rPr>
          <w:b/>
          <w:szCs w:val="24"/>
        </w:rPr>
        <w:t>Sender</w:t>
      </w:r>
      <w:r w:rsidRPr="00476D2F">
        <w:rPr>
          <w:szCs w:val="24"/>
        </w:rPr>
        <w:t xml:space="preserve"> will be “R” and for the </w:t>
      </w:r>
      <w:r w:rsidRPr="00476D2F">
        <w:rPr>
          <w:b/>
          <w:szCs w:val="24"/>
        </w:rPr>
        <w:t>Recipient</w:t>
      </w:r>
      <w:r w:rsidRPr="00476D2F">
        <w:rPr>
          <w:szCs w:val="24"/>
        </w:rPr>
        <w:t xml:space="preserve"> will be “SR”;</w:t>
      </w:r>
    </w:p>
    <w:p w14:paraId="0D0760C7" w14:textId="15D28D67" w:rsidR="43E1AB90" w:rsidRPr="00476D2F" w:rsidRDefault="43E1AB90" w:rsidP="00442579">
      <w:pPr>
        <w:pStyle w:val="ListParagraph"/>
        <w:keepNext/>
        <w:keepLines/>
        <w:numPr>
          <w:ilvl w:val="0"/>
          <w:numId w:val="132"/>
        </w:numPr>
        <w:rPr>
          <w:b/>
          <w:bCs/>
          <w:szCs w:val="24"/>
        </w:rPr>
      </w:pPr>
      <w:r w:rsidRPr="00476D2F">
        <w:rPr>
          <w:b/>
          <w:bCs/>
          <w:szCs w:val="24"/>
        </w:rPr>
        <w:t>BRT-1</w:t>
      </w:r>
      <w:r w:rsidRPr="00476D2F">
        <w:rPr>
          <w:szCs w:val="24"/>
        </w:rPr>
        <w:t>s that disable R</w:t>
      </w:r>
      <w:r w:rsidR="005551BB" w:rsidRPr="00476D2F">
        <w:rPr>
          <w:szCs w:val="24"/>
        </w:rPr>
        <w:t>&amp;</w:t>
      </w:r>
      <w:r w:rsidRPr="00476D2F">
        <w:rPr>
          <w:szCs w:val="24"/>
        </w:rPr>
        <w:t xml:space="preserve">C and define optionality must be validated by both </w:t>
      </w:r>
      <w:r w:rsidRPr="00476D2F">
        <w:rPr>
          <w:b/>
          <w:szCs w:val="24"/>
        </w:rPr>
        <w:t>Sender</w:t>
      </w:r>
      <w:r w:rsidRPr="00476D2F">
        <w:rPr>
          <w:szCs w:val="24"/>
        </w:rPr>
        <w:t xml:space="preserve"> and </w:t>
      </w:r>
      <w:r w:rsidRPr="00476D2F">
        <w:rPr>
          <w:b/>
          <w:szCs w:val="24"/>
        </w:rPr>
        <w:t>Recipient</w:t>
      </w:r>
      <w:r w:rsidRPr="00476D2F">
        <w:rPr>
          <w:szCs w:val="24"/>
        </w:rPr>
        <w:t xml:space="preserve"> (Validation value: “R”);</w:t>
      </w:r>
    </w:p>
    <w:p w14:paraId="5F612E1A" w14:textId="1099EEFC" w:rsidR="43E1AB90" w:rsidRPr="00476D2F" w:rsidRDefault="43E1AB90" w:rsidP="00442579">
      <w:pPr>
        <w:pStyle w:val="ListParagraph"/>
        <w:keepNext/>
        <w:keepLines/>
        <w:numPr>
          <w:ilvl w:val="0"/>
          <w:numId w:val="132"/>
        </w:numPr>
        <w:rPr>
          <w:b/>
          <w:bCs/>
          <w:szCs w:val="24"/>
        </w:rPr>
      </w:pPr>
      <w:r w:rsidRPr="00476D2F">
        <w:rPr>
          <w:b/>
          <w:bCs/>
          <w:szCs w:val="24"/>
        </w:rPr>
        <w:t>BRT-1</w:t>
      </w:r>
      <w:r w:rsidRPr="00476D2F">
        <w:rPr>
          <w:szCs w:val="24"/>
        </w:rPr>
        <w:t xml:space="preserve">s that operate like Rules must be validated by the </w:t>
      </w:r>
      <w:r w:rsidRPr="00476D2F">
        <w:rPr>
          <w:b/>
          <w:szCs w:val="24"/>
        </w:rPr>
        <w:t>Sender</w:t>
      </w:r>
      <w:r w:rsidRPr="00476D2F">
        <w:rPr>
          <w:szCs w:val="24"/>
        </w:rPr>
        <w:t xml:space="preserve"> and for the </w:t>
      </w:r>
      <w:r w:rsidRPr="00476D2F">
        <w:rPr>
          <w:b/>
          <w:szCs w:val="24"/>
        </w:rPr>
        <w:t>Recipient</w:t>
      </w:r>
      <w:r w:rsidRPr="00476D2F">
        <w:rPr>
          <w:szCs w:val="24"/>
        </w:rPr>
        <w:t xml:space="preserve"> the validation value will be applied on a case-by-case basis.</w:t>
      </w:r>
    </w:p>
    <w:p w14:paraId="624E82B1" w14:textId="49877718" w:rsidR="43E1AB90" w:rsidRPr="00476D2F" w:rsidRDefault="43E1AB90" w:rsidP="00442579">
      <w:pPr>
        <w:pStyle w:val="ListParagraph"/>
        <w:keepNext/>
        <w:keepLines/>
        <w:numPr>
          <w:ilvl w:val="0"/>
          <w:numId w:val="132"/>
        </w:numPr>
        <w:rPr>
          <w:b/>
          <w:bCs/>
          <w:szCs w:val="24"/>
        </w:rPr>
      </w:pPr>
      <w:r w:rsidRPr="00476D2F">
        <w:rPr>
          <w:b/>
          <w:bCs/>
          <w:szCs w:val="24"/>
        </w:rPr>
        <w:t>BRT-2</w:t>
      </w:r>
      <w:r w:rsidRPr="00476D2F">
        <w:rPr>
          <w:szCs w:val="24"/>
        </w:rPr>
        <w:t>s that disable R</w:t>
      </w:r>
      <w:r w:rsidR="005551BB" w:rsidRPr="00476D2F">
        <w:rPr>
          <w:szCs w:val="24"/>
        </w:rPr>
        <w:t>&amp;</w:t>
      </w:r>
      <w:r w:rsidRPr="00476D2F">
        <w:rPr>
          <w:szCs w:val="24"/>
        </w:rPr>
        <w:t xml:space="preserve">C and define optionality must be validated by both </w:t>
      </w:r>
      <w:r w:rsidRPr="00476D2F">
        <w:rPr>
          <w:b/>
          <w:szCs w:val="24"/>
        </w:rPr>
        <w:t>Sender</w:t>
      </w:r>
      <w:r w:rsidRPr="00476D2F">
        <w:rPr>
          <w:szCs w:val="24"/>
        </w:rPr>
        <w:t xml:space="preserve"> (“R”) and </w:t>
      </w:r>
      <w:r w:rsidRPr="00476D2F">
        <w:rPr>
          <w:b/>
          <w:szCs w:val="24"/>
        </w:rPr>
        <w:t>Recipient</w:t>
      </w:r>
      <w:r w:rsidRPr="00476D2F">
        <w:rPr>
          <w:szCs w:val="24"/>
        </w:rPr>
        <w:t xml:space="preserve"> (“R”);</w:t>
      </w:r>
    </w:p>
    <w:p w14:paraId="3A2F208F" w14:textId="07924C81" w:rsidR="1CCB1404" w:rsidRPr="00A079D8" w:rsidRDefault="43E1AB90" w:rsidP="1CCB1404">
      <w:pPr>
        <w:pStyle w:val="ListParagraph"/>
        <w:numPr>
          <w:ilvl w:val="0"/>
          <w:numId w:val="132"/>
        </w:numPr>
        <w:rPr>
          <w:b/>
          <w:bCs/>
          <w:szCs w:val="24"/>
        </w:rPr>
      </w:pPr>
      <w:r w:rsidRPr="00476D2F">
        <w:rPr>
          <w:b/>
          <w:bCs/>
          <w:szCs w:val="24"/>
        </w:rPr>
        <w:t>BRT-2</w:t>
      </w:r>
      <w:r w:rsidRPr="00476D2F">
        <w:rPr>
          <w:szCs w:val="24"/>
        </w:rPr>
        <w:t xml:space="preserve">s that apply format restriction must by validated by the </w:t>
      </w:r>
      <w:r w:rsidRPr="00476D2F">
        <w:rPr>
          <w:b/>
          <w:szCs w:val="24"/>
        </w:rPr>
        <w:t>Sender</w:t>
      </w:r>
      <w:r w:rsidRPr="00476D2F">
        <w:rPr>
          <w:szCs w:val="24"/>
        </w:rPr>
        <w:t xml:space="preserve"> (“R”). Validation by </w:t>
      </w:r>
      <w:r w:rsidRPr="00476D2F">
        <w:rPr>
          <w:b/>
          <w:szCs w:val="24"/>
        </w:rPr>
        <w:t>Recipient</w:t>
      </w:r>
      <w:r w:rsidRPr="00476D2F">
        <w:rPr>
          <w:szCs w:val="24"/>
        </w:rPr>
        <w:t xml:space="preserve"> is Strongly Recommended (“SR”)</w:t>
      </w:r>
      <w:r w:rsidR="006E472F">
        <w:rPr>
          <w:szCs w:val="24"/>
        </w:rPr>
        <w:t>.</w:t>
      </w:r>
    </w:p>
    <w:p w14:paraId="49DBACEB" w14:textId="77777777" w:rsidR="006E472F" w:rsidRDefault="006E472F" w:rsidP="00A079D8">
      <w:pPr>
        <w:pStyle w:val="ListParagraph"/>
        <w:rPr>
          <w:b/>
          <w:bCs/>
          <w:szCs w:val="24"/>
        </w:rPr>
      </w:pPr>
    </w:p>
    <w:p w14:paraId="19A9B410" w14:textId="77777777" w:rsidR="0097484E" w:rsidRDefault="0097484E" w:rsidP="00442579">
      <w:pPr>
        <w:rPr>
          <w:b/>
          <w:bCs/>
          <w:szCs w:val="24"/>
        </w:rPr>
      </w:pPr>
    </w:p>
    <w:p w14:paraId="5D520848" w14:textId="77777777" w:rsidR="00442579" w:rsidRDefault="00442579" w:rsidP="00442579">
      <w:pPr>
        <w:rPr>
          <w:b/>
          <w:bCs/>
          <w:szCs w:val="24"/>
        </w:rPr>
      </w:pPr>
    </w:p>
    <w:p w14:paraId="697C846B" w14:textId="77777777" w:rsidR="00442579" w:rsidRPr="00442579" w:rsidRDefault="00442579" w:rsidP="00442579">
      <w:pPr>
        <w:rPr>
          <w:b/>
          <w:bCs/>
          <w:szCs w:val="24"/>
        </w:rPr>
      </w:pPr>
    </w:p>
    <w:p w14:paraId="2D199C5E" w14:textId="5D932E9D" w:rsidR="007A3A82" w:rsidRPr="00476D2F" w:rsidRDefault="00B8786A" w:rsidP="00453F8A">
      <w:pPr>
        <w:pStyle w:val="Heading2"/>
        <w:ind w:left="851" w:hanging="851"/>
      </w:pPr>
      <w:bookmarkStart w:id="692" w:name="_Toc531374126"/>
      <w:bookmarkStart w:id="693" w:name="_Toc5268050"/>
      <w:bookmarkStart w:id="694" w:name="_Toc5276490"/>
      <w:bookmarkStart w:id="695" w:name="_Toc531374145"/>
      <w:bookmarkStart w:id="696" w:name="_Toc5268069"/>
      <w:bookmarkStart w:id="697" w:name="_Toc5276509"/>
      <w:bookmarkStart w:id="698" w:name="_Toc531374150"/>
      <w:bookmarkStart w:id="699" w:name="_Toc5268074"/>
      <w:bookmarkStart w:id="700" w:name="_Toc5276514"/>
      <w:bookmarkStart w:id="701" w:name="_Toc531374152"/>
      <w:bookmarkStart w:id="702" w:name="_Toc5268076"/>
      <w:bookmarkStart w:id="703" w:name="_Toc5276516"/>
      <w:bookmarkStart w:id="704" w:name="_Toc531374154"/>
      <w:bookmarkStart w:id="705" w:name="_Toc5268078"/>
      <w:bookmarkStart w:id="706" w:name="_Toc5276518"/>
      <w:bookmarkStart w:id="707" w:name="_Toc531374155"/>
      <w:bookmarkStart w:id="708" w:name="_Toc5268079"/>
      <w:bookmarkStart w:id="709" w:name="_Toc5276519"/>
      <w:bookmarkStart w:id="710" w:name="_Toc531374157"/>
      <w:bookmarkStart w:id="711" w:name="_Toc5268081"/>
      <w:bookmarkStart w:id="712" w:name="_Toc5276521"/>
      <w:bookmarkStart w:id="713" w:name="_Toc531374165"/>
      <w:bookmarkStart w:id="714" w:name="_Toc5268089"/>
      <w:bookmarkStart w:id="715" w:name="_Toc5276529"/>
      <w:bookmarkStart w:id="716" w:name="_Ref525844685"/>
      <w:bookmarkStart w:id="717" w:name="_Ref525858233"/>
      <w:bookmarkStart w:id="718" w:name="_Toc526170438"/>
      <w:bookmarkStart w:id="719" w:name="_Ref5195971"/>
      <w:bookmarkStart w:id="720" w:name="_Ref27413860"/>
      <w:bookmarkStart w:id="721" w:name="_Ref27414134"/>
      <w:bookmarkStart w:id="722" w:name="_Ref525844345"/>
      <w:bookmarkStart w:id="723" w:name="_Toc185900703"/>
      <w:bookmarkEnd w:id="685"/>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rsidRPr="00476D2F">
        <w:t xml:space="preserve">Numbering </w:t>
      </w:r>
      <w:r w:rsidR="007A3A82" w:rsidRPr="00476D2F">
        <w:t>Convention</w:t>
      </w:r>
      <w:bookmarkEnd w:id="716"/>
      <w:r w:rsidRPr="00476D2F">
        <w:t xml:space="preserve"> for </w:t>
      </w:r>
      <w:r w:rsidR="0017570F" w:rsidRPr="00476D2F">
        <w:t>Rules &amp; Conditions (</w:t>
      </w:r>
      <w:r w:rsidRPr="00476D2F">
        <w:t>R/</w:t>
      </w:r>
      <w:r w:rsidR="007646DE" w:rsidRPr="00476D2F">
        <w:t>C/</w:t>
      </w:r>
      <w:r w:rsidR="009033B4" w:rsidRPr="00476D2F">
        <w:t>T</w:t>
      </w:r>
      <w:r w:rsidRPr="00476D2F">
        <w:t>/TRT</w:t>
      </w:r>
      <w:r w:rsidR="00902EB3" w:rsidRPr="00476D2F">
        <w:t>/</w:t>
      </w:r>
      <w:r w:rsidR="007646DE" w:rsidRPr="00476D2F">
        <w:t>BRT/</w:t>
      </w:r>
      <w:r w:rsidR="00902EB3" w:rsidRPr="00476D2F">
        <w:t>S/G</w:t>
      </w:r>
      <w:r w:rsidR="0017570F" w:rsidRPr="00476D2F">
        <w:t>)</w:t>
      </w:r>
      <w:r w:rsidRPr="00476D2F">
        <w:t xml:space="preserve"> </w:t>
      </w:r>
      <w:bookmarkEnd w:id="717"/>
      <w:bookmarkEnd w:id="718"/>
      <w:r w:rsidR="00EC2DB5" w:rsidRPr="00476D2F">
        <w:t xml:space="preserve">for </w:t>
      </w:r>
      <w:bookmarkEnd w:id="719"/>
      <w:bookmarkEnd w:id="720"/>
      <w:bookmarkEnd w:id="721"/>
      <w:r w:rsidR="00516E8D">
        <w:t>AES-P1, NCTS-P5 and NCTS-P6</w:t>
      </w:r>
      <w:bookmarkEnd w:id="723"/>
    </w:p>
    <w:p w14:paraId="25EC2BFA" w14:textId="2112308D" w:rsidR="00FD49B4" w:rsidRPr="00476D2F" w:rsidRDefault="00FD49B4" w:rsidP="00DB5464">
      <w:pPr>
        <w:spacing w:after="120"/>
      </w:pPr>
      <w:r w:rsidRPr="00476D2F">
        <w:t>The following numbering conventions will be followed per case:</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4253"/>
        <w:gridCol w:w="3118"/>
        <w:gridCol w:w="1581"/>
      </w:tblGrid>
      <w:tr w:rsidR="00FD49B4" w:rsidRPr="00110E6A" w14:paraId="124407CA" w14:textId="77777777" w:rsidTr="00BB674D">
        <w:trPr>
          <w:trHeight w:val="340"/>
        </w:trPr>
        <w:tc>
          <w:tcPr>
            <w:tcW w:w="4253" w:type="dxa"/>
            <w:shd w:val="clear" w:color="auto" w:fill="002060"/>
            <w:vAlign w:val="center"/>
            <w:hideMark/>
          </w:tcPr>
          <w:p w14:paraId="0728C034" w14:textId="6894B068" w:rsidR="00FD49B4" w:rsidRPr="00476D2F" w:rsidRDefault="00FD49B4" w:rsidP="00FD49B4">
            <w:pPr>
              <w:spacing w:before="120" w:after="120"/>
              <w:jc w:val="left"/>
              <w:rPr>
                <w:b/>
                <w:sz w:val="22"/>
              </w:rPr>
            </w:pPr>
            <w:r w:rsidRPr="00476D2F">
              <w:rPr>
                <w:b/>
                <w:sz w:val="22"/>
              </w:rPr>
              <w:t>Item</w:t>
            </w:r>
          </w:p>
        </w:tc>
        <w:tc>
          <w:tcPr>
            <w:tcW w:w="3118" w:type="dxa"/>
            <w:shd w:val="clear" w:color="auto" w:fill="002060"/>
            <w:vAlign w:val="center"/>
            <w:hideMark/>
          </w:tcPr>
          <w:p w14:paraId="4162397F" w14:textId="5300B95A" w:rsidR="00FD49B4" w:rsidRPr="00476D2F" w:rsidRDefault="00FD49B4" w:rsidP="00DB5464">
            <w:pPr>
              <w:spacing w:before="120" w:after="120"/>
              <w:jc w:val="center"/>
              <w:rPr>
                <w:b/>
                <w:sz w:val="22"/>
              </w:rPr>
            </w:pPr>
            <w:r w:rsidRPr="00476D2F">
              <w:rPr>
                <w:b/>
                <w:sz w:val="22"/>
              </w:rPr>
              <w:t>Naming Convention</w:t>
            </w:r>
          </w:p>
        </w:tc>
        <w:tc>
          <w:tcPr>
            <w:tcW w:w="1581" w:type="dxa"/>
            <w:shd w:val="clear" w:color="auto" w:fill="002060"/>
            <w:vAlign w:val="center"/>
            <w:hideMark/>
          </w:tcPr>
          <w:p w14:paraId="70449639" w14:textId="03B88290" w:rsidR="00FD49B4" w:rsidRPr="00476D2F" w:rsidRDefault="00FD49B4" w:rsidP="00DB5464">
            <w:pPr>
              <w:spacing w:before="120" w:after="120"/>
              <w:jc w:val="center"/>
              <w:rPr>
                <w:b/>
                <w:sz w:val="22"/>
              </w:rPr>
            </w:pPr>
            <w:r w:rsidRPr="00476D2F">
              <w:rPr>
                <w:b/>
                <w:sz w:val="22"/>
              </w:rPr>
              <w:t>Example</w:t>
            </w:r>
          </w:p>
        </w:tc>
      </w:tr>
      <w:tr w:rsidR="00FD49B4" w:rsidRPr="00110E6A" w14:paraId="7DD8E0C0" w14:textId="77777777" w:rsidTr="00BB674D">
        <w:trPr>
          <w:trHeight w:val="340"/>
        </w:trPr>
        <w:tc>
          <w:tcPr>
            <w:tcW w:w="4253" w:type="dxa"/>
          </w:tcPr>
          <w:p w14:paraId="32AF1E53" w14:textId="569AB420" w:rsidR="00FD49B4" w:rsidRPr="00476D2F" w:rsidRDefault="00FD49B4" w:rsidP="00FD49B4">
            <w:pPr>
              <w:spacing w:before="120" w:after="120"/>
              <w:jc w:val="left"/>
              <w:rPr>
                <w:b/>
                <w:sz w:val="22"/>
              </w:rPr>
            </w:pPr>
            <w:r w:rsidRPr="00476D2F">
              <w:rPr>
                <w:b/>
                <w:sz w:val="22"/>
              </w:rPr>
              <w:t>Rule</w:t>
            </w:r>
          </w:p>
        </w:tc>
        <w:tc>
          <w:tcPr>
            <w:tcW w:w="3118" w:type="dxa"/>
          </w:tcPr>
          <w:p w14:paraId="032B26C7" w14:textId="668B130E" w:rsidR="00FD49B4" w:rsidRPr="00476D2F" w:rsidRDefault="00FD49B4" w:rsidP="00DB5464">
            <w:pPr>
              <w:spacing w:before="120" w:after="120"/>
              <w:jc w:val="center"/>
              <w:rPr>
                <w:sz w:val="22"/>
              </w:rPr>
            </w:pPr>
            <w:r w:rsidRPr="00476D2F">
              <w:rPr>
                <w:sz w:val="22"/>
              </w:rPr>
              <w:t>R[0-9]{4}</w:t>
            </w:r>
          </w:p>
        </w:tc>
        <w:tc>
          <w:tcPr>
            <w:tcW w:w="1581" w:type="dxa"/>
          </w:tcPr>
          <w:p w14:paraId="297B64DB" w14:textId="2B941D5F" w:rsidR="00FD49B4" w:rsidRPr="00476D2F" w:rsidRDefault="00E0227F" w:rsidP="00DB5464">
            <w:pPr>
              <w:spacing w:before="120" w:after="120"/>
              <w:jc w:val="center"/>
              <w:rPr>
                <w:sz w:val="22"/>
              </w:rPr>
            </w:pPr>
            <w:r w:rsidRPr="00476D2F">
              <w:rPr>
                <w:sz w:val="22"/>
              </w:rPr>
              <w:t>R0918</w:t>
            </w:r>
          </w:p>
        </w:tc>
      </w:tr>
      <w:tr w:rsidR="00FD49B4" w:rsidRPr="00110E6A" w14:paraId="52B570F5" w14:textId="77777777" w:rsidTr="00BB674D">
        <w:trPr>
          <w:trHeight w:val="340"/>
        </w:trPr>
        <w:tc>
          <w:tcPr>
            <w:tcW w:w="4253" w:type="dxa"/>
          </w:tcPr>
          <w:p w14:paraId="16A9C08C" w14:textId="5891ADF6" w:rsidR="00FD49B4" w:rsidRPr="00476D2F" w:rsidRDefault="00FD49B4" w:rsidP="00FD49B4">
            <w:pPr>
              <w:spacing w:before="120" w:after="120"/>
              <w:jc w:val="left"/>
              <w:rPr>
                <w:b/>
                <w:sz w:val="22"/>
              </w:rPr>
            </w:pPr>
            <w:r w:rsidRPr="00476D2F">
              <w:rPr>
                <w:b/>
                <w:sz w:val="22"/>
              </w:rPr>
              <w:t>Condition</w:t>
            </w:r>
          </w:p>
        </w:tc>
        <w:tc>
          <w:tcPr>
            <w:tcW w:w="3118" w:type="dxa"/>
          </w:tcPr>
          <w:p w14:paraId="094C8ABD" w14:textId="7601A79D" w:rsidR="00FD49B4" w:rsidRPr="00476D2F" w:rsidRDefault="00FD49B4" w:rsidP="00DB5464">
            <w:pPr>
              <w:spacing w:before="120" w:after="120"/>
              <w:jc w:val="center"/>
              <w:rPr>
                <w:sz w:val="22"/>
              </w:rPr>
            </w:pPr>
            <w:r w:rsidRPr="00476D2F">
              <w:rPr>
                <w:sz w:val="22"/>
              </w:rPr>
              <w:t>C[0-9]{4}</w:t>
            </w:r>
          </w:p>
        </w:tc>
        <w:tc>
          <w:tcPr>
            <w:tcW w:w="1581" w:type="dxa"/>
          </w:tcPr>
          <w:p w14:paraId="587319E6" w14:textId="403E5725" w:rsidR="00FD49B4" w:rsidRPr="00476D2F" w:rsidRDefault="00E0227F" w:rsidP="00DB5464">
            <w:pPr>
              <w:spacing w:before="120" w:after="120"/>
              <w:jc w:val="center"/>
              <w:rPr>
                <w:sz w:val="22"/>
              </w:rPr>
            </w:pPr>
            <w:r w:rsidRPr="00476D2F">
              <w:rPr>
                <w:sz w:val="22"/>
              </w:rPr>
              <w:t>C0004</w:t>
            </w:r>
          </w:p>
        </w:tc>
      </w:tr>
      <w:tr w:rsidR="00FD49B4" w:rsidRPr="00110E6A" w14:paraId="55EC7C26" w14:textId="77777777" w:rsidTr="00BB674D">
        <w:trPr>
          <w:trHeight w:val="340"/>
        </w:trPr>
        <w:tc>
          <w:tcPr>
            <w:tcW w:w="4253" w:type="dxa"/>
          </w:tcPr>
          <w:p w14:paraId="75D8EDDF" w14:textId="7898BE89" w:rsidR="00FD49B4" w:rsidRPr="00476D2F" w:rsidRDefault="00FD49B4" w:rsidP="00FD49B4">
            <w:pPr>
              <w:spacing w:before="120" w:after="120"/>
              <w:jc w:val="left"/>
              <w:rPr>
                <w:b/>
                <w:sz w:val="22"/>
              </w:rPr>
            </w:pPr>
            <w:r w:rsidRPr="00476D2F">
              <w:rPr>
                <w:b/>
                <w:sz w:val="22"/>
              </w:rPr>
              <w:t>Technical Rule</w:t>
            </w:r>
          </w:p>
        </w:tc>
        <w:tc>
          <w:tcPr>
            <w:tcW w:w="3118" w:type="dxa"/>
          </w:tcPr>
          <w:p w14:paraId="1E2A88DD" w14:textId="3814A2A8" w:rsidR="00E0227F" w:rsidRPr="00476D2F" w:rsidRDefault="009033B4" w:rsidP="0017371F">
            <w:pPr>
              <w:spacing w:before="120" w:after="120"/>
              <w:jc w:val="center"/>
              <w:rPr>
                <w:sz w:val="22"/>
              </w:rPr>
            </w:pPr>
            <w:r w:rsidRPr="00476D2F">
              <w:rPr>
                <w:sz w:val="22"/>
              </w:rPr>
              <w:t>T</w:t>
            </w:r>
            <w:r w:rsidR="00E0227F" w:rsidRPr="00476D2F">
              <w:rPr>
                <w:sz w:val="22"/>
              </w:rPr>
              <w:t>[0-9]{4}</w:t>
            </w:r>
          </w:p>
        </w:tc>
        <w:tc>
          <w:tcPr>
            <w:tcW w:w="1581" w:type="dxa"/>
          </w:tcPr>
          <w:p w14:paraId="60D13BB5" w14:textId="76FDBA22" w:rsidR="00FD49B4" w:rsidRPr="00476D2F" w:rsidRDefault="00FD49B4" w:rsidP="00DB5464">
            <w:pPr>
              <w:spacing w:before="120" w:after="120"/>
              <w:jc w:val="center"/>
              <w:rPr>
                <w:sz w:val="22"/>
              </w:rPr>
            </w:pPr>
            <w:r w:rsidRPr="00476D2F">
              <w:rPr>
                <w:sz w:val="22"/>
              </w:rPr>
              <w:t>T0005</w:t>
            </w:r>
          </w:p>
        </w:tc>
      </w:tr>
      <w:tr w:rsidR="00FD49B4" w:rsidRPr="00110E6A" w14:paraId="6AA568F0" w14:textId="77777777" w:rsidTr="00BB674D">
        <w:trPr>
          <w:trHeight w:val="340"/>
        </w:trPr>
        <w:tc>
          <w:tcPr>
            <w:tcW w:w="4253" w:type="dxa"/>
          </w:tcPr>
          <w:p w14:paraId="5A7D539A" w14:textId="3F8C3C76" w:rsidR="00FD49B4" w:rsidRPr="00476D2F" w:rsidRDefault="00FD49B4" w:rsidP="00FD49B4">
            <w:pPr>
              <w:spacing w:before="120" w:after="120"/>
              <w:jc w:val="left"/>
              <w:rPr>
                <w:b/>
                <w:sz w:val="22"/>
              </w:rPr>
            </w:pPr>
            <w:r w:rsidRPr="00476D2F">
              <w:rPr>
                <w:b/>
                <w:sz w:val="22"/>
              </w:rPr>
              <w:t>Technical Rule for Transition (TRT)</w:t>
            </w:r>
            <w:r w:rsidR="0043601B" w:rsidRPr="00476D2F">
              <w:rPr>
                <w:b/>
                <w:sz w:val="22"/>
              </w:rPr>
              <w:t>*</w:t>
            </w:r>
          </w:p>
        </w:tc>
        <w:tc>
          <w:tcPr>
            <w:tcW w:w="3118" w:type="dxa"/>
          </w:tcPr>
          <w:p w14:paraId="14FD1131" w14:textId="5623E239" w:rsidR="00FD49B4" w:rsidRPr="00476D2F" w:rsidRDefault="00FD49B4" w:rsidP="00DB5464">
            <w:pPr>
              <w:spacing w:before="120" w:after="120"/>
              <w:jc w:val="center"/>
              <w:rPr>
                <w:sz w:val="22"/>
              </w:rPr>
            </w:pPr>
            <w:r w:rsidRPr="00476D2F">
              <w:rPr>
                <w:sz w:val="22"/>
              </w:rPr>
              <w:t>E</w:t>
            </w:r>
            <w:r w:rsidR="006A00EB" w:rsidRPr="00476D2F">
              <w:rPr>
                <w:sz w:val="22"/>
              </w:rPr>
              <w:t>[1]</w:t>
            </w:r>
            <w:r w:rsidR="003C0C3E" w:rsidRPr="00476D2F">
              <w:rPr>
                <w:sz w:val="22"/>
              </w:rPr>
              <w:t>{1}[0-9]{1}</w:t>
            </w:r>
            <w:r w:rsidR="00E0227F" w:rsidRPr="00476D2F">
              <w:rPr>
                <w:sz w:val="22"/>
              </w:rPr>
              <w:t>[0-9]{2}</w:t>
            </w:r>
          </w:p>
        </w:tc>
        <w:tc>
          <w:tcPr>
            <w:tcW w:w="1581" w:type="dxa"/>
          </w:tcPr>
          <w:p w14:paraId="4B893AE6" w14:textId="09BB55CF" w:rsidR="00FD49B4" w:rsidRPr="00476D2F" w:rsidRDefault="00A31748" w:rsidP="00DB5464">
            <w:pPr>
              <w:spacing w:before="120" w:after="120"/>
              <w:jc w:val="center"/>
              <w:rPr>
                <w:sz w:val="22"/>
              </w:rPr>
            </w:pPr>
            <w:r w:rsidRPr="00476D2F">
              <w:rPr>
                <w:sz w:val="22"/>
              </w:rPr>
              <w:t>E1101</w:t>
            </w:r>
          </w:p>
        </w:tc>
      </w:tr>
      <w:tr w:rsidR="00BB2FB1" w:rsidRPr="00110E6A" w14:paraId="6B542444" w14:textId="77777777" w:rsidTr="00BB674D">
        <w:trPr>
          <w:trHeight w:val="340"/>
        </w:trPr>
        <w:tc>
          <w:tcPr>
            <w:tcW w:w="4253" w:type="dxa"/>
          </w:tcPr>
          <w:p w14:paraId="30D8717E" w14:textId="7284BFEA" w:rsidR="00BB2FB1" w:rsidRPr="00476D2F" w:rsidRDefault="00BB2FB1" w:rsidP="00FD49B4">
            <w:pPr>
              <w:spacing w:before="120" w:after="120"/>
              <w:jc w:val="left"/>
              <w:rPr>
                <w:b/>
                <w:sz w:val="22"/>
              </w:rPr>
            </w:pPr>
            <w:r w:rsidRPr="00476D2F">
              <w:rPr>
                <w:b/>
                <w:sz w:val="22"/>
              </w:rPr>
              <w:t>Business Rule for Transition (BRT)**</w:t>
            </w:r>
          </w:p>
        </w:tc>
        <w:tc>
          <w:tcPr>
            <w:tcW w:w="3118" w:type="dxa"/>
          </w:tcPr>
          <w:p w14:paraId="7A86CAA2" w14:textId="207E796D" w:rsidR="00BB2FB1" w:rsidRPr="00476D2F" w:rsidRDefault="00BB2FB1" w:rsidP="00DB5464">
            <w:pPr>
              <w:spacing w:before="120" w:after="120"/>
              <w:jc w:val="center"/>
              <w:rPr>
                <w:sz w:val="22"/>
              </w:rPr>
            </w:pPr>
            <w:r w:rsidRPr="00476D2F">
              <w:rPr>
                <w:sz w:val="22"/>
              </w:rPr>
              <w:t>B[1-2]</w:t>
            </w:r>
            <w:r w:rsidR="003C0C3E" w:rsidRPr="00476D2F">
              <w:rPr>
                <w:sz w:val="22"/>
              </w:rPr>
              <w:t>{1}[</w:t>
            </w:r>
            <w:r w:rsidR="00E16887" w:rsidRPr="00476D2F">
              <w:rPr>
                <w:sz w:val="22"/>
              </w:rPr>
              <w:t>1</w:t>
            </w:r>
            <w:r w:rsidR="003C0C3E" w:rsidRPr="00476D2F">
              <w:rPr>
                <w:sz w:val="22"/>
              </w:rPr>
              <w:t>-9]{1}[0-9]{2}</w:t>
            </w:r>
          </w:p>
        </w:tc>
        <w:tc>
          <w:tcPr>
            <w:tcW w:w="1581" w:type="dxa"/>
          </w:tcPr>
          <w:p w14:paraId="20189D38" w14:textId="2F052064" w:rsidR="00BB2FB1" w:rsidRPr="00476D2F" w:rsidRDefault="00505373">
            <w:pPr>
              <w:keepNext/>
              <w:spacing w:before="120" w:after="120"/>
              <w:jc w:val="center"/>
              <w:rPr>
                <w:sz w:val="22"/>
              </w:rPr>
            </w:pPr>
            <w:r w:rsidRPr="00476D2F">
              <w:rPr>
                <w:sz w:val="22"/>
              </w:rPr>
              <w:t>B2200</w:t>
            </w:r>
          </w:p>
        </w:tc>
      </w:tr>
      <w:tr w:rsidR="00352FBA" w:rsidRPr="00110E6A" w14:paraId="3BB5FAF8" w14:textId="77777777" w:rsidTr="00BB674D">
        <w:trPr>
          <w:trHeight w:val="340"/>
        </w:trPr>
        <w:tc>
          <w:tcPr>
            <w:tcW w:w="4253" w:type="dxa"/>
          </w:tcPr>
          <w:p w14:paraId="7A7D61A3" w14:textId="0F8C5C46" w:rsidR="00352FBA" w:rsidRPr="00476D2F" w:rsidRDefault="00352FBA" w:rsidP="00FD49B4">
            <w:pPr>
              <w:spacing w:before="120" w:after="120"/>
              <w:jc w:val="left"/>
              <w:rPr>
                <w:b/>
                <w:sz w:val="22"/>
              </w:rPr>
            </w:pPr>
            <w:r w:rsidRPr="00476D2F">
              <w:rPr>
                <w:b/>
                <w:sz w:val="22"/>
              </w:rPr>
              <w:t xml:space="preserve">Guidelines for Transition </w:t>
            </w:r>
            <w:r w:rsidR="00E85ABC" w:rsidRPr="00476D2F">
              <w:rPr>
                <w:b/>
                <w:sz w:val="22"/>
              </w:rPr>
              <w:t>(BRT)**</w:t>
            </w:r>
          </w:p>
        </w:tc>
        <w:tc>
          <w:tcPr>
            <w:tcW w:w="3118" w:type="dxa"/>
          </w:tcPr>
          <w:p w14:paraId="37179BE2" w14:textId="68063772" w:rsidR="00352FBA" w:rsidRPr="00476D2F" w:rsidRDefault="00172C3D" w:rsidP="00DB5464">
            <w:pPr>
              <w:spacing w:before="120" w:after="120"/>
              <w:jc w:val="center"/>
              <w:rPr>
                <w:sz w:val="22"/>
              </w:rPr>
            </w:pPr>
            <w:r w:rsidRPr="00476D2F">
              <w:rPr>
                <w:sz w:val="22"/>
              </w:rPr>
              <w:t>B[1]{1}[0]{1}[0-9]{2}</w:t>
            </w:r>
          </w:p>
        </w:tc>
        <w:tc>
          <w:tcPr>
            <w:tcW w:w="1581" w:type="dxa"/>
          </w:tcPr>
          <w:p w14:paraId="1FC3F5B6" w14:textId="54BEFAA8" w:rsidR="00352FBA" w:rsidRPr="00476D2F" w:rsidRDefault="004E476A" w:rsidP="0017371F">
            <w:pPr>
              <w:keepNext/>
              <w:spacing w:before="120" w:after="120"/>
              <w:jc w:val="center"/>
              <w:rPr>
                <w:sz w:val="22"/>
              </w:rPr>
            </w:pPr>
            <w:r w:rsidRPr="00476D2F">
              <w:rPr>
                <w:sz w:val="22"/>
              </w:rPr>
              <w:t>B1000</w:t>
            </w:r>
          </w:p>
        </w:tc>
      </w:tr>
      <w:tr w:rsidR="00FD49B4" w:rsidRPr="00110E6A" w14:paraId="2683F702" w14:textId="77777777" w:rsidTr="00BB674D">
        <w:trPr>
          <w:trHeight w:val="340"/>
        </w:trPr>
        <w:tc>
          <w:tcPr>
            <w:tcW w:w="4253" w:type="dxa"/>
          </w:tcPr>
          <w:p w14:paraId="2BB463AA" w14:textId="4394174B" w:rsidR="00FD49B4" w:rsidRPr="00476D2F" w:rsidRDefault="00FD49B4" w:rsidP="00FD49B4">
            <w:pPr>
              <w:spacing w:before="120" w:after="120"/>
              <w:jc w:val="left"/>
              <w:rPr>
                <w:b/>
                <w:sz w:val="22"/>
              </w:rPr>
            </w:pPr>
            <w:r w:rsidRPr="00476D2F">
              <w:rPr>
                <w:b/>
                <w:sz w:val="22"/>
              </w:rPr>
              <w:t>Sequencing Rule</w:t>
            </w:r>
          </w:p>
        </w:tc>
        <w:tc>
          <w:tcPr>
            <w:tcW w:w="3118" w:type="dxa"/>
          </w:tcPr>
          <w:p w14:paraId="42602E80" w14:textId="7EDAA634" w:rsidR="00FD49B4" w:rsidRPr="00476D2F" w:rsidRDefault="00FD49B4" w:rsidP="00DB5464">
            <w:pPr>
              <w:spacing w:before="120" w:after="120"/>
              <w:jc w:val="center"/>
              <w:rPr>
                <w:sz w:val="22"/>
              </w:rPr>
            </w:pPr>
            <w:r w:rsidRPr="00476D2F">
              <w:rPr>
                <w:sz w:val="22"/>
              </w:rPr>
              <w:t>S[0-9]{4}</w:t>
            </w:r>
          </w:p>
        </w:tc>
        <w:tc>
          <w:tcPr>
            <w:tcW w:w="1581" w:type="dxa"/>
          </w:tcPr>
          <w:p w14:paraId="7EE4B1BF" w14:textId="252722D6" w:rsidR="00FD49B4" w:rsidRPr="00476D2F" w:rsidRDefault="00FD49B4" w:rsidP="0017371F">
            <w:pPr>
              <w:keepNext/>
              <w:spacing w:before="120" w:after="120"/>
              <w:jc w:val="center"/>
              <w:rPr>
                <w:sz w:val="22"/>
              </w:rPr>
            </w:pPr>
            <w:r w:rsidRPr="00476D2F">
              <w:rPr>
                <w:sz w:val="22"/>
              </w:rPr>
              <w:t>S0001</w:t>
            </w:r>
          </w:p>
        </w:tc>
      </w:tr>
      <w:tr w:rsidR="0036071C" w:rsidRPr="00110E6A" w14:paraId="73FF2644" w14:textId="77777777" w:rsidTr="00BB674D">
        <w:trPr>
          <w:trHeight w:val="340"/>
        </w:trPr>
        <w:tc>
          <w:tcPr>
            <w:tcW w:w="4253" w:type="dxa"/>
          </w:tcPr>
          <w:p w14:paraId="048C90FB" w14:textId="4B24529E" w:rsidR="0036071C" w:rsidRPr="00476D2F" w:rsidRDefault="00902EB3" w:rsidP="00FD49B4">
            <w:pPr>
              <w:spacing w:before="120" w:after="120"/>
              <w:jc w:val="left"/>
              <w:rPr>
                <w:b/>
                <w:sz w:val="22"/>
              </w:rPr>
            </w:pPr>
            <w:r w:rsidRPr="00476D2F">
              <w:rPr>
                <w:b/>
                <w:sz w:val="22"/>
              </w:rPr>
              <w:t>Guideline</w:t>
            </w:r>
          </w:p>
        </w:tc>
        <w:tc>
          <w:tcPr>
            <w:tcW w:w="3118" w:type="dxa"/>
          </w:tcPr>
          <w:p w14:paraId="1FA2A23C" w14:textId="6F33E878" w:rsidR="0036071C" w:rsidRPr="00476D2F" w:rsidRDefault="00902EB3" w:rsidP="00DB5464">
            <w:pPr>
              <w:spacing w:before="120" w:after="120"/>
              <w:jc w:val="center"/>
              <w:rPr>
                <w:sz w:val="22"/>
              </w:rPr>
            </w:pPr>
            <w:r w:rsidRPr="00476D2F">
              <w:rPr>
                <w:sz w:val="22"/>
              </w:rPr>
              <w:t>G[0-9]{4}</w:t>
            </w:r>
          </w:p>
        </w:tc>
        <w:tc>
          <w:tcPr>
            <w:tcW w:w="1581" w:type="dxa"/>
          </w:tcPr>
          <w:p w14:paraId="3D36A25A" w14:textId="4BB60529" w:rsidR="0036071C" w:rsidRPr="00476D2F" w:rsidRDefault="00902EB3">
            <w:pPr>
              <w:keepNext/>
              <w:spacing w:before="120" w:after="120"/>
              <w:jc w:val="center"/>
              <w:rPr>
                <w:sz w:val="22"/>
              </w:rPr>
            </w:pPr>
            <w:r w:rsidRPr="00476D2F">
              <w:rPr>
                <w:sz w:val="22"/>
              </w:rPr>
              <w:t>G0001</w:t>
            </w:r>
          </w:p>
        </w:tc>
      </w:tr>
    </w:tbl>
    <w:p w14:paraId="580C6152" w14:textId="6FFDC3F1" w:rsidR="00C741D9" w:rsidRPr="00476D2F" w:rsidRDefault="00C741D9" w:rsidP="008F703C">
      <w:pPr>
        <w:pStyle w:val="Caption"/>
      </w:pPr>
      <w:bookmarkStart w:id="724" w:name="_Ref99924099"/>
      <w:bookmarkStart w:id="725" w:name="_Toc185900940"/>
      <w:r w:rsidRPr="00476D2F">
        <w:t xml:space="preserve">Table </w:t>
      </w:r>
      <w:r w:rsidR="002C7E76">
        <w:fldChar w:fldCharType="begin"/>
      </w:r>
      <w:r w:rsidR="002C7E76">
        <w:instrText xml:space="preserve"> SEQ Table \* ARABIC </w:instrText>
      </w:r>
      <w:r w:rsidR="002C7E76">
        <w:fldChar w:fldCharType="separate"/>
      </w:r>
      <w:r w:rsidR="004501EF">
        <w:rPr>
          <w:noProof/>
        </w:rPr>
        <w:t>14</w:t>
      </w:r>
      <w:r w:rsidR="002C7E76">
        <w:fldChar w:fldCharType="end"/>
      </w:r>
      <w:bookmarkEnd w:id="724"/>
      <w:r w:rsidRPr="00476D2F">
        <w:t>: R/C/</w:t>
      </w:r>
      <w:r w:rsidR="009033B4" w:rsidRPr="00476D2F">
        <w:t>T</w:t>
      </w:r>
      <w:r w:rsidRPr="00476D2F">
        <w:t>/TRT</w:t>
      </w:r>
      <w:r w:rsidR="00902EB3" w:rsidRPr="00476D2F">
        <w:t>/</w:t>
      </w:r>
      <w:r w:rsidR="007643D4" w:rsidRPr="00476D2F">
        <w:t>BRT/</w:t>
      </w:r>
      <w:r w:rsidR="00902EB3" w:rsidRPr="00476D2F">
        <w:t>S/G</w:t>
      </w:r>
      <w:r w:rsidRPr="00476D2F">
        <w:t xml:space="preserve"> Numbering Convention</w:t>
      </w:r>
      <w:bookmarkEnd w:id="725"/>
    </w:p>
    <w:p w14:paraId="51DD4765" w14:textId="037127B5" w:rsidR="00FD49B4" w:rsidRPr="00476D2F" w:rsidRDefault="0043601B">
      <w:r w:rsidRPr="00476D2F">
        <w:t>* Particularly for TRT</w:t>
      </w:r>
      <w:r w:rsidR="00A31748" w:rsidRPr="00476D2F">
        <w:t>, second</w:t>
      </w:r>
      <w:r w:rsidR="00984A53" w:rsidRPr="00476D2F">
        <w:t xml:space="preserve">, </w:t>
      </w:r>
      <w:r w:rsidR="00A31748" w:rsidRPr="00476D2F">
        <w:t xml:space="preserve">third </w:t>
      </w:r>
      <w:r w:rsidR="00984A53" w:rsidRPr="00476D2F">
        <w:t xml:space="preserve">and fourth/fifth </w:t>
      </w:r>
      <w:r w:rsidR="00A31748" w:rsidRPr="00476D2F">
        <w:t>position</w:t>
      </w:r>
      <w:r w:rsidR="00984A53" w:rsidRPr="00476D2F">
        <w:t>s</w:t>
      </w:r>
      <w:r w:rsidR="00A31748" w:rsidRPr="00476D2F">
        <w:t xml:space="preserve"> shall be filled in as follows:</w:t>
      </w:r>
    </w:p>
    <w:p w14:paraId="603F403E" w14:textId="49DBFC60" w:rsidR="0043601B" w:rsidRPr="00476D2F" w:rsidRDefault="0043601B" w:rsidP="00117A38">
      <w:pPr>
        <w:pStyle w:val="ListParagraph"/>
        <w:numPr>
          <w:ilvl w:val="0"/>
          <w:numId w:val="80"/>
        </w:numPr>
        <w:spacing w:after="120"/>
      </w:pPr>
      <w:r w:rsidRPr="00476D2F">
        <w:rPr>
          <w:b/>
        </w:rPr>
        <w:t>Second position</w:t>
      </w:r>
      <w:r w:rsidR="00CA2C58" w:rsidRPr="00476D2F">
        <w:rPr>
          <w:b/>
        </w:rPr>
        <w:t xml:space="preserve"> [</w:t>
      </w:r>
      <w:r w:rsidR="006A00EB" w:rsidRPr="00476D2F">
        <w:rPr>
          <w:b/>
        </w:rPr>
        <w:t>1</w:t>
      </w:r>
      <w:r w:rsidR="00CA2C58" w:rsidRPr="00476D2F">
        <w:rPr>
          <w:b/>
        </w:rPr>
        <w:t>]</w:t>
      </w:r>
      <w:r w:rsidR="003C0C3E" w:rsidRPr="00476D2F">
        <w:rPr>
          <w:b/>
        </w:rPr>
        <w:t>{1}</w:t>
      </w:r>
      <w:r w:rsidRPr="00476D2F">
        <w:t xml:space="preserve">: can have </w:t>
      </w:r>
      <w:r w:rsidR="00FB4A01" w:rsidRPr="00476D2F">
        <w:t>only the following value</w:t>
      </w:r>
      <w:r w:rsidR="00875132">
        <w:t>:</w:t>
      </w:r>
    </w:p>
    <w:tbl>
      <w:tblPr>
        <w:tblW w:w="6935"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119"/>
      </w:tblGrid>
      <w:tr w:rsidR="0043601B" w:rsidRPr="00110E6A" w14:paraId="40EC164C" w14:textId="77777777" w:rsidTr="00E245C6">
        <w:trPr>
          <w:jc w:val="center"/>
        </w:trPr>
        <w:tc>
          <w:tcPr>
            <w:tcW w:w="816" w:type="dxa"/>
            <w:shd w:val="clear" w:color="auto" w:fill="002060"/>
          </w:tcPr>
          <w:p w14:paraId="302A1B27" w14:textId="77777777" w:rsidR="0043601B" w:rsidRPr="00476D2F" w:rsidRDefault="0043601B" w:rsidP="005E55DD">
            <w:pPr>
              <w:spacing w:before="120" w:after="120"/>
              <w:jc w:val="center"/>
              <w:rPr>
                <w:b/>
                <w:sz w:val="22"/>
              </w:rPr>
            </w:pPr>
            <w:r w:rsidRPr="00476D2F">
              <w:rPr>
                <w:b/>
                <w:sz w:val="22"/>
              </w:rPr>
              <w:t>Value</w:t>
            </w:r>
          </w:p>
        </w:tc>
        <w:tc>
          <w:tcPr>
            <w:tcW w:w="6119" w:type="dxa"/>
            <w:shd w:val="clear" w:color="auto" w:fill="002060"/>
          </w:tcPr>
          <w:p w14:paraId="5A60716C" w14:textId="77777777" w:rsidR="0043601B" w:rsidRPr="00476D2F" w:rsidRDefault="0043601B" w:rsidP="005E55DD">
            <w:pPr>
              <w:spacing w:before="120" w:after="120"/>
              <w:rPr>
                <w:b/>
                <w:sz w:val="22"/>
              </w:rPr>
            </w:pPr>
            <w:r w:rsidRPr="00476D2F">
              <w:rPr>
                <w:b/>
                <w:sz w:val="22"/>
              </w:rPr>
              <w:t>Description</w:t>
            </w:r>
          </w:p>
        </w:tc>
      </w:tr>
      <w:tr w:rsidR="0043601B" w:rsidRPr="00110E6A" w14:paraId="2B967295" w14:textId="77777777" w:rsidTr="00E245C6">
        <w:trPr>
          <w:jc w:val="center"/>
        </w:trPr>
        <w:tc>
          <w:tcPr>
            <w:tcW w:w="816" w:type="dxa"/>
          </w:tcPr>
          <w:p w14:paraId="3C204830" w14:textId="77777777" w:rsidR="0043601B" w:rsidRPr="00476D2F" w:rsidRDefault="0043601B" w:rsidP="005E55DD">
            <w:pPr>
              <w:spacing w:before="120" w:after="120"/>
              <w:jc w:val="center"/>
              <w:rPr>
                <w:sz w:val="22"/>
              </w:rPr>
            </w:pPr>
            <w:r w:rsidRPr="00476D2F">
              <w:rPr>
                <w:sz w:val="22"/>
              </w:rPr>
              <w:t>1</w:t>
            </w:r>
          </w:p>
        </w:tc>
        <w:tc>
          <w:tcPr>
            <w:tcW w:w="6119" w:type="dxa"/>
          </w:tcPr>
          <w:p w14:paraId="3D7E2677" w14:textId="4B3A3805" w:rsidR="0043601B" w:rsidRPr="00476D2F" w:rsidRDefault="00FB4A01" w:rsidP="005E55DD">
            <w:pPr>
              <w:spacing w:before="120" w:after="120"/>
              <w:rPr>
                <w:sz w:val="22"/>
              </w:rPr>
            </w:pPr>
            <w:r w:rsidRPr="00476D2F">
              <w:rPr>
                <w:sz w:val="22"/>
              </w:rPr>
              <w:t xml:space="preserve">Denotes a </w:t>
            </w:r>
            <w:r w:rsidR="006A00EB" w:rsidRPr="00476D2F">
              <w:rPr>
                <w:sz w:val="22"/>
              </w:rPr>
              <w:t>Condition</w:t>
            </w:r>
            <w:r w:rsidRPr="00476D2F">
              <w:rPr>
                <w:sz w:val="22"/>
              </w:rPr>
              <w:t>-like structure</w:t>
            </w:r>
          </w:p>
        </w:tc>
      </w:tr>
    </w:tbl>
    <w:p w14:paraId="61C7C9A8" w14:textId="6DEBC43B" w:rsidR="00E0227F" w:rsidRPr="00476D2F" w:rsidRDefault="0043601B" w:rsidP="008F703C">
      <w:pPr>
        <w:pStyle w:val="Caption"/>
      </w:pPr>
      <w:bookmarkStart w:id="726" w:name="_Toc185900941"/>
      <w:r w:rsidRPr="00476D2F">
        <w:t xml:space="preserve">Table </w:t>
      </w:r>
      <w:r w:rsidR="002C7E76">
        <w:fldChar w:fldCharType="begin"/>
      </w:r>
      <w:r w:rsidR="002C7E76">
        <w:instrText xml:space="preserve"> SEQ Table \* ARABIC </w:instrText>
      </w:r>
      <w:r w:rsidR="002C7E76">
        <w:fldChar w:fldCharType="separate"/>
      </w:r>
      <w:r w:rsidR="004501EF">
        <w:rPr>
          <w:noProof/>
        </w:rPr>
        <w:t>15</w:t>
      </w:r>
      <w:r w:rsidR="002C7E76">
        <w:fldChar w:fldCharType="end"/>
      </w:r>
      <w:r w:rsidRPr="00476D2F">
        <w:t xml:space="preserve">: Value for second </w:t>
      </w:r>
      <w:r w:rsidR="00A31748" w:rsidRPr="00476D2F">
        <w:t xml:space="preserve">position </w:t>
      </w:r>
      <w:r w:rsidRPr="00476D2F">
        <w:t>of TRT number</w:t>
      </w:r>
      <w:bookmarkEnd w:id="726"/>
    </w:p>
    <w:p w14:paraId="6B9D44DF" w14:textId="5274FA33" w:rsidR="0043601B" w:rsidRPr="00476D2F" w:rsidRDefault="0043601B" w:rsidP="00117A38">
      <w:pPr>
        <w:pStyle w:val="ListParagraph"/>
        <w:numPr>
          <w:ilvl w:val="0"/>
          <w:numId w:val="80"/>
        </w:numPr>
        <w:spacing w:after="120"/>
      </w:pPr>
      <w:r w:rsidRPr="00476D2F">
        <w:rPr>
          <w:b/>
        </w:rPr>
        <w:t>Third position</w:t>
      </w:r>
      <w:r w:rsidR="00CA2C58" w:rsidRPr="00476D2F">
        <w:rPr>
          <w:b/>
        </w:rPr>
        <w:t xml:space="preserve"> [</w:t>
      </w:r>
      <w:r w:rsidR="003C0C3E" w:rsidRPr="00476D2F">
        <w:rPr>
          <w:b/>
        </w:rPr>
        <w:t>0-9</w:t>
      </w:r>
      <w:r w:rsidR="00CA2C58" w:rsidRPr="00476D2F">
        <w:rPr>
          <w:b/>
        </w:rPr>
        <w:t>]</w:t>
      </w:r>
      <w:r w:rsidR="003C0C3E" w:rsidRPr="00476D2F">
        <w:rPr>
          <w:b/>
        </w:rPr>
        <w:t>{1}</w:t>
      </w:r>
      <w:r w:rsidRPr="00476D2F">
        <w:t>: can have one of the following values</w:t>
      </w:r>
      <w:r w:rsidR="00CA2C58"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051"/>
      </w:tblGrid>
      <w:tr w:rsidR="0043601B" w:rsidRPr="00110E6A" w14:paraId="439A1157" w14:textId="77777777" w:rsidTr="00E245C6">
        <w:trPr>
          <w:jc w:val="center"/>
        </w:trPr>
        <w:tc>
          <w:tcPr>
            <w:tcW w:w="816" w:type="dxa"/>
            <w:shd w:val="clear" w:color="auto" w:fill="002060"/>
          </w:tcPr>
          <w:p w14:paraId="432BA769" w14:textId="1E33AE45" w:rsidR="0043601B" w:rsidRPr="00476D2F" w:rsidRDefault="0043601B" w:rsidP="00DB5464">
            <w:pPr>
              <w:spacing w:before="120" w:after="120"/>
              <w:jc w:val="center"/>
              <w:rPr>
                <w:b/>
                <w:sz w:val="22"/>
              </w:rPr>
            </w:pPr>
            <w:r w:rsidRPr="00476D2F">
              <w:rPr>
                <w:b/>
                <w:sz w:val="22"/>
              </w:rPr>
              <w:t>Value</w:t>
            </w:r>
          </w:p>
        </w:tc>
        <w:tc>
          <w:tcPr>
            <w:tcW w:w="6051" w:type="dxa"/>
            <w:shd w:val="clear" w:color="auto" w:fill="002060"/>
          </w:tcPr>
          <w:p w14:paraId="7CC2433A" w14:textId="7BA8013F" w:rsidR="0043601B" w:rsidRPr="00476D2F" w:rsidRDefault="0043601B" w:rsidP="00DB5464">
            <w:pPr>
              <w:spacing w:before="120" w:after="120"/>
              <w:rPr>
                <w:b/>
                <w:sz w:val="22"/>
              </w:rPr>
            </w:pPr>
            <w:r w:rsidRPr="00476D2F">
              <w:rPr>
                <w:b/>
                <w:sz w:val="22"/>
              </w:rPr>
              <w:t>Description</w:t>
            </w:r>
          </w:p>
        </w:tc>
      </w:tr>
      <w:tr w:rsidR="0043601B" w:rsidRPr="00110E6A" w14:paraId="04417464" w14:textId="77777777" w:rsidTr="00E245C6">
        <w:trPr>
          <w:jc w:val="center"/>
        </w:trPr>
        <w:tc>
          <w:tcPr>
            <w:tcW w:w="816" w:type="dxa"/>
          </w:tcPr>
          <w:p w14:paraId="3AFB74E7" w14:textId="48905D03" w:rsidR="0043601B" w:rsidRPr="00476D2F" w:rsidRDefault="0043601B" w:rsidP="00DB5464">
            <w:pPr>
              <w:spacing w:before="120" w:after="120"/>
              <w:jc w:val="center"/>
              <w:rPr>
                <w:sz w:val="22"/>
              </w:rPr>
            </w:pPr>
            <w:bookmarkStart w:id="727" w:name="_Ref525844773"/>
            <w:r w:rsidRPr="00476D2F">
              <w:rPr>
                <w:sz w:val="22"/>
              </w:rPr>
              <w:t>1</w:t>
            </w:r>
          </w:p>
        </w:tc>
        <w:tc>
          <w:tcPr>
            <w:tcW w:w="6051" w:type="dxa"/>
          </w:tcPr>
          <w:p w14:paraId="5BC08880" w14:textId="6CAF56BC" w:rsidR="0043601B" w:rsidRPr="00476D2F" w:rsidRDefault="0043601B" w:rsidP="00DB5464">
            <w:pPr>
              <w:spacing w:before="120" w:after="120"/>
              <w:rPr>
                <w:sz w:val="22"/>
              </w:rPr>
            </w:pPr>
            <w:r w:rsidRPr="00476D2F">
              <w:rPr>
                <w:sz w:val="22"/>
              </w:rPr>
              <w:t xml:space="preserve"> Formatting </w:t>
            </w:r>
            <w:r w:rsidR="00300471" w:rsidRPr="00476D2F">
              <w:rPr>
                <w:sz w:val="22"/>
              </w:rPr>
              <w:t>Restrictions</w:t>
            </w:r>
          </w:p>
        </w:tc>
      </w:tr>
      <w:tr w:rsidR="0043601B" w:rsidRPr="00110E6A" w14:paraId="6906503F" w14:textId="77777777" w:rsidTr="00E245C6">
        <w:trPr>
          <w:jc w:val="center"/>
        </w:trPr>
        <w:tc>
          <w:tcPr>
            <w:tcW w:w="816" w:type="dxa"/>
          </w:tcPr>
          <w:p w14:paraId="5E1AC44B" w14:textId="654D0E22" w:rsidR="0043601B" w:rsidRPr="00476D2F" w:rsidRDefault="0043601B" w:rsidP="00DB5464">
            <w:pPr>
              <w:spacing w:before="120" w:after="120"/>
              <w:jc w:val="center"/>
              <w:rPr>
                <w:sz w:val="22"/>
              </w:rPr>
            </w:pPr>
            <w:r w:rsidRPr="00476D2F">
              <w:rPr>
                <w:sz w:val="22"/>
              </w:rPr>
              <w:t>2</w:t>
            </w:r>
          </w:p>
        </w:tc>
        <w:tc>
          <w:tcPr>
            <w:tcW w:w="6051" w:type="dxa"/>
          </w:tcPr>
          <w:p w14:paraId="43E95247" w14:textId="1D9F4CD4" w:rsidR="0043601B" w:rsidRPr="00476D2F" w:rsidRDefault="0043601B" w:rsidP="00DB5464">
            <w:pPr>
              <w:spacing w:before="120" w:after="120"/>
              <w:rPr>
                <w:sz w:val="22"/>
              </w:rPr>
            </w:pPr>
            <w:r w:rsidRPr="00476D2F">
              <w:rPr>
                <w:sz w:val="22"/>
              </w:rPr>
              <w:t xml:space="preserve"> Patterns </w:t>
            </w:r>
            <w:r w:rsidR="00300471" w:rsidRPr="00476D2F">
              <w:rPr>
                <w:sz w:val="22"/>
              </w:rPr>
              <w:t>Restrictions</w:t>
            </w:r>
          </w:p>
        </w:tc>
      </w:tr>
      <w:tr w:rsidR="0043601B" w:rsidRPr="00110E6A" w14:paraId="69113915" w14:textId="77777777" w:rsidTr="00E245C6">
        <w:trPr>
          <w:jc w:val="center"/>
        </w:trPr>
        <w:tc>
          <w:tcPr>
            <w:tcW w:w="816" w:type="dxa"/>
          </w:tcPr>
          <w:p w14:paraId="324174A7" w14:textId="58242A95" w:rsidR="0043601B" w:rsidRPr="00476D2F" w:rsidRDefault="0043601B" w:rsidP="00DB5464">
            <w:pPr>
              <w:spacing w:before="120" w:after="120"/>
              <w:jc w:val="center"/>
              <w:rPr>
                <w:sz w:val="22"/>
              </w:rPr>
            </w:pPr>
            <w:r w:rsidRPr="00476D2F">
              <w:rPr>
                <w:sz w:val="22"/>
              </w:rPr>
              <w:t>3</w:t>
            </w:r>
          </w:p>
        </w:tc>
        <w:tc>
          <w:tcPr>
            <w:tcW w:w="6051" w:type="dxa"/>
          </w:tcPr>
          <w:p w14:paraId="1424F680" w14:textId="03533577" w:rsidR="0043601B" w:rsidRPr="00476D2F" w:rsidRDefault="0043601B" w:rsidP="00DB5464">
            <w:pPr>
              <w:spacing w:before="120" w:after="120"/>
              <w:rPr>
                <w:sz w:val="22"/>
              </w:rPr>
            </w:pPr>
            <w:r w:rsidRPr="00476D2F">
              <w:rPr>
                <w:sz w:val="22"/>
              </w:rPr>
              <w:t xml:space="preserve"> Optionality </w:t>
            </w:r>
            <w:r w:rsidR="00300471" w:rsidRPr="00476D2F">
              <w:rPr>
                <w:sz w:val="22"/>
              </w:rPr>
              <w:t>Restrictions</w:t>
            </w:r>
          </w:p>
        </w:tc>
      </w:tr>
      <w:tr w:rsidR="0043601B" w:rsidRPr="00110E6A" w14:paraId="211FF8D5" w14:textId="77777777" w:rsidTr="00E245C6">
        <w:trPr>
          <w:jc w:val="center"/>
        </w:trPr>
        <w:tc>
          <w:tcPr>
            <w:tcW w:w="816" w:type="dxa"/>
          </w:tcPr>
          <w:p w14:paraId="54C7B764" w14:textId="7E82761C" w:rsidR="0043601B" w:rsidRPr="00476D2F" w:rsidRDefault="0043601B" w:rsidP="00DB5464">
            <w:pPr>
              <w:spacing w:before="120" w:after="120"/>
              <w:jc w:val="center"/>
              <w:rPr>
                <w:sz w:val="22"/>
              </w:rPr>
            </w:pPr>
            <w:r w:rsidRPr="00476D2F">
              <w:rPr>
                <w:sz w:val="22"/>
              </w:rPr>
              <w:t>4</w:t>
            </w:r>
          </w:p>
        </w:tc>
        <w:tc>
          <w:tcPr>
            <w:tcW w:w="6051" w:type="dxa"/>
          </w:tcPr>
          <w:p w14:paraId="0CD34C3A" w14:textId="2A36BE8B" w:rsidR="0043601B" w:rsidRPr="00476D2F" w:rsidRDefault="0043601B" w:rsidP="00DB5464">
            <w:pPr>
              <w:spacing w:before="120" w:after="120"/>
              <w:rPr>
                <w:sz w:val="22"/>
              </w:rPr>
            </w:pPr>
            <w:r w:rsidRPr="00476D2F">
              <w:rPr>
                <w:sz w:val="22"/>
              </w:rPr>
              <w:t xml:space="preserve"> DG Repetitions </w:t>
            </w:r>
            <w:r w:rsidR="00300471" w:rsidRPr="00476D2F">
              <w:rPr>
                <w:sz w:val="22"/>
              </w:rPr>
              <w:t>Restrictions</w:t>
            </w:r>
          </w:p>
        </w:tc>
      </w:tr>
    </w:tbl>
    <w:p w14:paraId="5B862FF3" w14:textId="594B311C" w:rsidR="0043601B" w:rsidRPr="00476D2F" w:rsidRDefault="0043601B" w:rsidP="008F703C">
      <w:pPr>
        <w:pStyle w:val="Caption"/>
      </w:pPr>
      <w:bookmarkStart w:id="728" w:name="_Toc185900942"/>
      <w:r w:rsidRPr="00476D2F">
        <w:t xml:space="preserve">Table </w:t>
      </w:r>
      <w:r w:rsidR="002C7E76">
        <w:fldChar w:fldCharType="begin"/>
      </w:r>
      <w:r w:rsidR="002C7E76">
        <w:instrText xml:space="preserve"> SEQ Table \* ARABIC </w:instrText>
      </w:r>
      <w:r w:rsidR="002C7E76">
        <w:fldChar w:fldCharType="separate"/>
      </w:r>
      <w:r w:rsidR="004501EF">
        <w:rPr>
          <w:noProof/>
        </w:rPr>
        <w:t>16</w:t>
      </w:r>
      <w:r w:rsidR="002C7E76">
        <w:fldChar w:fldCharType="end"/>
      </w:r>
      <w:r w:rsidRPr="00476D2F">
        <w:t xml:space="preserve">: Values for third </w:t>
      </w:r>
      <w:r w:rsidR="00A31748" w:rsidRPr="00476D2F">
        <w:t>position</w:t>
      </w:r>
      <w:r w:rsidRPr="00476D2F">
        <w:t xml:space="preserve"> of TRT number</w:t>
      </w:r>
      <w:bookmarkEnd w:id="728"/>
    </w:p>
    <w:p w14:paraId="24FF9ABF" w14:textId="5BCDD8E8" w:rsidR="00984A53" w:rsidRPr="00476D2F" w:rsidRDefault="00984A53" w:rsidP="00117A38">
      <w:pPr>
        <w:pStyle w:val="ListParagraph"/>
        <w:numPr>
          <w:ilvl w:val="0"/>
          <w:numId w:val="80"/>
        </w:numPr>
        <w:spacing w:after="120"/>
      </w:pPr>
      <w:r w:rsidRPr="00476D2F">
        <w:rPr>
          <w:b/>
        </w:rPr>
        <w:t>Fourth and Fifth position [0-9]</w:t>
      </w:r>
      <w:r w:rsidR="0013779D" w:rsidRPr="00476D2F">
        <w:rPr>
          <w:b/>
        </w:rPr>
        <w:t>{2}</w:t>
      </w:r>
      <w:r w:rsidRPr="00476D2F">
        <w:t>:</w:t>
      </w:r>
    </w:p>
    <w:p w14:paraId="1D74882F" w14:textId="0216AE18" w:rsidR="00984A53" w:rsidRDefault="00C279E5" w:rsidP="0017371F">
      <w:r w:rsidRPr="00476D2F">
        <w:t>A sequential number starting from ‘</w:t>
      </w:r>
      <w:r w:rsidR="006F3F56" w:rsidRPr="00476D2F">
        <w:t>00</w:t>
      </w:r>
      <w:r w:rsidRPr="00476D2F">
        <w:t xml:space="preserve">’ shall be filled in for each TRT. </w:t>
      </w:r>
    </w:p>
    <w:p w14:paraId="5F105FB8" w14:textId="00522178" w:rsidR="00BB2FB1" w:rsidRPr="00476D2F" w:rsidRDefault="00BB2FB1" w:rsidP="00BB2FB1">
      <w:r w:rsidRPr="00476D2F">
        <w:t>** Particularly for BRT, second and third to fifth</w:t>
      </w:r>
      <w:r w:rsidR="00642632" w:rsidRPr="00476D2F">
        <w:t xml:space="preserve"> </w:t>
      </w:r>
      <w:r w:rsidRPr="00476D2F">
        <w:t>positions shall be filled in as follows:</w:t>
      </w:r>
    </w:p>
    <w:p w14:paraId="19A559DA" w14:textId="3B6FBD74" w:rsidR="00BB2FB1" w:rsidRPr="00476D2F" w:rsidRDefault="00BB2FB1" w:rsidP="00117A38">
      <w:pPr>
        <w:pStyle w:val="ListParagraph"/>
        <w:numPr>
          <w:ilvl w:val="0"/>
          <w:numId w:val="80"/>
        </w:numPr>
        <w:spacing w:after="120"/>
      </w:pPr>
      <w:r w:rsidRPr="00476D2F">
        <w:rPr>
          <w:b/>
        </w:rPr>
        <w:t>Second position [1-2]</w:t>
      </w:r>
      <w:r w:rsidR="003C0C3E" w:rsidRPr="00476D2F">
        <w:rPr>
          <w:b/>
        </w:rPr>
        <w:t>{1}</w:t>
      </w:r>
      <w:r w:rsidRPr="00476D2F">
        <w:t xml:space="preserve">: </w:t>
      </w:r>
      <w:r w:rsidR="000819EC" w:rsidRPr="00476D2F">
        <w:t xml:space="preserve">the category of the BRT. It </w:t>
      </w:r>
      <w:r w:rsidRPr="00476D2F">
        <w:t>can have one of the following values</w:t>
      </w:r>
      <w:r w:rsidR="000819EC" w:rsidRPr="00476D2F">
        <w:t>:</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44"/>
        <w:gridCol w:w="8217"/>
      </w:tblGrid>
      <w:tr w:rsidR="00BB2FB1" w:rsidRPr="00110E6A" w14:paraId="35C0EEC6" w14:textId="77777777" w:rsidTr="00A57A09">
        <w:trPr>
          <w:jc w:val="center"/>
        </w:trPr>
        <w:tc>
          <w:tcPr>
            <w:tcW w:w="466" w:type="pct"/>
            <w:shd w:val="clear" w:color="auto" w:fill="002060"/>
          </w:tcPr>
          <w:p w14:paraId="7774CC8B" w14:textId="77777777" w:rsidR="00BB2FB1" w:rsidRPr="00476D2F" w:rsidRDefault="00BB2FB1" w:rsidP="009903FC">
            <w:pPr>
              <w:spacing w:before="120" w:after="120"/>
              <w:jc w:val="center"/>
              <w:rPr>
                <w:b/>
              </w:rPr>
            </w:pPr>
            <w:r w:rsidRPr="00476D2F">
              <w:rPr>
                <w:b/>
              </w:rPr>
              <w:t>Value</w:t>
            </w:r>
          </w:p>
        </w:tc>
        <w:tc>
          <w:tcPr>
            <w:tcW w:w="4534" w:type="pct"/>
            <w:shd w:val="clear" w:color="auto" w:fill="002060"/>
          </w:tcPr>
          <w:p w14:paraId="56D7F438" w14:textId="77777777" w:rsidR="00BB2FB1" w:rsidRPr="00476D2F" w:rsidRDefault="00BB2FB1" w:rsidP="009903FC">
            <w:pPr>
              <w:spacing w:before="120" w:after="120"/>
              <w:rPr>
                <w:b/>
              </w:rPr>
            </w:pPr>
            <w:r w:rsidRPr="00476D2F">
              <w:rPr>
                <w:b/>
              </w:rPr>
              <w:t>Description</w:t>
            </w:r>
          </w:p>
        </w:tc>
      </w:tr>
      <w:tr w:rsidR="00BB2FB1" w:rsidRPr="00110E6A" w14:paraId="5E780095" w14:textId="77777777" w:rsidTr="00A57A09">
        <w:trPr>
          <w:jc w:val="center"/>
        </w:trPr>
        <w:tc>
          <w:tcPr>
            <w:tcW w:w="466" w:type="pct"/>
          </w:tcPr>
          <w:p w14:paraId="4594E105" w14:textId="77777777" w:rsidR="00BB2FB1" w:rsidRPr="00476D2F" w:rsidRDefault="00BB2FB1" w:rsidP="009903FC">
            <w:pPr>
              <w:spacing w:before="120" w:after="120"/>
              <w:jc w:val="center"/>
            </w:pPr>
            <w:r w:rsidRPr="00476D2F">
              <w:t>1</w:t>
            </w:r>
          </w:p>
        </w:tc>
        <w:tc>
          <w:tcPr>
            <w:tcW w:w="4534" w:type="pct"/>
          </w:tcPr>
          <w:p w14:paraId="7B895467" w14:textId="1C74BB99" w:rsidR="00BB2FB1" w:rsidRPr="00476D2F" w:rsidRDefault="007643D4" w:rsidP="009903FC">
            <w:pPr>
              <w:spacing w:before="120" w:after="120"/>
            </w:pPr>
            <w:r w:rsidRPr="00476D2F">
              <w:t xml:space="preserve">BRTs that must be validated for movements accepted </w:t>
            </w:r>
            <w:r w:rsidR="0008316F" w:rsidRPr="00476D2F">
              <w:t>before the end of</w:t>
            </w:r>
            <w:r w:rsidRPr="00476D2F">
              <w:t xml:space="preserve"> TP (e.g. for movements accepted during TP but still open after TP</w:t>
            </w:r>
            <w:r w:rsidR="00D73984" w:rsidRPr="00476D2F">
              <w:t>)</w:t>
            </w:r>
            <w:r w:rsidR="00A9335A">
              <w:t>.</w:t>
            </w:r>
          </w:p>
        </w:tc>
      </w:tr>
      <w:tr w:rsidR="00BB2FB1" w:rsidRPr="00110E6A" w14:paraId="5F7868C8" w14:textId="77777777" w:rsidTr="00A57A09">
        <w:trPr>
          <w:jc w:val="center"/>
        </w:trPr>
        <w:tc>
          <w:tcPr>
            <w:tcW w:w="466" w:type="pct"/>
          </w:tcPr>
          <w:p w14:paraId="3CBB3610" w14:textId="77777777" w:rsidR="00BB2FB1" w:rsidRPr="00476D2F" w:rsidRDefault="00BB2FB1" w:rsidP="009903FC">
            <w:pPr>
              <w:spacing w:before="120" w:after="120"/>
              <w:jc w:val="center"/>
            </w:pPr>
            <w:r w:rsidRPr="00476D2F">
              <w:t>2</w:t>
            </w:r>
          </w:p>
        </w:tc>
        <w:tc>
          <w:tcPr>
            <w:tcW w:w="4534" w:type="pct"/>
          </w:tcPr>
          <w:p w14:paraId="7515C6CC" w14:textId="2C03F0B6" w:rsidR="00BB2FB1" w:rsidRPr="00476D2F" w:rsidRDefault="007643D4" w:rsidP="009903FC">
            <w:pPr>
              <w:spacing w:before="120" w:after="120"/>
            </w:pPr>
            <w:r w:rsidRPr="00476D2F">
              <w:t>BRTs that must be validated if acceptance date of declaration is after TP</w:t>
            </w:r>
            <w:r w:rsidR="00642632" w:rsidRPr="00476D2F">
              <w:t xml:space="preserve"> </w:t>
            </w:r>
            <w:r w:rsidRPr="00476D2F">
              <w:t>for applying some UCC data requirements in post transition phase in structures (XSDs) which are common during TP and after TP​</w:t>
            </w:r>
            <w:r w:rsidR="00A9335A">
              <w:t>.</w:t>
            </w:r>
          </w:p>
        </w:tc>
      </w:tr>
    </w:tbl>
    <w:p w14:paraId="2E1D224D" w14:textId="61321DB1" w:rsidR="007643D4" w:rsidRPr="00476D2F" w:rsidRDefault="007643D4" w:rsidP="008F703C">
      <w:pPr>
        <w:pStyle w:val="Caption"/>
      </w:pPr>
      <w:bookmarkStart w:id="729" w:name="_Ref5204236"/>
      <w:bookmarkStart w:id="730" w:name="_Toc185900943"/>
      <w:r w:rsidRPr="00476D2F">
        <w:t xml:space="preserve">Table </w:t>
      </w:r>
      <w:r w:rsidR="002C7E76">
        <w:fldChar w:fldCharType="begin"/>
      </w:r>
      <w:r w:rsidR="002C7E76">
        <w:instrText xml:space="preserve"> SEQ Table \* ARABIC </w:instrText>
      </w:r>
      <w:r w:rsidR="002C7E76">
        <w:fldChar w:fldCharType="separate"/>
      </w:r>
      <w:r w:rsidR="004501EF">
        <w:rPr>
          <w:noProof/>
        </w:rPr>
        <w:t>17</w:t>
      </w:r>
      <w:r w:rsidR="002C7E76">
        <w:fldChar w:fldCharType="end"/>
      </w:r>
      <w:bookmarkEnd w:id="729"/>
      <w:r w:rsidRPr="00476D2F">
        <w:t>: Values for second position of BRT number</w:t>
      </w:r>
      <w:bookmarkEnd w:id="730"/>
    </w:p>
    <w:p w14:paraId="7F516137" w14:textId="499BC58C" w:rsidR="006A00EB" w:rsidRPr="00476D2F" w:rsidRDefault="007643D4" w:rsidP="00117A38">
      <w:pPr>
        <w:pStyle w:val="ListParagraph"/>
        <w:numPr>
          <w:ilvl w:val="0"/>
          <w:numId w:val="80"/>
        </w:numPr>
        <w:spacing w:after="120"/>
      </w:pPr>
      <w:r w:rsidRPr="00476D2F">
        <w:rPr>
          <w:b/>
        </w:rPr>
        <w:t>Third position [0-9]{</w:t>
      </w:r>
      <w:r w:rsidR="003C0C3E" w:rsidRPr="00476D2F">
        <w:rPr>
          <w:b/>
        </w:rPr>
        <w:t>1</w:t>
      </w:r>
      <w:r w:rsidRPr="00476D2F">
        <w:rPr>
          <w:b/>
        </w:rPr>
        <w:t>}</w:t>
      </w:r>
      <w:r w:rsidR="003C0C3E" w:rsidRPr="00476D2F">
        <w:rPr>
          <w:b/>
        </w:rPr>
        <w:t xml:space="preserve"> </w:t>
      </w:r>
      <w:r w:rsidR="0094247C" w:rsidRPr="00476D2F">
        <w:rPr>
          <w:b/>
        </w:rPr>
        <w:t>–</w:t>
      </w:r>
      <w:r w:rsidR="003C0C3E" w:rsidRPr="00476D2F">
        <w:rPr>
          <w:b/>
        </w:rPr>
        <w:t xml:space="preserve"> Category</w:t>
      </w:r>
      <w:r w:rsidRPr="00476D2F">
        <w:t>:</w:t>
      </w:r>
      <w:r w:rsidR="000819EC" w:rsidRPr="00476D2F">
        <w:t xml:space="preserve"> For each BRT category, </w:t>
      </w:r>
      <w:proofErr w:type="gramStart"/>
      <w:r w:rsidR="000819EC" w:rsidRPr="00476D2F">
        <w:t>a number of</w:t>
      </w:r>
      <w:proofErr w:type="gramEnd"/>
      <w:r w:rsidR="000819EC" w:rsidRPr="00476D2F">
        <w:t xml:space="preserve"> sub-categories are defined:</w:t>
      </w:r>
    </w:p>
    <w:tbl>
      <w:tblPr>
        <w:tblW w:w="4926"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82"/>
        <w:gridCol w:w="1698"/>
        <w:gridCol w:w="5947"/>
      </w:tblGrid>
      <w:tr w:rsidR="00504493" w:rsidRPr="00110E6A" w14:paraId="5E20D263" w14:textId="77777777" w:rsidTr="00442579">
        <w:trPr>
          <w:tblHeader/>
          <w:jc w:val="center"/>
        </w:trPr>
        <w:tc>
          <w:tcPr>
            <w:tcW w:w="718" w:type="pct"/>
            <w:shd w:val="clear" w:color="auto" w:fill="002060"/>
          </w:tcPr>
          <w:p w14:paraId="1758BE82" w14:textId="73EE42EA" w:rsidR="00504493" w:rsidRPr="00476D2F" w:rsidRDefault="00FB1591" w:rsidP="00504493">
            <w:pPr>
              <w:spacing w:before="120" w:after="120"/>
              <w:jc w:val="center"/>
              <w:rPr>
                <w:b/>
              </w:rPr>
            </w:pPr>
            <w:r w:rsidRPr="00476D2F">
              <w:rPr>
                <w:b/>
              </w:rPr>
              <w:t>Category</w:t>
            </w:r>
          </w:p>
        </w:tc>
        <w:tc>
          <w:tcPr>
            <w:tcW w:w="951" w:type="pct"/>
            <w:shd w:val="clear" w:color="auto" w:fill="002060"/>
          </w:tcPr>
          <w:p w14:paraId="115F8180" w14:textId="6BD74D5C" w:rsidR="00504493" w:rsidRPr="00476D2F" w:rsidRDefault="000819EC" w:rsidP="00504493">
            <w:pPr>
              <w:spacing w:before="120" w:after="120"/>
              <w:jc w:val="center"/>
              <w:rPr>
                <w:b/>
              </w:rPr>
            </w:pPr>
            <w:r w:rsidRPr="00476D2F">
              <w:rPr>
                <w:b/>
              </w:rPr>
              <w:t>Sub-cate</w:t>
            </w:r>
            <w:r w:rsidR="00B73656" w:rsidRPr="00476D2F">
              <w:rPr>
                <w:b/>
              </w:rPr>
              <w:t>g</w:t>
            </w:r>
            <w:r w:rsidRPr="00476D2F">
              <w:rPr>
                <w:b/>
              </w:rPr>
              <w:t>ory</w:t>
            </w:r>
          </w:p>
        </w:tc>
        <w:tc>
          <w:tcPr>
            <w:tcW w:w="3331" w:type="pct"/>
            <w:shd w:val="clear" w:color="auto" w:fill="002060"/>
          </w:tcPr>
          <w:p w14:paraId="1AB2F2FF" w14:textId="77777777" w:rsidR="00504493" w:rsidRPr="00476D2F" w:rsidRDefault="00504493" w:rsidP="00504493">
            <w:pPr>
              <w:spacing w:before="120" w:after="120"/>
              <w:rPr>
                <w:b/>
              </w:rPr>
            </w:pPr>
            <w:r w:rsidRPr="00476D2F">
              <w:rPr>
                <w:b/>
              </w:rPr>
              <w:t>Description</w:t>
            </w:r>
          </w:p>
        </w:tc>
      </w:tr>
      <w:tr w:rsidR="00DF141B" w:rsidRPr="0097484E" w14:paraId="5DBA574E" w14:textId="77777777" w:rsidTr="0097484E">
        <w:trPr>
          <w:jc w:val="center"/>
        </w:trPr>
        <w:tc>
          <w:tcPr>
            <w:tcW w:w="718" w:type="pct"/>
          </w:tcPr>
          <w:p w14:paraId="61B942E4" w14:textId="50B44013" w:rsidR="00DF141B" w:rsidRPr="0097484E" w:rsidRDefault="00DF141B" w:rsidP="0097484E">
            <w:pPr>
              <w:spacing w:before="120" w:after="120"/>
              <w:jc w:val="center"/>
              <w:rPr>
                <w:b/>
                <w:sz w:val="22"/>
              </w:rPr>
            </w:pPr>
            <w:r w:rsidRPr="0097484E">
              <w:rPr>
                <w:b/>
                <w:sz w:val="22"/>
              </w:rPr>
              <w:t>1</w:t>
            </w:r>
          </w:p>
        </w:tc>
        <w:tc>
          <w:tcPr>
            <w:tcW w:w="951" w:type="pct"/>
          </w:tcPr>
          <w:p w14:paraId="1B481D64" w14:textId="2E0AF298" w:rsidR="00DF141B" w:rsidRPr="0097484E" w:rsidRDefault="00DF141B" w:rsidP="0097484E">
            <w:pPr>
              <w:spacing w:before="120" w:after="120"/>
              <w:jc w:val="center"/>
              <w:rPr>
                <w:b/>
                <w:sz w:val="22"/>
              </w:rPr>
            </w:pPr>
            <w:r w:rsidRPr="0097484E">
              <w:rPr>
                <w:b/>
                <w:sz w:val="22"/>
              </w:rPr>
              <w:t>0</w:t>
            </w:r>
          </w:p>
        </w:tc>
        <w:tc>
          <w:tcPr>
            <w:tcW w:w="3331" w:type="pct"/>
          </w:tcPr>
          <w:p w14:paraId="389C42C5" w14:textId="2D6AEDD9" w:rsidR="00DF141B" w:rsidRPr="0097484E" w:rsidRDefault="00DF141B" w:rsidP="0097484E">
            <w:pPr>
              <w:spacing w:before="120" w:after="120"/>
              <w:jc w:val="left"/>
              <w:rPr>
                <w:b/>
                <w:sz w:val="22"/>
              </w:rPr>
            </w:pPr>
            <w:r w:rsidRPr="0097484E">
              <w:rPr>
                <w:b/>
                <w:sz w:val="22"/>
              </w:rPr>
              <w:t>Transitional Guidelines</w:t>
            </w:r>
          </w:p>
        </w:tc>
      </w:tr>
      <w:tr w:rsidR="000819EC" w:rsidRPr="0097484E" w14:paraId="4124C356" w14:textId="77777777" w:rsidTr="0097484E">
        <w:trPr>
          <w:jc w:val="center"/>
        </w:trPr>
        <w:tc>
          <w:tcPr>
            <w:tcW w:w="718" w:type="pct"/>
          </w:tcPr>
          <w:p w14:paraId="27DE33A2" w14:textId="090C6D9E" w:rsidR="000819EC" w:rsidRPr="0097484E" w:rsidRDefault="000819EC" w:rsidP="0097484E">
            <w:pPr>
              <w:spacing w:before="120" w:after="120"/>
              <w:jc w:val="center"/>
              <w:rPr>
                <w:b/>
                <w:sz w:val="22"/>
              </w:rPr>
            </w:pPr>
            <w:r w:rsidRPr="0097484E">
              <w:rPr>
                <w:b/>
                <w:sz w:val="22"/>
              </w:rPr>
              <w:t>1</w:t>
            </w:r>
          </w:p>
        </w:tc>
        <w:tc>
          <w:tcPr>
            <w:tcW w:w="951" w:type="pct"/>
          </w:tcPr>
          <w:p w14:paraId="126F921D" w14:textId="61A92299" w:rsidR="000819EC" w:rsidRPr="0097484E" w:rsidRDefault="000819EC" w:rsidP="0097484E">
            <w:pPr>
              <w:spacing w:before="120" w:after="120"/>
              <w:jc w:val="center"/>
              <w:rPr>
                <w:b/>
                <w:sz w:val="22"/>
              </w:rPr>
            </w:pPr>
            <w:r w:rsidRPr="0097484E">
              <w:rPr>
                <w:b/>
                <w:sz w:val="22"/>
              </w:rPr>
              <w:t>5</w:t>
            </w:r>
          </w:p>
        </w:tc>
        <w:tc>
          <w:tcPr>
            <w:tcW w:w="3331" w:type="pct"/>
          </w:tcPr>
          <w:p w14:paraId="5D452838" w14:textId="6A324439" w:rsidR="000819EC" w:rsidRPr="0097484E" w:rsidRDefault="000819EC" w:rsidP="0097484E">
            <w:pPr>
              <w:spacing w:before="120" w:after="120"/>
              <w:jc w:val="left"/>
              <w:rPr>
                <w:b/>
                <w:sz w:val="22"/>
              </w:rPr>
            </w:pPr>
            <w:r w:rsidRPr="0097484E">
              <w:rPr>
                <w:b/>
                <w:sz w:val="22"/>
              </w:rPr>
              <w:t>Codelists value mismatch: values between previous and new phase do not match</w:t>
            </w:r>
          </w:p>
        </w:tc>
      </w:tr>
      <w:tr w:rsidR="000819EC" w:rsidRPr="0097484E" w14:paraId="64970C0C" w14:textId="77777777" w:rsidTr="0097484E">
        <w:trPr>
          <w:jc w:val="center"/>
        </w:trPr>
        <w:tc>
          <w:tcPr>
            <w:tcW w:w="718" w:type="pct"/>
          </w:tcPr>
          <w:p w14:paraId="3A668FA9" w14:textId="47B7B141" w:rsidR="000819EC" w:rsidRPr="0097484E" w:rsidRDefault="000819EC" w:rsidP="0097484E">
            <w:pPr>
              <w:spacing w:before="120" w:after="120"/>
              <w:jc w:val="center"/>
              <w:rPr>
                <w:b/>
                <w:sz w:val="22"/>
              </w:rPr>
            </w:pPr>
            <w:r w:rsidRPr="0097484E">
              <w:rPr>
                <w:b/>
                <w:sz w:val="22"/>
              </w:rPr>
              <w:t>1</w:t>
            </w:r>
          </w:p>
        </w:tc>
        <w:tc>
          <w:tcPr>
            <w:tcW w:w="951" w:type="pct"/>
          </w:tcPr>
          <w:p w14:paraId="0BA222EF" w14:textId="4B8576E3" w:rsidR="000819EC" w:rsidRPr="0097484E" w:rsidRDefault="000819EC" w:rsidP="0097484E">
            <w:pPr>
              <w:spacing w:before="120" w:after="120"/>
              <w:jc w:val="center"/>
              <w:rPr>
                <w:b/>
                <w:sz w:val="22"/>
              </w:rPr>
            </w:pPr>
            <w:r w:rsidRPr="0097484E">
              <w:rPr>
                <w:b/>
                <w:sz w:val="22"/>
              </w:rPr>
              <w:t>8</w:t>
            </w:r>
            <w:r w:rsidR="00C42374" w:rsidRPr="0097484E">
              <w:rPr>
                <w:b/>
                <w:sz w:val="22"/>
              </w:rPr>
              <w:t xml:space="preserve"> or 9</w:t>
            </w:r>
          </w:p>
        </w:tc>
        <w:tc>
          <w:tcPr>
            <w:tcW w:w="3331" w:type="pct"/>
          </w:tcPr>
          <w:p w14:paraId="6622EAD0" w14:textId="58F32962" w:rsidR="000819EC" w:rsidRPr="0097484E" w:rsidRDefault="000819EC" w:rsidP="0097484E">
            <w:pPr>
              <w:spacing w:before="120" w:after="120"/>
              <w:jc w:val="left"/>
              <w:rPr>
                <w:b/>
                <w:sz w:val="22"/>
              </w:rPr>
            </w:pPr>
            <w:r w:rsidRPr="0097484E">
              <w:rPr>
                <w:b/>
                <w:sz w:val="22"/>
              </w:rPr>
              <w:t>Rules &amp; Conditions issues</w:t>
            </w:r>
          </w:p>
        </w:tc>
      </w:tr>
      <w:tr w:rsidR="000819EC" w:rsidRPr="0097484E" w14:paraId="40684417" w14:textId="77777777" w:rsidTr="0097484E">
        <w:trPr>
          <w:jc w:val="center"/>
        </w:trPr>
        <w:tc>
          <w:tcPr>
            <w:tcW w:w="718" w:type="pct"/>
          </w:tcPr>
          <w:p w14:paraId="08CAC395" w14:textId="5DD8FB6E" w:rsidR="000819EC" w:rsidRPr="0097484E" w:rsidRDefault="000819EC" w:rsidP="0097484E">
            <w:pPr>
              <w:spacing w:before="120" w:after="120"/>
              <w:jc w:val="center"/>
              <w:rPr>
                <w:b/>
                <w:sz w:val="22"/>
              </w:rPr>
            </w:pPr>
            <w:r w:rsidRPr="0097484E">
              <w:rPr>
                <w:b/>
                <w:sz w:val="22"/>
              </w:rPr>
              <w:t>2</w:t>
            </w:r>
          </w:p>
        </w:tc>
        <w:tc>
          <w:tcPr>
            <w:tcW w:w="951" w:type="pct"/>
          </w:tcPr>
          <w:p w14:paraId="4860EAF6" w14:textId="68329608" w:rsidR="000819EC" w:rsidRPr="0097484E" w:rsidRDefault="000819EC" w:rsidP="0097484E">
            <w:pPr>
              <w:spacing w:before="120" w:after="120"/>
              <w:jc w:val="center"/>
              <w:rPr>
                <w:b/>
                <w:sz w:val="22"/>
              </w:rPr>
            </w:pPr>
            <w:r w:rsidRPr="0097484E">
              <w:rPr>
                <w:b/>
                <w:sz w:val="22"/>
              </w:rPr>
              <w:t>1</w:t>
            </w:r>
          </w:p>
        </w:tc>
        <w:tc>
          <w:tcPr>
            <w:tcW w:w="3331" w:type="pct"/>
          </w:tcPr>
          <w:p w14:paraId="71CC29B0" w14:textId="77B2A065" w:rsidR="000819EC" w:rsidRPr="0097484E" w:rsidRDefault="000819EC" w:rsidP="0097484E">
            <w:pPr>
              <w:spacing w:before="120" w:after="120"/>
              <w:jc w:val="left"/>
              <w:rPr>
                <w:b/>
                <w:sz w:val="22"/>
              </w:rPr>
            </w:pPr>
            <w:r w:rsidRPr="0097484E">
              <w:rPr>
                <w:b/>
                <w:sz w:val="22"/>
              </w:rPr>
              <w:t>Formatting Restrictions</w:t>
            </w:r>
          </w:p>
        </w:tc>
      </w:tr>
      <w:tr w:rsidR="000819EC" w:rsidRPr="0097484E" w14:paraId="7B00BC5A" w14:textId="77777777" w:rsidTr="0097484E">
        <w:trPr>
          <w:jc w:val="center"/>
        </w:trPr>
        <w:tc>
          <w:tcPr>
            <w:tcW w:w="718" w:type="pct"/>
          </w:tcPr>
          <w:p w14:paraId="60BF7CCB" w14:textId="1AC04DB0" w:rsidR="000819EC" w:rsidRPr="0097484E" w:rsidRDefault="000819EC" w:rsidP="0097484E">
            <w:pPr>
              <w:spacing w:before="120" w:after="120"/>
              <w:jc w:val="center"/>
              <w:rPr>
                <w:b/>
                <w:sz w:val="22"/>
              </w:rPr>
            </w:pPr>
            <w:r w:rsidRPr="0097484E">
              <w:rPr>
                <w:b/>
                <w:sz w:val="22"/>
              </w:rPr>
              <w:t>2</w:t>
            </w:r>
          </w:p>
        </w:tc>
        <w:tc>
          <w:tcPr>
            <w:tcW w:w="951" w:type="pct"/>
          </w:tcPr>
          <w:p w14:paraId="6CAD8759" w14:textId="5E710A50" w:rsidR="000819EC" w:rsidRPr="0097484E" w:rsidRDefault="000819EC" w:rsidP="0097484E">
            <w:pPr>
              <w:spacing w:before="120" w:after="120"/>
              <w:jc w:val="center"/>
              <w:rPr>
                <w:b/>
                <w:sz w:val="22"/>
              </w:rPr>
            </w:pPr>
            <w:r w:rsidRPr="0097484E">
              <w:rPr>
                <w:b/>
                <w:sz w:val="22"/>
              </w:rPr>
              <w:t>2</w:t>
            </w:r>
          </w:p>
        </w:tc>
        <w:tc>
          <w:tcPr>
            <w:tcW w:w="3331" w:type="pct"/>
          </w:tcPr>
          <w:p w14:paraId="24C37F8B" w14:textId="31A593CD" w:rsidR="000819EC" w:rsidRPr="0097484E" w:rsidRDefault="000819EC" w:rsidP="0097484E">
            <w:pPr>
              <w:spacing w:before="120" w:after="120"/>
              <w:jc w:val="left"/>
              <w:rPr>
                <w:b/>
                <w:sz w:val="22"/>
              </w:rPr>
            </w:pPr>
            <w:r w:rsidRPr="0097484E">
              <w:rPr>
                <w:b/>
                <w:sz w:val="22"/>
              </w:rPr>
              <w:t>Patterns Restrictions</w:t>
            </w:r>
          </w:p>
        </w:tc>
      </w:tr>
      <w:tr w:rsidR="000819EC" w:rsidRPr="0097484E" w14:paraId="572C893F" w14:textId="77777777" w:rsidTr="0097484E">
        <w:trPr>
          <w:jc w:val="center"/>
        </w:trPr>
        <w:tc>
          <w:tcPr>
            <w:tcW w:w="718" w:type="pct"/>
          </w:tcPr>
          <w:p w14:paraId="62183831" w14:textId="3823F92A" w:rsidR="000819EC" w:rsidRPr="0097484E" w:rsidRDefault="000819EC" w:rsidP="0097484E">
            <w:pPr>
              <w:spacing w:before="120" w:after="120"/>
              <w:jc w:val="center"/>
              <w:rPr>
                <w:b/>
                <w:sz w:val="22"/>
              </w:rPr>
            </w:pPr>
            <w:r w:rsidRPr="0097484E">
              <w:rPr>
                <w:b/>
                <w:sz w:val="22"/>
              </w:rPr>
              <w:t>2</w:t>
            </w:r>
          </w:p>
        </w:tc>
        <w:tc>
          <w:tcPr>
            <w:tcW w:w="951" w:type="pct"/>
          </w:tcPr>
          <w:p w14:paraId="201AC758" w14:textId="571A83FE" w:rsidR="000819EC" w:rsidRPr="0097484E" w:rsidRDefault="000819EC" w:rsidP="0097484E">
            <w:pPr>
              <w:spacing w:before="120" w:after="120"/>
              <w:jc w:val="center"/>
              <w:rPr>
                <w:b/>
                <w:sz w:val="22"/>
              </w:rPr>
            </w:pPr>
            <w:r w:rsidRPr="0097484E">
              <w:rPr>
                <w:b/>
                <w:sz w:val="22"/>
              </w:rPr>
              <w:t>3</w:t>
            </w:r>
          </w:p>
        </w:tc>
        <w:tc>
          <w:tcPr>
            <w:tcW w:w="3331" w:type="pct"/>
          </w:tcPr>
          <w:p w14:paraId="442B9629" w14:textId="2F4688E8" w:rsidR="000819EC" w:rsidRPr="0097484E" w:rsidRDefault="000819EC" w:rsidP="0097484E">
            <w:pPr>
              <w:spacing w:before="120" w:after="120"/>
              <w:jc w:val="left"/>
              <w:rPr>
                <w:b/>
                <w:sz w:val="22"/>
              </w:rPr>
            </w:pPr>
            <w:r w:rsidRPr="0097484E">
              <w:rPr>
                <w:b/>
                <w:sz w:val="22"/>
              </w:rPr>
              <w:t>Optionality Restrictions</w:t>
            </w:r>
          </w:p>
        </w:tc>
      </w:tr>
      <w:tr w:rsidR="000819EC" w:rsidRPr="0097484E" w14:paraId="113ADD23" w14:textId="77777777" w:rsidTr="0097484E">
        <w:trPr>
          <w:jc w:val="center"/>
        </w:trPr>
        <w:tc>
          <w:tcPr>
            <w:tcW w:w="718" w:type="pct"/>
          </w:tcPr>
          <w:p w14:paraId="036BB1F2" w14:textId="3FFEF9C2" w:rsidR="000819EC" w:rsidRPr="0097484E" w:rsidRDefault="000819EC" w:rsidP="0097484E">
            <w:pPr>
              <w:spacing w:before="120" w:after="120"/>
              <w:jc w:val="center"/>
              <w:rPr>
                <w:b/>
                <w:sz w:val="22"/>
              </w:rPr>
            </w:pPr>
            <w:r w:rsidRPr="0097484E">
              <w:rPr>
                <w:b/>
                <w:sz w:val="22"/>
              </w:rPr>
              <w:t>2</w:t>
            </w:r>
          </w:p>
        </w:tc>
        <w:tc>
          <w:tcPr>
            <w:tcW w:w="951" w:type="pct"/>
          </w:tcPr>
          <w:p w14:paraId="52958C2D" w14:textId="33C05A46" w:rsidR="000819EC" w:rsidRPr="0097484E" w:rsidRDefault="000819EC" w:rsidP="0097484E">
            <w:pPr>
              <w:spacing w:before="120" w:after="120"/>
              <w:jc w:val="center"/>
              <w:rPr>
                <w:b/>
                <w:sz w:val="22"/>
              </w:rPr>
            </w:pPr>
            <w:r w:rsidRPr="0097484E">
              <w:rPr>
                <w:b/>
                <w:sz w:val="22"/>
              </w:rPr>
              <w:t>4</w:t>
            </w:r>
          </w:p>
        </w:tc>
        <w:tc>
          <w:tcPr>
            <w:tcW w:w="3331" w:type="pct"/>
          </w:tcPr>
          <w:p w14:paraId="4C0C5C39" w14:textId="7553FE40" w:rsidR="000819EC" w:rsidRPr="0097484E" w:rsidRDefault="000819EC" w:rsidP="0097484E">
            <w:pPr>
              <w:spacing w:before="120" w:after="120"/>
              <w:jc w:val="left"/>
              <w:rPr>
                <w:b/>
                <w:sz w:val="22"/>
              </w:rPr>
            </w:pPr>
            <w:r w:rsidRPr="0097484E">
              <w:rPr>
                <w:b/>
                <w:sz w:val="22"/>
              </w:rPr>
              <w:t>DG Repetitions Restrictions</w:t>
            </w:r>
          </w:p>
        </w:tc>
      </w:tr>
    </w:tbl>
    <w:p w14:paraId="524F2046" w14:textId="567BB665" w:rsidR="003C0C3E" w:rsidRPr="00476D2F" w:rsidRDefault="003C0C3E" w:rsidP="008F703C">
      <w:pPr>
        <w:pStyle w:val="Caption"/>
      </w:pPr>
      <w:bookmarkStart w:id="731" w:name="_Ref32226360"/>
      <w:bookmarkStart w:id="732" w:name="_Ref32226352"/>
      <w:bookmarkStart w:id="733" w:name="_Toc185900944"/>
      <w:r w:rsidRPr="00476D2F">
        <w:t xml:space="preserve">Table </w:t>
      </w:r>
      <w:r w:rsidR="002C7E76">
        <w:fldChar w:fldCharType="begin"/>
      </w:r>
      <w:r w:rsidR="002C7E76">
        <w:instrText xml:space="preserve"> SEQ Table \* ARABIC </w:instrText>
      </w:r>
      <w:r w:rsidR="002C7E76">
        <w:fldChar w:fldCharType="separate"/>
      </w:r>
      <w:r w:rsidR="004501EF">
        <w:rPr>
          <w:noProof/>
        </w:rPr>
        <w:t>18</w:t>
      </w:r>
      <w:r w:rsidR="002C7E76">
        <w:fldChar w:fldCharType="end"/>
      </w:r>
      <w:bookmarkEnd w:id="731"/>
      <w:r w:rsidRPr="00476D2F">
        <w:t>: Values for third position of BRT number</w:t>
      </w:r>
      <w:bookmarkEnd w:id="732"/>
      <w:bookmarkEnd w:id="733"/>
    </w:p>
    <w:p w14:paraId="3C8DCFEC" w14:textId="76BD7E3C" w:rsidR="003C0C3E" w:rsidRPr="00476D2F" w:rsidRDefault="003C0C3E" w:rsidP="0017371F">
      <w:r w:rsidRPr="00476D2F">
        <w:t xml:space="preserve">It is noted that the </w:t>
      </w:r>
      <w:r w:rsidR="00CB50D9" w:rsidRPr="00476D2F">
        <w:t>C</w:t>
      </w:r>
      <w:r w:rsidRPr="00476D2F">
        <w:t xml:space="preserve">ategory types can be combined only with certain values from </w:t>
      </w:r>
      <w:r w:rsidRPr="00476D2F">
        <w:fldChar w:fldCharType="begin"/>
      </w:r>
      <w:r w:rsidRPr="00476D2F">
        <w:instrText xml:space="preserve"> REF _Ref5204236 \h  \* MERGEFORMAT </w:instrText>
      </w:r>
      <w:r w:rsidRPr="00476D2F">
        <w:fldChar w:fldCharType="separate"/>
      </w:r>
      <w:r w:rsidR="004501EF" w:rsidRPr="00476D2F">
        <w:t xml:space="preserve">Table </w:t>
      </w:r>
      <w:r w:rsidR="004501EF">
        <w:t>17</w:t>
      </w:r>
      <w:r w:rsidRPr="00476D2F">
        <w:fldChar w:fldCharType="end"/>
      </w:r>
      <w:r w:rsidRPr="00476D2F">
        <w:t xml:space="preserve"> as depicted in the above table.</w:t>
      </w:r>
    </w:p>
    <w:p w14:paraId="68672FA3" w14:textId="1F6338FC" w:rsidR="003C0C3E" w:rsidRPr="00476D2F" w:rsidRDefault="003C0C3E" w:rsidP="00117A38">
      <w:pPr>
        <w:pStyle w:val="ListParagraph"/>
        <w:numPr>
          <w:ilvl w:val="0"/>
          <w:numId w:val="80"/>
        </w:numPr>
        <w:spacing w:after="120"/>
      </w:pPr>
      <w:r w:rsidRPr="00476D2F">
        <w:rPr>
          <w:b/>
        </w:rPr>
        <w:t>Fourth and Fifth position [0-9]{2}</w:t>
      </w:r>
      <w:r w:rsidRPr="00476D2F">
        <w:t>:</w:t>
      </w:r>
    </w:p>
    <w:p w14:paraId="25DA92FE" w14:textId="75C93A1F" w:rsidR="001C16AA" w:rsidRPr="00314238" w:rsidRDefault="003C0C3E" w:rsidP="00314238">
      <w:r w:rsidRPr="00476D2F">
        <w:t>A sequential number starting from ‘</w:t>
      </w:r>
      <w:r w:rsidR="00642210" w:rsidRPr="00476D2F">
        <w:t>00</w:t>
      </w:r>
      <w:r w:rsidRPr="00476D2F">
        <w:t xml:space="preserve">’ shall be filled in for each </w:t>
      </w:r>
      <w:r w:rsidR="00CB50D9" w:rsidRPr="00476D2F">
        <w:t>BRT</w:t>
      </w:r>
      <w:r w:rsidRPr="00476D2F">
        <w:t>.</w:t>
      </w:r>
      <w:bookmarkStart w:id="734" w:name="_Ref526151226"/>
      <w:bookmarkStart w:id="735" w:name="_Toc526170439"/>
      <w:r w:rsidR="001C16AA" w:rsidRPr="00476D2F">
        <w:br w:type="page"/>
      </w:r>
    </w:p>
    <w:p w14:paraId="6A370F30" w14:textId="5DFC9D2F" w:rsidR="00611984" w:rsidRPr="00476D2F" w:rsidRDefault="00B8786A" w:rsidP="00453F8A">
      <w:pPr>
        <w:pStyle w:val="Heading2"/>
        <w:ind w:left="851" w:hanging="851"/>
      </w:pPr>
      <w:bookmarkStart w:id="736" w:name="_Ref27414176"/>
      <w:bookmarkStart w:id="737" w:name="_Toc185900704"/>
      <w:r w:rsidRPr="00476D2F">
        <w:t>Rules/</w:t>
      </w:r>
      <w:r w:rsidR="009033B4" w:rsidRPr="00476D2F">
        <w:t>T</w:t>
      </w:r>
      <w:r w:rsidRPr="00476D2F">
        <w:t>/TRT</w:t>
      </w:r>
      <w:r w:rsidR="00B449E7" w:rsidRPr="00476D2F">
        <w:t xml:space="preserve">/BRT, </w:t>
      </w:r>
      <w:r w:rsidRPr="00476D2F">
        <w:t>Conditions</w:t>
      </w:r>
      <w:r w:rsidR="00B449E7" w:rsidRPr="00476D2F">
        <w:t xml:space="preserve"> and Guidelines</w:t>
      </w:r>
      <w:r w:rsidRPr="00476D2F">
        <w:t xml:space="preserve"> </w:t>
      </w:r>
      <w:r w:rsidR="00EC2DB5" w:rsidRPr="00476D2F">
        <w:t>d</w:t>
      </w:r>
      <w:r w:rsidR="0013779D" w:rsidRPr="00476D2F">
        <w:t xml:space="preserve">efinition and </w:t>
      </w:r>
      <w:r w:rsidR="00EC2DB5" w:rsidRPr="00476D2F">
        <w:t>s</w:t>
      </w:r>
      <w:r w:rsidR="00611984" w:rsidRPr="00476D2F">
        <w:t xml:space="preserve">yntax for </w:t>
      </w:r>
      <w:bookmarkEnd w:id="722"/>
      <w:bookmarkEnd w:id="727"/>
      <w:bookmarkEnd w:id="734"/>
      <w:bookmarkEnd w:id="735"/>
      <w:bookmarkEnd w:id="736"/>
      <w:r w:rsidR="00516E8D">
        <w:t>AES-P1, NCTS-P5 and NCTS-P6</w:t>
      </w:r>
      <w:bookmarkEnd w:id="737"/>
    </w:p>
    <w:p w14:paraId="21CFE60A" w14:textId="644A95DB" w:rsidR="00010AF8" w:rsidRPr="00476D2F" w:rsidRDefault="006C21A4" w:rsidP="009837F6">
      <w:r w:rsidRPr="00476D2F">
        <w:t>The “OR” operator that is used in Rules &amp; Condition is inclusive, meaning that it allows either the first statement to be true, or the second, or both</w:t>
      </w:r>
      <w:r w:rsidRPr="00476D2F">
        <w:rPr>
          <w:rStyle w:val="FootnoteReference"/>
        </w:rPr>
        <w:footnoteReference w:id="11"/>
      </w:r>
      <w:r w:rsidRPr="00476D2F">
        <w:t>.</w:t>
      </w:r>
    </w:p>
    <w:p w14:paraId="7A1536B0" w14:textId="6E5414DF" w:rsidR="00E071B1" w:rsidRPr="00476D2F" w:rsidRDefault="00E071B1" w:rsidP="00DB5464">
      <w:pPr>
        <w:pStyle w:val="Heading3"/>
      </w:pPr>
      <w:bookmarkStart w:id="738" w:name="_Toc526170440"/>
      <w:bookmarkStart w:id="739" w:name="_Ref18065968"/>
      <w:bookmarkStart w:id="740" w:name="_Ref69311755"/>
      <w:bookmarkStart w:id="741" w:name="_Toc185900705"/>
      <w:r w:rsidRPr="00476D2F">
        <w:t xml:space="preserve">Definition of Rule, </w:t>
      </w:r>
      <w:r w:rsidR="009033B4" w:rsidRPr="00476D2F">
        <w:t>T</w:t>
      </w:r>
      <w:r w:rsidRPr="00476D2F">
        <w:t>, TRT</w:t>
      </w:r>
      <w:r w:rsidR="001878A6" w:rsidRPr="00476D2F">
        <w:t>, BRT</w:t>
      </w:r>
      <w:r w:rsidRPr="00476D2F">
        <w:t xml:space="preserve"> or Condition</w:t>
      </w:r>
      <w:bookmarkEnd w:id="738"/>
      <w:bookmarkEnd w:id="739"/>
      <w:bookmarkEnd w:id="740"/>
      <w:bookmarkEnd w:id="741"/>
    </w:p>
    <w:p w14:paraId="3A8C8B76" w14:textId="1C5CF2D9" w:rsidR="00C2486F" w:rsidRPr="00476D2F" w:rsidRDefault="00C2486F">
      <w:r w:rsidRPr="00476D2F">
        <w:t>This section defines the various classes of rules and conditions that are used in the Technical Message Structures. It defines the various attributes of</w:t>
      </w:r>
      <w:r w:rsidR="00642632" w:rsidRPr="00476D2F">
        <w:t xml:space="preserve"> </w:t>
      </w:r>
      <w:r w:rsidRPr="00476D2F">
        <w:t>the rules and conditions and some of the principles of their definitions. Some examples are provided for a good comprehension of the provided information.</w:t>
      </w:r>
    </w:p>
    <w:p w14:paraId="5FB4F8DF" w14:textId="2D4F2C53" w:rsidR="002B3D04" w:rsidRPr="00476D2F" w:rsidRDefault="00154C3F">
      <w:r w:rsidRPr="00476D2F">
        <w:t xml:space="preserve">The </w:t>
      </w:r>
      <w:r w:rsidR="0094247C" w:rsidRPr="00476D2F">
        <w:t>‘</w:t>
      </w:r>
      <w:r w:rsidRPr="00476D2F">
        <w:t>Rules and Conditions</w:t>
      </w:r>
      <w:r w:rsidR="0094247C" w:rsidRPr="00476D2F">
        <w:t>’</w:t>
      </w:r>
      <w:r w:rsidRPr="00476D2F">
        <w:t xml:space="preserve"> (generic term) are defined in </w:t>
      </w:r>
      <w:r w:rsidR="001B3579">
        <w:t xml:space="preserve">the </w:t>
      </w:r>
      <w:r w:rsidR="003C6EED" w:rsidRPr="001B3579">
        <w:rPr>
          <w:i/>
          <w:iCs/>
        </w:rPr>
        <w:t>S</w:t>
      </w:r>
      <w:r w:rsidR="001B3579" w:rsidRPr="001B3579">
        <w:rPr>
          <w:i/>
          <w:iCs/>
        </w:rPr>
        <w:t>PECS</w:t>
      </w:r>
      <w:r w:rsidR="003C6EED" w:rsidRPr="001B3579">
        <w:rPr>
          <w:i/>
          <w:iCs/>
        </w:rPr>
        <w:t xml:space="preserve"> M</w:t>
      </w:r>
      <w:r w:rsidR="001B3579" w:rsidRPr="001B3579">
        <w:rPr>
          <w:i/>
          <w:iCs/>
        </w:rPr>
        <w:t>ANAGER</w:t>
      </w:r>
      <w:r w:rsidR="001B3579">
        <w:t xml:space="preserve"> application</w:t>
      </w:r>
      <w:r w:rsidR="003C6EED" w:rsidRPr="00476D2F">
        <w:t xml:space="preserve"> </w:t>
      </w:r>
      <w:r w:rsidRPr="00476D2F">
        <w:t>and exported per system in the pertinent Appendix Q2</w:t>
      </w:r>
      <w:r w:rsidR="00231593" w:rsidRPr="00476D2F">
        <w:t>, Q2 R/C and K</w:t>
      </w:r>
      <w:r w:rsidRPr="00476D2F">
        <w:t xml:space="preserve"> of the system specific DDNA volume.</w:t>
      </w:r>
    </w:p>
    <w:p w14:paraId="31D9267A" w14:textId="096B047B" w:rsidR="00FC608F" w:rsidRPr="00476D2F" w:rsidRDefault="00FC608F" w:rsidP="00DB5464">
      <w:pPr>
        <w:spacing w:after="120"/>
      </w:pPr>
      <w:r w:rsidRPr="00476D2F">
        <w:t xml:space="preserve">Each </w:t>
      </w:r>
      <w:r w:rsidR="005059A4" w:rsidRPr="00476D2F">
        <w:t>Condition, Rule, Technical Rule</w:t>
      </w:r>
      <w:r w:rsidRPr="00476D2F">
        <w:t>, TRT</w:t>
      </w:r>
      <w:r w:rsidR="001878A6" w:rsidRPr="00476D2F">
        <w:t>, BRT</w:t>
      </w:r>
      <w:r w:rsidR="005059A4" w:rsidRPr="00476D2F">
        <w:t>, Guideline</w:t>
      </w:r>
      <w:r w:rsidR="00E82EE0" w:rsidRPr="00476D2F">
        <w:t>, Transitional Guideline</w:t>
      </w:r>
      <w:r w:rsidRPr="00476D2F">
        <w:t xml:space="preserve"> and </w:t>
      </w:r>
      <w:r w:rsidR="005059A4" w:rsidRPr="00476D2F">
        <w:t>Sequencing Rule</w:t>
      </w:r>
      <w:r w:rsidRPr="00476D2F">
        <w:t xml:space="preserve"> shall be defined as follows:</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23"/>
        <w:gridCol w:w="7338"/>
      </w:tblGrid>
      <w:tr w:rsidR="00FC608F" w:rsidRPr="009C24AC" w14:paraId="3B8AB346" w14:textId="77777777" w:rsidTr="00636665">
        <w:tc>
          <w:tcPr>
            <w:tcW w:w="1413" w:type="dxa"/>
          </w:tcPr>
          <w:p w14:paraId="65051B07" w14:textId="450408DE" w:rsidR="00FC608F" w:rsidRPr="00476D2F" w:rsidRDefault="00FC608F" w:rsidP="00DB5464">
            <w:pPr>
              <w:spacing w:before="120" w:after="120"/>
            </w:pPr>
            <w:r w:rsidRPr="00476D2F">
              <w:t xml:space="preserve">Functional Description </w:t>
            </w:r>
          </w:p>
        </w:tc>
        <w:tc>
          <w:tcPr>
            <w:tcW w:w="7648" w:type="dxa"/>
          </w:tcPr>
          <w:p w14:paraId="7D19FF95" w14:textId="2F132D46" w:rsidR="00740FF6" w:rsidRPr="00476D2F" w:rsidRDefault="006E472F" w:rsidP="007854B8">
            <w:pPr>
              <w:pStyle w:val="ListParagraph"/>
              <w:numPr>
                <w:ilvl w:val="0"/>
                <w:numId w:val="80"/>
              </w:numPr>
              <w:spacing w:before="80" w:after="60"/>
              <w:ind w:left="431" w:hanging="357"/>
              <w:jc w:val="left"/>
            </w:pPr>
            <w:r>
              <w:t>T</w:t>
            </w:r>
            <w:r w:rsidRPr="00476D2F">
              <w:t xml:space="preserve">extual </w:t>
            </w:r>
            <w:r w:rsidR="00740FF6" w:rsidRPr="00476D2F">
              <w:t>description</w:t>
            </w:r>
          </w:p>
          <w:p w14:paraId="768E23BE" w14:textId="0DBCA170" w:rsidR="00FC608F" w:rsidRPr="00476D2F" w:rsidRDefault="006E472F" w:rsidP="007854B8">
            <w:pPr>
              <w:pStyle w:val="ListParagraph"/>
              <w:numPr>
                <w:ilvl w:val="0"/>
                <w:numId w:val="80"/>
              </w:numPr>
              <w:spacing w:before="80" w:after="60"/>
              <w:ind w:left="431" w:hanging="357"/>
              <w:jc w:val="left"/>
            </w:pPr>
            <w:r>
              <w:t>D</w:t>
            </w:r>
            <w:r w:rsidRPr="00476D2F">
              <w:t xml:space="preserve">efines </w:t>
            </w:r>
            <w:r w:rsidR="00FC608F" w:rsidRPr="00476D2F">
              <w:t xml:space="preserve">the </w:t>
            </w:r>
            <w:r w:rsidR="6360479A" w:rsidRPr="00476D2F">
              <w:t xml:space="preserve">Condition, </w:t>
            </w:r>
            <w:r w:rsidR="0002285B" w:rsidRPr="00476D2F">
              <w:t xml:space="preserve">Rule, </w:t>
            </w:r>
            <w:r w:rsidR="002930BE" w:rsidRPr="00476D2F">
              <w:t>Technical</w:t>
            </w:r>
            <w:r w:rsidR="011AB4C1" w:rsidRPr="00476D2F">
              <w:t xml:space="preserve"> Rule</w:t>
            </w:r>
            <w:r w:rsidR="00686E86" w:rsidRPr="00476D2F">
              <w:t>,</w:t>
            </w:r>
            <w:r w:rsidR="0A4AC57B" w:rsidRPr="00476D2F">
              <w:t xml:space="preserve"> Guideline</w:t>
            </w:r>
            <w:r w:rsidR="00FC608F" w:rsidRPr="00476D2F">
              <w:t xml:space="preserve"> </w:t>
            </w:r>
            <w:r w:rsidR="00082530" w:rsidRPr="00476D2F">
              <w:t>and Transitional</w:t>
            </w:r>
            <w:r w:rsidR="0A4AC57B" w:rsidRPr="00476D2F">
              <w:t xml:space="preserve"> Guideline</w:t>
            </w:r>
            <w:r w:rsidR="00FC608F" w:rsidRPr="00476D2F">
              <w:t xml:space="preserve"> from business/functional point of </w:t>
            </w:r>
            <w:proofErr w:type="gramStart"/>
            <w:r w:rsidR="00FC608F" w:rsidRPr="00476D2F">
              <w:t>view</w:t>
            </w:r>
            <w:proofErr w:type="gramEnd"/>
          </w:p>
          <w:p w14:paraId="589294CB" w14:textId="1889F259" w:rsidR="00FC608F" w:rsidRPr="00476D2F" w:rsidRDefault="006E472F" w:rsidP="007854B8">
            <w:pPr>
              <w:pStyle w:val="ListParagraph"/>
              <w:numPr>
                <w:ilvl w:val="0"/>
                <w:numId w:val="80"/>
              </w:numPr>
              <w:spacing w:before="80" w:after="60"/>
              <w:ind w:left="436"/>
              <w:jc w:val="left"/>
            </w:pPr>
            <w:r>
              <w:t>U</w:t>
            </w:r>
            <w:r w:rsidRPr="00476D2F">
              <w:t xml:space="preserve">se </w:t>
            </w:r>
            <w:r w:rsidR="00FC608F" w:rsidRPr="00476D2F">
              <w:t>pointers based on business name of data group/item.</w:t>
            </w:r>
          </w:p>
          <w:p w14:paraId="0FEABE14" w14:textId="4F004BDA" w:rsidR="00FC608F" w:rsidRPr="004115C3" w:rsidRDefault="00660871" w:rsidP="007854B8">
            <w:pPr>
              <w:pStyle w:val="ListParagraph"/>
              <w:numPr>
                <w:ilvl w:val="0"/>
                <w:numId w:val="80"/>
              </w:numPr>
              <w:spacing w:before="80" w:after="60"/>
              <w:ind w:left="436"/>
              <w:jc w:val="left"/>
              <w:rPr>
                <w:lang w:val="fr-BE"/>
              </w:rPr>
            </w:pPr>
            <w:r w:rsidRPr="004115C3">
              <w:rPr>
                <w:lang w:val="fr-BE"/>
              </w:rPr>
              <w:t xml:space="preserve">Source Appendix: Q2, Q2 R/C </w:t>
            </w:r>
          </w:p>
        </w:tc>
      </w:tr>
      <w:tr w:rsidR="00FC608F" w:rsidRPr="009C24AC" w14:paraId="1C0E6883" w14:textId="77777777" w:rsidTr="00636665">
        <w:tc>
          <w:tcPr>
            <w:tcW w:w="1413" w:type="dxa"/>
          </w:tcPr>
          <w:p w14:paraId="530C4C23" w14:textId="5AC6F7B6" w:rsidR="00FC608F" w:rsidRPr="00476D2F" w:rsidRDefault="00FC608F" w:rsidP="00636665">
            <w:pPr>
              <w:spacing w:before="120" w:after="120"/>
              <w:jc w:val="left"/>
            </w:pPr>
            <w:r w:rsidRPr="00476D2F">
              <w:t>Technical Description</w:t>
            </w:r>
          </w:p>
        </w:tc>
        <w:tc>
          <w:tcPr>
            <w:tcW w:w="7648" w:type="dxa"/>
          </w:tcPr>
          <w:p w14:paraId="44483F0E" w14:textId="7F22FDB2" w:rsidR="00740FF6" w:rsidRPr="00476D2F" w:rsidRDefault="006E472F" w:rsidP="007854B8">
            <w:pPr>
              <w:pStyle w:val="ListParagraph"/>
              <w:numPr>
                <w:ilvl w:val="0"/>
                <w:numId w:val="80"/>
              </w:numPr>
              <w:spacing w:before="80" w:after="60"/>
              <w:ind w:left="436"/>
              <w:jc w:val="left"/>
            </w:pPr>
            <w:r>
              <w:t>T</w:t>
            </w:r>
            <w:r w:rsidRPr="00476D2F">
              <w:t xml:space="preserve">extual </w:t>
            </w:r>
            <w:r w:rsidR="00740FF6" w:rsidRPr="00476D2F">
              <w:t>description</w:t>
            </w:r>
          </w:p>
          <w:p w14:paraId="73E3DBD6" w14:textId="7C6B8CCC" w:rsidR="00FC608F" w:rsidRPr="00476D2F" w:rsidRDefault="006E472F" w:rsidP="007854B8">
            <w:pPr>
              <w:pStyle w:val="ListParagraph"/>
              <w:numPr>
                <w:ilvl w:val="0"/>
                <w:numId w:val="80"/>
              </w:numPr>
              <w:spacing w:before="80" w:after="60"/>
              <w:ind w:left="436"/>
              <w:jc w:val="left"/>
            </w:pPr>
            <w:r>
              <w:t>D</w:t>
            </w:r>
            <w:r w:rsidRPr="00476D2F">
              <w:t xml:space="preserve">efines </w:t>
            </w:r>
            <w:r w:rsidR="00FC608F" w:rsidRPr="00476D2F">
              <w:t>the Condition</w:t>
            </w:r>
            <w:r w:rsidR="0050618D" w:rsidRPr="00476D2F">
              <w:t>, Rule, Technical Rule, TRT</w:t>
            </w:r>
            <w:r w:rsidR="61FE1109" w:rsidRPr="00476D2F">
              <w:t>,</w:t>
            </w:r>
            <w:r w:rsidR="0050618D" w:rsidRPr="00476D2F">
              <w:t xml:space="preserve"> BRT</w:t>
            </w:r>
            <w:r w:rsidR="00FC608F" w:rsidRPr="00476D2F">
              <w:t xml:space="preserve"> </w:t>
            </w:r>
            <w:r w:rsidR="00082530" w:rsidRPr="00476D2F">
              <w:t>(except</w:t>
            </w:r>
            <w:r w:rsidR="00923275" w:rsidRPr="00476D2F">
              <w:t xml:space="preserve"> Transitional Guideline) </w:t>
            </w:r>
            <w:r w:rsidR="68D2D5A8" w:rsidRPr="00476D2F">
              <w:t xml:space="preserve">and Sequencing Rule </w:t>
            </w:r>
            <w:r w:rsidR="00FC608F" w:rsidRPr="00476D2F">
              <w:t xml:space="preserve">from technical point of </w:t>
            </w:r>
            <w:proofErr w:type="gramStart"/>
            <w:r w:rsidR="00FC608F" w:rsidRPr="00476D2F">
              <w:t>view</w:t>
            </w:r>
            <w:proofErr w:type="gramEnd"/>
          </w:p>
          <w:p w14:paraId="0B7692E0" w14:textId="0CD4640F" w:rsidR="00FC608F" w:rsidRPr="00476D2F" w:rsidRDefault="006E472F" w:rsidP="007854B8">
            <w:pPr>
              <w:pStyle w:val="ListParagraph"/>
              <w:numPr>
                <w:ilvl w:val="0"/>
                <w:numId w:val="80"/>
              </w:numPr>
              <w:spacing w:before="80" w:after="60"/>
              <w:ind w:left="436"/>
              <w:jc w:val="left"/>
            </w:pPr>
            <w:r>
              <w:t>U</w:t>
            </w:r>
            <w:r w:rsidRPr="00476D2F">
              <w:t xml:space="preserve">ses </w:t>
            </w:r>
            <w:r w:rsidR="0050618D" w:rsidRPr="00476D2F">
              <w:t xml:space="preserve">XPath </w:t>
            </w:r>
            <w:proofErr w:type="gramStart"/>
            <w:r w:rsidR="00FC608F" w:rsidRPr="00476D2F">
              <w:t>pointers</w:t>
            </w:r>
            <w:proofErr w:type="gramEnd"/>
          </w:p>
          <w:p w14:paraId="19D1AE0A" w14:textId="3923352F" w:rsidR="00FC608F" w:rsidRPr="004115C3" w:rsidRDefault="0014091A" w:rsidP="007854B8">
            <w:pPr>
              <w:pStyle w:val="ListParagraph"/>
              <w:numPr>
                <w:ilvl w:val="0"/>
                <w:numId w:val="80"/>
              </w:numPr>
              <w:spacing w:before="80" w:after="60"/>
              <w:ind w:left="436"/>
              <w:jc w:val="left"/>
              <w:rPr>
                <w:lang w:val="fr-BE"/>
              </w:rPr>
            </w:pPr>
            <w:r w:rsidRPr="004115C3">
              <w:rPr>
                <w:lang w:val="fr-BE"/>
              </w:rPr>
              <w:t>Source Appendix:</w:t>
            </w:r>
            <w:r w:rsidR="00592FAC" w:rsidRPr="004115C3">
              <w:rPr>
                <w:lang w:val="fr-BE"/>
              </w:rPr>
              <w:t xml:space="preserve"> </w:t>
            </w:r>
            <w:r w:rsidR="0044183D" w:rsidRPr="004115C3">
              <w:rPr>
                <w:lang w:val="fr-BE"/>
              </w:rPr>
              <w:t>Q2</w:t>
            </w:r>
            <w:r w:rsidR="00B9640D" w:rsidRPr="004115C3">
              <w:rPr>
                <w:lang w:val="fr-BE"/>
              </w:rPr>
              <w:t>, Q2 R/C</w:t>
            </w:r>
          </w:p>
        </w:tc>
      </w:tr>
      <w:tr w:rsidR="00740FF6" w:rsidRPr="00110E6A" w14:paraId="0BBE301C" w14:textId="7AD08973" w:rsidTr="00636665">
        <w:tc>
          <w:tcPr>
            <w:tcW w:w="1413" w:type="dxa"/>
          </w:tcPr>
          <w:p w14:paraId="4902E8E5" w14:textId="234F66E0" w:rsidR="00740FF6" w:rsidRPr="00476D2F" w:rsidRDefault="00740FF6" w:rsidP="00636665">
            <w:pPr>
              <w:spacing w:before="120" w:after="120"/>
              <w:jc w:val="left"/>
            </w:pPr>
            <w:r w:rsidRPr="00476D2F">
              <w:t>Validated by Sender</w:t>
            </w:r>
          </w:p>
        </w:tc>
        <w:tc>
          <w:tcPr>
            <w:tcW w:w="7648" w:type="dxa"/>
          </w:tcPr>
          <w:p w14:paraId="5A30C20C" w14:textId="0E4427C8" w:rsidR="312F6643" w:rsidRPr="00476D2F" w:rsidRDefault="312F6643" w:rsidP="007854B8">
            <w:pPr>
              <w:pStyle w:val="ListParagraph"/>
              <w:numPr>
                <w:ilvl w:val="0"/>
                <w:numId w:val="83"/>
              </w:numPr>
              <w:spacing w:before="80" w:after="60"/>
              <w:ind w:left="436"/>
              <w:jc w:val="left"/>
              <w:rPr>
                <w:szCs w:val="24"/>
              </w:rPr>
            </w:pPr>
            <w:proofErr w:type="spellStart"/>
            <w:r w:rsidRPr="00476D2F">
              <w:t>enum</w:t>
            </w:r>
            <w:proofErr w:type="spellEnd"/>
            <w:r w:rsidRPr="00476D2F">
              <w:t xml:space="preserve"> value (‘R’, ‘SR’, ’N’</w:t>
            </w:r>
            <w:r w:rsidR="0039093D" w:rsidRPr="00476D2F">
              <w:t>,</w:t>
            </w:r>
            <w:r w:rsidR="00FA0F68" w:rsidRPr="00476D2F">
              <w:t xml:space="preserve"> ’-‘</w:t>
            </w:r>
            <w:r w:rsidRPr="00476D2F">
              <w:t>).</w:t>
            </w:r>
          </w:p>
          <w:p w14:paraId="20109837" w14:textId="4B0F39BD" w:rsidR="00740FF6" w:rsidRPr="00476D2F" w:rsidRDefault="006E472F" w:rsidP="007854B8">
            <w:pPr>
              <w:pStyle w:val="ListParagraph"/>
              <w:numPr>
                <w:ilvl w:val="0"/>
                <w:numId w:val="83"/>
              </w:numPr>
              <w:spacing w:before="80" w:after="60"/>
              <w:ind w:left="436"/>
              <w:jc w:val="left"/>
            </w:pPr>
            <w:r>
              <w:t>I</w:t>
            </w:r>
            <w:r w:rsidRPr="00476D2F">
              <w:t xml:space="preserve">ndicates </w:t>
            </w:r>
            <w:r w:rsidR="00740FF6" w:rsidRPr="00476D2F">
              <w:t xml:space="preserve">whether the </w:t>
            </w:r>
            <w:proofErr w:type="gramStart"/>
            <w:r w:rsidR="00740FF6" w:rsidRPr="00476D2F">
              <w:t>particular Rule</w:t>
            </w:r>
            <w:proofErr w:type="gramEnd"/>
            <w:r w:rsidR="00740FF6" w:rsidRPr="00476D2F">
              <w:t xml:space="preserve">, </w:t>
            </w:r>
            <w:r w:rsidR="009033B4" w:rsidRPr="00476D2F">
              <w:t>T</w:t>
            </w:r>
            <w:r w:rsidR="78475384" w:rsidRPr="00476D2F">
              <w:t>echnical Rule</w:t>
            </w:r>
            <w:r w:rsidR="00740FF6" w:rsidRPr="00476D2F">
              <w:t>, TRT</w:t>
            </w:r>
            <w:r w:rsidR="001878A6" w:rsidRPr="00476D2F">
              <w:t>, BRT</w:t>
            </w:r>
            <w:r w:rsidR="00740FF6" w:rsidRPr="00476D2F">
              <w:t xml:space="preserve"> </w:t>
            </w:r>
            <w:r w:rsidR="006E67F2" w:rsidRPr="00476D2F">
              <w:t xml:space="preserve">(except Transitional Guideline) </w:t>
            </w:r>
            <w:r w:rsidR="00740FF6" w:rsidRPr="00476D2F">
              <w:t>or Condition shall be validated by the Sender of the message (</w:t>
            </w:r>
            <w:r w:rsidR="0051035E" w:rsidRPr="00476D2F">
              <w:t>prior to the submission</w:t>
            </w:r>
            <w:r w:rsidR="00740FF6" w:rsidRPr="00476D2F">
              <w:t>)</w:t>
            </w:r>
          </w:p>
          <w:p w14:paraId="0FAD7069" w14:textId="549BF205" w:rsidR="00740FF6" w:rsidRPr="00476D2F" w:rsidRDefault="0014091A" w:rsidP="007854B8">
            <w:pPr>
              <w:pStyle w:val="ListParagraph"/>
              <w:numPr>
                <w:ilvl w:val="0"/>
                <w:numId w:val="83"/>
              </w:numPr>
              <w:spacing w:before="80" w:after="60"/>
              <w:ind w:left="436"/>
              <w:jc w:val="left"/>
            </w:pPr>
            <w:r w:rsidRPr="00476D2F">
              <w:t>Source Appendix:</w:t>
            </w:r>
            <w:r w:rsidR="00592FAC" w:rsidRPr="00476D2F">
              <w:t xml:space="preserve"> </w:t>
            </w:r>
            <w:r w:rsidR="005C6A8E" w:rsidRPr="00476D2F">
              <w:t>K</w:t>
            </w:r>
          </w:p>
        </w:tc>
      </w:tr>
      <w:tr w:rsidR="00740FF6" w:rsidRPr="00110E6A" w14:paraId="45D8D9F9" w14:textId="77777777" w:rsidTr="00636665">
        <w:tc>
          <w:tcPr>
            <w:tcW w:w="1413" w:type="dxa"/>
          </w:tcPr>
          <w:p w14:paraId="5436E0E1" w14:textId="25631D4B" w:rsidR="00740FF6" w:rsidRPr="00476D2F" w:rsidRDefault="00740FF6" w:rsidP="00636665">
            <w:pPr>
              <w:spacing w:before="120" w:after="120"/>
              <w:jc w:val="left"/>
            </w:pPr>
            <w:r w:rsidRPr="00476D2F">
              <w:t>Validated by Recipient</w:t>
            </w:r>
          </w:p>
        </w:tc>
        <w:tc>
          <w:tcPr>
            <w:tcW w:w="7648" w:type="dxa"/>
          </w:tcPr>
          <w:p w14:paraId="2A21493A" w14:textId="72AC8311" w:rsidR="47399A73" w:rsidRPr="00476D2F" w:rsidRDefault="47399A73" w:rsidP="007854B8">
            <w:pPr>
              <w:pStyle w:val="ListParagraph"/>
              <w:numPr>
                <w:ilvl w:val="0"/>
                <w:numId w:val="83"/>
              </w:numPr>
              <w:spacing w:before="80" w:after="60"/>
              <w:ind w:left="436"/>
              <w:jc w:val="left"/>
              <w:rPr>
                <w:szCs w:val="24"/>
              </w:rPr>
            </w:pPr>
            <w:proofErr w:type="spellStart"/>
            <w:r w:rsidRPr="00476D2F">
              <w:t>enum</w:t>
            </w:r>
            <w:proofErr w:type="spellEnd"/>
            <w:r w:rsidRPr="00476D2F">
              <w:t xml:space="preserve"> value (‘R’, ‘SR’, ’N’</w:t>
            </w:r>
            <w:r w:rsidR="00FA0F68" w:rsidRPr="00476D2F">
              <w:t xml:space="preserve"> , ’-‘</w:t>
            </w:r>
            <w:r w:rsidRPr="00476D2F">
              <w:t>).</w:t>
            </w:r>
          </w:p>
          <w:p w14:paraId="676FE1DD" w14:textId="2226DA88" w:rsidR="00740FF6" w:rsidRPr="00476D2F" w:rsidRDefault="006E472F" w:rsidP="007854B8">
            <w:pPr>
              <w:pStyle w:val="ListParagraph"/>
              <w:numPr>
                <w:ilvl w:val="0"/>
                <w:numId w:val="83"/>
              </w:numPr>
              <w:spacing w:before="80" w:after="60"/>
              <w:ind w:left="436"/>
              <w:jc w:val="left"/>
            </w:pPr>
            <w:r>
              <w:t>I</w:t>
            </w:r>
            <w:r w:rsidRPr="00476D2F">
              <w:t xml:space="preserve">ndicates </w:t>
            </w:r>
            <w:r w:rsidR="00740FF6" w:rsidRPr="00476D2F">
              <w:t xml:space="preserve">whether the </w:t>
            </w:r>
            <w:proofErr w:type="gramStart"/>
            <w:r w:rsidR="00740FF6" w:rsidRPr="00476D2F">
              <w:t>particular Rule</w:t>
            </w:r>
            <w:proofErr w:type="gramEnd"/>
            <w:r w:rsidR="00740FF6" w:rsidRPr="00476D2F">
              <w:t xml:space="preserve">, </w:t>
            </w:r>
            <w:r w:rsidR="009033B4" w:rsidRPr="00476D2F">
              <w:t>T</w:t>
            </w:r>
            <w:r w:rsidR="5052C393" w:rsidRPr="00476D2F">
              <w:t>echnical Rule</w:t>
            </w:r>
            <w:r w:rsidR="00740FF6" w:rsidRPr="00476D2F">
              <w:t>, TRT</w:t>
            </w:r>
            <w:r w:rsidR="001878A6" w:rsidRPr="00476D2F">
              <w:t>, BRT</w:t>
            </w:r>
            <w:r w:rsidR="00740FF6" w:rsidRPr="00476D2F">
              <w:t xml:space="preserve"> </w:t>
            </w:r>
            <w:r w:rsidR="006E67F2" w:rsidRPr="00476D2F">
              <w:t xml:space="preserve">(except Transitional Guideline) </w:t>
            </w:r>
            <w:r w:rsidR="00740FF6" w:rsidRPr="00476D2F">
              <w:t>or Condition shall be validated by the Recipient of the message (upon reception)</w:t>
            </w:r>
          </w:p>
          <w:p w14:paraId="287C5BC2" w14:textId="0B596A2E" w:rsidR="00740FF6" w:rsidRPr="00476D2F" w:rsidRDefault="0014091A" w:rsidP="007854B8">
            <w:pPr>
              <w:pStyle w:val="ListParagraph"/>
              <w:numPr>
                <w:ilvl w:val="0"/>
                <w:numId w:val="83"/>
              </w:numPr>
              <w:spacing w:before="80" w:after="60"/>
              <w:ind w:left="436"/>
              <w:jc w:val="left"/>
            </w:pPr>
            <w:r w:rsidRPr="00476D2F">
              <w:t>Source Appendix:</w:t>
            </w:r>
            <w:r w:rsidR="005C6A8E" w:rsidRPr="00476D2F">
              <w:t xml:space="preserve"> K</w:t>
            </w:r>
          </w:p>
        </w:tc>
      </w:tr>
      <w:tr w:rsidR="00740FF6" w:rsidRPr="009C24AC" w14:paraId="4BE29BC0" w14:textId="77777777" w:rsidTr="00636665">
        <w:tc>
          <w:tcPr>
            <w:tcW w:w="1413" w:type="dxa"/>
          </w:tcPr>
          <w:p w14:paraId="43EF9703" w14:textId="414615B9" w:rsidR="00740FF6" w:rsidRPr="00476D2F" w:rsidRDefault="00E032F3" w:rsidP="0053066F">
            <w:pPr>
              <w:spacing w:before="120" w:after="120"/>
            </w:pPr>
            <w:r w:rsidRPr="00476D2F">
              <w:t>D</w:t>
            </w:r>
            <w:r w:rsidR="00782C3F">
              <w:t>ROOLS</w:t>
            </w:r>
            <w:r w:rsidRPr="00476D2F">
              <w:t xml:space="preserve"> </w:t>
            </w:r>
            <w:r w:rsidR="00740FF6" w:rsidRPr="00476D2F">
              <w:t>implementation flag</w:t>
            </w:r>
          </w:p>
        </w:tc>
        <w:tc>
          <w:tcPr>
            <w:tcW w:w="7648" w:type="dxa"/>
          </w:tcPr>
          <w:p w14:paraId="4711D2B4" w14:textId="479A6933" w:rsidR="00740FF6" w:rsidRPr="00476D2F" w:rsidRDefault="006E472F" w:rsidP="007854B8">
            <w:pPr>
              <w:pStyle w:val="ListParagraph"/>
              <w:keepNext/>
              <w:keepLines/>
              <w:numPr>
                <w:ilvl w:val="0"/>
                <w:numId w:val="83"/>
              </w:numPr>
              <w:spacing w:before="80" w:after="60"/>
              <w:ind w:left="436" w:hanging="357"/>
              <w:jc w:val="left"/>
            </w:pPr>
            <w:r>
              <w:t>F</w:t>
            </w:r>
            <w:r w:rsidRPr="00476D2F">
              <w:t xml:space="preserve">lag </w:t>
            </w:r>
            <w:r w:rsidR="00740FF6" w:rsidRPr="00476D2F">
              <w:t>(Yes/No)</w:t>
            </w:r>
          </w:p>
          <w:p w14:paraId="341E0F0E" w14:textId="39557FFE" w:rsidR="00740FF6" w:rsidRPr="00476D2F" w:rsidRDefault="006E472F" w:rsidP="007854B8">
            <w:pPr>
              <w:pStyle w:val="ListParagraph"/>
              <w:keepNext/>
              <w:keepLines/>
              <w:numPr>
                <w:ilvl w:val="0"/>
                <w:numId w:val="83"/>
              </w:numPr>
              <w:spacing w:before="80" w:after="60"/>
              <w:ind w:left="436" w:hanging="357"/>
              <w:jc w:val="left"/>
            </w:pPr>
            <w:r>
              <w:t>I</w:t>
            </w:r>
            <w:r w:rsidRPr="00476D2F">
              <w:t xml:space="preserve">ndicates </w:t>
            </w:r>
            <w:r w:rsidR="00740FF6" w:rsidRPr="00476D2F">
              <w:t xml:space="preserve">whether </w:t>
            </w:r>
            <w:r w:rsidR="007B14B9" w:rsidRPr="00476D2F">
              <w:t>D</w:t>
            </w:r>
            <w:r w:rsidR="007B14B9">
              <w:t xml:space="preserve">ROOLS </w:t>
            </w:r>
            <w:r w:rsidR="00740FF6" w:rsidRPr="00476D2F">
              <w:t xml:space="preserve">implementation exists for the </w:t>
            </w:r>
            <w:proofErr w:type="gramStart"/>
            <w:r w:rsidR="00740FF6" w:rsidRPr="00476D2F">
              <w:t>particular Rule</w:t>
            </w:r>
            <w:proofErr w:type="gramEnd"/>
            <w:r w:rsidR="00740FF6" w:rsidRPr="00476D2F">
              <w:t xml:space="preserve">, </w:t>
            </w:r>
            <w:r w:rsidR="009033B4" w:rsidRPr="00476D2F">
              <w:t>T</w:t>
            </w:r>
            <w:r w:rsidR="11C25E5B" w:rsidRPr="00476D2F">
              <w:t>echnical Rule</w:t>
            </w:r>
            <w:r w:rsidR="00740FF6" w:rsidRPr="00476D2F">
              <w:t>, TRT</w:t>
            </w:r>
            <w:r w:rsidR="001878A6" w:rsidRPr="00476D2F">
              <w:t>, BRT</w:t>
            </w:r>
            <w:r w:rsidR="00740FF6" w:rsidRPr="00476D2F">
              <w:t xml:space="preserve"> </w:t>
            </w:r>
            <w:r w:rsidR="00E12B7F" w:rsidRPr="00476D2F">
              <w:t xml:space="preserve">(except Transitional Guideline) </w:t>
            </w:r>
            <w:r w:rsidR="00740FF6" w:rsidRPr="00476D2F">
              <w:t>or Condition.</w:t>
            </w:r>
          </w:p>
          <w:p w14:paraId="59812E85" w14:textId="0D055AE9" w:rsidR="00740FF6" w:rsidRPr="004115C3" w:rsidRDefault="0014091A" w:rsidP="007854B8">
            <w:pPr>
              <w:pStyle w:val="ListParagraph"/>
              <w:keepNext/>
              <w:keepLines/>
              <w:numPr>
                <w:ilvl w:val="0"/>
                <w:numId w:val="83"/>
              </w:numPr>
              <w:spacing w:before="80" w:after="60"/>
              <w:ind w:left="436" w:hanging="357"/>
              <w:jc w:val="left"/>
              <w:rPr>
                <w:lang w:val="fr-BE"/>
              </w:rPr>
            </w:pPr>
            <w:r w:rsidRPr="004115C3">
              <w:rPr>
                <w:lang w:val="fr-BE"/>
              </w:rPr>
              <w:t>Source Appendix:</w:t>
            </w:r>
            <w:r w:rsidR="005855AA" w:rsidRPr="004115C3">
              <w:rPr>
                <w:lang w:val="fr-BE"/>
              </w:rPr>
              <w:t xml:space="preserve"> </w:t>
            </w:r>
            <w:r w:rsidR="004739CE" w:rsidRPr="004115C3">
              <w:rPr>
                <w:lang w:val="fr-BE"/>
              </w:rPr>
              <w:t>Q2 R/C</w:t>
            </w:r>
          </w:p>
        </w:tc>
      </w:tr>
    </w:tbl>
    <w:p w14:paraId="29B3D45B" w14:textId="39772B83" w:rsidR="00FC608F" w:rsidRPr="00476D2F" w:rsidRDefault="00740FF6" w:rsidP="008F703C">
      <w:pPr>
        <w:pStyle w:val="Caption"/>
      </w:pPr>
      <w:bookmarkStart w:id="742" w:name="_Toc185900945"/>
      <w:r w:rsidRPr="00476D2F">
        <w:t xml:space="preserve">Table </w:t>
      </w:r>
      <w:r w:rsidR="002C7E76">
        <w:fldChar w:fldCharType="begin"/>
      </w:r>
      <w:r w:rsidR="002C7E76">
        <w:instrText xml:space="preserve"> SEQ Table \* ARABIC </w:instrText>
      </w:r>
      <w:r w:rsidR="002C7E76">
        <w:fldChar w:fldCharType="separate"/>
      </w:r>
      <w:r w:rsidR="004501EF">
        <w:rPr>
          <w:noProof/>
        </w:rPr>
        <w:t>19</w:t>
      </w:r>
      <w:r w:rsidR="002C7E76">
        <w:fldChar w:fldCharType="end"/>
      </w:r>
      <w:r w:rsidRPr="00476D2F">
        <w:t xml:space="preserve">: Definition of Rule, </w:t>
      </w:r>
      <w:r w:rsidR="009033B4" w:rsidRPr="00476D2F">
        <w:t>T</w:t>
      </w:r>
      <w:r w:rsidRPr="00476D2F">
        <w:t>, TRT</w:t>
      </w:r>
      <w:r w:rsidR="001878A6" w:rsidRPr="00476D2F">
        <w:t>, BRT</w:t>
      </w:r>
      <w:r w:rsidRPr="00476D2F">
        <w:t xml:space="preserve"> or Condition</w:t>
      </w:r>
      <w:bookmarkEnd w:id="742"/>
    </w:p>
    <w:p w14:paraId="5301DB98" w14:textId="7965BCA6" w:rsidR="00C2486F" w:rsidRPr="00476D2F" w:rsidRDefault="001C1E61" w:rsidP="00DB5464">
      <w:pPr>
        <w:spacing w:after="120"/>
      </w:pPr>
      <w:r w:rsidRPr="00476D2F">
        <w:t xml:space="preserve">The "Validation by Sender"/"Validation by Recipient" attributes of each R/C are defined per message mapping and listed in Appendix K of the specific DDNA volume. </w:t>
      </w:r>
      <w:r w:rsidR="001F233C" w:rsidRPr="00476D2F">
        <w:t>This means that, based on the business need,</w:t>
      </w:r>
      <w:r w:rsidR="006C329A" w:rsidRPr="00476D2F">
        <w:t xml:space="preserve"> each IE has been evaluated and assigned a specific </w:t>
      </w:r>
      <w:r w:rsidRPr="00476D2F">
        <w:t xml:space="preserve">"Validation by Sender"/"Validation by Recipient" value for all </w:t>
      </w:r>
      <w:r w:rsidR="001F233C" w:rsidRPr="00476D2F">
        <w:t>R/C</w:t>
      </w:r>
      <w:r w:rsidRPr="00476D2F">
        <w:t xml:space="preserve"> applied to it</w:t>
      </w:r>
      <w:r w:rsidR="001F233C" w:rsidRPr="00476D2F">
        <w:t xml:space="preserve">. </w:t>
      </w:r>
    </w:p>
    <w:p w14:paraId="20B444AA" w14:textId="6C9A7A90" w:rsidR="00FC608F" w:rsidRPr="00476D2F" w:rsidRDefault="00740FF6" w:rsidP="00DB5464">
      <w:pPr>
        <w:spacing w:after="120"/>
      </w:pPr>
      <w:r w:rsidRPr="00476D2F">
        <w:t>An example follows for C0</w:t>
      </w:r>
      <w:r w:rsidR="007854B8">
        <w:t>055</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219"/>
        <w:gridCol w:w="6842"/>
      </w:tblGrid>
      <w:tr w:rsidR="00740FF6" w:rsidRPr="00110E6A" w14:paraId="7C76B72C" w14:textId="77777777" w:rsidTr="00E245C6">
        <w:tc>
          <w:tcPr>
            <w:tcW w:w="2518" w:type="dxa"/>
          </w:tcPr>
          <w:p w14:paraId="3781A9A5" w14:textId="77777777" w:rsidR="00740FF6" w:rsidRPr="00476D2F" w:rsidRDefault="00740FF6" w:rsidP="00E245C6">
            <w:pPr>
              <w:spacing w:after="120"/>
            </w:pPr>
            <w:r w:rsidRPr="00476D2F">
              <w:t xml:space="preserve">Functional Description </w:t>
            </w:r>
          </w:p>
        </w:tc>
        <w:tc>
          <w:tcPr>
            <w:tcW w:w="6769" w:type="dxa"/>
          </w:tcPr>
          <w:p w14:paraId="17059244" w14:textId="77777777" w:rsidR="007854B8" w:rsidRDefault="007854B8" w:rsidP="007854B8">
            <w:pPr>
              <w:spacing w:before="60" w:after="60"/>
              <w:jc w:val="left"/>
            </w:pPr>
            <w:r>
              <w:t>IF &lt;</w:t>
            </w:r>
            <w:proofErr w:type="spellStart"/>
            <w:r>
              <w:t>CONSIGNMENT.Container</w:t>
            </w:r>
            <w:proofErr w:type="spellEnd"/>
            <w:r>
              <w:t xml:space="preserve"> indicator&gt; is EQUAL to '0' </w:t>
            </w:r>
          </w:p>
          <w:p w14:paraId="4BC9075B" w14:textId="77777777" w:rsidR="007854B8" w:rsidRDefault="007854B8" w:rsidP="007854B8">
            <w:pPr>
              <w:spacing w:before="60" w:after="60"/>
              <w:jc w:val="left"/>
            </w:pPr>
            <w:r>
              <w:t xml:space="preserve">THEN &lt;CONSIGNMENT-TRANSPORT </w:t>
            </w:r>
            <w:proofErr w:type="spellStart"/>
            <w:r>
              <w:t>EQUIPMENT.Container</w:t>
            </w:r>
            <w:proofErr w:type="spellEnd"/>
            <w:r>
              <w:t xml:space="preserve"> identification number&gt; = "N"</w:t>
            </w:r>
          </w:p>
          <w:p w14:paraId="5EABB61F" w14:textId="7A2C00ED" w:rsidR="007854B8" w:rsidRPr="00476D2F" w:rsidRDefault="007854B8" w:rsidP="007854B8">
            <w:pPr>
              <w:spacing w:before="60" w:after="60"/>
              <w:jc w:val="left"/>
            </w:pPr>
            <w:r>
              <w:t xml:space="preserve">ELSE at least one iteration of &lt;CONSIGNMENT-TRANSPORT </w:t>
            </w:r>
            <w:proofErr w:type="spellStart"/>
            <w:r>
              <w:t>EQUIPMENT.Container</w:t>
            </w:r>
            <w:proofErr w:type="spellEnd"/>
            <w:r>
              <w:t xml:space="preserve"> identification number&gt; = "R" (for the rest of iterations is optional)</w:t>
            </w:r>
          </w:p>
        </w:tc>
      </w:tr>
      <w:tr w:rsidR="00740FF6" w:rsidRPr="00110E6A" w14:paraId="01E564E9" w14:textId="77777777" w:rsidTr="00E245C6">
        <w:tc>
          <w:tcPr>
            <w:tcW w:w="2518" w:type="dxa"/>
          </w:tcPr>
          <w:p w14:paraId="715E131C" w14:textId="77777777" w:rsidR="00740FF6" w:rsidRPr="00476D2F" w:rsidRDefault="00740FF6" w:rsidP="0053066F">
            <w:pPr>
              <w:spacing w:before="120" w:after="120"/>
            </w:pPr>
            <w:r w:rsidRPr="00476D2F">
              <w:t>Technical Description</w:t>
            </w:r>
          </w:p>
        </w:tc>
        <w:tc>
          <w:tcPr>
            <w:tcW w:w="6769" w:type="dxa"/>
          </w:tcPr>
          <w:p w14:paraId="2B9E2E00" w14:textId="77777777" w:rsidR="007854B8" w:rsidRDefault="007854B8" w:rsidP="007854B8">
            <w:pPr>
              <w:spacing w:before="60" w:after="60"/>
              <w:jc w:val="left"/>
            </w:pPr>
            <w:r>
              <w:t>IF /*/Consignment/</w:t>
            </w:r>
            <w:proofErr w:type="spellStart"/>
            <w:r>
              <w:t>containerIndicator</w:t>
            </w:r>
            <w:proofErr w:type="spellEnd"/>
            <w:r>
              <w:t xml:space="preserve"> is EQUAL to '0' </w:t>
            </w:r>
          </w:p>
          <w:p w14:paraId="6E57857F" w14:textId="77777777" w:rsidR="007854B8" w:rsidRDefault="007854B8" w:rsidP="007854B8">
            <w:pPr>
              <w:spacing w:before="60" w:after="60"/>
              <w:jc w:val="left"/>
            </w:pPr>
            <w:r>
              <w:t>THEN /*/Consignment/</w:t>
            </w:r>
            <w:proofErr w:type="spellStart"/>
            <w:r>
              <w:t>TransportEquipment</w:t>
            </w:r>
            <w:proofErr w:type="spellEnd"/>
            <w:r>
              <w:t>/</w:t>
            </w:r>
            <w:proofErr w:type="spellStart"/>
            <w:r>
              <w:t>containerIdentificationNumber</w:t>
            </w:r>
            <w:proofErr w:type="spellEnd"/>
            <w:r>
              <w:t xml:space="preserve"> = "N" </w:t>
            </w:r>
          </w:p>
          <w:p w14:paraId="6A52B48D" w14:textId="2EA94EA0" w:rsidR="00740FF6" w:rsidRPr="00476D2F" w:rsidRDefault="007854B8" w:rsidP="007854B8">
            <w:pPr>
              <w:spacing w:before="60" w:after="60"/>
              <w:jc w:val="left"/>
            </w:pPr>
            <w:r>
              <w:t>ELSE at least one iteration of /*/Consignment/</w:t>
            </w:r>
            <w:proofErr w:type="spellStart"/>
            <w:r>
              <w:t>TransportEquipment</w:t>
            </w:r>
            <w:proofErr w:type="spellEnd"/>
            <w:r>
              <w:t>/</w:t>
            </w:r>
            <w:proofErr w:type="spellStart"/>
            <w:r>
              <w:t>containerIdentificationNumber</w:t>
            </w:r>
            <w:proofErr w:type="spellEnd"/>
            <w:r>
              <w:t xml:space="preserve"> = "R" (for the rest of iterations is optional)</w:t>
            </w:r>
          </w:p>
        </w:tc>
      </w:tr>
      <w:tr w:rsidR="00740FF6" w:rsidRPr="00110E6A" w14:paraId="3772A600" w14:textId="77777777" w:rsidTr="00E245C6">
        <w:tc>
          <w:tcPr>
            <w:tcW w:w="2518" w:type="dxa"/>
          </w:tcPr>
          <w:p w14:paraId="7F31473A" w14:textId="2DF5251D" w:rsidR="00740FF6" w:rsidRPr="00476D2F" w:rsidRDefault="00740FF6" w:rsidP="00DB5464">
            <w:pPr>
              <w:spacing w:before="120" w:after="120"/>
              <w:jc w:val="left"/>
            </w:pPr>
            <w:r w:rsidRPr="00476D2F">
              <w:t>Validated by Recipient</w:t>
            </w:r>
          </w:p>
        </w:tc>
        <w:tc>
          <w:tcPr>
            <w:tcW w:w="6769" w:type="dxa"/>
          </w:tcPr>
          <w:p w14:paraId="62ECF4A7" w14:textId="38A50E8A" w:rsidR="00740FF6" w:rsidRPr="00476D2F" w:rsidRDefault="263C9205">
            <w:pPr>
              <w:spacing w:before="120" w:after="120" w:line="259" w:lineRule="auto"/>
            </w:pPr>
            <w:r w:rsidRPr="00476D2F">
              <w:t>SR</w:t>
            </w:r>
          </w:p>
        </w:tc>
      </w:tr>
      <w:tr w:rsidR="00963DB9" w:rsidRPr="00110E6A" w14:paraId="099C790E" w14:textId="77777777" w:rsidTr="00E245C6">
        <w:tc>
          <w:tcPr>
            <w:tcW w:w="2518" w:type="dxa"/>
          </w:tcPr>
          <w:p w14:paraId="01BBEE45" w14:textId="63BC2906" w:rsidR="00963DB9" w:rsidRPr="00476D2F" w:rsidRDefault="00963DB9" w:rsidP="00DB5464">
            <w:pPr>
              <w:spacing w:before="120" w:after="120"/>
              <w:jc w:val="left"/>
            </w:pPr>
            <w:r w:rsidRPr="00476D2F">
              <w:t>Validated by Sender</w:t>
            </w:r>
          </w:p>
        </w:tc>
        <w:tc>
          <w:tcPr>
            <w:tcW w:w="6769" w:type="dxa"/>
          </w:tcPr>
          <w:p w14:paraId="21B0759B" w14:textId="75E452E1" w:rsidR="00963DB9" w:rsidRPr="00476D2F" w:rsidRDefault="50FF7265">
            <w:pPr>
              <w:spacing w:before="120" w:after="120" w:line="259" w:lineRule="auto"/>
            </w:pPr>
            <w:r w:rsidRPr="00476D2F">
              <w:t>R</w:t>
            </w:r>
          </w:p>
        </w:tc>
      </w:tr>
      <w:tr w:rsidR="00740FF6" w:rsidRPr="00110E6A" w14:paraId="0C3AD8C6" w14:textId="77777777" w:rsidTr="00E245C6">
        <w:tc>
          <w:tcPr>
            <w:tcW w:w="2518" w:type="dxa"/>
          </w:tcPr>
          <w:p w14:paraId="44572717" w14:textId="6926AF88" w:rsidR="00740FF6" w:rsidRPr="00476D2F" w:rsidRDefault="007B14B9" w:rsidP="00DB5464">
            <w:pPr>
              <w:spacing w:before="120" w:after="120"/>
              <w:jc w:val="left"/>
            </w:pPr>
            <w:r w:rsidRPr="00476D2F">
              <w:t>D</w:t>
            </w:r>
            <w:r>
              <w:t>ROOLS</w:t>
            </w:r>
            <w:r w:rsidR="00740FF6" w:rsidRPr="00476D2F">
              <w:t xml:space="preserve"> implementation flag</w:t>
            </w:r>
          </w:p>
        </w:tc>
        <w:tc>
          <w:tcPr>
            <w:tcW w:w="6769" w:type="dxa"/>
          </w:tcPr>
          <w:p w14:paraId="74556CC6" w14:textId="265BEE64" w:rsidR="00740FF6" w:rsidRPr="00476D2F" w:rsidRDefault="00740FF6" w:rsidP="00DB5464">
            <w:pPr>
              <w:spacing w:before="120" w:after="120"/>
            </w:pPr>
            <w:r w:rsidRPr="00476D2F">
              <w:t>Yes</w:t>
            </w:r>
          </w:p>
        </w:tc>
      </w:tr>
    </w:tbl>
    <w:p w14:paraId="40AFD064" w14:textId="140F23B8" w:rsidR="00740FF6" w:rsidRPr="00476D2F" w:rsidRDefault="0036785B" w:rsidP="008F703C">
      <w:pPr>
        <w:pStyle w:val="Caption"/>
      </w:pPr>
      <w:bookmarkStart w:id="743" w:name="_Toc185900946"/>
      <w:r w:rsidRPr="00476D2F">
        <w:t xml:space="preserve">Table </w:t>
      </w:r>
      <w:r w:rsidR="002C7E76">
        <w:fldChar w:fldCharType="begin"/>
      </w:r>
      <w:r w:rsidR="002C7E76">
        <w:instrText xml:space="preserve"> SEQ Table \* ARABIC </w:instrText>
      </w:r>
      <w:r w:rsidR="002C7E76">
        <w:fldChar w:fldCharType="separate"/>
      </w:r>
      <w:r w:rsidR="004501EF">
        <w:rPr>
          <w:noProof/>
        </w:rPr>
        <w:t>20</w:t>
      </w:r>
      <w:r w:rsidR="002C7E76">
        <w:fldChar w:fldCharType="end"/>
      </w:r>
      <w:r w:rsidRPr="00476D2F">
        <w:t xml:space="preserve">: </w:t>
      </w:r>
      <w:r w:rsidR="00963DB9" w:rsidRPr="00476D2F">
        <w:t xml:space="preserve">Definition of a Condition: example of </w:t>
      </w:r>
      <w:r w:rsidR="007854B8">
        <w:t>C0</w:t>
      </w:r>
      <w:r w:rsidR="00F34627" w:rsidRPr="00476D2F">
        <w:t>0</w:t>
      </w:r>
      <w:r w:rsidR="007854B8">
        <w:t>5</w:t>
      </w:r>
      <w:r w:rsidR="00F34627" w:rsidRPr="00476D2F">
        <w:t>5</w:t>
      </w:r>
      <w:r w:rsidR="003C2A80" w:rsidRPr="00476D2F">
        <w:t xml:space="preserve"> (applicable to NCTS-P5</w:t>
      </w:r>
      <w:r w:rsidR="00CC0722">
        <w:t xml:space="preserve"> and NCTS-P6</w:t>
      </w:r>
      <w:r w:rsidR="003C2A80" w:rsidRPr="00476D2F">
        <w:t>)</w:t>
      </w:r>
      <w:bookmarkEnd w:id="743"/>
    </w:p>
    <w:p w14:paraId="3D3B4AB0" w14:textId="5AD68779" w:rsidR="005059A4" w:rsidRPr="00476D2F" w:rsidRDefault="005059A4" w:rsidP="005059A4">
      <w:pPr>
        <w:spacing w:after="120"/>
      </w:pPr>
      <w:r w:rsidRPr="00476D2F">
        <w:t>An example follows for R0</w:t>
      </w:r>
      <w:r w:rsidR="007854B8">
        <w:t>472</w:t>
      </w:r>
      <w:r w:rsidRPr="00476D2F">
        <w:t>:</w:t>
      </w:r>
    </w:p>
    <w:tbl>
      <w:tblPr>
        <w:tblW w:w="906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1723"/>
        <w:gridCol w:w="7344"/>
      </w:tblGrid>
      <w:tr w:rsidR="00186C72" w:rsidRPr="00110E6A" w14:paraId="3969269B" w14:textId="77777777" w:rsidTr="0062395C">
        <w:tc>
          <w:tcPr>
            <w:tcW w:w="1723" w:type="dxa"/>
          </w:tcPr>
          <w:p w14:paraId="1373FFE9" w14:textId="77777777" w:rsidR="00186C72" w:rsidRPr="00476D2F" w:rsidRDefault="00186C72" w:rsidP="00186C72">
            <w:pPr>
              <w:spacing w:before="120" w:after="120"/>
            </w:pPr>
            <w:r w:rsidRPr="00476D2F">
              <w:t xml:space="preserve">Functional Description </w:t>
            </w:r>
          </w:p>
        </w:tc>
        <w:tc>
          <w:tcPr>
            <w:tcW w:w="7344" w:type="dxa"/>
          </w:tcPr>
          <w:p w14:paraId="5DDEE1A9" w14:textId="77777777" w:rsidR="007854B8" w:rsidRDefault="007854B8" w:rsidP="0062395C">
            <w:pPr>
              <w:spacing w:before="60" w:after="60"/>
              <w:jc w:val="left"/>
            </w:pPr>
            <w:r>
              <w:t xml:space="preserve">IF &lt;GOODS SHIPMENT – </w:t>
            </w:r>
            <w:proofErr w:type="spellStart"/>
            <w:r>
              <w:t>CONSIGNMENT.Inland</w:t>
            </w:r>
            <w:proofErr w:type="spellEnd"/>
            <w:r>
              <w:t xml:space="preserve"> mode of transport&gt; is in SET {1,2,3,4,8}</w:t>
            </w:r>
          </w:p>
          <w:p w14:paraId="07328D73" w14:textId="4A83F9D1" w:rsidR="00186C72" w:rsidRPr="00476D2F" w:rsidRDefault="007854B8" w:rsidP="0062395C">
            <w:pPr>
              <w:spacing w:before="60" w:after="60"/>
              <w:jc w:val="left"/>
            </w:pPr>
            <w:r>
              <w:t xml:space="preserve">THEN the first digit of &lt;GOODS SHIPMENT–CONSIGNMENT–DEPARTURE TRANSPORT </w:t>
            </w:r>
            <w:proofErr w:type="spellStart"/>
            <w:r>
              <w:t>MEANS.Type</w:t>
            </w:r>
            <w:proofErr w:type="spellEnd"/>
            <w:r>
              <w:t xml:space="preserve"> of identification&gt; shall be EQUAL to &lt;GOODS SHIPMENT–</w:t>
            </w:r>
            <w:proofErr w:type="spellStart"/>
            <w:r>
              <w:t>CONSIGNMENT.Inland</w:t>
            </w:r>
            <w:proofErr w:type="spellEnd"/>
            <w:r>
              <w:t xml:space="preserve"> mode of transport&gt;</w:t>
            </w:r>
          </w:p>
        </w:tc>
      </w:tr>
      <w:tr w:rsidR="00186C72" w:rsidRPr="00110E6A" w14:paraId="08C12DC1" w14:textId="77777777" w:rsidTr="0062395C">
        <w:tc>
          <w:tcPr>
            <w:tcW w:w="1723" w:type="dxa"/>
          </w:tcPr>
          <w:p w14:paraId="11FADA22" w14:textId="77777777" w:rsidR="00186C72" w:rsidRPr="00476D2F" w:rsidRDefault="00186C72" w:rsidP="00186C72">
            <w:pPr>
              <w:spacing w:before="120" w:after="120"/>
            </w:pPr>
            <w:r w:rsidRPr="00476D2F">
              <w:t>Technical Description</w:t>
            </w:r>
          </w:p>
        </w:tc>
        <w:tc>
          <w:tcPr>
            <w:tcW w:w="7344" w:type="dxa"/>
          </w:tcPr>
          <w:p w14:paraId="169B96A1" w14:textId="77777777" w:rsidR="007854B8" w:rsidRDefault="007854B8" w:rsidP="0062395C">
            <w:pPr>
              <w:spacing w:before="60" w:after="60"/>
              <w:jc w:val="left"/>
            </w:pPr>
            <w:r>
              <w:t>IF /*/</w:t>
            </w:r>
            <w:proofErr w:type="spellStart"/>
            <w:r>
              <w:t>GoodsShipment</w:t>
            </w:r>
            <w:proofErr w:type="spellEnd"/>
            <w:r>
              <w:t>/Consignment/</w:t>
            </w:r>
            <w:proofErr w:type="spellStart"/>
            <w:r>
              <w:t>inlandModeOfTransport</w:t>
            </w:r>
            <w:proofErr w:type="spellEnd"/>
            <w:r>
              <w:t xml:space="preserve"> is in SET {1,2,3,4,8} </w:t>
            </w:r>
          </w:p>
          <w:p w14:paraId="1923AD6F" w14:textId="790556EB" w:rsidR="00186C72" w:rsidRPr="00476D2F" w:rsidRDefault="007854B8" w:rsidP="0089274D">
            <w:pPr>
              <w:spacing w:before="60" w:after="60"/>
              <w:jc w:val="left"/>
            </w:pPr>
            <w:r>
              <w:t>THEN the first digit of /*/GoodsShipment/Consignment/DepartureTransportMeans/typeOfIdentification shall be EQUAL to /*/</w:t>
            </w:r>
            <w:proofErr w:type="spellStart"/>
            <w:r>
              <w:t>GoodsShipment</w:t>
            </w:r>
            <w:proofErr w:type="spellEnd"/>
            <w:r>
              <w:t>/Consignment/</w:t>
            </w:r>
            <w:proofErr w:type="spellStart"/>
            <w:r>
              <w:t>inlandModeOfTransport</w:t>
            </w:r>
            <w:proofErr w:type="spellEnd"/>
          </w:p>
        </w:tc>
      </w:tr>
      <w:tr w:rsidR="00186C72" w:rsidRPr="00110E6A" w14:paraId="3D31CD76" w14:textId="77777777" w:rsidTr="0062395C">
        <w:tc>
          <w:tcPr>
            <w:tcW w:w="1723" w:type="dxa"/>
          </w:tcPr>
          <w:p w14:paraId="7C1F06E1" w14:textId="3164E808" w:rsidR="00186C72" w:rsidRPr="00476D2F" w:rsidRDefault="00186C72" w:rsidP="00453F8A">
            <w:pPr>
              <w:spacing w:before="120"/>
              <w:jc w:val="left"/>
            </w:pPr>
            <w:r w:rsidRPr="00476D2F">
              <w:t>Validated by Recipient</w:t>
            </w:r>
          </w:p>
        </w:tc>
        <w:tc>
          <w:tcPr>
            <w:tcW w:w="7344" w:type="dxa"/>
          </w:tcPr>
          <w:p w14:paraId="4D57D276" w14:textId="7881F694" w:rsidR="00186C72" w:rsidRPr="00476D2F" w:rsidRDefault="09D04FDA" w:rsidP="0062395C">
            <w:pPr>
              <w:spacing w:before="60" w:after="60"/>
              <w:jc w:val="left"/>
            </w:pPr>
            <w:r w:rsidRPr="00476D2F">
              <w:t>SR</w:t>
            </w:r>
          </w:p>
        </w:tc>
      </w:tr>
      <w:tr w:rsidR="00963DB9" w:rsidRPr="00110E6A" w14:paraId="0B674B6D" w14:textId="77777777" w:rsidTr="0062395C">
        <w:tc>
          <w:tcPr>
            <w:tcW w:w="1723" w:type="dxa"/>
          </w:tcPr>
          <w:p w14:paraId="11E798A8" w14:textId="0FE6CD46" w:rsidR="00963DB9" w:rsidRPr="00476D2F" w:rsidRDefault="00963DB9" w:rsidP="00453F8A">
            <w:pPr>
              <w:spacing w:before="120"/>
              <w:jc w:val="left"/>
            </w:pPr>
            <w:r w:rsidRPr="00476D2F">
              <w:t>Validated by Sender</w:t>
            </w:r>
          </w:p>
        </w:tc>
        <w:tc>
          <w:tcPr>
            <w:tcW w:w="7344" w:type="dxa"/>
          </w:tcPr>
          <w:p w14:paraId="7CD82744" w14:textId="76E7F248" w:rsidR="00963DB9" w:rsidRPr="00476D2F" w:rsidRDefault="0411A609" w:rsidP="0062395C">
            <w:pPr>
              <w:spacing w:before="60" w:after="60"/>
              <w:jc w:val="left"/>
            </w:pPr>
            <w:r w:rsidRPr="00476D2F">
              <w:t>R</w:t>
            </w:r>
          </w:p>
        </w:tc>
      </w:tr>
      <w:tr w:rsidR="00186C72" w:rsidRPr="00110E6A" w14:paraId="3514D2F1" w14:textId="77777777" w:rsidTr="0062395C">
        <w:tc>
          <w:tcPr>
            <w:tcW w:w="1723" w:type="dxa"/>
          </w:tcPr>
          <w:p w14:paraId="3AA4047B" w14:textId="14AE1C9C" w:rsidR="00186C72" w:rsidRPr="00476D2F" w:rsidRDefault="007B14B9" w:rsidP="00453F8A">
            <w:pPr>
              <w:spacing w:before="120"/>
              <w:jc w:val="left"/>
            </w:pPr>
            <w:r w:rsidRPr="00476D2F">
              <w:t>D</w:t>
            </w:r>
            <w:r>
              <w:t>ROOLS</w:t>
            </w:r>
            <w:r w:rsidR="00970A84" w:rsidRPr="00476D2F">
              <w:t xml:space="preserve"> </w:t>
            </w:r>
            <w:r w:rsidR="00186C72" w:rsidRPr="00476D2F">
              <w:t>implementation flag</w:t>
            </w:r>
          </w:p>
        </w:tc>
        <w:tc>
          <w:tcPr>
            <w:tcW w:w="7344" w:type="dxa"/>
          </w:tcPr>
          <w:p w14:paraId="414CA9A4" w14:textId="77777777" w:rsidR="00186C72" w:rsidRPr="00476D2F" w:rsidRDefault="00186C72" w:rsidP="00453F8A">
            <w:pPr>
              <w:spacing w:before="120"/>
            </w:pPr>
            <w:r w:rsidRPr="00476D2F">
              <w:t>Yes</w:t>
            </w:r>
          </w:p>
        </w:tc>
      </w:tr>
    </w:tbl>
    <w:p w14:paraId="2B041453" w14:textId="5DAA14DB" w:rsidR="00186C72" w:rsidRPr="00476D2F" w:rsidRDefault="00186C72" w:rsidP="008F703C">
      <w:pPr>
        <w:pStyle w:val="Caption"/>
      </w:pPr>
      <w:bookmarkStart w:id="744" w:name="_Toc185900947"/>
      <w:r w:rsidRPr="00476D2F">
        <w:t xml:space="preserve">Table </w:t>
      </w:r>
      <w:r w:rsidR="002C7E76">
        <w:fldChar w:fldCharType="begin"/>
      </w:r>
      <w:r w:rsidR="002C7E76">
        <w:instrText xml:space="preserve"> SEQ Table \* ARABIC </w:instrText>
      </w:r>
      <w:r w:rsidR="002C7E76">
        <w:fldChar w:fldCharType="separate"/>
      </w:r>
      <w:r w:rsidR="004501EF">
        <w:rPr>
          <w:noProof/>
        </w:rPr>
        <w:t>21</w:t>
      </w:r>
      <w:r w:rsidR="002C7E76">
        <w:fldChar w:fldCharType="end"/>
      </w:r>
      <w:r w:rsidRPr="00476D2F">
        <w:t xml:space="preserve">: </w:t>
      </w:r>
      <w:r w:rsidR="00963DB9" w:rsidRPr="00476D2F">
        <w:t xml:space="preserve">Definition of a </w:t>
      </w:r>
      <w:r w:rsidR="1C6E6F03" w:rsidRPr="00476D2F">
        <w:t>Rule</w:t>
      </w:r>
      <w:r w:rsidR="00963DB9" w:rsidRPr="00476D2F">
        <w:t xml:space="preserve">: example of </w:t>
      </w:r>
      <w:r w:rsidR="7DB2746C" w:rsidRPr="00476D2F">
        <w:t>R0</w:t>
      </w:r>
      <w:r w:rsidR="007854B8">
        <w:t>47</w:t>
      </w:r>
      <w:r w:rsidR="16FF74E4" w:rsidRPr="00476D2F">
        <w:t>2</w:t>
      </w:r>
      <w:r w:rsidR="00253730" w:rsidRPr="00476D2F">
        <w:t xml:space="preserve"> (applicable to AES-P1)</w:t>
      </w:r>
      <w:bookmarkEnd w:id="744"/>
    </w:p>
    <w:p w14:paraId="599B6F05" w14:textId="785ACA09" w:rsidR="000D4F45" w:rsidRPr="00476D2F" w:rsidRDefault="005059A4" w:rsidP="005059A4">
      <w:pPr>
        <w:spacing w:line="276" w:lineRule="auto"/>
      </w:pPr>
      <w:r w:rsidRPr="00476D2F">
        <w:t xml:space="preserve">An example follows for </w:t>
      </w:r>
      <w:r w:rsidR="000D4F45" w:rsidRPr="00476D2F">
        <w:t>C0810</w:t>
      </w:r>
      <w:r w:rsidRPr="00476D2F">
        <w:t xml:space="preserve">, a Condition applied on one Data Group or Data Item of message </w:t>
      </w:r>
      <w:r w:rsidRPr="00476D2F">
        <w:rPr>
          <w:b/>
        </w:rPr>
        <w:t>A</w:t>
      </w:r>
      <w:r w:rsidRPr="00476D2F">
        <w:t xml:space="preserve"> which requires data from a message </w:t>
      </w:r>
      <w:r w:rsidRPr="00476D2F">
        <w:rPr>
          <w:b/>
        </w:rPr>
        <w:t>B</w:t>
      </w:r>
      <w:r w:rsidRPr="00476D2F">
        <w:t xml:space="preserve"> </w:t>
      </w:r>
      <w:proofErr w:type="gramStart"/>
      <w:r w:rsidRPr="00476D2F">
        <w:t>in order to</w:t>
      </w:r>
      <w:proofErr w:type="gramEnd"/>
      <w:r w:rsidRPr="00476D2F">
        <w:t xml:space="preserve"> validate the message </w:t>
      </w:r>
      <w:r w:rsidRPr="00476D2F">
        <w:rPr>
          <w:b/>
        </w:rPr>
        <w:t>A</w:t>
      </w:r>
      <w:r w:rsidRPr="00476D2F">
        <w:t>:</w:t>
      </w:r>
    </w:p>
    <w:tbl>
      <w:tblPr>
        <w:tblW w:w="5238" w:type="pct"/>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111"/>
        <w:gridCol w:w="7381"/>
      </w:tblGrid>
      <w:tr w:rsidR="00A76E5B" w:rsidRPr="00110E6A" w14:paraId="6D560E7B" w14:textId="77777777" w:rsidTr="00453F8A">
        <w:tc>
          <w:tcPr>
            <w:tcW w:w="1112" w:type="pct"/>
          </w:tcPr>
          <w:p w14:paraId="63D137AC" w14:textId="77777777" w:rsidR="00A76E5B" w:rsidRPr="00476D2F" w:rsidRDefault="00A76E5B" w:rsidP="002954FE">
            <w:pPr>
              <w:spacing w:before="120" w:after="120"/>
            </w:pPr>
            <w:r w:rsidRPr="00476D2F">
              <w:t xml:space="preserve">Functional Description </w:t>
            </w:r>
          </w:p>
        </w:tc>
        <w:tc>
          <w:tcPr>
            <w:tcW w:w="3888" w:type="pct"/>
          </w:tcPr>
          <w:p w14:paraId="28A8D59C" w14:textId="7D2A4203" w:rsidR="00AB7C93" w:rsidRDefault="00AB7C93" w:rsidP="0062395C">
            <w:pPr>
              <w:spacing w:before="60" w:after="60"/>
              <w:jc w:val="left"/>
            </w:pPr>
            <w:r>
              <w:t xml:space="preserve">IF &lt;CD001C-CONSIGNMENT-TRANSPORT </w:t>
            </w:r>
            <w:proofErr w:type="spellStart"/>
            <w:r>
              <w:t>EQUIPMENT.Number</w:t>
            </w:r>
            <w:proofErr w:type="spellEnd"/>
            <w:r>
              <w:t xml:space="preserve"> of seals is GREATER than '0'</w:t>
            </w:r>
          </w:p>
          <w:p w14:paraId="70178F12" w14:textId="77777777" w:rsidR="00AB7C93" w:rsidRDefault="00AB7C93" w:rsidP="0062395C">
            <w:pPr>
              <w:spacing w:before="60" w:after="60"/>
              <w:jc w:val="left"/>
            </w:pPr>
            <w:r>
              <w:t xml:space="preserve">OR &lt;CD003C-CONSIGNMENT-TRANSPORT </w:t>
            </w:r>
            <w:proofErr w:type="spellStart"/>
            <w:r>
              <w:t>EQUIPMENT.Number</w:t>
            </w:r>
            <w:proofErr w:type="spellEnd"/>
            <w:r>
              <w:t xml:space="preserve"> of seals is GREATER than '</w:t>
            </w:r>
            <w:proofErr w:type="gramStart"/>
            <w:r>
              <w:t>0'</w:t>
            </w:r>
            <w:proofErr w:type="gramEnd"/>
          </w:p>
          <w:p w14:paraId="5BFAF010" w14:textId="4BC13091" w:rsidR="00AB7C93" w:rsidRDefault="00AB7C93" w:rsidP="0062395C">
            <w:pPr>
              <w:spacing w:before="60" w:after="60"/>
              <w:jc w:val="left"/>
            </w:pPr>
            <w:r>
              <w:t xml:space="preserve">OR &lt;CD003C-CONSIGNMENT-INCIDENT-TRANSPORT </w:t>
            </w:r>
            <w:proofErr w:type="spellStart"/>
            <w:r>
              <w:t>EQUIPMENT.Number</w:t>
            </w:r>
            <w:proofErr w:type="spellEnd"/>
            <w:r>
              <w:t xml:space="preserve"> of seals is GREATER</w:t>
            </w:r>
            <w:r w:rsidR="0062395C">
              <w:t xml:space="preserve"> </w:t>
            </w:r>
            <w:r>
              <w:t>than '</w:t>
            </w:r>
            <w:proofErr w:type="gramStart"/>
            <w:r>
              <w:t>0'</w:t>
            </w:r>
            <w:proofErr w:type="gramEnd"/>
          </w:p>
          <w:p w14:paraId="44D889A7" w14:textId="77777777" w:rsidR="00AB7C93" w:rsidRDefault="00AB7C93" w:rsidP="0062395C">
            <w:pPr>
              <w:spacing w:before="60" w:after="60"/>
              <w:jc w:val="left"/>
            </w:pPr>
            <w:r>
              <w:t xml:space="preserve">THEN &lt;CD018C-CONTROL </w:t>
            </w:r>
            <w:proofErr w:type="spellStart"/>
            <w:r>
              <w:t>RESULT.State</w:t>
            </w:r>
            <w:proofErr w:type="spellEnd"/>
            <w:r>
              <w:t xml:space="preserve"> of seals&gt; = "R"</w:t>
            </w:r>
          </w:p>
          <w:p w14:paraId="7740003D" w14:textId="42259E77" w:rsidR="00A76E5B" w:rsidRPr="00476D2F" w:rsidRDefault="00AB7C93" w:rsidP="0062395C">
            <w:pPr>
              <w:spacing w:before="60" w:after="60"/>
              <w:jc w:val="left"/>
            </w:pPr>
            <w:r>
              <w:t xml:space="preserve">ELSE &lt;CD018C-CONTROL </w:t>
            </w:r>
            <w:proofErr w:type="spellStart"/>
            <w:r>
              <w:t>RESULT.State</w:t>
            </w:r>
            <w:proofErr w:type="spellEnd"/>
            <w:r>
              <w:t xml:space="preserve"> of seals&gt; = "O"</w:t>
            </w:r>
          </w:p>
        </w:tc>
      </w:tr>
      <w:tr w:rsidR="00A76E5B" w:rsidRPr="00110E6A" w14:paraId="50AB19C3" w14:textId="77777777" w:rsidTr="00453F8A">
        <w:tc>
          <w:tcPr>
            <w:tcW w:w="1112" w:type="pct"/>
          </w:tcPr>
          <w:p w14:paraId="19767B4C" w14:textId="77777777" w:rsidR="00A76E5B" w:rsidRPr="00476D2F" w:rsidRDefault="00A76E5B" w:rsidP="002954FE">
            <w:pPr>
              <w:spacing w:before="120" w:after="120"/>
            </w:pPr>
            <w:r w:rsidRPr="00476D2F">
              <w:t>Technical Description</w:t>
            </w:r>
          </w:p>
        </w:tc>
        <w:tc>
          <w:tcPr>
            <w:tcW w:w="3888" w:type="pct"/>
          </w:tcPr>
          <w:p w14:paraId="5D9EECE0" w14:textId="77777777" w:rsidR="00AB7C93" w:rsidRDefault="00AB7C93" w:rsidP="0062395C">
            <w:pPr>
              <w:spacing w:before="60" w:after="60"/>
              <w:jc w:val="left"/>
            </w:pPr>
            <w:r>
              <w:t>IF /CD001C/Consignment/</w:t>
            </w:r>
            <w:proofErr w:type="spellStart"/>
            <w:r>
              <w:t>TransportEquipment</w:t>
            </w:r>
            <w:proofErr w:type="spellEnd"/>
            <w:r>
              <w:t>/</w:t>
            </w:r>
            <w:proofErr w:type="spellStart"/>
            <w:r>
              <w:t>numberOfSeals</w:t>
            </w:r>
            <w:proofErr w:type="spellEnd"/>
            <w:r>
              <w:t xml:space="preserve"> is GREATER than '0'</w:t>
            </w:r>
          </w:p>
          <w:p w14:paraId="34F233E1" w14:textId="77777777" w:rsidR="00AB7C93" w:rsidRDefault="00AB7C93" w:rsidP="0062395C">
            <w:pPr>
              <w:spacing w:before="60" w:after="60"/>
              <w:jc w:val="left"/>
            </w:pPr>
            <w:r>
              <w:t>OR /CD003C/Consignment/</w:t>
            </w:r>
            <w:proofErr w:type="spellStart"/>
            <w:r>
              <w:t>TransportEquipment</w:t>
            </w:r>
            <w:proofErr w:type="spellEnd"/>
            <w:r>
              <w:t>/</w:t>
            </w:r>
            <w:proofErr w:type="spellStart"/>
            <w:r>
              <w:t>numberOfSeals</w:t>
            </w:r>
            <w:proofErr w:type="spellEnd"/>
            <w:r>
              <w:t xml:space="preserve"> is GREATER than '</w:t>
            </w:r>
            <w:proofErr w:type="gramStart"/>
            <w:r>
              <w:t>0'</w:t>
            </w:r>
            <w:proofErr w:type="gramEnd"/>
          </w:p>
          <w:p w14:paraId="4ABD04CC" w14:textId="77777777" w:rsidR="00AB7C93" w:rsidRDefault="00AB7C93" w:rsidP="0062395C">
            <w:pPr>
              <w:spacing w:before="60" w:after="60"/>
              <w:jc w:val="left"/>
            </w:pPr>
            <w:r>
              <w:t>OR /CD003C/Consignment/Incident/</w:t>
            </w:r>
            <w:proofErr w:type="spellStart"/>
            <w:r>
              <w:t>TransportEquipment</w:t>
            </w:r>
            <w:proofErr w:type="spellEnd"/>
            <w:r>
              <w:t>/</w:t>
            </w:r>
            <w:proofErr w:type="spellStart"/>
            <w:r>
              <w:t>numberOfSeals</w:t>
            </w:r>
            <w:proofErr w:type="spellEnd"/>
            <w:r>
              <w:t xml:space="preserve"> is GREATER than '</w:t>
            </w:r>
            <w:proofErr w:type="gramStart"/>
            <w:r>
              <w:t>0'</w:t>
            </w:r>
            <w:proofErr w:type="gramEnd"/>
          </w:p>
          <w:p w14:paraId="506DD994" w14:textId="77777777" w:rsidR="00AB7C93" w:rsidRDefault="00AB7C93" w:rsidP="0062395C">
            <w:pPr>
              <w:spacing w:before="60" w:after="60"/>
              <w:jc w:val="left"/>
            </w:pPr>
            <w:r>
              <w:t>THEN /CD018C/</w:t>
            </w:r>
            <w:proofErr w:type="spellStart"/>
            <w:r>
              <w:t>ControlResult</w:t>
            </w:r>
            <w:proofErr w:type="spellEnd"/>
            <w:r>
              <w:t>/</w:t>
            </w:r>
            <w:proofErr w:type="spellStart"/>
            <w:r>
              <w:t>stateOfSeals</w:t>
            </w:r>
            <w:proofErr w:type="spellEnd"/>
            <w:r>
              <w:t xml:space="preserve"> = "R"</w:t>
            </w:r>
          </w:p>
          <w:p w14:paraId="26EC41F5" w14:textId="2140E9F2" w:rsidR="00A904FE" w:rsidRPr="00476D2F" w:rsidRDefault="00AB7C93" w:rsidP="0062395C">
            <w:pPr>
              <w:spacing w:before="60" w:after="60"/>
              <w:jc w:val="left"/>
            </w:pPr>
            <w:r>
              <w:t>ELSE /CD018C/</w:t>
            </w:r>
            <w:proofErr w:type="spellStart"/>
            <w:r>
              <w:t>ControlResult</w:t>
            </w:r>
            <w:proofErr w:type="spellEnd"/>
            <w:r>
              <w:t>/</w:t>
            </w:r>
            <w:proofErr w:type="spellStart"/>
            <w:r>
              <w:t>stateOfSeals</w:t>
            </w:r>
            <w:proofErr w:type="spellEnd"/>
            <w:r>
              <w:t xml:space="preserve"> = "O"</w:t>
            </w:r>
          </w:p>
        </w:tc>
      </w:tr>
      <w:tr w:rsidR="00A76E5B" w:rsidRPr="00110E6A" w14:paraId="689EB1E9" w14:textId="77777777" w:rsidTr="00453F8A">
        <w:tc>
          <w:tcPr>
            <w:tcW w:w="1112" w:type="pct"/>
          </w:tcPr>
          <w:p w14:paraId="0B6051A1" w14:textId="77777777" w:rsidR="00A76E5B" w:rsidRPr="00476D2F" w:rsidRDefault="00A76E5B" w:rsidP="00453F8A">
            <w:pPr>
              <w:spacing w:before="120"/>
              <w:jc w:val="left"/>
            </w:pPr>
            <w:r w:rsidRPr="00476D2F">
              <w:t>Validated by Recipient</w:t>
            </w:r>
          </w:p>
        </w:tc>
        <w:tc>
          <w:tcPr>
            <w:tcW w:w="3888" w:type="pct"/>
          </w:tcPr>
          <w:p w14:paraId="092842FE" w14:textId="418B3D60" w:rsidR="00A76E5B" w:rsidRPr="00476D2F" w:rsidRDefault="274B32DD">
            <w:pPr>
              <w:spacing w:before="120" w:after="120" w:line="259" w:lineRule="auto"/>
            </w:pPr>
            <w:r w:rsidRPr="00476D2F">
              <w:t>SR</w:t>
            </w:r>
          </w:p>
        </w:tc>
      </w:tr>
      <w:tr w:rsidR="00963DB9" w:rsidRPr="00110E6A" w14:paraId="780B0777" w14:textId="77777777" w:rsidTr="00453F8A">
        <w:tc>
          <w:tcPr>
            <w:tcW w:w="1112" w:type="pct"/>
          </w:tcPr>
          <w:p w14:paraId="4F17C185" w14:textId="1C8ED3E3" w:rsidR="00963DB9" w:rsidRPr="00476D2F" w:rsidRDefault="00963DB9" w:rsidP="00453F8A">
            <w:pPr>
              <w:spacing w:before="120"/>
              <w:jc w:val="left"/>
            </w:pPr>
            <w:r w:rsidRPr="00476D2F">
              <w:t>Validated by Sender</w:t>
            </w:r>
          </w:p>
        </w:tc>
        <w:tc>
          <w:tcPr>
            <w:tcW w:w="3888" w:type="pct"/>
          </w:tcPr>
          <w:p w14:paraId="5D67F411" w14:textId="4AC526AD" w:rsidR="00963DB9" w:rsidRPr="00476D2F" w:rsidRDefault="246644DC">
            <w:pPr>
              <w:spacing w:before="120" w:after="120" w:line="259" w:lineRule="auto"/>
            </w:pPr>
            <w:r w:rsidRPr="00476D2F">
              <w:t>R</w:t>
            </w:r>
          </w:p>
        </w:tc>
      </w:tr>
      <w:tr w:rsidR="00A76E5B" w:rsidRPr="00110E6A" w14:paraId="41AB7050" w14:textId="77777777" w:rsidTr="00453F8A">
        <w:tc>
          <w:tcPr>
            <w:tcW w:w="1112" w:type="pct"/>
          </w:tcPr>
          <w:p w14:paraId="2B1C14DB" w14:textId="2635D905" w:rsidR="00A76E5B" w:rsidRPr="00476D2F" w:rsidRDefault="00970A84" w:rsidP="00453F8A">
            <w:pPr>
              <w:spacing w:before="120"/>
              <w:jc w:val="left"/>
            </w:pPr>
            <w:r w:rsidRPr="00476D2F">
              <w:t>D</w:t>
            </w:r>
            <w:r>
              <w:t>ROOLS</w:t>
            </w:r>
            <w:r w:rsidRPr="00476D2F">
              <w:t xml:space="preserve"> </w:t>
            </w:r>
            <w:r w:rsidR="00A76E5B" w:rsidRPr="00476D2F">
              <w:t>implementation flag</w:t>
            </w:r>
          </w:p>
        </w:tc>
        <w:tc>
          <w:tcPr>
            <w:tcW w:w="3888" w:type="pct"/>
          </w:tcPr>
          <w:p w14:paraId="6F58EDE6" w14:textId="77777777" w:rsidR="00A76E5B" w:rsidRPr="00476D2F" w:rsidRDefault="00A76E5B" w:rsidP="002954FE">
            <w:pPr>
              <w:spacing w:before="120" w:after="120"/>
            </w:pPr>
            <w:r w:rsidRPr="00476D2F">
              <w:t>Yes</w:t>
            </w:r>
          </w:p>
        </w:tc>
      </w:tr>
    </w:tbl>
    <w:p w14:paraId="3255B701" w14:textId="3456D3BF" w:rsidR="00A76E5B" w:rsidRDefault="00A76E5B" w:rsidP="008F703C">
      <w:pPr>
        <w:pStyle w:val="Caption"/>
      </w:pPr>
      <w:bookmarkStart w:id="745" w:name="_Toc185900948"/>
      <w:r w:rsidRPr="00476D2F">
        <w:t xml:space="preserve">Table </w:t>
      </w:r>
      <w:r w:rsidR="002C7E76">
        <w:fldChar w:fldCharType="begin"/>
      </w:r>
      <w:r w:rsidR="002C7E76">
        <w:instrText xml:space="preserve"> SEQ Table \* ARABIC </w:instrText>
      </w:r>
      <w:r w:rsidR="002C7E76">
        <w:fldChar w:fldCharType="separate"/>
      </w:r>
      <w:r w:rsidR="004501EF">
        <w:rPr>
          <w:noProof/>
        </w:rPr>
        <w:t>22</w:t>
      </w:r>
      <w:r w:rsidR="002C7E76">
        <w:fldChar w:fldCharType="end"/>
      </w:r>
      <w:r w:rsidRPr="00476D2F">
        <w:t xml:space="preserve">: </w:t>
      </w:r>
      <w:r w:rsidR="00963DB9" w:rsidRPr="00476D2F">
        <w:t>Definition of a Condition: example of C0810</w:t>
      </w:r>
      <w:r w:rsidR="00100AA0" w:rsidRPr="00476D2F">
        <w:t xml:space="preserve"> (applicable to AES-P1/NCTS-P5</w:t>
      </w:r>
      <w:r w:rsidR="00744367">
        <w:t>/NCTS-P6</w:t>
      </w:r>
      <w:r w:rsidR="00100AA0" w:rsidRPr="00476D2F">
        <w:t>, NCTS-P5 version is used)</w:t>
      </w:r>
      <w:bookmarkEnd w:id="745"/>
    </w:p>
    <w:p w14:paraId="7DF2936F" w14:textId="350BB9CE" w:rsidR="00C61409" w:rsidRPr="00476D2F" w:rsidRDefault="00C61409" w:rsidP="00C61409">
      <w:pPr>
        <w:spacing w:after="120"/>
      </w:pPr>
      <w:r w:rsidRPr="00476D2F">
        <w:t xml:space="preserve">An example follows for </w:t>
      </w:r>
      <w:r>
        <w:t>E1403</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431"/>
        <w:gridCol w:w="6630"/>
      </w:tblGrid>
      <w:tr w:rsidR="00C61409" w:rsidRPr="00110E6A" w14:paraId="3D6211EC" w14:textId="77777777">
        <w:tc>
          <w:tcPr>
            <w:tcW w:w="2518" w:type="dxa"/>
          </w:tcPr>
          <w:p w14:paraId="5E0F0092" w14:textId="77777777" w:rsidR="00C61409" w:rsidRPr="00476D2F" w:rsidRDefault="00C61409">
            <w:pPr>
              <w:spacing w:after="120"/>
            </w:pPr>
            <w:r w:rsidRPr="00476D2F">
              <w:t xml:space="preserve">Functional Description </w:t>
            </w:r>
          </w:p>
        </w:tc>
        <w:tc>
          <w:tcPr>
            <w:tcW w:w="6769" w:type="dxa"/>
          </w:tcPr>
          <w:p w14:paraId="0732A7F5" w14:textId="796ABB2D" w:rsidR="00C61409" w:rsidRPr="00476D2F" w:rsidRDefault="00C61409">
            <w:pPr>
              <w:spacing w:before="60" w:after="60"/>
              <w:jc w:val="left"/>
            </w:pPr>
            <w:r>
              <w:t>N/A</w:t>
            </w:r>
          </w:p>
        </w:tc>
      </w:tr>
      <w:tr w:rsidR="00C61409" w:rsidRPr="00110E6A" w14:paraId="3CC3BDB4" w14:textId="77777777">
        <w:tc>
          <w:tcPr>
            <w:tcW w:w="2518" w:type="dxa"/>
          </w:tcPr>
          <w:p w14:paraId="7656577F" w14:textId="77777777" w:rsidR="00C61409" w:rsidRPr="00476D2F" w:rsidRDefault="00C61409">
            <w:pPr>
              <w:spacing w:before="120" w:after="120"/>
            </w:pPr>
            <w:r w:rsidRPr="00476D2F">
              <w:t>Technical Description</w:t>
            </w:r>
          </w:p>
        </w:tc>
        <w:tc>
          <w:tcPr>
            <w:tcW w:w="6769" w:type="dxa"/>
          </w:tcPr>
          <w:p w14:paraId="1AF26FE2" w14:textId="77777777" w:rsidR="00897980" w:rsidRDefault="00897980" w:rsidP="00897980">
            <w:pPr>
              <w:spacing w:before="60" w:after="60"/>
              <w:jc w:val="left"/>
            </w:pPr>
            <w:r>
              <w:t>IF &lt;Decisive Date&gt; is LESS than or EQUAL to &lt;TPendDate&gt;</w:t>
            </w:r>
          </w:p>
          <w:p w14:paraId="61BAFD60" w14:textId="77777777" w:rsidR="00897980" w:rsidRDefault="00897980" w:rsidP="00897980">
            <w:pPr>
              <w:spacing w:before="60" w:after="60"/>
              <w:jc w:val="left"/>
            </w:pPr>
            <w:r>
              <w:t>THEN</w:t>
            </w:r>
          </w:p>
          <w:p w14:paraId="5D9748A1" w14:textId="77777777" w:rsidR="00897980" w:rsidRDefault="00897980" w:rsidP="00897980">
            <w:pPr>
              <w:spacing w:before="60" w:after="60"/>
              <w:jc w:val="left"/>
            </w:pPr>
            <w:r>
              <w:t xml:space="preserve"> /*/Consignment/HouseConsignment/ConsignmentItem</w:t>
            </w:r>
          </w:p>
          <w:p w14:paraId="253D53C7" w14:textId="0FCA32E4" w:rsidR="00C61409" w:rsidRPr="00476D2F" w:rsidRDefault="00897980" w:rsidP="00897980">
            <w:pPr>
              <w:spacing w:before="60" w:after="60"/>
              <w:jc w:val="left"/>
            </w:pPr>
            <w:r>
              <w:t>multiplicity shall be set to '99x'</w:t>
            </w:r>
          </w:p>
        </w:tc>
      </w:tr>
      <w:tr w:rsidR="00C61409" w:rsidRPr="00110E6A" w14:paraId="70B75145" w14:textId="77777777">
        <w:tc>
          <w:tcPr>
            <w:tcW w:w="2518" w:type="dxa"/>
          </w:tcPr>
          <w:p w14:paraId="3C517603" w14:textId="77777777" w:rsidR="00C61409" w:rsidRPr="00476D2F" w:rsidRDefault="00C61409">
            <w:pPr>
              <w:spacing w:before="120" w:after="120"/>
              <w:jc w:val="left"/>
            </w:pPr>
            <w:r w:rsidRPr="00476D2F">
              <w:t>Validated by Recipient</w:t>
            </w:r>
          </w:p>
        </w:tc>
        <w:tc>
          <w:tcPr>
            <w:tcW w:w="6769" w:type="dxa"/>
          </w:tcPr>
          <w:p w14:paraId="1C291FD8" w14:textId="77777777" w:rsidR="00C61409" w:rsidRPr="00476D2F" w:rsidRDefault="00C61409">
            <w:pPr>
              <w:spacing w:before="120" w:after="120" w:line="259" w:lineRule="auto"/>
            </w:pPr>
            <w:r w:rsidRPr="00476D2F">
              <w:t>SR</w:t>
            </w:r>
          </w:p>
        </w:tc>
      </w:tr>
      <w:tr w:rsidR="00C61409" w:rsidRPr="00110E6A" w14:paraId="7DFC7A42" w14:textId="77777777">
        <w:tc>
          <w:tcPr>
            <w:tcW w:w="2518" w:type="dxa"/>
          </w:tcPr>
          <w:p w14:paraId="43B5BFEC" w14:textId="77777777" w:rsidR="00C61409" w:rsidRPr="00476D2F" w:rsidRDefault="00C61409">
            <w:pPr>
              <w:spacing w:before="120" w:after="120"/>
              <w:jc w:val="left"/>
            </w:pPr>
            <w:r w:rsidRPr="00476D2F">
              <w:t>Validated by Sender</w:t>
            </w:r>
          </w:p>
        </w:tc>
        <w:tc>
          <w:tcPr>
            <w:tcW w:w="6769" w:type="dxa"/>
          </w:tcPr>
          <w:p w14:paraId="2E90A451" w14:textId="77777777" w:rsidR="00C61409" w:rsidRPr="00476D2F" w:rsidRDefault="00C61409">
            <w:pPr>
              <w:spacing w:before="120" w:after="120" w:line="259" w:lineRule="auto"/>
            </w:pPr>
            <w:r w:rsidRPr="00476D2F">
              <w:t>R</w:t>
            </w:r>
          </w:p>
        </w:tc>
      </w:tr>
      <w:tr w:rsidR="00C61409" w:rsidRPr="00110E6A" w14:paraId="1423E38D" w14:textId="77777777">
        <w:tc>
          <w:tcPr>
            <w:tcW w:w="2518" w:type="dxa"/>
          </w:tcPr>
          <w:p w14:paraId="59EB3714" w14:textId="77777777" w:rsidR="00C61409" w:rsidRPr="00476D2F" w:rsidRDefault="00C61409">
            <w:pPr>
              <w:spacing w:before="120" w:after="120"/>
              <w:jc w:val="left"/>
            </w:pPr>
            <w:r w:rsidRPr="00476D2F">
              <w:t>D</w:t>
            </w:r>
            <w:r>
              <w:t>ROOLS</w:t>
            </w:r>
            <w:r w:rsidRPr="00476D2F">
              <w:t xml:space="preserve"> implementation flag</w:t>
            </w:r>
          </w:p>
        </w:tc>
        <w:tc>
          <w:tcPr>
            <w:tcW w:w="6769" w:type="dxa"/>
          </w:tcPr>
          <w:p w14:paraId="2FACD2E8" w14:textId="77777777" w:rsidR="00C61409" w:rsidRPr="00476D2F" w:rsidRDefault="00C61409">
            <w:pPr>
              <w:spacing w:before="120" w:after="120"/>
            </w:pPr>
            <w:r w:rsidRPr="00476D2F">
              <w:t>Yes</w:t>
            </w:r>
          </w:p>
        </w:tc>
      </w:tr>
    </w:tbl>
    <w:p w14:paraId="3FDD66D3" w14:textId="32C8888C" w:rsidR="00C61409" w:rsidRPr="00476D2F" w:rsidRDefault="00C61409" w:rsidP="008F703C">
      <w:pPr>
        <w:pStyle w:val="Caption"/>
      </w:pPr>
      <w:bookmarkStart w:id="746" w:name="_Toc185900949"/>
      <w:r w:rsidRPr="00476D2F">
        <w:t xml:space="preserve">Table </w:t>
      </w:r>
      <w:r>
        <w:fldChar w:fldCharType="begin"/>
      </w:r>
      <w:r>
        <w:instrText xml:space="preserve"> SEQ Table \* ARABIC </w:instrText>
      </w:r>
      <w:r>
        <w:fldChar w:fldCharType="separate"/>
      </w:r>
      <w:r w:rsidR="004501EF">
        <w:rPr>
          <w:noProof/>
        </w:rPr>
        <w:t>23</w:t>
      </w:r>
      <w:r>
        <w:fldChar w:fldCharType="end"/>
      </w:r>
      <w:r w:rsidRPr="00476D2F">
        <w:t xml:space="preserve">: Definition of a </w:t>
      </w:r>
      <w:r>
        <w:t>TRT</w:t>
      </w:r>
      <w:r w:rsidRPr="00476D2F">
        <w:t xml:space="preserve">: example of </w:t>
      </w:r>
      <w:r>
        <w:t>E1403</w:t>
      </w:r>
      <w:r w:rsidRPr="00476D2F">
        <w:t xml:space="preserve"> (applicable to NCTS-P5)</w:t>
      </w:r>
      <w:bookmarkEnd w:id="746"/>
    </w:p>
    <w:p w14:paraId="3DD5E902" w14:textId="0322887B" w:rsidR="00B0662E" w:rsidRPr="00476D2F" w:rsidRDefault="00B0662E" w:rsidP="00B0662E">
      <w:pPr>
        <w:spacing w:after="120"/>
      </w:pPr>
      <w:r w:rsidRPr="00476D2F">
        <w:t xml:space="preserve">An example follows for </w:t>
      </w:r>
      <w:r w:rsidR="003B5067" w:rsidRPr="003B5067">
        <w:t>B1838</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465"/>
        <w:gridCol w:w="6596"/>
      </w:tblGrid>
      <w:tr w:rsidR="00B0662E" w:rsidRPr="00110E6A" w14:paraId="5E1B44E6" w14:textId="77777777">
        <w:tc>
          <w:tcPr>
            <w:tcW w:w="2518" w:type="dxa"/>
          </w:tcPr>
          <w:p w14:paraId="5258B6E2" w14:textId="77777777" w:rsidR="00B0662E" w:rsidRPr="00476D2F" w:rsidRDefault="00B0662E">
            <w:pPr>
              <w:spacing w:after="120"/>
            </w:pPr>
            <w:r w:rsidRPr="00476D2F">
              <w:t xml:space="preserve">Functional Description </w:t>
            </w:r>
          </w:p>
        </w:tc>
        <w:tc>
          <w:tcPr>
            <w:tcW w:w="6769" w:type="dxa"/>
          </w:tcPr>
          <w:p w14:paraId="306CEF0B" w14:textId="77777777" w:rsidR="00B0662E" w:rsidRPr="00476D2F" w:rsidRDefault="00B0662E">
            <w:pPr>
              <w:spacing w:before="60" w:after="60"/>
              <w:jc w:val="left"/>
            </w:pPr>
            <w:r>
              <w:t>N/A</w:t>
            </w:r>
          </w:p>
        </w:tc>
      </w:tr>
      <w:tr w:rsidR="00B0662E" w:rsidRPr="00110E6A" w14:paraId="33E9425D" w14:textId="77777777">
        <w:tc>
          <w:tcPr>
            <w:tcW w:w="2518" w:type="dxa"/>
          </w:tcPr>
          <w:p w14:paraId="572F0578" w14:textId="77777777" w:rsidR="00B0662E" w:rsidRPr="00476D2F" w:rsidRDefault="00B0662E">
            <w:pPr>
              <w:spacing w:before="120" w:after="120"/>
            </w:pPr>
            <w:r w:rsidRPr="00476D2F">
              <w:t>Technical Description</w:t>
            </w:r>
          </w:p>
        </w:tc>
        <w:tc>
          <w:tcPr>
            <w:tcW w:w="6769" w:type="dxa"/>
          </w:tcPr>
          <w:p w14:paraId="7BB48A7D" w14:textId="3C3DF7C7" w:rsidR="00547B23" w:rsidRDefault="00BF7D67" w:rsidP="00547B23">
            <w:pPr>
              <w:spacing w:before="60" w:after="60"/>
              <w:jc w:val="left"/>
            </w:pPr>
            <w:r>
              <w:t>I</w:t>
            </w:r>
            <w:r w:rsidR="00547B23">
              <w:t>F &lt;Decisive Date&gt; is LESS than or EQUAL to &lt;TPendDate&gt;</w:t>
            </w:r>
          </w:p>
          <w:p w14:paraId="5831D48C" w14:textId="77777777" w:rsidR="00547B23" w:rsidRDefault="00547B23" w:rsidP="00547B23">
            <w:pPr>
              <w:spacing w:before="60" w:after="60"/>
              <w:jc w:val="left"/>
            </w:pPr>
            <w:r>
              <w:t>THEN C0503 attached to</w:t>
            </w:r>
          </w:p>
          <w:p w14:paraId="0AB3D182" w14:textId="77777777" w:rsidR="00547B23" w:rsidRDefault="00547B23" w:rsidP="00547B23">
            <w:pPr>
              <w:spacing w:before="60" w:after="60"/>
              <w:jc w:val="left"/>
            </w:pPr>
            <w:r>
              <w:t>/*/</w:t>
            </w:r>
            <w:proofErr w:type="spellStart"/>
            <w:r>
              <w:t>GoodsShipment</w:t>
            </w:r>
            <w:proofErr w:type="spellEnd"/>
            <w:r>
              <w:t>/</w:t>
            </w:r>
            <w:proofErr w:type="spellStart"/>
            <w:r>
              <w:t>countryOfDestination</w:t>
            </w:r>
            <w:proofErr w:type="spellEnd"/>
            <w:r>
              <w:t xml:space="preserve"> shall be disabled</w:t>
            </w:r>
          </w:p>
          <w:p w14:paraId="16A4309A" w14:textId="2F79291E" w:rsidR="00B0662E" w:rsidRPr="00476D2F" w:rsidRDefault="00547B23" w:rsidP="00547B23">
            <w:pPr>
              <w:spacing w:before="60" w:after="60"/>
              <w:jc w:val="left"/>
            </w:pPr>
            <w:r>
              <w:t>AND /*/</w:t>
            </w:r>
            <w:proofErr w:type="spellStart"/>
            <w:r>
              <w:t>GoodsShipment</w:t>
            </w:r>
            <w:proofErr w:type="spellEnd"/>
            <w:r>
              <w:t>/</w:t>
            </w:r>
            <w:proofErr w:type="spellStart"/>
            <w:r>
              <w:t>countryOfDestination</w:t>
            </w:r>
            <w:proofErr w:type="spellEnd"/>
            <w:r>
              <w:t xml:space="preserve"> = "O"</w:t>
            </w:r>
          </w:p>
        </w:tc>
      </w:tr>
      <w:tr w:rsidR="00B0662E" w:rsidRPr="00110E6A" w14:paraId="2C916E51" w14:textId="77777777">
        <w:tc>
          <w:tcPr>
            <w:tcW w:w="2518" w:type="dxa"/>
          </w:tcPr>
          <w:p w14:paraId="16A3A907" w14:textId="77777777" w:rsidR="00B0662E" w:rsidRPr="00476D2F" w:rsidRDefault="00B0662E">
            <w:pPr>
              <w:spacing w:before="120" w:after="120"/>
              <w:jc w:val="left"/>
            </w:pPr>
            <w:r w:rsidRPr="00476D2F">
              <w:t>Validated by Recipient</w:t>
            </w:r>
          </w:p>
        </w:tc>
        <w:tc>
          <w:tcPr>
            <w:tcW w:w="6769" w:type="dxa"/>
          </w:tcPr>
          <w:p w14:paraId="1F9830B6" w14:textId="01FF160F" w:rsidR="00B0662E" w:rsidRPr="00476D2F" w:rsidRDefault="00B0662E">
            <w:pPr>
              <w:spacing w:before="120" w:after="120" w:line="259" w:lineRule="auto"/>
            </w:pPr>
            <w:r w:rsidRPr="00476D2F">
              <w:t>R</w:t>
            </w:r>
          </w:p>
        </w:tc>
      </w:tr>
      <w:tr w:rsidR="00B0662E" w:rsidRPr="00110E6A" w14:paraId="4792C858" w14:textId="77777777">
        <w:tc>
          <w:tcPr>
            <w:tcW w:w="2518" w:type="dxa"/>
          </w:tcPr>
          <w:p w14:paraId="6241D5BE" w14:textId="77777777" w:rsidR="00B0662E" w:rsidRPr="00476D2F" w:rsidRDefault="00B0662E">
            <w:pPr>
              <w:spacing w:before="120" w:after="120"/>
              <w:jc w:val="left"/>
            </w:pPr>
            <w:r w:rsidRPr="00476D2F">
              <w:t>Validated by Sender</w:t>
            </w:r>
          </w:p>
        </w:tc>
        <w:tc>
          <w:tcPr>
            <w:tcW w:w="6769" w:type="dxa"/>
          </w:tcPr>
          <w:p w14:paraId="12B1BC55" w14:textId="77777777" w:rsidR="00B0662E" w:rsidRPr="00476D2F" w:rsidRDefault="00B0662E">
            <w:pPr>
              <w:spacing w:before="120" w:after="120" w:line="259" w:lineRule="auto"/>
            </w:pPr>
            <w:r w:rsidRPr="00476D2F">
              <w:t>R</w:t>
            </w:r>
          </w:p>
        </w:tc>
      </w:tr>
      <w:tr w:rsidR="00B0662E" w:rsidRPr="00110E6A" w14:paraId="71E521D1" w14:textId="77777777">
        <w:tc>
          <w:tcPr>
            <w:tcW w:w="2518" w:type="dxa"/>
          </w:tcPr>
          <w:p w14:paraId="651CAC09" w14:textId="77777777" w:rsidR="00B0662E" w:rsidRPr="00476D2F" w:rsidRDefault="00B0662E">
            <w:pPr>
              <w:spacing w:before="120" w:after="120"/>
              <w:jc w:val="left"/>
            </w:pPr>
            <w:r w:rsidRPr="00476D2F">
              <w:t>D</w:t>
            </w:r>
            <w:r>
              <w:t>ROOLS</w:t>
            </w:r>
            <w:r w:rsidRPr="00476D2F">
              <w:t xml:space="preserve"> implementation flag</w:t>
            </w:r>
          </w:p>
        </w:tc>
        <w:tc>
          <w:tcPr>
            <w:tcW w:w="6769" w:type="dxa"/>
          </w:tcPr>
          <w:p w14:paraId="1800CDD5" w14:textId="77777777" w:rsidR="00B0662E" w:rsidRPr="00476D2F" w:rsidRDefault="00B0662E">
            <w:pPr>
              <w:spacing w:before="120" w:after="120"/>
            </w:pPr>
            <w:r w:rsidRPr="00476D2F">
              <w:t>Yes</w:t>
            </w:r>
          </w:p>
        </w:tc>
      </w:tr>
    </w:tbl>
    <w:p w14:paraId="7E4F4D07" w14:textId="4E3A1DD3" w:rsidR="00B0662E" w:rsidRPr="00476D2F" w:rsidRDefault="00B0662E" w:rsidP="008F703C">
      <w:pPr>
        <w:pStyle w:val="Caption"/>
      </w:pPr>
      <w:bookmarkStart w:id="747" w:name="_Toc185900950"/>
      <w:r w:rsidRPr="00476D2F">
        <w:t xml:space="preserve">Table </w:t>
      </w:r>
      <w:r>
        <w:fldChar w:fldCharType="begin"/>
      </w:r>
      <w:r>
        <w:instrText xml:space="preserve"> SEQ Table \* ARABIC </w:instrText>
      </w:r>
      <w:r>
        <w:fldChar w:fldCharType="separate"/>
      </w:r>
      <w:r w:rsidR="004501EF">
        <w:rPr>
          <w:noProof/>
        </w:rPr>
        <w:t>24</w:t>
      </w:r>
      <w:r>
        <w:fldChar w:fldCharType="end"/>
      </w:r>
      <w:r w:rsidRPr="00476D2F">
        <w:t xml:space="preserve">: Definition of a </w:t>
      </w:r>
      <w:r w:rsidR="00584205">
        <w:t>B</w:t>
      </w:r>
      <w:r>
        <w:t>RT</w:t>
      </w:r>
      <w:r w:rsidR="00584205">
        <w:t>-1</w:t>
      </w:r>
      <w:r w:rsidRPr="00476D2F">
        <w:t xml:space="preserve">: example of </w:t>
      </w:r>
      <w:r w:rsidR="00584205" w:rsidRPr="003B5067">
        <w:t>B1838</w:t>
      </w:r>
      <w:r w:rsidR="00584205" w:rsidRPr="00476D2F">
        <w:t xml:space="preserve"> </w:t>
      </w:r>
      <w:r w:rsidRPr="00476D2F">
        <w:t xml:space="preserve">(applicable to </w:t>
      </w:r>
      <w:r w:rsidR="00584205">
        <w:t>AES</w:t>
      </w:r>
      <w:r w:rsidRPr="00476D2F">
        <w:t>-P</w:t>
      </w:r>
      <w:r w:rsidR="00584205">
        <w:t>1</w:t>
      </w:r>
      <w:r w:rsidRPr="00476D2F">
        <w:t>)</w:t>
      </w:r>
      <w:bookmarkEnd w:id="747"/>
    </w:p>
    <w:p w14:paraId="03331F25" w14:textId="6658A50B" w:rsidR="00D55C58" w:rsidRPr="00476D2F" w:rsidRDefault="00D55C58" w:rsidP="00D55C58">
      <w:pPr>
        <w:spacing w:after="120"/>
      </w:pPr>
      <w:r w:rsidRPr="00476D2F">
        <w:t xml:space="preserve">An example follows for </w:t>
      </w:r>
      <w:r w:rsidRPr="003B5067">
        <w:t>B</w:t>
      </w:r>
      <w:r>
        <w:t>2101</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2515"/>
        <w:gridCol w:w="6546"/>
      </w:tblGrid>
      <w:tr w:rsidR="00D55C58" w:rsidRPr="00110E6A" w14:paraId="52D87391" w14:textId="77777777" w:rsidTr="00797CEC">
        <w:tc>
          <w:tcPr>
            <w:tcW w:w="2515" w:type="dxa"/>
          </w:tcPr>
          <w:p w14:paraId="5B3E7208" w14:textId="77777777" w:rsidR="00D55C58" w:rsidRPr="00476D2F" w:rsidRDefault="00D55C58">
            <w:pPr>
              <w:spacing w:after="120"/>
            </w:pPr>
            <w:r w:rsidRPr="00476D2F">
              <w:t xml:space="preserve">Functional Description </w:t>
            </w:r>
          </w:p>
        </w:tc>
        <w:tc>
          <w:tcPr>
            <w:tcW w:w="6546" w:type="dxa"/>
          </w:tcPr>
          <w:p w14:paraId="05A98177" w14:textId="77777777" w:rsidR="00D55C58" w:rsidRPr="00476D2F" w:rsidRDefault="00D55C58">
            <w:pPr>
              <w:spacing w:before="60" w:after="60"/>
              <w:jc w:val="left"/>
            </w:pPr>
            <w:r>
              <w:t>N/A</w:t>
            </w:r>
          </w:p>
        </w:tc>
      </w:tr>
      <w:tr w:rsidR="00D55C58" w:rsidRPr="00110E6A" w14:paraId="1A9FE380" w14:textId="77777777" w:rsidTr="00797CEC">
        <w:tc>
          <w:tcPr>
            <w:tcW w:w="2515" w:type="dxa"/>
          </w:tcPr>
          <w:p w14:paraId="54D66A80" w14:textId="77777777" w:rsidR="00D55C58" w:rsidRPr="00476D2F" w:rsidRDefault="00D55C58">
            <w:pPr>
              <w:spacing w:before="120" w:after="120"/>
            </w:pPr>
            <w:r w:rsidRPr="00476D2F">
              <w:t>Technical Description</w:t>
            </w:r>
          </w:p>
        </w:tc>
        <w:tc>
          <w:tcPr>
            <w:tcW w:w="6546" w:type="dxa"/>
          </w:tcPr>
          <w:p w14:paraId="4E6BC4AC" w14:textId="77777777" w:rsidR="00DC1B2F" w:rsidRDefault="00DC1B2F" w:rsidP="00DC1B2F">
            <w:pPr>
              <w:spacing w:before="60" w:after="60"/>
              <w:jc w:val="left"/>
            </w:pPr>
            <w:r>
              <w:t>IF &lt;Decisive Date&gt; is GREATER than &lt;TPendDate&gt;</w:t>
            </w:r>
          </w:p>
          <w:p w14:paraId="1764CC02" w14:textId="77777777" w:rsidR="00DC1B2F" w:rsidRDefault="00DC1B2F" w:rsidP="00DC1B2F">
            <w:pPr>
              <w:spacing w:before="60" w:after="60"/>
              <w:jc w:val="left"/>
            </w:pPr>
            <w:r>
              <w:t>THEN /*/TransitOperation/</w:t>
            </w:r>
            <w:proofErr w:type="spellStart"/>
            <w:r>
              <w:t>arrivalDateAndTime</w:t>
            </w:r>
            <w:proofErr w:type="spellEnd"/>
            <w:r>
              <w:t xml:space="preserve"> (actual) = "R";</w:t>
            </w:r>
          </w:p>
          <w:p w14:paraId="10F3342F" w14:textId="77777777" w:rsidR="00DC1B2F" w:rsidRDefault="00DC1B2F" w:rsidP="00DC1B2F">
            <w:pPr>
              <w:spacing w:before="60" w:after="60"/>
              <w:jc w:val="left"/>
            </w:pPr>
            <w:r>
              <w:t>IF &lt;Decisive Date&gt; is GREATER than &lt;TPendDate&gt;</w:t>
            </w:r>
          </w:p>
          <w:p w14:paraId="0F074077" w14:textId="77777777" w:rsidR="00885E77" w:rsidRDefault="00DC1B2F" w:rsidP="00DC1B2F">
            <w:pPr>
              <w:spacing w:before="60" w:after="60"/>
              <w:jc w:val="left"/>
            </w:pPr>
            <w:r>
              <w:t>THEN /*/TransitOperation/</w:t>
            </w:r>
            <w:proofErr w:type="spellStart"/>
            <w:r>
              <w:t>recoveryCommunicationDate</w:t>
            </w:r>
            <w:proofErr w:type="spellEnd"/>
            <w:r>
              <w:t xml:space="preserve"> = "R";</w:t>
            </w:r>
          </w:p>
          <w:p w14:paraId="7F8EA18E" w14:textId="77777777" w:rsidR="00885E77" w:rsidRDefault="00885E77" w:rsidP="00885E77">
            <w:pPr>
              <w:spacing w:before="60" w:after="60"/>
              <w:jc w:val="left"/>
            </w:pPr>
            <w:r>
              <w:t>IF &lt;Decisive Date&gt; is GREATER than &lt;TPendDate&gt;</w:t>
            </w:r>
          </w:p>
          <w:p w14:paraId="624F6343" w14:textId="1DD8B102" w:rsidR="00DC1B2F" w:rsidRPr="00476D2F" w:rsidRDefault="00885E77" w:rsidP="00885E77">
            <w:pPr>
              <w:spacing w:before="60" w:after="60"/>
              <w:jc w:val="left"/>
            </w:pPr>
            <w:r>
              <w:t>THEN /*/Consignment/HouseConsignment/ConsignmentItem/Commodity/GoodsMeasure = "R";</w:t>
            </w:r>
            <w:r w:rsidR="00553F85">
              <w:rPr>
                <w:rStyle w:val="FootnoteReference"/>
              </w:rPr>
              <w:footnoteReference w:id="12"/>
            </w:r>
          </w:p>
        </w:tc>
      </w:tr>
      <w:tr w:rsidR="00D55C58" w:rsidRPr="00110E6A" w14:paraId="7B893A01" w14:textId="77777777" w:rsidTr="00797CEC">
        <w:tc>
          <w:tcPr>
            <w:tcW w:w="2515" w:type="dxa"/>
          </w:tcPr>
          <w:p w14:paraId="02E75708" w14:textId="77777777" w:rsidR="00D55C58" w:rsidRPr="00476D2F" w:rsidRDefault="00D55C58">
            <w:pPr>
              <w:spacing w:before="120" w:after="120"/>
              <w:jc w:val="left"/>
            </w:pPr>
            <w:r w:rsidRPr="00476D2F">
              <w:t>Validated by Recipient</w:t>
            </w:r>
          </w:p>
        </w:tc>
        <w:tc>
          <w:tcPr>
            <w:tcW w:w="6546" w:type="dxa"/>
          </w:tcPr>
          <w:p w14:paraId="000283DC" w14:textId="77777777" w:rsidR="00D55C58" w:rsidRPr="00476D2F" w:rsidRDefault="00D55C58">
            <w:pPr>
              <w:spacing w:before="120" w:after="120" w:line="259" w:lineRule="auto"/>
            </w:pPr>
            <w:r w:rsidRPr="00476D2F">
              <w:t>R</w:t>
            </w:r>
          </w:p>
        </w:tc>
      </w:tr>
      <w:tr w:rsidR="00D55C58" w:rsidRPr="00110E6A" w14:paraId="429A5C5F" w14:textId="77777777" w:rsidTr="00797CEC">
        <w:tc>
          <w:tcPr>
            <w:tcW w:w="2515" w:type="dxa"/>
          </w:tcPr>
          <w:p w14:paraId="5A833A35" w14:textId="77777777" w:rsidR="00D55C58" w:rsidRPr="00476D2F" w:rsidRDefault="00D55C58">
            <w:pPr>
              <w:spacing w:before="120" w:after="120"/>
              <w:jc w:val="left"/>
            </w:pPr>
            <w:r w:rsidRPr="00476D2F">
              <w:t>Validated by Sender</w:t>
            </w:r>
          </w:p>
        </w:tc>
        <w:tc>
          <w:tcPr>
            <w:tcW w:w="6546" w:type="dxa"/>
          </w:tcPr>
          <w:p w14:paraId="775CEA6D" w14:textId="77777777" w:rsidR="00D55C58" w:rsidRPr="00476D2F" w:rsidRDefault="00D55C58">
            <w:pPr>
              <w:spacing w:before="120" w:after="120" w:line="259" w:lineRule="auto"/>
            </w:pPr>
            <w:r w:rsidRPr="00476D2F">
              <w:t>R</w:t>
            </w:r>
          </w:p>
        </w:tc>
      </w:tr>
      <w:tr w:rsidR="00D55C58" w:rsidRPr="00110E6A" w14:paraId="7AEF36F8" w14:textId="77777777" w:rsidTr="00797CEC">
        <w:tc>
          <w:tcPr>
            <w:tcW w:w="2515" w:type="dxa"/>
          </w:tcPr>
          <w:p w14:paraId="36D67D42" w14:textId="77777777" w:rsidR="00D55C58" w:rsidRPr="00476D2F" w:rsidRDefault="00D55C58">
            <w:pPr>
              <w:spacing w:before="120" w:after="120"/>
              <w:jc w:val="left"/>
            </w:pPr>
            <w:r w:rsidRPr="00476D2F">
              <w:t>D</w:t>
            </w:r>
            <w:r>
              <w:t>ROOLS</w:t>
            </w:r>
            <w:r w:rsidRPr="00476D2F">
              <w:t xml:space="preserve"> implementation flag</w:t>
            </w:r>
          </w:p>
        </w:tc>
        <w:tc>
          <w:tcPr>
            <w:tcW w:w="6546" w:type="dxa"/>
          </w:tcPr>
          <w:p w14:paraId="5D901129" w14:textId="77777777" w:rsidR="00D55C58" w:rsidRPr="00476D2F" w:rsidRDefault="00D55C58">
            <w:pPr>
              <w:spacing w:before="120" w:after="120"/>
            </w:pPr>
            <w:r w:rsidRPr="00476D2F">
              <w:t>Yes</w:t>
            </w:r>
          </w:p>
        </w:tc>
      </w:tr>
    </w:tbl>
    <w:p w14:paraId="434AFA5B" w14:textId="541FD516" w:rsidR="00B0662E" w:rsidRPr="00C61409" w:rsidRDefault="00D55C58" w:rsidP="008F703C">
      <w:pPr>
        <w:pStyle w:val="Caption"/>
      </w:pPr>
      <w:bookmarkStart w:id="748" w:name="_Toc185900951"/>
      <w:r w:rsidRPr="00476D2F">
        <w:t xml:space="preserve">Table </w:t>
      </w:r>
      <w:r>
        <w:fldChar w:fldCharType="begin"/>
      </w:r>
      <w:r>
        <w:instrText xml:space="preserve"> SEQ Table \* ARABIC </w:instrText>
      </w:r>
      <w:r>
        <w:fldChar w:fldCharType="separate"/>
      </w:r>
      <w:r w:rsidR="004501EF">
        <w:rPr>
          <w:noProof/>
        </w:rPr>
        <w:t>25</w:t>
      </w:r>
      <w:r>
        <w:fldChar w:fldCharType="end"/>
      </w:r>
      <w:r w:rsidRPr="00476D2F">
        <w:t xml:space="preserve">: Definition of a </w:t>
      </w:r>
      <w:r>
        <w:t>BRT-2</w:t>
      </w:r>
      <w:r w:rsidRPr="00476D2F">
        <w:t xml:space="preserve">: example of </w:t>
      </w:r>
      <w:r>
        <w:t>B2101</w:t>
      </w:r>
      <w:r w:rsidRPr="00476D2F">
        <w:t xml:space="preserve"> </w:t>
      </w:r>
      <w:r w:rsidR="002F605C" w:rsidRPr="00476D2F">
        <w:t>(applicable to AES-P1/NCTS-P5</w:t>
      </w:r>
      <w:r w:rsidR="002F605C">
        <w:t>/NCTS-P6</w:t>
      </w:r>
      <w:r w:rsidR="002F605C" w:rsidRPr="00476D2F">
        <w:t>, NCTS-P5 version is used)</w:t>
      </w:r>
      <w:bookmarkEnd w:id="748"/>
    </w:p>
    <w:p w14:paraId="775A1BF2" w14:textId="338E34F9" w:rsidR="009903ED" w:rsidRPr="00476D2F" w:rsidRDefault="009903ED" w:rsidP="009903ED">
      <w:pPr>
        <w:spacing w:after="120"/>
      </w:pPr>
      <w:r w:rsidRPr="00476D2F">
        <w:t xml:space="preserve">An example follows for </w:t>
      </w:r>
      <w:r>
        <w:t>S0002</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489"/>
        <w:gridCol w:w="6572"/>
      </w:tblGrid>
      <w:tr w:rsidR="009903ED" w:rsidRPr="00110E6A" w14:paraId="7634D4E0" w14:textId="77777777">
        <w:tc>
          <w:tcPr>
            <w:tcW w:w="2518" w:type="dxa"/>
          </w:tcPr>
          <w:p w14:paraId="56EF09E6" w14:textId="77777777" w:rsidR="009903ED" w:rsidRPr="00476D2F" w:rsidRDefault="009903ED">
            <w:pPr>
              <w:spacing w:after="120"/>
            </w:pPr>
            <w:r w:rsidRPr="00476D2F">
              <w:t xml:space="preserve">Functional Description </w:t>
            </w:r>
          </w:p>
        </w:tc>
        <w:tc>
          <w:tcPr>
            <w:tcW w:w="6769" w:type="dxa"/>
          </w:tcPr>
          <w:p w14:paraId="2B5BA77B" w14:textId="77777777" w:rsidR="009903ED" w:rsidRPr="00476D2F" w:rsidRDefault="009903ED">
            <w:pPr>
              <w:spacing w:before="60" w:after="60"/>
              <w:jc w:val="left"/>
            </w:pPr>
            <w:r>
              <w:t>N/A</w:t>
            </w:r>
          </w:p>
        </w:tc>
      </w:tr>
      <w:tr w:rsidR="009903ED" w:rsidRPr="00110E6A" w14:paraId="6BF38886" w14:textId="77777777">
        <w:tc>
          <w:tcPr>
            <w:tcW w:w="2518" w:type="dxa"/>
          </w:tcPr>
          <w:p w14:paraId="63D7823E" w14:textId="77777777" w:rsidR="009903ED" w:rsidRPr="00476D2F" w:rsidRDefault="009903ED">
            <w:pPr>
              <w:spacing w:before="120" w:after="120"/>
            </w:pPr>
            <w:r w:rsidRPr="00476D2F">
              <w:t>Technical Description</w:t>
            </w:r>
          </w:p>
        </w:tc>
        <w:tc>
          <w:tcPr>
            <w:tcW w:w="6769" w:type="dxa"/>
          </w:tcPr>
          <w:p w14:paraId="12373B88" w14:textId="1F985221" w:rsidR="009903ED" w:rsidRPr="00476D2F" w:rsidRDefault="00BF7D67" w:rsidP="001E73F5">
            <w:pPr>
              <w:spacing w:before="60" w:after="60"/>
              <w:jc w:val="left"/>
            </w:pPr>
            <w:r>
              <w:t xml:space="preserve">The validation of </w:t>
            </w:r>
            <w:proofErr w:type="gramStart"/>
            <w:r>
              <w:t>particular Data</w:t>
            </w:r>
            <w:proofErr w:type="gramEnd"/>
            <w:r>
              <w:t xml:space="preserve"> Group/Item shall be performed in the following sequence: C0375 &gt;</w:t>
            </w:r>
            <w:r w:rsidR="00CB04CB">
              <w:t xml:space="preserve"> </w:t>
            </w:r>
            <w:r>
              <w:t>C0273</w:t>
            </w:r>
          </w:p>
        </w:tc>
      </w:tr>
      <w:tr w:rsidR="009903ED" w:rsidRPr="00110E6A" w14:paraId="48B8CBA9" w14:textId="77777777">
        <w:tc>
          <w:tcPr>
            <w:tcW w:w="2518" w:type="dxa"/>
          </w:tcPr>
          <w:p w14:paraId="78C97EC1" w14:textId="77777777" w:rsidR="009903ED" w:rsidRPr="00476D2F" w:rsidRDefault="009903ED">
            <w:pPr>
              <w:spacing w:before="120" w:after="120"/>
              <w:jc w:val="left"/>
            </w:pPr>
            <w:r w:rsidRPr="00476D2F">
              <w:t>Validated by Recipient</w:t>
            </w:r>
          </w:p>
        </w:tc>
        <w:tc>
          <w:tcPr>
            <w:tcW w:w="6769" w:type="dxa"/>
          </w:tcPr>
          <w:p w14:paraId="6510988A" w14:textId="4110D7BF" w:rsidR="009903ED" w:rsidRPr="00476D2F" w:rsidRDefault="00D56081">
            <w:pPr>
              <w:spacing w:before="120" w:after="120" w:line="259" w:lineRule="auto"/>
            </w:pPr>
            <w:r>
              <w:t>‘-‘</w:t>
            </w:r>
          </w:p>
        </w:tc>
      </w:tr>
      <w:tr w:rsidR="009903ED" w:rsidRPr="00110E6A" w14:paraId="007F632D" w14:textId="77777777">
        <w:tc>
          <w:tcPr>
            <w:tcW w:w="2518" w:type="dxa"/>
          </w:tcPr>
          <w:p w14:paraId="7469F0F3" w14:textId="77777777" w:rsidR="009903ED" w:rsidRPr="00476D2F" w:rsidRDefault="009903ED">
            <w:pPr>
              <w:spacing w:before="120" w:after="120"/>
              <w:jc w:val="left"/>
            </w:pPr>
            <w:r w:rsidRPr="00476D2F">
              <w:t>Validated by Sender</w:t>
            </w:r>
          </w:p>
        </w:tc>
        <w:tc>
          <w:tcPr>
            <w:tcW w:w="6769" w:type="dxa"/>
          </w:tcPr>
          <w:p w14:paraId="1F4DA353" w14:textId="0D055493" w:rsidR="009903ED" w:rsidRPr="00476D2F" w:rsidRDefault="00D56081">
            <w:pPr>
              <w:spacing w:before="120" w:after="120" w:line="259" w:lineRule="auto"/>
            </w:pPr>
            <w:r>
              <w:t>‘-‘</w:t>
            </w:r>
          </w:p>
        </w:tc>
      </w:tr>
      <w:tr w:rsidR="009903ED" w:rsidRPr="00110E6A" w14:paraId="0E268B5D" w14:textId="77777777">
        <w:tc>
          <w:tcPr>
            <w:tcW w:w="2518" w:type="dxa"/>
          </w:tcPr>
          <w:p w14:paraId="320C556B" w14:textId="77777777" w:rsidR="009903ED" w:rsidRPr="00476D2F" w:rsidRDefault="009903ED">
            <w:pPr>
              <w:spacing w:before="120" w:after="120"/>
              <w:jc w:val="left"/>
            </w:pPr>
            <w:r w:rsidRPr="00476D2F">
              <w:t>D</w:t>
            </w:r>
            <w:r>
              <w:t>ROOLS</w:t>
            </w:r>
            <w:r w:rsidRPr="00476D2F">
              <w:t xml:space="preserve"> implementation flag</w:t>
            </w:r>
          </w:p>
        </w:tc>
        <w:tc>
          <w:tcPr>
            <w:tcW w:w="6769" w:type="dxa"/>
          </w:tcPr>
          <w:p w14:paraId="1E35B9D3" w14:textId="77777777" w:rsidR="009903ED" w:rsidRPr="00476D2F" w:rsidRDefault="009903ED">
            <w:pPr>
              <w:spacing w:before="120" w:after="120"/>
            </w:pPr>
            <w:r w:rsidRPr="00476D2F">
              <w:t>Yes</w:t>
            </w:r>
          </w:p>
        </w:tc>
      </w:tr>
    </w:tbl>
    <w:p w14:paraId="77BD375A" w14:textId="2E355AFB" w:rsidR="009903ED" w:rsidRPr="00476D2F" w:rsidRDefault="009903ED" w:rsidP="008F703C">
      <w:pPr>
        <w:pStyle w:val="Caption"/>
      </w:pPr>
      <w:bookmarkStart w:id="749" w:name="_Toc185900952"/>
      <w:r w:rsidRPr="00476D2F">
        <w:t xml:space="preserve">Table </w:t>
      </w:r>
      <w:r>
        <w:fldChar w:fldCharType="begin"/>
      </w:r>
      <w:r>
        <w:instrText xml:space="preserve"> SEQ Table \* ARABIC </w:instrText>
      </w:r>
      <w:r>
        <w:fldChar w:fldCharType="separate"/>
      </w:r>
      <w:r w:rsidR="004501EF">
        <w:rPr>
          <w:noProof/>
        </w:rPr>
        <w:t>26</w:t>
      </w:r>
      <w:r>
        <w:fldChar w:fldCharType="end"/>
      </w:r>
      <w:r w:rsidRPr="00476D2F">
        <w:t xml:space="preserve">: Definition of a </w:t>
      </w:r>
      <w:r w:rsidR="00BF7D67">
        <w:t>Sequencing rule</w:t>
      </w:r>
      <w:r w:rsidRPr="00476D2F">
        <w:t xml:space="preserve">: example of </w:t>
      </w:r>
      <w:r w:rsidR="00BF7D67">
        <w:t>S0002</w:t>
      </w:r>
      <w:r w:rsidRPr="00476D2F">
        <w:t xml:space="preserve"> (applicable to </w:t>
      </w:r>
      <w:r>
        <w:t>AES</w:t>
      </w:r>
      <w:r w:rsidRPr="00476D2F">
        <w:t>-P</w:t>
      </w:r>
      <w:r>
        <w:t>1</w:t>
      </w:r>
      <w:r w:rsidRPr="00476D2F">
        <w:t>)</w:t>
      </w:r>
      <w:bookmarkEnd w:id="749"/>
    </w:p>
    <w:p w14:paraId="517D1907" w14:textId="47788FB8" w:rsidR="009F72D4" w:rsidRPr="00476D2F" w:rsidRDefault="009F72D4" w:rsidP="009F72D4">
      <w:pPr>
        <w:spacing w:after="120"/>
      </w:pPr>
      <w:r w:rsidRPr="00476D2F">
        <w:t xml:space="preserve">An example follows for </w:t>
      </w:r>
      <w:r w:rsidR="00622B4E">
        <w:t>T0001</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491"/>
        <w:gridCol w:w="6570"/>
      </w:tblGrid>
      <w:tr w:rsidR="009F72D4" w:rsidRPr="00110E6A" w14:paraId="469C94B8" w14:textId="77777777">
        <w:tc>
          <w:tcPr>
            <w:tcW w:w="2518" w:type="dxa"/>
          </w:tcPr>
          <w:p w14:paraId="47360EA3" w14:textId="77777777" w:rsidR="009F72D4" w:rsidRPr="00476D2F" w:rsidRDefault="009F72D4">
            <w:pPr>
              <w:spacing w:after="120"/>
            </w:pPr>
            <w:r w:rsidRPr="00476D2F">
              <w:t xml:space="preserve">Functional Description </w:t>
            </w:r>
          </w:p>
        </w:tc>
        <w:tc>
          <w:tcPr>
            <w:tcW w:w="6769" w:type="dxa"/>
          </w:tcPr>
          <w:p w14:paraId="7FDC6F08" w14:textId="59500286" w:rsidR="009F72D4" w:rsidRPr="00476D2F" w:rsidRDefault="003A54D3">
            <w:pPr>
              <w:spacing w:before="60" w:after="60"/>
              <w:jc w:val="left"/>
            </w:pPr>
            <w:r w:rsidRPr="003A54D3">
              <w:t>At least one of the optional data items must be filled in.</w:t>
            </w:r>
          </w:p>
        </w:tc>
      </w:tr>
      <w:tr w:rsidR="009F72D4" w:rsidRPr="00110E6A" w14:paraId="44AFCAC7" w14:textId="77777777">
        <w:tc>
          <w:tcPr>
            <w:tcW w:w="2518" w:type="dxa"/>
          </w:tcPr>
          <w:p w14:paraId="000238C7" w14:textId="77777777" w:rsidR="009F72D4" w:rsidRPr="00476D2F" w:rsidRDefault="009F72D4">
            <w:pPr>
              <w:spacing w:before="120" w:after="120"/>
            </w:pPr>
            <w:r w:rsidRPr="00476D2F">
              <w:t>Technical Description</w:t>
            </w:r>
          </w:p>
        </w:tc>
        <w:tc>
          <w:tcPr>
            <w:tcW w:w="6769" w:type="dxa"/>
          </w:tcPr>
          <w:p w14:paraId="38C3A578" w14:textId="3107EA23" w:rsidR="009F72D4" w:rsidRPr="00476D2F" w:rsidRDefault="003A54D3">
            <w:pPr>
              <w:spacing w:before="60" w:after="60"/>
              <w:jc w:val="left"/>
            </w:pPr>
            <w:r w:rsidRPr="003A54D3">
              <w:t>At least one of the optional data items must be filled in.</w:t>
            </w:r>
          </w:p>
        </w:tc>
      </w:tr>
      <w:tr w:rsidR="009F72D4" w:rsidRPr="00110E6A" w14:paraId="0169FF88" w14:textId="77777777">
        <w:tc>
          <w:tcPr>
            <w:tcW w:w="2518" w:type="dxa"/>
          </w:tcPr>
          <w:p w14:paraId="27031A7F" w14:textId="77777777" w:rsidR="009F72D4" w:rsidRPr="00476D2F" w:rsidRDefault="009F72D4">
            <w:pPr>
              <w:spacing w:before="120" w:after="120"/>
              <w:jc w:val="left"/>
            </w:pPr>
            <w:r w:rsidRPr="00476D2F">
              <w:t>Validated by Recipient</w:t>
            </w:r>
          </w:p>
        </w:tc>
        <w:tc>
          <w:tcPr>
            <w:tcW w:w="6769" w:type="dxa"/>
          </w:tcPr>
          <w:p w14:paraId="3D1C4AAF" w14:textId="77777777" w:rsidR="009F72D4" w:rsidRPr="00476D2F" w:rsidRDefault="009F72D4">
            <w:pPr>
              <w:spacing w:before="120" w:after="120" w:line="259" w:lineRule="auto"/>
            </w:pPr>
            <w:r>
              <w:t>‘-‘</w:t>
            </w:r>
          </w:p>
        </w:tc>
      </w:tr>
      <w:tr w:rsidR="009F72D4" w:rsidRPr="00110E6A" w14:paraId="20962D83" w14:textId="77777777">
        <w:tc>
          <w:tcPr>
            <w:tcW w:w="2518" w:type="dxa"/>
          </w:tcPr>
          <w:p w14:paraId="5A7CC3B8" w14:textId="77777777" w:rsidR="009F72D4" w:rsidRPr="00476D2F" w:rsidRDefault="009F72D4">
            <w:pPr>
              <w:spacing w:before="120" w:after="120"/>
              <w:jc w:val="left"/>
            </w:pPr>
            <w:r w:rsidRPr="00476D2F">
              <w:t>Validated by Sender</w:t>
            </w:r>
          </w:p>
        </w:tc>
        <w:tc>
          <w:tcPr>
            <w:tcW w:w="6769" w:type="dxa"/>
          </w:tcPr>
          <w:p w14:paraId="7F6D5656" w14:textId="77777777" w:rsidR="009F72D4" w:rsidRPr="00476D2F" w:rsidRDefault="009F72D4">
            <w:pPr>
              <w:spacing w:before="120" w:after="120" w:line="259" w:lineRule="auto"/>
            </w:pPr>
            <w:r>
              <w:t>‘-‘</w:t>
            </w:r>
          </w:p>
        </w:tc>
      </w:tr>
      <w:tr w:rsidR="009F72D4" w:rsidRPr="00110E6A" w14:paraId="3F316379" w14:textId="77777777">
        <w:tc>
          <w:tcPr>
            <w:tcW w:w="2518" w:type="dxa"/>
          </w:tcPr>
          <w:p w14:paraId="3C5CAF44" w14:textId="77777777" w:rsidR="009F72D4" w:rsidRPr="00476D2F" w:rsidRDefault="009F72D4">
            <w:pPr>
              <w:spacing w:before="120" w:after="120"/>
              <w:jc w:val="left"/>
            </w:pPr>
            <w:r w:rsidRPr="00476D2F">
              <w:t>D</w:t>
            </w:r>
            <w:r>
              <w:t>ROOLS</w:t>
            </w:r>
            <w:r w:rsidRPr="00476D2F">
              <w:t xml:space="preserve"> implementation flag</w:t>
            </w:r>
          </w:p>
        </w:tc>
        <w:tc>
          <w:tcPr>
            <w:tcW w:w="6769" w:type="dxa"/>
          </w:tcPr>
          <w:p w14:paraId="4ABC91C7" w14:textId="77777777" w:rsidR="009F72D4" w:rsidRPr="00476D2F" w:rsidRDefault="009F72D4">
            <w:pPr>
              <w:spacing w:before="120" w:after="120"/>
            </w:pPr>
            <w:r w:rsidRPr="00476D2F">
              <w:t>Yes</w:t>
            </w:r>
          </w:p>
        </w:tc>
      </w:tr>
    </w:tbl>
    <w:p w14:paraId="64C1ED2D" w14:textId="06264F65" w:rsidR="009F72D4" w:rsidRPr="00476D2F" w:rsidRDefault="009F72D4" w:rsidP="008F703C">
      <w:pPr>
        <w:pStyle w:val="Caption"/>
      </w:pPr>
      <w:bookmarkStart w:id="750" w:name="_Toc185900953"/>
      <w:r w:rsidRPr="00476D2F">
        <w:t xml:space="preserve">Table </w:t>
      </w:r>
      <w:r>
        <w:fldChar w:fldCharType="begin"/>
      </w:r>
      <w:r>
        <w:instrText xml:space="preserve"> SEQ Table \* ARABIC </w:instrText>
      </w:r>
      <w:r>
        <w:fldChar w:fldCharType="separate"/>
      </w:r>
      <w:r w:rsidR="004501EF">
        <w:rPr>
          <w:noProof/>
        </w:rPr>
        <w:t>27</w:t>
      </w:r>
      <w:r>
        <w:fldChar w:fldCharType="end"/>
      </w:r>
      <w:r w:rsidRPr="00476D2F">
        <w:t xml:space="preserve">: Definition of a </w:t>
      </w:r>
      <w:r>
        <w:t>Sequencing rule</w:t>
      </w:r>
      <w:r w:rsidRPr="00476D2F">
        <w:t xml:space="preserve">: example of </w:t>
      </w:r>
      <w:r w:rsidR="003A54D3">
        <w:t>T</w:t>
      </w:r>
      <w:r>
        <w:t>000</w:t>
      </w:r>
      <w:r w:rsidR="003A54D3">
        <w:t>1</w:t>
      </w:r>
      <w:r w:rsidRPr="00476D2F">
        <w:t xml:space="preserve"> (applicable to </w:t>
      </w:r>
      <w:r>
        <w:t>AES</w:t>
      </w:r>
      <w:r w:rsidRPr="00476D2F">
        <w:t>-P</w:t>
      </w:r>
      <w:r>
        <w:t>1</w:t>
      </w:r>
      <w:r w:rsidR="003A54D3" w:rsidRPr="00476D2F">
        <w:t>/NCTS-P5</w:t>
      </w:r>
      <w:r w:rsidR="003A54D3">
        <w:t>/NCTS-P6</w:t>
      </w:r>
      <w:r w:rsidRPr="00476D2F">
        <w:t>)</w:t>
      </w:r>
      <w:bookmarkEnd w:id="750"/>
    </w:p>
    <w:p w14:paraId="76195028" w14:textId="77777777" w:rsidR="00C61409" w:rsidRPr="00C61409" w:rsidRDefault="00C61409" w:rsidP="00831563"/>
    <w:p w14:paraId="0F5768F8" w14:textId="55185497" w:rsidR="00FC608F" w:rsidRPr="00476D2F" w:rsidRDefault="00E071B1" w:rsidP="0017371F">
      <w:pPr>
        <w:pStyle w:val="Heading4"/>
      </w:pPr>
      <w:bookmarkStart w:id="751" w:name="_Toc526170441"/>
      <w:bookmarkStart w:id="752" w:name="_Ref97133344"/>
      <w:r w:rsidRPr="00476D2F">
        <w:t>Conditions</w:t>
      </w:r>
      <w:bookmarkEnd w:id="751"/>
      <w:bookmarkEnd w:id="752"/>
    </w:p>
    <w:p w14:paraId="38626AB1" w14:textId="3B012EBD" w:rsidR="004E192B" w:rsidRPr="00476D2F" w:rsidRDefault="00FA65DD">
      <w:r w:rsidRPr="00476D2F">
        <w:t xml:space="preserve">Conditions are defined in </w:t>
      </w:r>
      <w:r w:rsidRPr="00476D2F">
        <w:fldChar w:fldCharType="begin"/>
      </w:r>
      <w:r w:rsidRPr="00476D2F">
        <w:instrText xml:space="preserve"> REF _Ref533110612 \h </w:instrText>
      </w:r>
      <w:r w:rsidRPr="00476D2F">
        <w:fldChar w:fldCharType="separate"/>
      </w:r>
      <w:r w:rsidR="004501EF" w:rsidRPr="00476D2F">
        <w:t xml:space="preserve">Table </w:t>
      </w:r>
      <w:r w:rsidR="004501EF">
        <w:rPr>
          <w:noProof/>
        </w:rPr>
        <w:t>2</w:t>
      </w:r>
      <w:r w:rsidRPr="00476D2F">
        <w:fldChar w:fldCharType="end"/>
      </w:r>
      <w:r w:rsidR="005E1259" w:rsidRPr="00476D2F">
        <w:t xml:space="preserve">. </w:t>
      </w:r>
      <w:r w:rsidR="004E192B" w:rsidRPr="00476D2F">
        <w:t xml:space="preserve">All Conditions should be formulated with the IF THEN ELSE syntax. </w:t>
      </w:r>
      <w:r w:rsidR="0050742B" w:rsidRPr="00476D2F">
        <w:t>Typically,</w:t>
      </w:r>
      <w:r w:rsidR="004E192B" w:rsidRPr="00476D2F">
        <w:t xml:space="preserve"> the antecedent part of a condition (IF-part) evaluates on</w:t>
      </w:r>
      <w:r w:rsidR="0013779D" w:rsidRPr="00476D2F">
        <w:t>e</w:t>
      </w:r>
      <w:r w:rsidR="004E192B" w:rsidRPr="00476D2F">
        <w:t xml:space="preserve"> of the following:</w:t>
      </w:r>
    </w:p>
    <w:p w14:paraId="5C9B870E" w14:textId="2C83A768" w:rsidR="004E192B" w:rsidRPr="00476D2F" w:rsidRDefault="006E472F" w:rsidP="00117A38">
      <w:pPr>
        <w:pStyle w:val="ListParagraph"/>
        <w:numPr>
          <w:ilvl w:val="0"/>
          <w:numId w:val="78"/>
        </w:numPr>
      </w:pPr>
      <w:r>
        <w:t>T</w:t>
      </w:r>
      <w:r w:rsidRPr="00476D2F">
        <w:t xml:space="preserve">he </w:t>
      </w:r>
      <w:r w:rsidR="004E192B" w:rsidRPr="00476D2F">
        <w:t xml:space="preserve">exact value of a data </w:t>
      </w:r>
      <w:r w:rsidR="0013779D" w:rsidRPr="00476D2F">
        <w:t>group/data item</w:t>
      </w:r>
      <w:r w:rsidR="00A9335A">
        <w:t>;</w:t>
      </w:r>
    </w:p>
    <w:p w14:paraId="559916CD" w14:textId="51BA0B69" w:rsidR="004E192B" w:rsidRPr="00476D2F" w:rsidRDefault="006E472F" w:rsidP="00117A38">
      <w:pPr>
        <w:pStyle w:val="ListParagraph"/>
        <w:numPr>
          <w:ilvl w:val="0"/>
          <w:numId w:val="78"/>
        </w:numPr>
      </w:pPr>
      <w:r>
        <w:t>I</w:t>
      </w:r>
      <w:r w:rsidRPr="00476D2F">
        <w:t xml:space="preserve">f </w:t>
      </w:r>
      <w:r w:rsidR="004E192B" w:rsidRPr="00476D2F">
        <w:t xml:space="preserve">the value of a </w:t>
      </w:r>
      <w:r w:rsidR="0013779D" w:rsidRPr="00476D2F">
        <w:t xml:space="preserve">data item </w:t>
      </w:r>
      <w:r w:rsidR="004E192B" w:rsidRPr="00476D2F">
        <w:t>is in a SET</w:t>
      </w:r>
      <w:r w:rsidR="0013779D" w:rsidRPr="00476D2F">
        <w:t xml:space="preserve"> of values</w:t>
      </w:r>
      <w:r w:rsidR="004E192B" w:rsidRPr="00476D2F">
        <w:t xml:space="preserve"> (e.g. CL009 or {0, 1, 2, 4, 9}</w:t>
      </w:r>
      <w:r w:rsidR="00C57597">
        <w:t>);</w:t>
      </w:r>
    </w:p>
    <w:p w14:paraId="60BF3F35" w14:textId="695491AF" w:rsidR="004E192B" w:rsidRPr="00476D2F" w:rsidRDefault="006E472F" w:rsidP="00117A38">
      <w:pPr>
        <w:pStyle w:val="ListParagraph"/>
        <w:numPr>
          <w:ilvl w:val="0"/>
          <w:numId w:val="78"/>
        </w:numPr>
      </w:pPr>
      <w:r>
        <w:t>I</w:t>
      </w:r>
      <w:r w:rsidRPr="00476D2F">
        <w:t xml:space="preserve">f </w:t>
      </w:r>
      <w:r w:rsidR="004E192B" w:rsidRPr="00476D2F">
        <w:t xml:space="preserve">a </w:t>
      </w:r>
      <w:r w:rsidR="0013779D" w:rsidRPr="00476D2F">
        <w:t>data group/data item is present (has value)</w:t>
      </w:r>
      <w:r w:rsidR="00097482">
        <w:t>.</w:t>
      </w:r>
    </w:p>
    <w:p w14:paraId="58A423A5" w14:textId="1A8D350E" w:rsidR="00B40DE5" w:rsidRPr="00476D2F" w:rsidRDefault="00B40DE5">
      <w:pPr>
        <w:spacing w:before="0"/>
        <w:jc w:val="left"/>
      </w:pPr>
    </w:p>
    <w:p w14:paraId="437BC5EF" w14:textId="3008B212" w:rsidR="0013779D" w:rsidRPr="00476D2F" w:rsidRDefault="0013779D" w:rsidP="00740FF6">
      <w:r w:rsidRPr="00476D2F">
        <w:t>The consequent part of a condition (THEN-part) defines the optionality of the data group(s)/data item(s)</w:t>
      </w:r>
      <w:r w:rsidR="0061085A" w:rsidRPr="00476D2F">
        <w:t>. The following symbols will be used to indicate optionality:</w:t>
      </w:r>
    </w:p>
    <w:p w14:paraId="15078ECA" w14:textId="5EF3C02C" w:rsidR="0061085A" w:rsidRPr="00476D2F" w:rsidRDefault="001966B1" w:rsidP="00117A38">
      <w:pPr>
        <w:pStyle w:val="ListParagraph"/>
        <w:numPr>
          <w:ilvl w:val="0"/>
          <w:numId w:val="82"/>
        </w:numPr>
      </w:pPr>
      <w:r w:rsidRPr="00476D2F">
        <w:t>“</w:t>
      </w:r>
      <w:r w:rsidR="0061085A" w:rsidRPr="00476D2F">
        <w:t>R</w:t>
      </w:r>
      <w:r w:rsidRPr="00476D2F">
        <w:t>”</w:t>
      </w:r>
      <w:r w:rsidR="0061085A" w:rsidRPr="00476D2F">
        <w:t xml:space="preserve"> indicating that the pertinent data group/data item is Required</w:t>
      </w:r>
      <w:r w:rsidR="0084325E" w:rsidRPr="00476D2F">
        <w:t>;</w:t>
      </w:r>
    </w:p>
    <w:p w14:paraId="242EC3F0" w14:textId="18F89CBD" w:rsidR="0061085A" w:rsidRPr="00476D2F" w:rsidRDefault="001966B1" w:rsidP="00117A38">
      <w:pPr>
        <w:pStyle w:val="ListParagraph"/>
        <w:numPr>
          <w:ilvl w:val="0"/>
          <w:numId w:val="82"/>
        </w:numPr>
      </w:pPr>
      <w:r w:rsidRPr="00476D2F">
        <w:t>“</w:t>
      </w:r>
      <w:r w:rsidR="0061085A" w:rsidRPr="00476D2F">
        <w:t>O</w:t>
      </w:r>
      <w:r w:rsidRPr="00476D2F">
        <w:t>”</w:t>
      </w:r>
      <w:r w:rsidR="0061085A" w:rsidRPr="00476D2F">
        <w:t xml:space="preserve"> indicating that the pertinent data group/data item is Optional</w:t>
      </w:r>
      <w:r w:rsidR="0084325E" w:rsidRPr="00476D2F">
        <w:t>;</w:t>
      </w:r>
    </w:p>
    <w:p w14:paraId="567ED4D8" w14:textId="4F24370C" w:rsidR="0061085A" w:rsidRPr="00476D2F" w:rsidRDefault="001966B1" w:rsidP="00117A38">
      <w:pPr>
        <w:pStyle w:val="ListParagraph"/>
        <w:numPr>
          <w:ilvl w:val="0"/>
          <w:numId w:val="82"/>
        </w:numPr>
      </w:pPr>
      <w:r w:rsidRPr="00476D2F">
        <w:t>“</w:t>
      </w:r>
      <w:r w:rsidR="0061085A" w:rsidRPr="00476D2F">
        <w:t>N</w:t>
      </w:r>
      <w:r w:rsidRPr="00476D2F">
        <w:t>”</w:t>
      </w:r>
      <w:r w:rsidR="0061085A" w:rsidRPr="00476D2F">
        <w:t xml:space="preserve"> indicating that the pertinent data group/data item cannot be used</w:t>
      </w:r>
      <w:r w:rsidR="0084325E" w:rsidRPr="00476D2F">
        <w:t>.</w:t>
      </w:r>
    </w:p>
    <w:p w14:paraId="3E3D3A95" w14:textId="72CE3CD6" w:rsidR="007C44E5" w:rsidRPr="00476D2F" w:rsidRDefault="002612D9" w:rsidP="00DB5464">
      <w:r w:rsidRPr="00476D2F">
        <w:t xml:space="preserve">Pointers to data groups/items in Functional Description of Conditions shall be in the form of </w:t>
      </w:r>
      <w:r w:rsidRPr="00476D2F">
        <w:rPr>
          <w:b/>
        </w:rPr>
        <w:t xml:space="preserve">full path </w:t>
      </w:r>
      <w:r w:rsidRPr="00476D2F">
        <w:t xml:space="preserve">in angle brackets. </w:t>
      </w:r>
    </w:p>
    <w:p w14:paraId="5528F19E" w14:textId="6D00E43C" w:rsidR="002612D9" w:rsidRPr="00476D2F" w:rsidRDefault="002612D9" w:rsidP="00DB5464">
      <w:pPr>
        <w:spacing w:before="120"/>
      </w:pPr>
      <w:r w:rsidRPr="00476D2F">
        <w:t xml:space="preserve">Example: </w:t>
      </w:r>
      <w:r w:rsidRPr="00476D2F">
        <w:rPr>
          <w:i/>
        </w:rPr>
        <w:t xml:space="preserve">&lt;MESSAGE-OFFICE OF </w:t>
      </w:r>
      <w:proofErr w:type="spellStart"/>
      <w:r w:rsidRPr="00476D2F">
        <w:rPr>
          <w:i/>
        </w:rPr>
        <w:t>DESTINATION.Reference</w:t>
      </w:r>
      <w:proofErr w:type="spellEnd"/>
      <w:r w:rsidRPr="00476D2F">
        <w:rPr>
          <w:i/>
        </w:rPr>
        <w:t xml:space="preserve"> number&gt;</w:t>
      </w:r>
    </w:p>
    <w:p w14:paraId="765DF8FB" w14:textId="03CF3BAE" w:rsidR="00453F8A" w:rsidRPr="00476D2F" w:rsidRDefault="002612D9" w:rsidP="0083166D">
      <w:r w:rsidRPr="00476D2F">
        <w:t>When a condition indi</w:t>
      </w:r>
      <w:r w:rsidR="005E1259" w:rsidRPr="00476D2F">
        <w:t>cates that a dependent data group/item</w:t>
      </w:r>
      <w:r w:rsidRPr="00476D2F">
        <w:t xml:space="preserve"> </w:t>
      </w:r>
      <w:r w:rsidR="005E1259" w:rsidRPr="00476D2F">
        <w:t>‘</w:t>
      </w:r>
      <w:r w:rsidRPr="00476D2F">
        <w:t>cannot be used</w:t>
      </w:r>
      <w:r w:rsidR="005E1259" w:rsidRPr="00476D2F">
        <w:t>’</w:t>
      </w:r>
      <w:r w:rsidRPr="00476D2F">
        <w:t xml:space="preserve"> in a specified case, then the specific </w:t>
      </w:r>
      <w:r w:rsidR="005E1259" w:rsidRPr="00476D2F">
        <w:t xml:space="preserve">data group/item </w:t>
      </w:r>
      <w:r w:rsidRPr="00476D2F">
        <w:t>must not be pr</w:t>
      </w:r>
      <w:r w:rsidR="005E1259" w:rsidRPr="00476D2F">
        <w:t xml:space="preserve">esent </w:t>
      </w:r>
      <w:r w:rsidR="008C09AE" w:rsidRPr="00476D2F">
        <w:t xml:space="preserve">at all </w:t>
      </w:r>
      <w:r w:rsidR="005E1259" w:rsidRPr="00476D2F">
        <w:t xml:space="preserve">in the message structure and therefore shall not include them </w:t>
      </w:r>
      <w:r w:rsidR="00085D0F" w:rsidRPr="00476D2F">
        <w:t>either with a ‘NULL’ value, empty value or even spaces.</w:t>
      </w:r>
    </w:p>
    <w:p w14:paraId="142AA722" w14:textId="1D691AA0" w:rsidR="0061085A" w:rsidRPr="00476D2F" w:rsidRDefault="00E071B1" w:rsidP="0017371F">
      <w:pPr>
        <w:pStyle w:val="Heading4"/>
      </w:pPr>
      <w:bookmarkStart w:id="753" w:name="_Toc526170442"/>
      <w:r w:rsidRPr="00476D2F">
        <w:t xml:space="preserve">Rules, </w:t>
      </w:r>
      <w:r w:rsidR="009033B4" w:rsidRPr="00476D2F">
        <w:t>T</w:t>
      </w:r>
      <w:r w:rsidR="00402FBA" w:rsidRPr="00476D2F">
        <w:t xml:space="preserve">echnical </w:t>
      </w:r>
      <w:proofErr w:type="gramStart"/>
      <w:r w:rsidR="00402FBA" w:rsidRPr="00476D2F">
        <w:t>Rules</w:t>
      </w:r>
      <w:proofErr w:type="gramEnd"/>
      <w:r w:rsidRPr="00476D2F">
        <w:t xml:space="preserve"> </w:t>
      </w:r>
      <w:bookmarkEnd w:id="753"/>
      <w:r w:rsidR="009033B4" w:rsidRPr="00476D2F">
        <w:t>and Guidelines</w:t>
      </w:r>
    </w:p>
    <w:p w14:paraId="4DEFF307" w14:textId="724865AD" w:rsidR="00F22CBE" w:rsidRPr="00476D2F" w:rsidRDefault="0050742B">
      <w:r w:rsidRPr="00476D2F">
        <w:t>Rules,</w:t>
      </w:r>
      <w:r w:rsidR="00FA65DD" w:rsidRPr="00476D2F">
        <w:t xml:space="preserve"> </w:t>
      </w:r>
      <w:r w:rsidR="00402FBA" w:rsidRPr="00476D2F">
        <w:t xml:space="preserve">Technical </w:t>
      </w:r>
      <w:proofErr w:type="gramStart"/>
      <w:r w:rsidR="00402FBA" w:rsidRPr="00476D2F">
        <w:t>Rules</w:t>
      </w:r>
      <w:proofErr w:type="gramEnd"/>
      <w:r w:rsidR="00FA65DD" w:rsidRPr="00476D2F">
        <w:t xml:space="preserve"> and Guidelines are defined in </w:t>
      </w:r>
      <w:r w:rsidR="00FA65DD" w:rsidRPr="00476D2F">
        <w:fldChar w:fldCharType="begin"/>
      </w:r>
      <w:r w:rsidR="00FA65DD" w:rsidRPr="00476D2F">
        <w:instrText xml:space="preserve"> REF _Ref533110612 \h </w:instrText>
      </w:r>
      <w:r w:rsidR="00FA65DD" w:rsidRPr="00476D2F">
        <w:fldChar w:fldCharType="separate"/>
      </w:r>
      <w:r w:rsidR="004501EF" w:rsidRPr="00476D2F">
        <w:t xml:space="preserve">Table </w:t>
      </w:r>
      <w:r w:rsidR="004501EF">
        <w:rPr>
          <w:noProof/>
        </w:rPr>
        <w:t>2</w:t>
      </w:r>
      <w:r w:rsidR="00FA65DD" w:rsidRPr="00476D2F">
        <w:fldChar w:fldCharType="end"/>
      </w:r>
      <w:r w:rsidR="005E1259" w:rsidRPr="00476D2F">
        <w:t xml:space="preserve">. </w:t>
      </w:r>
    </w:p>
    <w:p w14:paraId="489E04AD" w14:textId="57E28767" w:rsidR="00585AA4" w:rsidRPr="00476D2F" w:rsidRDefault="00585AA4">
      <w:r w:rsidRPr="00476D2F">
        <w:t>In case</w:t>
      </w:r>
      <w:r w:rsidR="00662133" w:rsidRPr="00476D2F">
        <w:t xml:space="preserve"> Rules </w:t>
      </w:r>
      <w:r w:rsidR="00402FBA" w:rsidRPr="00476D2F">
        <w:t>and Technical Rules</w:t>
      </w:r>
      <w:r w:rsidR="00662133" w:rsidRPr="00476D2F">
        <w:t xml:space="preserve"> </w:t>
      </w:r>
      <w:r w:rsidRPr="00476D2F">
        <w:t>evaluates one of the following:</w:t>
      </w:r>
    </w:p>
    <w:p w14:paraId="6F89408B" w14:textId="62DE8AE5" w:rsidR="00585AA4" w:rsidRPr="00476D2F" w:rsidRDefault="00A94210" w:rsidP="00117A38">
      <w:pPr>
        <w:pStyle w:val="ListParagraph"/>
        <w:numPr>
          <w:ilvl w:val="0"/>
          <w:numId w:val="85"/>
        </w:numPr>
      </w:pPr>
      <w:r>
        <w:t>t</w:t>
      </w:r>
      <w:r w:rsidRPr="00476D2F">
        <w:t xml:space="preserve">he </w:t>
      </w:r>
      <w:r w:rsidR="00585AA4" w:rsidRPr="00476D2F">
        <w:t>exact value of a data group/data item</w:t>
      </w:r>
    </w:p>
    <w:p w14:paraId="7F7DFC6B" w14:textId="45539552" w:rsidR="00585AA4" w:rsidRPr="00476D2F" w:rsidRDefault="00A94210" w:rsidP="00117A38">
      <w:pPr>
        <w:pStyle w:val="ListParagraph"/>
        <w:numPr>
          <w:ilvl w:val="0"/>
          <w:numId w:val="85"/>
        </w:numPr>
      </w:pPr>
      <w:r>
        <w:t>i</w:t>
      </w:r>
      <w:r w:rsidRPr="00476D2F">
        <w:t xml:space="preserve">f </w:t>
      </w:r>
      <w:r w:rsidR="00585AA4" w:rsidRPr="00476D2F">
        <w:t>the value of a data item is in a SET of values (e.g. CL009 or {0, 1, 2, 4, 9}</w:t>
      </w:r>
      <w:r w:rsidR="00AA4ADF" w:rsidRPr="00476D2F">
        <w:t>)</w:t>
      </w:r>
    </w:p>
    <w:p w14:paraId="1F4992AE" w14:textId="2B8F800E" w:rsidR="00585AA4" w:rsidRPr="00476D2F" w:rsidRDefault="00DD1564" w:rsidP="00117A38">
      <w:pPr>
        <w:pStyle w:val="ListParagraph"/>
        <w:numPr>
          <w:ilvl w:val="0"/>
          <w:numId w:val="85"/>
        </w:numPr>
      </w:pPr>
      <w:r>
        <w:t>i</w:t>
      </w:r>
      <w:r w:rsidR="005721DC" w:rsidRPr="00476D2F">
        <w:t xml:space="preserve">f </w:t>
      </w:r>
      <w:r w:rsidR="00585AA4" w:rsidRPr="00476D2F">
        <w:t>a data group/data item is present (has value)</w:t>
      </w:r>
    </w:p>
    <w:p w14:paraId="2884FE11" w14:textId="7806E0A6" w:rsidR="005E1259" w:rsidRPr="00476D2F" w:rsidRDefault="00DD1564">
      <w:r>
        <w:t>t</w:t>
      </w:r>
      <w:r w:rsidRPr="00476D2F">
        <w:t xml:space="preserve">hen </w:t>
      </w:r>
      <w:r w:rsidR="008C3F7E" w:rsidRPr="00476D2F">
        <w:t xml:space="preserve">it </w:t>
      </w:r>
      <w:r w:rsidR="00585AA4" w:rsidRPr="00476D2F">
        <w:t>must</w:t>
      </w:r>
      <w:r w:rsidR="00662133" w:rsidRPr="00476D2F">
        <w:t xml:space="preserve"> be </w:t>
      </w:r>
      <w:r w:rsidR="005E1259" w:rsidRPr="00476D2F">
        <w:t xml:space="preserve">formulated with the IF THEN ELSE syntax. </w:t>
      </w:r>
    </w:p>
    <w:p w14:paraId="0CC7F42B" w14:textId="4D3474EB" w:rsidR="00585AA4" w:rsidRPr="00476D2F" w:rsidRDefault="00402FBA" w:rsidP="00585AA4">
      <w:r w:rsidRPr="00476D2F">
        <w:t xml:space="preserve">Rules and Technical Rules </w:t>
      </w:r>
      <w:r w:rsidR="00585AA4" w:rsidRPr="00476D2F">
        <w:rPr>
          <w:i/>
        </w:rPr>
        <w:t>Functional Description</w:t>
      </w:r>
      <w:r w:rsidR="00585AA4" w:rsidRPr="00476D2F">
        <w:t xml:space="preserve"> can include:</w:t>
      </w:r>
    </w:p>
    <w:p w14:paraId="5AE17C94" w14:textId="707629D2" w:rsidR="00585AA4" w:rsidRPr="00476D2F" w:rsidRDefault="00585AA4" w:rsidP="00117A38">
      <w:pPr>
        <w:pStyle w:val="ListParagraph"/>
        <w:numPr>
          <w:ilvl w:val="0"/>
          <w:numId w:val="84"/>
        </w:numPr>
      </w:pPr>
      <w:r w:rsidRPr="00476D2F">
        <w:rPr>
          <w:b/>
        </w:rPr>
        <w:t>&lt;Full path&gt;</w:t>
      </w:r>
      <w:r w:rsidRPr="00476D2F">
        <w:t xml:space="preserve"> pointers to data groups/items. </w:t>
      </w:r>
    </w:p>
    <w:p w14:paraId="20749D84" w14:textId="72DD94DC" w:rsidR="00585AA4" w:rsidRPr="00476D2F" w:rsidRDefault="00585AA4" w:rsidP="00DB5464">
      <w:pPr>
        <w:ind w:firstLine="720"/>
        <w:rPr>
          <w:i/>
        </w:rPr>
      </w:pPr>
      <w:r w:rsidRPr="00476D2F">
        <w:rPr>
          <w:i/>
        </w:rPr>
        <w:t>Example:</w:t>
      </w:r>
      <w:r w:rsidRPr="00476D2F">
        <w:t xml:space="preserve"> </w:t>
      </w:r>
      <w:r w:rsidRPr="00476D2F">
        <w:rPr>
          <w:i/>
        </w:rPr>
        <w:t>&lt;MESSAGE-</w:t>
      </w:r>
      <w:proofErr w:type="spellStart"/>
      <w:r w:rsidRPr="00476D2F">
        <w:rPr>
          <w:i/>
        </w:rPr>
        <w:t>HEADER.Declaration</w:t>
      </w:r>
      <w:proofErr w:type="spellEnd"/>
      <w:r w:rsidRPr="00476D2F">
        <w:rPr>
          <w:i/>
        </w:rPr>
        <w:t xml:space="preserve"> type &gt;</w:t>
      </w:r>
    </w:p>
    <w:p w14:paraId="36766B89" w14:textId="50469694" w:rsidR="00585AA4" w:rsidRPr="00476D2F" w:rsidRDefault="00585AA4" w:rsidP="00117A38">
      <w:pPr>
        <w:pStyle w:val="ListParagraph"/>
        <w:numPr>
          <w:ilvl w:val="0"/>
          <w:numId w:val="84"/>
        </w:numPr>
      </w:pPr>
      <w:r w:rsidRPr="00476D2F">
        <w:rPr>
          <w:b/>
        </w:rPr>
        <w:t>&lt;Context specific&gt;</w:t>
      </w:r>
      <w:r w:rsidRPr="00476D2F">
        <w:t xml:space="preserve"> pointers to data groups/items</w:t>
      </w:r>
      <w:r w:rsidR="00530E56" w:rsidRPr="00476D2F">
        <w:t xml:space="preserve"> </w:t>
      </w:r>
      <w:r w:rsidRPr="00476D2F">
        <w:t xml:space="preserve">where </w:t>
      </w:r>
      <w:r w:rsidR="00835D56" w:rsidRPr="00476D2F">
        <w:t xml:space="preserve">the </w:t>
      </w:r>
      <w:r w:rsidRPr="00476D2F">
        <w:t>context is</w:t>
      </w:r>
      <w:r w:rsidR="00835D56" w:rsidRPr="00476D2F">
        <w:t xml:space="preserve"> the</w:t>
      </w:r>
      <w:r w:rsidRPr="00476D2F">
        <w:t xml:space="preserve"> Rule/</w:t>
      </w:r>
      <w:r w:rsidR="009033B4" w:rsidRPr="00476D2F">
        <w:t>T</w:t>
      </w:r>
      <w:r w:rsidRPr="00476D2F">
        <w:t>/TRT-Rule applicability in the IE under validation</w:t>
      </w:r>
      <w:r w:rsidR="001F7B83" w:rsidRPr="00476D2F">
        <w:t>.</w:t>
      </w:r>
    </w:p>
    <w:p w14:paraId="17751B66" w14:textId="7D27A3FB" w:rsidR="00585AA4" w:rsidRPr="00476D2F" w:rsidRDefault="00585AA4" w:rsidP="00DB5464">
      <w:pPr>
        <w:spacing w:before="120"/>
        <w:ind w:firstLine="720"/>
        <w:rPr>
          <w:i/>
        </w:rPr>
      </w:pPr>
      <w:r w:rsidRPr="00476D2F">
        <w:rPr>
          <w:i/>
        </w:rPr>
        <w:t>Example</w:t>
      </w:r>
      <w:r w:rsidR="00F22CBE" w:rsidRPr="00476D2F">
        <w:rPr>
          <w:i/>
        </w:rPr>
        <w:t>: &lt;Applied Element&gt; </w:t>
      </w:r>
    </w:p>
    <w:p w14:paraId="6C4083C0" w14:textId="794CC8B6" w:rsidR="00585AA4" w:rsidRPr="00476D2F" w:rsidRDefault="002A11FB" w:rsidP="00DB5464">
      <w:r w:rsidRPr="00476D2F">
        <w:t>If a Rule</w:t>
      </w:r>
      <w:r w:rsidR="00402FBA" w:rsidRPr="00476D2F">
        <w:t xml:space="preserve"> or Techn</w:t>
      </w:r>
      <w:r w:rsidR="00963DB9" w:rsidRPr="00476D2F">
        <w:t>i</w:t>
      </w:r>
      <w:r w:rsidR="00402FBA" w:rsidRPr="00476D2F">
        <w:t>cal Rule</w:t>
      </w:r>
      <w:r w:rsidR="00642632" w:rsidRPr="00476D2F">
        <w:t xml:space="preserve"> </w:t>
      </w:r>
      <w:r w:rsidRPr="00476D2F">
        <w:t>checks that the value of a data group/item is member of set of values</w:t>
      </w:r>
      <w:r w:rsidR="00642632" w:rsidRPr="00476D2F">
        <w:t xml:space="preserve"> </w:t>
      </w:r>
      <w:r w:rsidRPr="00476D2F">
        <w:t xml:space="preserve">(if there are multiple values) or requires the allowed value of a data group/item to be member of a set of values (if </w:t>
      </w:r>
      <w:r w:rsidR="00D42386" w:rsidRPr="00476D2F">
        <w:t xml:space="preserve">there </w:t>
      </w:r>
      <w:r w:rsidRPr="00476D2F">
        <w:t xml:space="preserve">are multiple values), then a reference to </w:t>
      </w:r>
      <w:r w:rsidR="00B830B3" w:rsidRPr="00476D2F">
        <w:rPr>
          <w:b/>
          <w:color w:val="5F497A" w:themeColor="accent4" w:themeShade="BF"/>
        </w:rPr>
        <w:t>C</w:t>
      </w:r>
      <w:r w:rsidRPr="00476D2F">
        <w:rPr>
          <w:b/>
          <w:color w:val="5F497A" w:themeColor="accent4" w:themeShade="BF"/>
        </w:rPr>
        <w:t>odelist</w:t>
      </w:r>
      <w:r w:rsidRPr="00476D2F">
        <w:t xml:space="preserve"> shall be provided within the Functional Description instead of specific distinct values</w:t>
      </w:r>
      <w:r w:rsidR="00EC4252" w:rsidRPr="00476D2F">
        <w:t>.</w:t>
      </w:r>
    </w:p>
    <w:p w14:paraId="658127C3" w14:textId="19CA3D9F" w:rsidR="00F22CBE" w:rsidRPr="00476D2F" w:rsidRDefault="00F22CBE" w:rsidP="00DB5464">
      <w:pPr>
        <w:spacing w:before="120"/>
        <w:rPr>
          <w:b/>
          <w:i/>
          <w:color w:val="7030A0"/>
        </w:rPr>
      </w:pPr>
      <w:r w:rsidRPr="00476D2F">
        <w:rPr>
          <w:i/>
        </w:rPr>
        <w:t xml:space="preserve">Example: the </w:t>
      </w:r>
      <w:r w:rsidRPr="00476D2F">
        <w:rPr>
          <w:i/>
          <w:iCs/>
        </w:rPr>
        <w:t>value</w:t>
      </w:r>
      <w:r w:rsidRPr="00476D2F">
        <w:rPr>
          <w:i/>
        </w:rPr>
        <w:t xml:space="preserve"> of the </w:t>
      </w:r>
      <w:r w:rsidRPr="00476D2F">
        <w:rPr>
          <w:b/>
          <w:i/>
        </w:rPr>
        <w:t>&lt;Applied Element&gt;</w:t>
      </w:r>
      <w:r w:rsidR="00642632" w:rsidRPr="00476D2F">
        <w:rPr>
          <w:i/>
        </w:rPr>
        <w:t xml:space="preserve"> </w:t>
      </w:r>
      <w:r w:rsidRPr="00476D2F">
        <w:rPr>
          <w:i/>
        </w:rPr>
        <w:t xml:space="preserve">must be in </w:t>
      </w:r>
      <w:r w:rsidRPr="00476D2F">
        <w:rPr>
          <w:b/>
          <w:i/>
        </w:rPr>
        <w:t>SET</w:t>
      </w:r>
      <w:r w:rsidRPr="00476D2F">
        <w:rPr>
          <w:b/>
          <w:i/>
          <w:color w:val="7030A0"/>
        </w:rPr>
        <w:t xml:space="preserve"> </w:t>
      </w:r>
      <w:r w:rsidR="007C4D99" w:rsidRPr="00476D2F">
        <w:rPr>
          <w:b/>
          <w:i/>
          <w:color w:val="5F497A" w:themeColor="accent4" w:themeShade="BF"/>
        </w:rPr>
        <w:t>CL999</w:t>
      </w:r>
      <w:r w:rsidR="00B97FA7" w:rsidRPr="00476D2F">
        <w:rPr>
          <w:b/>
          <w:i/>
          <w:color w:val="5F497A" w:themeColor="accent4" w:themeShade="BF"/>
        </w:rPr>
        <w:t xml:space="preserve"> (Codelist name)</w:t>
      </w:r>
    </w:p>
    <w:p w14:paraId="31E42267" w14:textId="019BFAEE" w:rsidR="007D53BF" w:rsidRPr="00476D2F" w:rsidRDefault="00402FBA" w:rsidP="00DB5464">
      <w:pPr>
        <w:spacing w:before="120"/>
      </w:pPr>
      <w:r w:rsidRPr="00476D2F">
        <w:t>Guidelines consist usually of a simple textual description but can be formulated with the IF</w:t>
      </w:r>
      <w:r w:rsidR="008C3F7E" w:rsidRPr="00476D2F">
        <w:t>-</w:t>
      </w:r>
      <w:r w:rsidRPr="00476D2F">
        <w:t>THEN</w:t>
      </w:r>
      <w:r w:rsidR="008C3F7E" w:rsidRPr="00476D2F">
        <w:t>-</w:t>
      </w:r>
      <w:r w:rsidRPr="00476D2F">
        <w:t>ELSE syntax if this is considered necessary.</w:t>
      </w:r>
    </w:p>
    <w:p w14:paraId="3ADA07B3" w14:textId="3A517BF3" w:rsidR="00402FBA" w:rsidRPr="00476D2F" w:rsidRDefault="00402FBA" w:rsidP="00402FBA">
      <w:pPr>
        <w:pStyle w:val="Heading4"/>
        <w:ind w:left="851"/>
      </w:pPr>
      <w:r w:rsidRPr="00476D2F">
        <w:t>Technical Rules for Transition</w:t>
      </w:r>
      <w:r w:rsidR="00504493" w:rsidRPr="00476D2F">
        <w:t xml:space="preserve"> and Busine</w:t>
      </w:r>
      <w:r w:rsidR="00A40B21" w:rsidRPr="00476D2F">
        <w:t>s</w:t>
      </w:r>
      <w:r w:rsidR="00504493" w:rsidRPr="00476D2F">
        <w:t>s Rules for Transition</w:t>
      </w:r>
    </w:p>
    <w:p w14:paraId="65C6B967" w14:textId="5519503A" w:rsidR="001B32CE" w:rsidRPr="00476D2F" w:rsidRDefault="0083451F" w:rsidP="0083451F">
      <w:r w:rsidRPr="00476D2F">
        <w:t xml:space="preserve">TRTs and BRTs are defined in </w:t>
      </w:r>
      <w:r w:rsidRPr="00476D2F">
        <w:fldChar w:fldCharType="begin"/>
      </w:r>
      <w:r w:rsidRPr="00476D2F">
        <w:instrText xml:space="preserve"> REF _Ref533110612 \h </w:instrText>
      </w:r>
      <w:r w:rsidRPr="00476D2F">
        <w:fldChar w:fldCharType="separate"/>
      </w:r>
      <w:r w:rsidR="004501EF" w:rsidRPr="00476D2F">
        <w:t xml:space="preserve">Table </w:t>
      </w:r>
      <w:r w:rsidR="004501EF">
        <w:rPr>
          <w:noProof/>
        </w:rPr>
        <w:t>2</w:t>
      </w:r>
      <w:r w:rsidRPr="00476D2F">
        <w:fldChar w:fldCharType="end"/>
      </w:r>
      <w:r w:rsidRPr="00476D2F">
        <w:t>. All TRTs and BRTs should be formulated with the IF</w:t>
      </w:r>
      <w:r w:rsidR="008C3F7E" w:rsidRPr="00476D2F">
        <w:t>-</w:t>
      </w:r>
      <w:r w:rsidRPr="00476D2F">
        <w:t>THEN syntax. The antecedent part</w:t>
      </w:r>
      <w:r w:rsidR="00642632" w:rsidRPr="00476D2F">
        <w:t xml:space="preserve"> </w:t>
      </w:r>
      <w:r w:rsidRPr="00476D2F">
        <w:t>(IF-part) evaluates</w:t>
      </w:r>
      <w:r w:rsidR="00963DB9" w:rsidRPr="00476D2F">
        <w:t>:</w:t>
      </w:r>
    </w:p>
    <w:p w14:paraId="671FFDF8" w14:textId="1A1FEAA7" w:rsidR="001B32CE" w:rsidRPr="00476D2F" w:rsidRDefault="00097482" w:rsidP="007D18E1">
      <w:pPr>
        <w:pStyle w:val="ListParagraph"/>
        <w:numPr>
          <w:ilvl w:val="0"/>
          <w:numId w:val="88"/>
        </w:numPr>
        <w:spacing w:before="0"/>
      </w:pPr>
      <w:r w:rsidRPr="00476D2F">
        <w:t>T</w:t>
      </w:r>
      <w:r w:rsidR="0083451F" w:rsidRPr="00476D2F">
        <w:t>he decisive date as defined in the corresponding DDNA volumes</w:t>
      </w:r>
      <w:r w:rsidR="001B32CE" w:rsidRPr="00476D2F">
        <w:t xml:space="preserve"> for BRTs</w:t>
      </w:r>
      <w:r>
        <w:t>;</w:t>
      </w:r>
      <w:r w:rsidR="001B32CE" w:rsidRPr="00476D2F">
        <w:t xml:space="preserve"> </w:t>
      </w:r>
    </w:p>
    <w:p w14:paraId="712E65C9" w14:textId="57F61B7B" w:rsidR="0083451F" w:rsidRPr="00476D2F" w:rsidRDefault="005721DC" w:rsidP="007D18E1">
      <w:pPr>
        <w:pStyle w:val="ListParagraph"/>
        <w:numPr>
          <w:ilvl w:val="0"/>
          <w:numId w:val="88"/>
        </w:numPr>
        <w:spacing w:before="0"/>
      </w:pPr>
      <w:r>
        <w:t>T</w:t>
      </w:r>
      <w:r w:rsidRPr="00476D2F">
        <w:t xml:space="preserve">he </w:t>
      </w:r>
      <w:r w:rsidR="001B32CE" w:rsidRPr="00476D2F">
        <w:t>current date for TRTs</w:t>
      </w:r>
      <w:r>
        <w:t>.</w:t>
      </w:r>
    </w:p>
    <w:p w14:paraId="79B69EF0" w14:textId="303635DE" w:rsidR="001B32CE" w:rsidRPr="00476D2F" w:rsidRDefault="001B32CE" w:rsidP="007D18E1">
      <w:pPr>
        <w:spacing w:before="0"/>
      </w:pPr>
      <w:r w:rsidRPr="00476D2F">
        <w:t xml:space="preserve">against the date of the end of the </w:t>
      </w:r>
      <w:r w:rsidR="002959D2" w:rsidRPr="00476D2F">
        <w:t xml:space="preserve">Transitional </w:t>
      </w:r>
      <w:r w:rsidRPr="00476D2F">
        <w:t>Period.</w:t>
      </w:r>
    </w:p>
    <w:p w14:paraId="6EC5B4D5" w14:textId="42C3BCBF" w:rsidR="0083451F" w:rsidRPr="00476D2F" w:rsidRDefault="0083451F" w:rsidP="0017371F">
      <w:r w:rsidRPr="00476D2F">
        <w:t xml:space="preserve">The consequent part of (THEN-part) defines the </w:t>
      </w:r>
      <w:r w:rsidR="00A725DD" w:rsidRPr="00476D2F">
        <w:t>XPath</w:t>
      </w:r>
      <w:r w:rsidR="001B32CE" w:rsidRPr="00476D2F">
        <w:t xml:space="preserve"> where the BRT/TRT is applicable and the corresponding rule that must be </w:t>
      </w:r>
      <w:r w:rsidR="0089411E" w:rsidRPr="00476D2F">
        <w:t>enforced</w:t>
      </w:r>
      <w:r w:rsidR="0089411E" w:rsidRPr="00476D2F" w:rsidDel="0089411E">
        <w:t xml:space="preserve"> </w:t>
      </w:r>
      <w:r w:rsidR="001B32CE" w:rsidRPr="00476D2F">
        <w:t>(applied</w:t>
      </w:r>
      <w:r w:rsidR="00CB50D9" w:rsidRPr="00476D2F">
        <w:t xml:space="preserve"> by se</w:t>
      </w:r>
      <w:r w:rsidR="002C04A9" w:rsidRPr="00476D2F">
        <w:t>n</w:t>
      </w:r>
      <w:r w:rsidR="00CB50D9" w:rsidRPr="00476D2F">
        <w:t>der</w:t>
      </w:r>
      <w:r w:rsidR="001B32CE" w:rsidRPr="00476D2F">
        <w:t xml:space="preserve"> and validated</w:t>
      </w:r>
      <w:r w:rsidR="00CB50D9" w:rsidRPr="00476D2F">
        <w:t xml:space="preserve"> by the </w:t>
      </w:r>
      <w:r w:rsidR="0089411E" w:rsidRPr="00476D2F">
        <w:t>recipient</w:t>
      </w:r>
      <w:r w:rsidR="001B32CE" w:rsidRPr="00476D2F">
        <w:t xml:space="preserve">), regarding the format, optionality, </w:t>
      </w:r>
      <w:proofErr w:type="gramStart"/>
      <w:r w:rsidR="001B32CE" w:rsidRPr="00476D2F">
        <w:t>multiplicity</w:t>
      </w:r>
      <w:proofErr w:type="gramEnd"/>
      <w:r w:rsidR="001B32CE" w:rsidRPr="00476D2F">
        <w:t xml:space="preserve"> and R/C applicability</w:t>
      </w:r>
      <w:r w:rsidR="007A4922" w:rsidRPr="00476D2F">
        <w:t>.</w:t>
      </w:r>
    </w:p>
    <w:p w14:paraId="31B73E6D" w14:textId="6A2CC5D3" w:rsidR="0083451F" w:rsidRPr="00476D2F" w:rsidRDefault="0083451F" w:rsidP="0083451F">
      <w:r w:rsidRPr="00476D2F">
        <w:t xml:space="preserve">Pointers to data groups/items in Functional Description of </w:t>
      </w:r>
      <w:r w:rsidR="00CB50D9" w:rsidRPr="00476D2F">
        <w:t>BRTs/TRTs</w:t>
      </w:r>
      <w:r w:rsidRPr="00476D2F">
        <w:t xml:space="preserve"> shall be in the form of </w:t>
      </w:r>
      <w:r w:rsidR="00A725DD" w:rsidRPr="00476D2F">
        <w:rPr>
          <w:b/>
        </w:rPr>
        <w:t>XPath</w:t>
      </w:r>
      <w:r w:rsidRPr="00476D2F">
        <w:t xml:space="preserve">. </w:t>
      </w:r>
    </w:p>
    <w:p w14:paraId="55A718A5" w14:textId="77777777" w:rsidR="00CB50D9" w:rsidRPr="00476D2F" w:rsidRDefault="0083451F" w:rsidP="00CB50D9">
      <w:pPr>
        <w:spacing w:before="120"/>
        <w:rPr>
          <w:i/>
        </w:rPr>
      </w:pPr>
      <w:r w:rsidRPr="00476D2F">
        <w:t xml:space="preserve">Example: </w:t>
      </w:r>
      <w:r w:rsidR="00CB50D9" w:rsidRPr="00476D2F">
        <w:rPr>
          <w:i/>
        </w:rPr>
        <w:t xml:space="preserve">/*/Consignment/HouseConsignment/ConsignmentItem/Commodity/descriptionOfGoods </w:t>
      </w:r>
    </w:p>
    <w:p w14:paraId="66A26034" w14:textId="77777777" w:rsidR="00AC3A6B" w:rsidRPr="00476D2F" w:rsidRDefault="00AC3A6B">
      <w:pPr>
        <w:spacing w:before="0"/>
        <w:jc w:val="left"/>
        <w:rPr>
          <w:b/>
          <w:sz w:val="28"/>
        </w:rPr>
      </w:pPr>
      <w:bookmarkStart w:id="754" w:name="_Toc5268093"/>
      <w:bookmarkStart w:id="755" w:name="_Toc5276533"/>
      <w:bookmarkStart w:id="756" w:name="_Toc5268094"/>
      <w:bookmarkStart w:id="757" w:name="_Toc5276534"/>
      <w:bookmarkStart w:id="758" w:name="_Ref525844821"/>
      <w:bookmarkStart w:id="759" w:name="_Ref525858286"/>
      <w:bookmarkStart w:id="760" w:name="_Toc526170443"/>
      <w:bookmarkEnd w:id="754"/>
      <w:bookmarkEnd w:id="755"/>
      <w:bookmarkEnd w:id="756"/>
      <w:bookmarkEnd w:id="757"/>
      <w:r w:rsidRPr="00476D2F">
        <w:br w:type="page"/>
      </w:r>
    </w:p>
    <w:p w14:paraId="2F394F0D" w14:textId="1729BC8C" w:rsidR="00611984" w:rsidRPr="00476D2F" w:rsidRDefault="00611984" w:rsidP="00453F8A">
      <w:pPr>
        <w:pStyle w:val="Heading2"/>
        <w:ind w:left="851" w:hanging="851"/>
      </w:pPr>
      <w:bookmarkStart w:id="761" w:name="_Ref27414218"/>
      <w:bookmarkStart w:id="762" w:name="_Ref115916829"/>
      <w:bookmarkStart w:id="763" w:name="_Toc185900706"/>
      <w:r w:rsidRPr="00476D2F">
        <w:t>Logic of Rules</w:t>
      </w:r>
      <w:r w:rsidR="00EC2DB5" w:rsidRPr="00476D2F">
        <w:t>/</w:t>
      </w:r>
      <w:r w:rsidR="009033B4" w:rsidRPr="00476D2F">
        <w:t>T</w:t>
      </w:r>
      <w:r w:rsidR="00EC2DB5" w:rsidRPr="00476D2F">
        <w:t>/TRT</w:t>
      </w:r>
      <w:r w:rsidR="00C60115" w:rsidRPr="00476D2F">
        <w:t>/BRT</w:t>
      </w:r>
      <w:r w:rsidRPr="00476D2F">
        <w:t xml:space="preserve"> and Conditions validation sequence for </w:t>
      </w:r>
      <w:bookmarkEnd w:id="758"/>
      <w:bookmarkEnd w:id="759"/>
      <w:bookmarkEnd w:id="760"/>
      <w:bookmarkEnd w:id="761"/>
      <w:r w:rsidR="00516E8D">
        <w:t>AES-P1, NCTS-P5 and NCTS-P6</w:t>
      </w:r>
      <w:bookmarkEnd w:id="762"/>
      <w:bookmarkEnd w:id="763"/>
    </w:p>
    <w:p w14:paraId="2CA5D4DD" w14:textId="14433AF4" w:rsidR="009F0B65" w:rsidRPr="00476D2F" w:rsidRDefault="009F0B65">
      <w:r w:rsidRPr="00476D2F">
        <w:t>In some cases, specific sequence of R/C/</w:t>
      </w:r>
      <w:r w:rsidR="009033B4" w:rsidRPr="00476D2F">
        <w:t>T</w:t>
      </w:r>
      <w:r w:rsidRPr="00476D2F">
        <w:t>/TRTs</w:t>
      </w:r>
      <w:r w:rsidR="00963DB9" w:rsidRPr="00476D2F">
        <w:t>/BRTs</w:t>
      </w:r>
      <w:r w:rsidRPr="00476D2F">
        <w:t xml:space="preserve"> validation for a specific Data Item/Data Group is necessary to avoid conflicts. In such cases, a Sequencing Rule (</w:t>
      </w:r>
      <w:r w:rsidR="00212232" w:rsidRPr="00476D2F">
        <w:t>'S'</w:t>
      </w:r>
      <w:r w:rsidRPr="00476D2F">
        <w:t xml:space="preserve">) is defined and assigned to the specific Data Item/Data Group </w:t>
      </w:r>
      <w:r w:rsidR="00B6611B" w:rsidRPr="00476D2F">
        <w:t>specifying</w:t>
      </w:r>
      <w:r w:rsidRPr="00476D2F">
        <w:t xml:space="preserve"> the sequence of </w:t>
      </w:r>
      <w:r w:rsidR="00835D56" w:rsidRPr="00476D2F">
        <w:t>R/</w:t>
      </w:r>
      <w:r w:rsidRPr="00476D2F">
        <w:t>C/</w:t>
      </w:r>
      <w:r w:rsidR="009033B4" w:rsidRPr="00476D2F">
        <w:t>T</w:t>
      </w:r>
      <w:r w:rsidRPr="00476D2F">
        <w:t>/TRT</w:t>
      </w:r>
      <w:r w:rsidR="001656EE" w:rsidRPr="00476D2F">
        <w:t>/BRT</w:t>
      </w:r>
      <w:r w:rsidRPr="00476D2F">
        <w:t xml:space="preserve"> validation execution.</w:t>
      </w:r>
      <w:r w:rsidR="00716550" w:rsidRPr="00476D2F">
        <w:t xml:space="preserve"> </w:t>
      </w:r>
      <w:r w:rsidR="00716550" w:rsidRPr="00476D2F">
        <w:rPr>
          <w:b/>
        </w:rPr>
        <w:t>Only one Sequenc</w:t>
      </w:r>
      <w:r w:rsidR="00212232" w:rsidRPr="00476D2F">
        <w:rPr>
          <w:b/>
        </w:rPr>
        <w:t>ing</w:t>
      </w:r>
      <w:r w:rsidR="00716550" w:rsidRPr="00476D2F">
        <w:rPr>
          <w:b/>
        </w:rPr>
        <w:t xml:space="preserve"> Rule is allowed per Data Item</w:t>
      </w:r>
      <w:r w:rsidR="00A725DD" w:rsidRPr="00476D2F">
        <w:rPr>
          <w:b/>
        </w:rPr>
        <w:t xml:space="preserve"> or per </w:t>
      </w:r>
      <w:r w:rsidR="00716550" w:rsidRPr="00476D2F">
        <w:rPr>
          <w:b/>
        </w:rPr>
        <w:t>Data Group.</w:t>
      </w:r>
    </w:p>
    <w:p w14:paraId="2BF37AC7" w14:textId="03838D47" w:rsidR="009033B4" w:rsidRPr="00476D2F" w:rsidRDefault="00FC0DB7" w:rsidP="0017371F">
      <w:r w:rsidRPr="00476D2F">
        <w:t xml:space="preserve">An example of a </w:t>
      </w:r>
      <w:r w:rsidR="00212232" w:rsidRPr="00476D2F">
        <w:t>Sequencing Rule</w:t>
      </w:r>
      <w:r w:rsidRPr="00476D2F">
        <w:t xml:space="preserve"> is the following: </w:t>
      </w:r>
      <w:r w:rsidR="001E2F41" w:rsidRPr="00476D2F">
        <w:rPr>
          <w:i/>
        </w:rPr>
        <w:t>S</w:t>
      </w:r>
      <w:r w:rsidR="00524A2D" w:rsidRPr="00476D2F">
        <w:rPr>
          <w:i/>
        </w:rPr>
        <w:t>1018</w:t>
      </w:r>
      <w:r w:rsidR="009033B4" w:rsidRPr="00476D2F">
        <w:rPr>
          <w:i/>
        </w:rPr>
        <w:t>: The validation of particular Data Group/Item shall be performed in the following sequence:</w:t>
      </w:r>
      <w:r w:rsidRPr="00476D2F">
        <w:rPr>
          <w:i/>
        </w:rPr>
        <w:t xml:space="preserve"> </w:t>
      </w:r>
      <w:r w:rsidR="00A725DD" w:rsidRPr="00476D2F">
        <w:rPr>
          <w:i/>
        </w:rPr>
        <w:t xml:space="preserve">C0215 &gt; </w:t>
      </w:r>
      <w:proofErr w:type="gramStart"/>
      <w:r w:rsidR="00A725DD" w:rsidRPr="00476D2F">
        <w:rPr>
          <w:i/>
        </w:rPr>
        <w:t>C0315</w:t>
      </w:r>
      <w:proofErr w:type="gramEnd"/>
    </w:p>
    <w:p w14:paraId="70BE4D2B" w14:textId="7359F014" w:rsidR="00835D56" w:rsidRPr="00476D2F" w:rsidRDefault="00835D56" w:rsidP="0002609D">
      <w:r w:rsidRPr="00476D2F">
        <w:t xml:space="preserve">In case a </w:t>
      </w:r>
      <w:r w:rsidR="00A725DD" w:rsidRPr="00476D2F">
        <w:t>Sequencing Rule</w:t>
      </w:r>
      <w:r w:rsidRPr="00476D2F">
        <w:t xml:space="preserve"> is not applied and the validation concerns </w:t>
      </w:r>
      <w:r w:rsidR="00150D1A" w:rsidRPr="00476D2F">
        <w:t>a message</w:t>
      </w:r>
      <w:r w:rsidR="00D42386" w:rsidRPr="00476D2F">
        <w:t xml:space="preserve"> with a</w:t>
      </w:r>
      <w:r w:rsidRPr="00476D2F">
        <w:t xml:space="preserve"> </w:t>
      </w:r>
      <w:r w:rsidR="00150D1A" w:rsidRPr="00476D2F">
        <w:t>Message Submission Date</w:t>
      </w:r>
      <w:r w:rsidRPr="00476D2F">
        <w:t xml:space="preserve"> within the Transition</w:t>
      </w:r>
      <w:r w:rsidR="00A725DD" w:rsidRPr="00476D2F">
        <w:t>al</w:t>
      </w:r>
      <w:r w:rsidRPr="00476D2F">
        <w:t xml:space="preserve"> Period</w:t>
      </w:r>
      <w:r w:rsidR="003440AB">
        <w:t xml:space="preserve"> of NCTS-P5 and AES-P1</w:t>
      </w:r>
      <w:r w:rsidR="00921B10" w:rsidRPr="0075508B">
        <w:t xml:space="preserve"> </w:t>
      </w:r>
      <w:r w:rsidR="00843FD1">
        <w:rPr>
          <w:lang w:val="en-US"/>
        </w:rPr>
        <w:t>or Transitional Period</w:t>
      </w:r>
      <w:r w:rsidR="003440AB">
        <w:rPr>
          <w:lang w:val="en-US"/>
        </w:rPr>
        <w:t xml:space="preserve"> of NCTS-P6</w:t>
      </w:r>
      <w:r w:rsidRPr="00476D2F">
        <w:t xml:space="preserve">, by default the </w:t>
      </w:r>
      <w:r w:rsidR="001656EE" w:rsidRPr="00476D2F">
        <w:t xml:space="preserve">BRT and subsequently TRT </w:t>
      </w:r>
      <w:r w:rsidRPr="00476D2F">
        <w:t>validation shall be performed first and then the validation of any other Conditions, Rules and Technical Rules shall take place (if the sequence has no impact on the validation).</w:t>
      </w:r>
      <w:r w:rsidRPr="00476D2F" w:rsidDel="00835D56">
        <w:t xml:space="preserve"> </w:t>
      </w:r>
    </w:p>
    <w:p w14:paraId="0BFBE180" w14:textId="13154E63" w:rsidR="0059627E" w:rsidRPr="00476D2F" w:rsidRDefault="00D42386" w:rsidP="0059627E">
      <w:r w:rsidRPr="00476D2F">
        <w:t xml:space="preserve">The </w:t>
      </w:r>
      <w:r w:rsidR="008C42C6" w:rsidRPr="00476D2F">
        <w:t xml:space="preserve">applicable </w:t>
      </w:r>
      <w:r w:rsidRPr="00476D2F">
        <w:t>sequence of validation for any validation that does not involve a</w:t>
      </w:r>
      <w:r w:rsidR="00A725DD" w:rsidRPr="00476D2F">
        <w:t>n</w:t>
      </w:r>
      <w:r w:rsidRPr="00476D2F">
        <w:t xml:space="preserve"> </w:t>
      </w:r>
      <w:r w:rsidR="00A725DD" w:rsidRPr="00476D2F">
        <w:t>'S'</w:t>
      </w:r>
      <w:r w:rsidRPr="00476D2F">
        <w:t xml:space="preserve"> and regardless the period that this is performed is the following: Format Validation (XSD) </w:t>
      </w:r>
      <w:r w:rsidRPr="00476D2F">
        <w:rPr>
          <w:rFonts w:ascii="Wingdings" w:eastAsia="Wingdings" w:hAnsi="Wingdings" w:cs="Wingdings"/>
        </w:rPr>
        <w:t></w:t>
      </w:r>
      <w:r w:rsidRPr="00476D2F">
        <w:t xml:space="preserve"> Codelist Validation </w:t>
      </w:r>
      <w:r w:rsidRPr="00476D2F">
        <w:rPr>
          <w:rFonts w:ascii="Wingdings" w:eastAsia="Wingdings" w:hAnsi="Wingdings" w:cs="Wingdings"/>
        </w:rPr>
        <w:t></w:t>
      </w:r>
      <w:r w:rsidRPr="00476D2F">
        <w:t xml:space="preserve"> </w:t>
      </w:r>
      <w:r w:rsidR="00741579" w:rsidRPr="00476D2F">
        <w:t xml:space="preserve">BRTs/TRTs Validation </w:t>
      </w:r>
      <w:r w:rsidR="00741579" w:rsidRPr="00476D2F">
        <w:rPr>
          <w:rFonts w:ascii="Wingdings" w:eastAsia="Wingdings" w:hAnsi="Wingdings" w:cs="Wingdings"/>
        </w:rPr>
        <w:t></w:t>
      </w:r>
      <w:r w:rsidR="00741579" w:rsidRPr="00476D2F">
        <w:t xml:space="preserve"> </w:t>
      </w:r>
      <w:r w:rsidRPr="00476D2F">
        <w:t xml:space="preserve">Conditions Validation </w:t>
      </w:r>
      <w:r w:rsidRPr="00476D2F">
        <w:rPr>
          <w:rFonts w:ascii="Wingdings" w:eastAsia="Wingdings" w:hAnsi="Wingdings" w:cs="Wingdings"/>
        </w:rPr>
        <w:t></w:t>
      </w:r>
      <w:r w:rsidRPr="00476D2F">
        <w:t xml:space="preserve"> </w:t>
      </w:r>
      <w:r w:rsidR="00417093" w:rsidRPr="00476D2F">
        <w:t xml:space="preserve">Technical Rules Validation </w:t>
      </w:r>
      <w:r w:rsidR="00417093" w:rsidRPr="00476D2F">
        <w:rPr>
          <w:rFonts w:ascii="Wingdings" w:eastAsia="Wingdings" w:hAnsi="Wingdings" w:cs="Wingdings"/>
        </w:rPr>
        <w:t></w:t>
      </w:r>
      <w:r w:rsidR="00417093" w:rsidRPr="00476D2F">
        <w:t xml:space="preserve"> </w:t>
      </w:r>
      <w:r w:rsidRPr="00476D2F">
        <w:t xml:space="preserve">Rules Validation. </w:t>
      </w:r>
    </w:p>
    <w:p w14:paraId="0F145AF5" w14:textId="0BDF2E32" w:rsidR="0059627E" w:rsidRPr="00476D2F" w:rsidRDefault="0059627E" w:rsidP="009837F6">
      <w:pPr>
        <w:rPr>
          <w:b/>
          <w:bCs/>
          <w:szCs w:val="24"/>
        </w:rPr>
      </w:pPr>
      <w:r w:rsidRPr="00476D2F">
        <w:rPr>
          <w:b/>
          <w:bCs/>
          <w:szCs w:val="24"/>
        </w:rPr>
        <w:t xml:space="preserve">Example #1: </w:t>
      </w:r>
    </w:p>
    <w:tbl>
      <w:tblPr>
        <w:tblStyle w:val="TableGrid3"/>
        <w:tblW w:w="0" w:type="auto"/>
        <w:tblLook w:val="04A0" w:firstRow="1" w:lastRow="0" w:firstColumn="1" w:lastColumn="0" w:noHBand="0" w:noVBand="1"/>
      </w:tblPr>
      <w:tblGrid>
        <w:gridCol w:w="2399"/>
        <w:gridCol w:w="4241"/>
        <w:gridCol w:w="2421"/>
      </w:tblGrid>
      <w:tr w:rsidR="0059627E" w:rsidRPr="00110E6A" w14:paraId="7D26F577" w14:textId="77777777" w:rsidTr="001C0280">
        <w:trPr>
          <w:trHeight w:val="483"/>
        </w:trPr>
        <w:tc>
          <w:tcPr>
            <w:tcW w:w="2399" w:type="dxa"/>
            <w:shd w:val="clear" w:color="auto" w:fill="002060"/>
          </w:tcPr>
          <w:p w14:paraId="1AF223AD" w14:textId="77777777" w:rsidR="0059627E" w:rsidRPr="00476D2F" w:rsidRDefault="0059627E" w:rsidP="0059627E">
            <w:pPr>
              <w:spacing w:before="0"/>
              <w:jc w:val="center"/>
              <w:rPr>
                <w:sz w:val="22"/>
                <w:szCs w:val="22"/>
              </w:rPr>
            </w:pPr>
            <w:r w:rsidRPr="00476D2F">
              <w:rPr>
                <w:sz w:val="22"/>
                <w:szCs w:val="22"/>
              </w:rPr>
              <w:t>Attached S/R/C/T/TRT/BRT</w:t>
            </w:r>
          </w:p>
        </w:tc>
        <w:tc>
          <w:tcPr>
            <w:tcW w:w="4241" w:type="dxa"/>
            <w:shd w:val="clear" w:color="auto" w:fill="002060"/>
          </w:tcPr>
          <w:p w14:paraId="564F5FF0" w14:textId="77777777" w:rsidR="0059627E" w:rsidRPr="00476D2F" w:rsidRDefault="0059627E" w:rsidP="0059627E">
            <w:pPr>
              <w:spacing w:before="0"/>
              <w:jc w:val="center"/>
              <w:rPr>
                <w:sz w:val="22"/>
                <w:szCs w:val="22"/>
              </w:rPr>
            </w:pPr>
            <w:r w:rsidRPr="00476D2F">
              <w:rPr>
                <w:sz w:val="22"/>
                <w:szCs w:val="22"/>
              </w:rPr>
              <w:t>Sequencing Rule exists?</w:t>
            </w:r>
          </w:p>
        </w:tc>
        <w:tc>
          <w:tcPr>
            <w:tcW w:w="2421" w:type="dxa"/>
            <w:shd w:val="clear" w:color="auto" w:fill="002060"/>
          </w:tcPr>
          <w:p w14:paraId="3E206DF4" w14:textId="77777777" w:rsidR="0059627E" w:rsidRPr="00476D2F" w:rsidRDefault="0059627E" w:rsidP="0059627E">
            <w:pPr>
              <w:spacing w:before="0"/>
              <w:jc w:val="center"/>
              <w:rPr>
                <w:sz w:val="22"/>
                <w:szCs w:val="22"/>
              </w:rPr>
            </w:pPr>
            <w:r w:rsidRPr="00476D2F">
              <w:rPr>
                <w:sz w:val="22"/>
                <w:szCs w:val="22"/>
              </w:rPr>
              <w:t>Validation order</w:t>
            </w:r>
          </w:p>
        </w:tc>
      </w:tr>
      <w:tr w:rsidR="0059627E" w:rsidRPr="00110E6A" w14:paraId="76405D94" w14:textId="77777777" w:rsidTr="001C0280">
        <w:trPr>
          <w:trHeight w:val="1071"/>
        </w:trPr>
        <w:tc>
          <w:tcPr>
            <w:tcW w:w="2399" w:type="dxa"/>
          </w:tcPr>
          <w:p w14:paraId="5AA3CF8A" w14:textId="77777777" w:rsidR="0059627E" w:rsidRPr="00476D2F" w:rsidRDefault="0059627E" w:rsidP="0059627E">
            <w:pPr>
              <w:spacing w:before="0"/>
              <w:jc w:val="center"/>
              <w:rPr>
                <w:sz w:val="22"/>
                <w:szCs w:val="22"/>
              </w:rPr>
            </w:pPr>
            <w:r w:rsidRPr="00476D2F">
              <w:rPr>
                <w:sz w:val="22"/>
                <w:szCs w:val="22"/>
              </w:rPr>
              <w:t>B1894</w:t>
            </w:r>
          </w:p>
          <w:p w14:paraId="595DBDF8" w14:textId="77777777" w:rsidR="0059627E" w:rsidRPr="00476D2F" w:rsidRDefault="0059627E" w:rsidP="0059627E">
            <w:pPr>
              <w:spacing w:before="0"/>
              <w:jc w:val="center"/>
              <w:rPr>
                <w:sz w:val="22"/>
                <w:szCs w:val="22"/>
              </w:rPr>
            </w:pPr>
            <w:r w:rsidRPr="00476D2F">
              <w:rPr>
                <w:sz w:val="22"/>
                <w:szCs w:val="22"/>
              </w:rPr>
              <w:t>C0908</w:t>
            </w:r>
          </w:p>
          <w:p w14:paraId="7C4DAEF4" w14:textId="77777777" w:rsidR="0059627E" w:rsidRPr="00476D2F" w:rsidRDefault="0059627E" w:rsidP="0059627E">
            <w:pPr>
              <w:spacing w:before="0"/>
              <w:jc w:val="center"/>
              <w:rPr>
                <w:sz w:val="22"/>
                <w:szCs w:val="22"/>
              </w:rPr>
            </w:pPr>
            <w:r w:rsidRPr="00476D2F">
              <w:rPr>
                <w:sz w:val="22"/>
                <w:szCs w:val="22"/>
              </w:rPr>
              <w:t>E1406</w:t>
            </w:r>
          </w:p>
          <w:p w14:paraId="4B3DBB01" w14:textId="77777777" w:rsidR="0059627E" w:rsidRPr="00476D2F" w:rsidRDefault="0059627E" w:rsidP="0059627E">
            <w:pPr>
              <w:spacing w:before="0"/>
              <w:jc w:val="center"/>
              <w:rPr>
                <w:sz w:val="22"/>
                <w:szCs w:val="22"/>
              </w:rPr>
            </w:pPr>
            <w:r w:rsidRPr="00476D2F">
              <w:rPr>
                <w:sz w:val="22"/>
                <w:szCs w:val="22"/>
              </w:rPr>
              <w:t>R0789</w:t>
            </w:r>
          </w:p>
        </w:tc>
        <w:tc>
          <w:tcPr>
            <w:tcW w:w="4241" w:type="dxa"/>
          </w:tcPr>
          <w:p w14:paraId="1A3BF2A7" w14:textId="77777777" w:rsidR="0059627E" w:rsidRPr="00476D2F" w:rsidRDefault="0059627E" w:rsidP="0059627E">
            <w:pPr>
              <w:spacing w:before="0"/>
              <w:jc w:val="center"/>
              <w:rPr>
                <w:sz w:val="22"/>
                <w:szCs w:val="22"/>
              </w:rPr>
            </w:pPr>
            <w:r w:rsidRPr="00476D2F">
              <w:rPr>
                <w:sz w:val="22"/>
                <w:szCs w:val="22"/>
              </w:rPr>
              <w:t xml:space="preserve">No Sequencing Rule </w:t>
            </w:r>
            <w:r w:rsidRPr="00476D2F">
              <w:rPr>
                <w:rFonts w:ascii="Wingdings" w:eastAsia="Wingdings" w:hAnsi="Wingdings" w:cs="Wingdings"/>
                <w:sz w:val="22"/>
                <w:szCs w:val="22"/>
              </w:rPr>
              <w:t>à</w:t>
            </w:r>
            <w:r w:rsidRPr="00476D2F">
              <w:rPr>
                <w:sz w:val="22"/>
                <w:szCs w:val="22"/>
              </w:rPr>
              <w:t xml:space="preserve"> Default order of validation</w:t>
            </w:r>
          </w:p>
        </w:tc>
        <w:tc>
          <w:tcPr>
            <w:tcW w:w="2421" w:type="dxa"/>
          </w:tcPr>
          <w:p w14:paraId="08D8A99E" w14:textId="77777777" w:rsidR="0059627E" w:rsidRPr="00476D2F" w:rsidRDefault="0059627E" w:rsidP="0059627E">
            <w:pPr>
              <w:spacing w:before="0"/>
              <w:jc w:val="center"/>
              <w:rPr>
                <w:sz w:val="22"/>
                <w:szCs w:val="22"/>
              </w:rPr>
            </w:pPr>
            <w:r w:rsidRPr="00476D2F">
              <w:rPr>
                <w:sz w:val="22"/>
                <w:szCs w:val="22"/>
              </w:rPr>
              <w:t>B1894</w:t>
            </w:r>
          </w:p>
          <w:p w14:paraId="7AEFC7AB" w14:textId="77777777" w:rsidR="0059627E" w:rsidRPr="00476D2F" w:rsidRDefault="0059627E" w:rsidP="0059627E">
            <w:pPr>
              <w:spacing w:before="0"/>
              <w:jc w:val="center"/>
              <w:rPr>
                <w:sz w:val="22"/>
                <w:szCs w:val="22"/>
              </w:rPr>
            </w:pPr>
            <w:r w:rsidRPr="00476D2F">
              <w:rPr>
                <w:sz w:val="22"/>
                <w:szCs w:val="22"/>
              </w:rPr>
              <w:t>E1406</w:t>
            </w:r>
          </w:p>
          <w:p w14:paraId="5BCBF0F1" w14:textId="77777777" w:rsidR="0059627E" w:rsidRPr="00476D2F" w:rsidRDefault="0059627E" w:rsidP="0059627E">
            <w:pPr>
              <w:spacing w:before="0"/>
              <w:jc w:val="center"/>
              <w:rPr>
                <w:sz w:val="22"/>
                <w:szCs w:val="22"/>
              </w:rPr>
            </w:pPr>
            <w:r w:rsidRPr="00476D2F">
              <w:rPr>
                <w:sz w:val="22"/>
                <w:szCs w:val="22"/>
              </w:rPr>
              <w:t>C0908</w:t>
            </w:r>
          </w:p>
          <w:p w14:paraId="39E73746" w14:textId="77777777" w:rsidR="0059627E" w:rsidRPr="00476D2F" w:rsidRDefault="0059627E" w:rsidP="0059627E">
            <w:pPr>
              <w:spacing w:before="0"/>
              <w:jc w:val="center"/>
              <w:rPr>
                <w:sz w:val="22"/>
                <w:szCs w:val="22"/>
              </w:rPr>
            </w:pPr>
            <w:r w:rsidRPr="00476D2F">
              <w:rPr>
                <w:sz w:val="22"/>
                <w:szCs w:val="22"/>
              </w:rPr>
              <w:t>R0789</w:t>
            </w:r>
          </w:p>
        </w:tc>
      </w:tr>
    </w:tbl>
    <w:p w14:paraId="4DD21595" w14:textId="18438FCB" w:rsidR="001C0280" w:rsidRPr="00476D2F" w:rsidRDefault="001C0280" w:rsidP="008F703C">
      <w:pPr>
        <w:pStyle w:val="Caption"/>
      </w:pPr>
      <w:bookmarkStart w:id="764" w:name="_Toc185900954"/>
      <w:r w:rsidRPr="00476D2F">
        <w:t xml:space="preserve">Table </w:t>
      </w:r>
      <w:r w:rsidR="002C7E76">
        <w:fldChar w:fldCharType="begin"/>
      </w:r>
      <w:r w:rsidR="002C7E76">
        <w:instrText xml:space="preserve"> SEQ Table \* ARABIC </w:instrText>
      </w:r>
      <w:r w:rsidR="002C7E76">
        <w:fldChar w:fldCharType="separate"/>
      </w:r>
      <w:r w:rsidR="004501EF">
        <w:rPr>
          <w:noProof/>
        </w:rPr>
        <w:t>28</w:t>
      </w:r>
      <w:r w:rsidR="002C7E76">
        <w:fldChar w:fldCharType="end"/>
      </w:r>
      <w:r w:rsidRPr="00476D2F">
        <w:t>: Sequencing Rules – Example #1</w:t>
      </w:r>
      <w:bookmarkEnd w:id="764"/>
    </w:p>
    <w:p w14:paraId="370EEA13" w14:textId="44DFC704" w:rsidR="00A15C75" w:rsidRPr="00476D2F" w:rsidRDefault="00FC0DB7" w:rsidP="00A15C75">
      <w:r w:rsidRPr="00476D2F">
        <w:t>I</w:t>
      </w:r>
      <w:bookmarkStart w:id="765" w:name="_Hlk27649526"/>
      <w:r w:rsidRPr="00476D2F">
        <w:t xml:space="preserve">f a </w:t>
      </w:r>
      <w:r w:rsidR="00A725DD" w:rsidRPr="00476D2F">
        <w:t>Sequencing Rule</w:t>
      </w:r>
      <w:r w:rsidRPr="00476D2F">
        <w:t xml:space="preserve"> exists</w:t>
      </w:r>
      <w:r w:rsidR="0063738F" w:rsidRPr="00476D2F">
        <w:t>,</w:t>
      </w:r>
      <w:r w:rsidRPr="00476D2F">
        <w:t xml:space="preserve"> then </w:t>
      </w:r>
      <w:r w:rsidR="00A725DD" w:rsidRPr="00476D2F">
        <w:t>the textual description of</w:t>
      </w:r>
      <w:r w:rsidR="00642632" w:rsidRPr="00476D2F">
        <w:t xml:space="preserve"> </w:t>
      </w:r>
      <w:r w:rsidR="00A725DD" w:rsidRPr="00476D2F">
        <w:t xml:space="preserve">the </w:t>
      </w:r>
      <w:proofErr w:type="spellStart"/>
      <w:r w:rsidR="00A725DD" w:rsidRPr="00476D2F">
        <w:t>Sxxxx</w:t>
      </w:r>
      <w:proofErr w:type="spellEnd"/>
      <w:r w:rsidRPr="00476D2F">
        <w:t xml:space="preserve"> must contain</w:t>
      </w:r>
      <w:r w:rsidR="007B373E" w:rsidRPr="00476D2F">
        <w:t xml:space="preserve"> (in </w:t>
      </w:r>
      <w:proofErr w:type="gramStart"/>
      <w:r w:rsidR="007B373E" w:rsidRPr="00476D2F">
        <w:t>the majority of</w:t>
      </w:r>
      <w:proofErr w:type="gramEnd"/>
      <w:r w:rsidR="007B373E" w:rsidRPr="00476D2F">
        <w:t xml:space="preserve"> cases) </w:t>
      </w:r>
      <w:r w:rsidR="00EE420F" w:rsidRPr="00476D2F">
        <w:t xml:space="preserve">only the conflicting </w:t>
      </w:r>
      <w:r w:rsidRPr="00476D2F">
        <w:t>R/C/</w:t>
      </w:r>
      <w:r w:rsidR="009033B4" w:rsidRPr="00476D2F">
        <w:t>T</w:t>
      </w:r>
      <w:r w:rsidRPr="00476D2F">
        <w:t>/TRT</w:t>
      </w:r>
      <w:r w:rsidR="00CB50D9" w:rsidRPr="00476D2F">
        <w:t>/BRT</w:t>
      </w:r>
      <w:r w:rsidRPr="00476D2F">
        <w:t xml:space="preserve"> applicable to the specific DI/DG to unambi</w:t>
      </w:r>
      <w:r w:rsidR="007B373E" w:rsidRPr="00476D2F">
        <w:t>gu</w:t>
      </w:r>
      <w:r w:rsidRPr="00476D2F">
        <w:t>ously define the sequence of validation.</w:t>
      </w:r>
      <w:r w:rsidR="00E334E5" w:rsidRPr="00476D2F">
        <w:t xml:space="preserve"> For the rest of R/C/T/TRT/BRT (that are not mentioned in </w:t>
      </w:r>
      <w:proofErr w:type="spellStart"/>
      <w:r w:rsidR="00E334E5" w:rsidRPr="00476D2F">
        <w:t>Sxxxx</w:t>
      </w:r>
      <w:proofErr w:type="spellEnd"/>
      <w:r w:rsidR="00E334E5" w:rsidRPr="00476D2F">
        <w:t xml:space="preserve">) the default </w:t>
      </w:r>
      <w:proofErr w:type="gramStart"/>
      <w:r w:rsidR="00E334E5" w:rsidRPr="00476D2F">
        <w:t>aforementioned sequence</w:t>
      </w:r>
      <w:proofErr w:type="gramEnd"/>
      <w:r w:rsidR="00E334E5" w:rsidRPr="00476D2F">
        <w:t xml:space="preserve"> applies, i.e. Format Validation (XSD) </w:t>
      </w:r>
      <w:r w:rsidR="00E334E5" w:rsidRPr="00476D2F">
        <w:rPr>
          <w:rFonts w:ascii="Wingdings" w:eastAsia="Wingdings" w:hAnsi="Wingdings" w:cs="Wingdings"/>
        </w:rPr>
        <w:t></w:t>
      </w:r>
      <w:r w:rsidR="00E334E5" w:rsidRPr="00476D2F">
        <w:t xml:space="preserve"> Codelist Validation </w:t>
      </w:r>
      <w:r w:rsidR="00E334E5" w:rsidRPr="00476D2F">
        <w:rPr>
          <w:rFonts w:ascii="Wingdings" w:eastAsia="Wingdings" w:hAnsi="Wingdings" w:cs="Wingdings"/>
        </w:rPr>
        <w:t></w:t>
      </w:r>
      <w:r w:rsidR="00E334E5" w:rsidRPr="00476D2F">
        <w:t xml:space="preserve"> BRTs/TRTs Validation </w:t>
      </w:r>
      <w:r w:rsidR="00E334E5" w:rsidRPr="00476D2F">
        <w:rPr>
          <w:rFonts w:ascii="Wingdings" w:eastAsia="Wingdings" w:hAnsi="Wingdings" w:cs="Wingdings"/>
        </w:rPr>
        <w:t></w:t>
      </w:r>
      <w:r w:rsidR="00E334E5" w:rsidRPr="00476D2F">
        <w:t xml:space="preserve"> Conditions Validation </w:t>
      </w:r>
      <w:r w:rsidR="00E334E5" w:rsidRPr="00476D2F">
        <w:rPr>
          <w:rFonts w:ascii="Wingdings" w:eastAsia="Wingdings" w:hAnsi="Wingdings" w:cs="Wingdings"/>
        </w:rPr>
        <w:t></w:t>
      </w:r>
      <w:r w:rsidR="00E334E5" w:rsidRPr="00476D2F">
        <w:t xml:space="preserve"> Technical Rules Validation </w:t>
      </w:r>
      <w:r w:rsidR="00E334E5" w:rsidRPr="00476D2F">
        <w:rPr>
          <w:rFonts w:ascii="Wingdings" w:eastAsia="Wingdings" w:hAnsi="Wingdings" w:cs="Wingdings"/>
        </w:rPr>
        <w:t></w:t>
      </w:r>
      <w:r w:rsidR="00E334E5" w:rsidRPr="00476D2F">
        <w:t xml:space="preserve"> Rules Validation.</w:t>
      </w:r>
    </w:p>
    <w:p w14:paraId="431B3FA1" w14:textId="640F391D" w:rsidR="00A15C75" w:rsidRPr="00476D2F" w:rsidRDefault="00A15C75" w:rsidP="009837F6">
      <w:pPr>
        <w:rPr>
          <w:b/>
          <w:bCs/>
        </w:rPr>
      </w:pPr>
      <w:r w:rsidRPr="00476D2F">
        <w:rPr>
          <w:b/>
          <w:bCs/>
        </w:rPr>
        <w:t xml:space="preserve">Example #2: </w:t>
      </w:r>
    </w:p>
    <w:tbl>
      <w:tblPr>
        <w:tblStyle w:val="TableGrid4"/>
        <w:tblW w:w="0" w:type="auto"/>
        <w:tblLook w:val="04A0" w:firstRow="1" w:lastRow="0" w:firstColumn="1" w:lastColumn="0" w:noHBand="0" w:noVBand="1"/>
      </w:tblPr>
      <w:tblGrid>
        <w:gridCol w:w="2073"/>
        <w:gridCol w:w="1567"/>
        <w:gridCol w:w="2922"/>
        <w:gridCol w:w="2499"/>
      </w:tblGrid>
      <w:tr w:rsidR="00A15C75" w:rsidRPr="00110E6A" w14:paraId="24914AA7" w14:textId="77777777" w:rsidTr="001C0280">
        <w:tc>
          <w:tcPr>
            <w:tcW w:w="2073" w:type="dxa"/>
            <w:shd w:val="clear" w:color="auto" w:fill="002060"/>
          </w:tcPr>
          <w:p w14:paraId="0764E520" w14:textId="77777777" w:rsidR="00A15C75" w:rsidRPr="00476D2F" w:rsidRDefault="00A15C75" w:rsidP="00A15C75">
            <w:pPr>
              <w:spacing w:before="0"/>
              <w:jc w:val="center"/>
              <w:rPr>
                <w:sz w:val="22"/>
                <w:szCs w:val="22"/>
              </w:rPr>
            </w:pPr>
            <w:r w:rsidRPr="00476D2F">
              <w:rPr>
                <w:sz w:val="22"/>
                <w:szCs w:val="22"/>
              </w:rPr>
              <w:t>Attached S/R/C/T/TRT/BRT</w:t>
            </w:r>
          </w:p>
        </w:tc>
        <w:tc>
          <w:tcPr>
            <w:tcW w:w="1567" w:type="dxa"/>
            <w:shd w:val="clear" w:color="auto" w:fill="002060"/>
          </w:tcPr>
          <w:p w14:paraId="44B6A3BD" w14:textId="77777777" w:rsidR="00A15C75" w:rsidRPr="00476D2F" w:rsidRDefault="00A15C75" w:rsidP="00A15C75">
            <w:pPr>
              <w:spacing w:before="0"/>
              <w:jc w:val="center"/>
              <w:rPr>
                <w:sz w:val="22"/>
                <w:szCs w:val="22"/>
              </w:rPr>
            </w:pPr>
            <w:r w:rsidRPr="00476D2F">
              <w:rPr>
                <w:sz w:val="22"/>
                <w:szCs w:val="22"/>
              </w:rPr>
              <w:t>Sequencing Rule exists?</w:t>
            </w:r>
          </w:p>
        </w:tc>
        <w:tc>
          <w:tcPr>
            <w:tcW w:w="2922" w:type="dxa"/>
            <w:shd w:val="clear" w:color="auto" w:fill="002060"/>
          </w:tcPr>
          <w:p w14:paraId="2DB45C75" w14:textId="77777777" w:rsidR="00A15C75" w:rsidRPr="00476D2F" w:rsidRDefault="00A15C75" w:rsidP="00A15C75">
            <w:pPr>
              <w:spacing w:before="0"/>
              <w:jc w:val="center"/>
              <w:rPr>
                <w:sz w:val="22"/>
                <w:szCs w:val="22"/>
              </w:rPr>
            </w:pPr>
            <w:r w:rsidRPr="00476D2F">
              <w:rPr>
                <w:sz w:val="22"/>
                <w:szCs w:val="22"/>
              </w:rPr>
              <w:t>Validation order1</w:t>
            </w:r>
          </w:p>
        </w:tc>
        <w:tc>
          <w:tcPr>
            <w:tcW w:w="2499" w:type="dxa"/>
            <w:shd w:val="clear" w:color="auto" w:fill="002060"/>
          </w:tcPr>
          <w:p w14:paraId="7B4BC353" w14:textId="77777777" w:rsidR="00A15C75" w:rsidRPr="00476D2F" w:rsidRDefault="00A15C75" w:rsidP="00A15C75">
            <w:pPr>
              <w:spacing w:before="0"/>
              <w:jc w:val="center"/>
              <w:rPr>
                <w:sz w:val="22"/>
                <w:szCs w:val="22"/>
              </w:rPr>
            </w:pPr>
            <w:r w:rsidRPr="00476D2F">
              <w:rPr>
                <w:sz w:val="22"/>
                <w:szCs w:val="22"/>
              </w:rPr>
              <w:t>Validation order2</w:t>
            </w:r>
          </w:p>
        </w:tc>
      </w:tr>
      <w:tr w:rsidR="00A15C75" w:rsidRPr="00110E6A" w14:paraId="29985311" w14:textId="77777777" w:rsidTr="001C0280">
        <w:tc>
          <w:tcPr>
            <w:tcW w:w="2073" w:type="dxa"/>
          </w:tcPr>
          <w:p w14:paraId="74E9BA1D" w14:textId="77777777" w:rsidR="00A15C75" w:rsidRPr="00476D2F" w:rsidRDefault="00A15C75" w:rsidP="00A15C75">
            <w:pPr>
              <w:spacing w:before="0"/>
              <w:jc w:val="center"/>
              <w:rPr>
                <w:sz w:val="22"/>
                <w:szCs w:val="22"/>
              </w:rPr>
            </w:pPr>
            <w:r w:rsidRPr="00476D2F">
              <w:rPr>
                <w:sz w:val="22"/>
                <w:szCs w:val="22"/>
              </w:rPr>
              <w:t>B2222</w:t>
            </w:r>
          </w:p>
          <w:p w14:paraId="4595D562" w14:textId="77777777" w:rsidR="00A15C75" w:rsidRPr="00476D2F" w:rsidRDefault="00A15C75" w:rsidP="00A15C75">
            <w:pPr>
              <w:spacing w:before="0"/>
              <w:jc w:val="center"/>
              <w:rPr>
                <w:sz w:val="22"/>
                <w:szCs w:val="22"/>
              </w:rPr>
            </w:pPr>
            <w:r w:rsidRPr="00476D2F">
              <w:rPr>
                <w:sz w:val="22"/>
                <w:szCs w:val="22"/>
              </w:rPr>
              <w:t>C1234</w:t>
            </w:r>
          </w:p>
          <w:p w14:paraId="2027EB58" w14:textId="77777777" w:rsidR="00A15C75" w:rsidRPr="00476D2F" w:rsidRDefault="00A15C75" w:rsidP="00A15C75">
            <w:pPr>
              <w:spacing w:before="0"/>
              <w:jc w:val="center"/>
              <w:rPr>
                <w:sz w:val="22"/>
                <w:szCs w:val="22"/>
              </w:rPr>
            </w:pPr>
            <w:r w:rsidRPr="00476D2F">
              <w:rPr>
                <w:sz w:val="22"/>
                <w:szCs w:val="22"/>
              </w:rPr>
              <w:t>C2345</w:t>
            </w:r>
          </w:p>
        </w:tc>
        <w:tc>
          <w:tcPr>
            <w:tcW w:w="1567" w:type="dxa"/>
          </w:tcPr>
          <w:p w14:paraId="367C412C" w14:textId="77777777" w:rsidR="00A15C75" w:rsidRPr="00476D2F" w:rsidRDefault="00A15C75" w:rsidP="00A15C75">
            <w:pPr>
              <w:spacing w:before="0"/>
              <w:jc w:val="center"/>
              <w:rPr>
                <w:sz w:val="22"/>
                <w:szCs w:val="22"/>
              </w:rPr>
            </w:pPr>
            <w:r w:rsidRPr="00476D2F">
              <w:rPr>
                <w:b/>
                <w:bCs/>
                <w:sz w:val="22"/>
                <w:szCs w:val="22"/>
              </w:rPr>
              <w:t>No</w:t>
            </w:r>
          </w:p>
        </w:tc>
        <w:tc>
          <w:tcPr>
            <w:tcW w:w="2922" w:type="dxa"/>
          </w:tcPr>
          <w:p w14:paraId="57DD0349" w14:textId="77777777" w:rsidR="00A15C75" w:rsidRPr="00476D2F" w:rsidRDefault="00A15C75" w:rsidP="00A15C75">
            <w:pPr>
              <w:spacing w:before="0"/>
              <w:jc w:val="center"/>
              <w:rPr>
                <w:sz w:val="22"/>
                <w:szCs w:val="22"/>
              </w:rPr>
            </w:pPr>
            <w:r w:rsidRPr="00476D2F">
              <w:rPr>
                <w:sz w:val="22"/>
                <w:szCs w:val="22"/>
              </w:rPr>
              <w:t>B2222</w:t>
            </w:r>
          </w:p>
          <w:p w14:paraId="54D3DA3D" w14:textId="77777777" w:rsidR="00A15C75" w:rsidRPr="00476D2F" w:rsidRDefault="00A15C75" w:rsidP="00A15C75">
            <w:pPr>
              <w:spacing w:before="0"/>
              <w:jc w:val="center"/>
              <w:rPr>
                <w:sz w:val="22"/>
                <w:szCs w:val="22"/>
              </w:rPr>
            </w:pPr>
            <w:r w:rsidRPr="00476D2F">
              <w:rPr>
                <w:sz w:val="22"/>
                <w:szCs w:val="22"/>
              </w:rPr>
              <w:t>C1234</w:t>
            </w:r>
          </w:p>
          <w:p w14:paraId="5E684461" w14:textId="77777777" w:rsidR="00A15C75" w:rsidRPr="00476D2F" w:rsidRDefault="00A15C75" w:rsidP="00A15C75">
            <w:pPr>
              <w:spacing w:before="0"/>
              <w:jc w:val="center"/>
              <w:rPr>
                <w:sz w:val="22"/>
                <w:szCs w:val="22"/>
              </w:rPr>
            </w:pPr>
            <w:r w:rsidRPr="00476D2F">
              <w:rPr>
                <w:sz w:val="22"/>
                <w:szCs w:val="22"/>
              </w:rPr>
              <w:t>C2345</w:t>
            </w:r>
          </w:p>
        </w:tc>
        <w:tc>
          <w:tcPr>
            <w:tcW w:w="2499" w:type="dxa"/>
          </w:tcPr>
          <w:p w14:paraId="61141E7E" w14:textId="77777777" w:rsidR="00A15C75" w:rsidRPr="00476D2F" w:rsidRDefault="00A15C75" w:rsidP="00A15C75">
            <w:pPr>
              <w:spacing w:before="0"/>
              <w:jc w:val="center"/>
              <w:rPr>
                <w:sz w:val="22"/>
                <w:szCs w:val="22"/>
              </w:rPr>
            </w:pPr>
            <w:r w:rsidRPr="00476D2F">
              <w:rPr>
                <w:sz w:val="22"/>
                <w:szCs w:val="22"/>
              </w:rPr>
              <w:t>B2222</w:t>
            </w:r>
          </w:p>
          <w:p w14:paraId="5BE2BF22" w14:textId="77777777" w:rsidR="00A15C75" w:rsidRPr="00476D2F" w:rsidRDefault="00A15C75" w:rsidP="00A15C75">
            <w:pPr>
              <w:spacing w:before="0"/>
              <w:jc w:val="center"/>
              <w:rPr>
                <w:sz w:val="22"/>
                <w:szCs w:val="22"/>
              </w:rPr>
            </w:pPr>
            <w:r w:rsidRPr="00476D2F">
              <w:rPr>
                <w:sz w:val="22"/>
                <w:szCs w:val="22"/>
              </w:rPr>
              <w:t>C2345</w:t>
            </w:r>
          </w:p>
          <w:p w14:paraId="24CB62C1" w14:textId="77777777" w:rsidR="00A15C75" w:rsidRPr="00476D2F" w:rsidRDefault="00A15C75" w:rsidP="00A15C75">
            <w:pPr>
              <w:spacing w:before="0"/>
              <w:jc w:val="center"/>
              <w:rPr>
                <w:sz w:val="22"/>
                <w:szCs w:val="22"/>
              </w:rPr>
            </w:pPr>
            <w:r w:rsidRPr="00476D2F">
              <w:rPr>
                <w:sz w:val="22"/>
                <w:szCs w:val="22"/>
              </w:rPr>
              <w:t>C1234</w:t>
            </w:r>
          </w:p>
        </w:tc>
      </w:tr>
    </w:tbl>
    <w:p w14:paraId="6B3D3E60" w14:textId="1087F985" w:rsidR="001C0280" w:rsidRPr="00476D2F" w:rsidRDefault="001C0280" w:rsidP="008F703C">
      <w:pPr>
        <w:pStyle w:val="Caption"/>
      </w:pPr>
      <w:bookmarkStart w:id="766" w:name="_Toc185900955"/>
      <w:r w:rsidRPr="00476D2F">
        <w:t xml:space="preserve">Table </w:t>
      </w:r>
      <w:r w:rsidR="002C7E76">
        <w:fldChar w:fldCharType="begin"/>
      </w:r>
      <w:r w:rsidR="002C7E76">
        <w:instrText xml:space="preserve"> SEQ Table \* ARABIC </w:instrText>
      </w:r>
      <w:r w:rsidR="002C7E76">
        <w:fldChar w:fldCharType="separate"/>
      </w:r>
      <w:r w:rsidR="004501EF">
        <w:rPr>
          <w:noProof/>
        </w:rPr>
        <w:t>29</w:t>
      </w:r>
      <w:r w:rsidR="002C7E76">
        <w:fldChar w:fldCharType="end"/>
      </w:r>
      <w:r w:rsidRPr="00476D2F">
        <w:t>: Sequencing Rules – Example #2</w:t>
      </w:r>
      <w:bookmarkEnd w:id="766"/>
    </w:p>
    <w:p w14:paraId="2400C575" w14:textId="376E96AA" w:rsidR="00A100DC" w:rsidRPr="00476D2F" w:rsidRDefault="00A15C75" w:rsidP="00A100DC">
      <w:r w:rsidRPr="00476D2F">
        <w:t xml:space="preserve">Validation order has no importance on </w:t>
      </w:r>
      <w:proofErr w:type="gramStart"/>
      <w:r w:rsidRPr="00476D2F">
        <w:t>the final result</w:t>
      </w:r>
      <w:proofErr w:type="gramEnd"/>
      <w:r w:rsidRPr="00476D2F">
        <w:t xml:space="preserve"> &gt; No Sequencing Rule is needed.</w:t>
      </w:r>
    </w:p>
    <w:p w14:paraId="09CF26D0" w14:textId="77777777" w:rsidR="00453F8A" w:rsidRPr="00476D2F" w:rsidRDefault="00453F8A" w:rsidP="00A100DC"/>
    <w:p w14:paraId="1801086E" w14:textId="222C9946" w:rsidR="00A100DC" w:rsidRPr="00476D2F" w:rsidRDefault="00A100DC" w:rsidP="009837F6">
      <w:pPr>
        <w:rPr>
          <w:b/>
          <w:bCs/>
        </w:rPr>
      </w:pPr>
      <w:r w:rsidRPr="00476D2F">
        <w:rPr>
          <w:b/>
          <w:bCs/>
        </w:rPr>
        <w:t xml:space="preserve">Example #3: </w:t>
      </w:r>
    </w:p>
    <w:tbl>
      <w:tblPr>
        <w:tblStyle w:val="TableGrid5"/>
        <w:tblW w:w="0" w:type="auto"/>
        <w:tblLook w:val="04A0" w:firstRow="1" w:lastRow="0" w:firstColumn="1" w:lastColumn="0" w:noHBand="0" w:noVBand="1"/>
      </w:tblPr>
      <w:tblGrid>
        <w:gridCol w:w="2304"/>
        <w:gridCol w:w="4211"/>
        <w:gridCol w:w="2546"/>
      </w:tblGrid>
      <w:tr w:rsidR="00A100DC" w:rsidRPr="00110E6A" w14:paraId="7C284435" w14:textId="77777777" w:rsidTr="00AC5290">
        <w:tc>
          <w:tcPr>
            <w:tcW w:w="2304" w:type="dxa"/>
            <w:shd w:val="clear" w:color="auto" w:fill="002060"/>
          </w:tcPr>
          <w:p w14:paraId="7AAD1962" w14:textId="77777777" w:rsidR="00A100DC" w:rsidRPr="00476D2F" w:rsidRDefault="00A100DC" w:rsidP="00A100DC">
            <w:pPr>
              <w:spacing w:before="0"/>
              <w:jc w:val="center"/>
              <w:rPr>
                <w:sz w:val="22"/>
                <w:szCs w:val="22"/>
              </w:rPr>
            </w:pPr>
            <w:r w:rsidRPr="00476D2F">
              <w:rPr>
                <w:sz w:val="22"/>
                <w:szCs w:val="22"/>
              </w:rPr>
              <w:t>Attached S/R/C/T/TRT/BRT</w:t>
            </w:r>
          </w:p>
        </w:tc>
        <w:tc>
          <w:tcPr>
            <w:tcW w:w="4211" w:type="dxa"/>
            <w:shd w:val="clear" w:color="auto" w:fill="002060"/>
          </w:tcPr>
          <w:p w14:paraId="5DB3BD7F" w14:textId="77777777" w:rsidR="00A100DC" w:rsidRPr="00476D2F" w:rsidRDefault="00A100DC" w:rsidP="00A100DC">
            <w:pPr>
              <w:spacing w:before="0"/>
              <w:jc w:val="center"/>
              <w:rPr>
                <w:sz w:val="22"/>
                <w:szCs w:val="22"/>
              </w:rPr>
            </w:pPr>
            <w:r w:rsidRPr="00476D2F">
              <w:rPr>
                <w:sz w:val="22"/>
                <w:szCs w:val="22"/>
              </w:rPr>
              <w:t>Sequencing Rule exists?</w:t>
            </w:r>
          </w:p>
        </w:tc>
        <w:tc>
          <w:tcPr>
            <w:tcW w:w="2546" w:type="dxa"/>
            <w:shd w:val="clear" w:color="auto" w:fill="002060"/>
          </w:tcPr>
          <w:p w14:paraId="5379A127" w14:textId="77777777" w:rsidR="00A100DC" w:rsidRPr="00476D2F" w:rsidRDefault="00A100DC" w:rsidP="00A100DC">
            <w:pPr>
              <w:spacing w:before="0"/>
              <w:jc w:val="center"/>
              <w:rPr>
                <w:sz w:val="22"/>
                <w:szCs w:val="22"/>
              </w:rPr>
            </w:pPr>
            <w:r w:rsidRPr="00476D2F">
              <w:rPr>
                <w:sz w:val="22"/>
                <w:szCs w:val="22"/>
              </w:rPr>
              <w:t>Validation order</w:t>
            </w:r>
          </w:p>
        </w:tc>
      </w:tr>
      <w:tr w:rsidR="00A100DC" w:rsidRPr="00110E6A" w14:paraId="1FAF4D05" w14:textId="77777777" w:rsidTr="00AC5290">
        <w:tc>
          <w:tcPr>
            <w:tcW w:w="2304" w:type="dxa"/>
          </w:tcPr>
          <w:p w14:paraId="2FCDACCD" w14:textId="77777777" w:rsidR="00A100DC" w:rsidRPr="00476D2F" w:rsidRDefault="00A100DC" w:rsidP="00A100DC">
            <w:pPr>
              <w:spacing w:before="0"/>
              <w:jc w:val="center"/>
              <w:rPr>
                <w:sz w:val="22"/>
                <w:szCs w:val="22"/>
              </w:rPr>
            </w:pPr>
            <w:r w:rsidRPr="00476D2F">
              <w:rPr>
                <w:sz w:val="22"/>
                <w:szCs w:val="22"/>
              </w:rPr>
              <w:t>S1011</w:t>
            </w:r>
          </w:p>
          <w:p w14:paraId="006AFE95" w14:textId="77777777" w:rsidR="00A100DC" w:rsidRPr="00476D2F" w:rsidRDefault="00A100DC" w:rsidP="00A100DC">
            <w:pPr>
              <w:spacing w:before="0"/>
              <w:jc w:val="center"/>
              <w:rPr>
                <w:sz w:val="22"/>
                <w:szCs w:val="22"/>
              </w:rPr>
            </w:pPr>
            <w:r w:rsidRPr="00476D2F">
              <w:rPr>
                <w:sz w:val="22"/>
                <w:szCs w:val="22"/>
              </w:rPr>
              <w:t>B1854</w:t>
            </w:r>
          </w:p>
          <w:p w14:paraId="23B53FE5" w14:textId="77777777" w:rsidR="00A100DC" w:rsidRPr="00476D2F" w:rsidRDefault="00A100DC" w:rsidP="00A100DC">
            <w:pPr>
              <w:spacing w:before="0"/>
              <w:jc w:val="center"/>
              <w:rPr>
                <w:sz w:val="22"/>
                <w:szCs w:val="22"/>
              </w:rPr>
            </w:pPr>
            <w:r w:rsidRPr="00476D2F">
              <w:rPr>
                <w:sz w:val="22"/>
                <w:szCs w:val="22"/>
              </w:rPr>
              <w:t>C0191</w:t>
            </w:r>
          </w:p>
          <w:p w14:paraId="7B60FCA5" w14:textId="77777777" w:rsidR="00A100DC" w:rsidRPr="00476D2F" w:rsidRDefault="00A100DC" w:rsidP="00A100DC">
            <w:pPr>
              <w:spacing w:before="0"/>
              <w:jc w:val="center"/>
              <w:rPr>
                <w:sz w:val="22"/>
                <w:szCs w:val="22"/>
              </w:rPr>
            </w:pPr>
            <w:r w:rsidRPr="00476D2F">
              <w:rPr>
                <w:sz w:val="22"/>
                <w:szCs w:val="22"/>
              </w:rPr>
              <w:t>C0812</w:t>
            </w:r>
          </w:p>
        </w:tc>
        <w:tc>
          <w:tcPr>
            <w:tcW w:w="4211" w:type="dxa"/>
          </w:tcPr>
          <w:p w14:paraId="52C94415" w14:textId="77777777" w:rsidR="00A100DC" w:rsidRPr="00476D2F" w:rsidRDefault="00A100DC" w:rsidP="00A100DC">
            <w:pPr>
              <w:spacing w:before="0"/>
              <w:jc w:val="left"/>
              <w:rPr>
                <w:sz w:val="22"/>
                <w:szCs w:val="22"/>
              </w:rPr>
            </w:pPr>
            <w:r w:rsidRPr="00476D2F">
              <w:rPr>
                <w:b/>
                <w:bCs/>
                <w:sz w:val="22"/>
                <w:szCs w:val="22"/>
              </w:rPr>
              <w:t>S1011</w:t>
            </w:r>
            <w:r w:rsidRPr="00476D2F">
              <w:rPr>
                <w:sz w:val="22"/>
                <w:szCs w:val="22"/>
              </w:rPr>
              <w:t xml:space="preserve">: </w:t>
            </w:r>
            <w:r w:rsidRPr="00476D2F">
              <w:rPr>
                <w:i/>
                <w:iCs/>
                <w:sz w:val="22"/>
                <w:szCs w:val="22"/>
              </w:rPr>
              <w:t>The validation of a particular Data Group or Data Item shall be performed in the following sequence: C0812 &gt; C0191</w:t>
            </w:r>
          </w:p>
        </w:tc>
        <w:tc>
          <w:tcPr>
            <w:tcW w:w="2546" w:type="dxa"/>
          </w:tcPr>
          <w:p w14:paraId="0E45BEB6" w14:textId="77777777" w:rsidR="00A100DC" w:rsidRPr="00476D2F" w:rsidRDefault="00A100DC" w:rsidP="00A100DC">
            <w:pPr>
              <w:spacing w:before="0"/>
              <w:jc w:val="center"/>
              <w:rPr>
                <w:sz w:val="22"/>
                <w:szCs w:val="22"/>
              </w:rPr>
            </w:pPr>
            <w:r w:rsidRPr="00476D2F">
              <w:rPr>
                <w:sz w:val="22"/>
                <w:szCs w:val="22"/>
              </w:rPr>
              <w:t>S1011</w:t>
            </w:r>
          </w:p>
          <w:p w14:paraId="24B200DE" w14:textId="77777777" w:rsidR="00A100DC" w:rsidRPr="00476D2F" w:rsidRDefault="00A100DC" w:rsidP="00A100DC">
            <w:pPr>
              <w:spacing w:before="0"/>
              <w:jc w:val="center"/>
              <w:rPr>
                <w:sz w:val="22"/>
                <w:szCs w:val="22"/>
              </w:rPr>
            </w:pPr>
            <w:r w:rsidRPr="00476D2F">
              <w:rPr>
                <w:sz w:val="22"/>
                <w:szCs w:val="22"/>
              </w:rPr>
              <w:t>B1854</w:t>
            </w:r>
          </w:p>
          <w:p w14:paraId="5BD819B1" w14:textId="77777777" w:rsidR="00A100DC" w:rsidRPr="00476D2F" w:rsidRDefault="00A100DC" w:rsidP="00A100DC">
            <w:pPr>
              <w:spacing w:before="0"/>
              <w:jc w:val="center"/>
              <w:rPr>
                <w:sz w:val="22"/>
                <w:szCs w:val="22"/>
              </w:rPr>
            </w:pPr>
            <w:r w:rsidRPr="00476D2F">
              <w:rPr>
                <w:sz w:val="22"/>
                <w:szCs w:val="22"/>
              </w:rPr>
              <w:t>C0812</w:t>
            </w:r>
          </w:p>
          <w:p w14:paraId="0C5E7B5D" w14:textId="77777777" w:rsidR="00A100DC" w:rsidRPr="00476D2F" w:rsidRDefault="00A100DC" w:rsidP="00A100DC">
            <w:pPr>
              <w:spacing w:before="0"/>
              <w:jc w:val="center"/>
              <w:rPr>
                <w:sz w:val="22"/>
                <w:szCs w:val="22"/>
              </w:rPr>
            </w:pPr>
            <w:r w:rsidRPr="00476D2F">
              <w:rPr>
                <w:sz w:val="22"/>
                <w:szCs w:val="22"/>
              </w:rPr>
              <w:t>C0191</w:t>
            </w:r>
          </w:p>
        </w:tc>
      </w:tr>
    </w:tbl>
    <w:p w14:paraId="6A350473" w14:textId="1A53A550" w:rsidR="001C0280" w:rsidRPr="00476D2F" w:rsidRDefault="001C0280" w:rsidP="008F703C">
      <w:pPr>
        <w:pStyle w:val="Caption"/>
      </w:pPr>
      <w:bookmarkStart w:id="767" w:name="_Toc185900956"/>
      <w:r w:rsidRPr="00476D2F">
        <w:t xml:space="preserve">Table </w:t>
      </w:r>
      <w:r w:rsidR="002C7E76">
        <w:fldChar w:fldCharType="begin"/>
      </w:r>
      <w:r w:rsidR="002C7E76">
        <w:instrText xml:space="preserve"> SEQ Table \* ARABIC </w:instrText>
      </w:r>
      <w:r w:rsidR="002C7E76">
        <w:fldChar w:fldCharType="separate"/>
      </w:r>
      <w:r w:rsidR="004501EF">
        <w:rPr>
          <w:noProof/>
        </w:rPr>
        <w:t>30</w:t>
      </w:r>
      <w:r w:rsidR="002C7E76">
        <w:fldChar w:fldCharType="end"/>
      </w:r>
      <w:r w:rsidRPr="00476D2F">
        <w:t>: Sequencing Rules – Example #3</w:t>
      </w:r>
      <w:bookmarkEnd w:id="767"/>
    </w:p>
    <w:p w14:paraId="29B89E81" w14:textId="356773A9" w:rsidR="00A15C75" w:rsidRPr="00476D2F" w:rsidRDefault="00AC5290" w:rsidP="000630E9">
      <w:pPr>
        <w:ind w:left="1800" w:hanging="1800"/>
      </w:pPr>
      <w:r w:rsidRPr="00476D2F">
        <w:rPr>
          <w:b/>
          <w:bCs/>
          <w:u w:val="single"/>
        </w:rPr>
        <w:t>Important note:</w:t>
      </w:r>
      <w:r w:rsidRPr="00476D2F">
        <w:t xml:space="preserve"> </w:t>
      </w:r>
      <w:r w:rsidRPr="00476D2F">
        <w:tab/>
        <w:t xml:space="preserve">In the very exceptional case where the validation must follow another sequencing pattern, alternative to the </w:t>
      </w:r>
      <w:proofErr w:type="gramStart"/>
      <w:r w:rsidRPr="00476D2F">
        <w:t>aforementioned default</w:t>
      </w:r>
      <w:proofErr w:type="gramEnd"/>
      <w:r w:rsidRPr="00476D2F">
        <w:t xml:space="preserve"> sequence, a full Sequencing Rule will be applied to the specific Data Item or Data Group, </w:t>
      </w:r>
      <w:r w:rsidRPr="00476D2F">
        <w:rPr>
          <w:u w:val="single"/>
        </w:rPr>
        <w:t>including all R/C/T/TRT/BRT (and not only the conflicting ones)</w:t>
      </w:r>
      <w:r w:rsidRPr="00476D2F">
        <w:t xml:space="preserve"> to explicitly define the validation sequence of all Rules/T/TRT/BRT and Conditions attached.</w:t>
      </w:r>
    </w:p>
    <w:p w14:paraId="36EBF498" w14:textId="77777777" w:rsidR="00161F06" w:rsidRPr="00476D2F" w:rsidRDefault="00161F06" w:rsidP="009837F6">
      <w:pPr>
        <w:rPr>
          <w:b/>
          <w:bCs/>
        </w:rPr>
      </w:pPr>
      <w:r w:rsidRPr="00476D2F">
        <w:rPr>
          <w:b/>
          <w:bCs/>
        </w:rPr>
        <w:t xml:space="preserve">Example #4: </w:t>
      </w:r>
    </w:p>
    <w:tbl>
      <w:tblPr>
        <w:tblStyle w:val="TableGrid6"/>
        <w:tblW w:w="0" w:type="auto"/>
        <w:tblLook w:val="04A0" w:firstRow="1" w:lastRow="0" w:firstColumn="1" w:lastColumn="0" w:noHBand="0" w:noVBand="1"/>
      </w:tblPr>
      <w:tblGrid>
        <w:gridCol w:w="2304"/>
        <w:gridCol w:w="4211"/>
        <w:gridCol w:w="2546"/>
      </w:tblGrid>
      <w:tr w:rsidR="00161F06" w:rsidRPr="00110E6A" w14:paraId="71C17E3C" w14:textId="77777777" w:rsidTr="001C0280">
        <w:tc>
          <w:tcPr>
            <w:tcW w:w="2304" w:type="dxa"/>
            <w:shd w:val="clear" w:color="auto" w:fill="002060"/>
          </w:tcPr>
          <w:p w14:paraId="15132DE8" w14:textId="77777777" w:rsidR="00161F06" w:rsidRPr="00476D2F" w:rsidRDefault="00161F06" w:rsidP="00161F06">
            <w:pPr>
              <w:spacing w:before="0"/>
              <w:jc w:val="center"/>
              <w:rPr>
                <w:sz w:val="22"/>
                <w:szCs w:val="22"/>
              </w:rPr>
            </w:pPr>
            <w:r w:rsidRPr="00476D2F">
              <w:rPr>
                <w:sz w:val="22"/>
                <w:szCs w:val="22"/>
              </w:rPr>
              <w:t>Attached S/R/C/T/TRT/BRT</w:t>
            </w:r>
          </w:p>
        </w:tc>
        <w:tc>
          <w:tcPr>
            <w:tcW w:w="4211" w:type="dxa"/>
            <w:shd w:val="clear" w:color="auto" w:fill="002060"/>
          </w:tcPr>
          <w:p w14:paraId="1BD4EA16" w14:textId="77777777" w:rsidR="00161F06" w:rsidRPr="00476D2F" w:rsidRDefault="00161F06" w:rsidP="00161F06">
            <w:pPr>
              <w:spacing w:before="0"/>
              <w:jc w:val="center"/>
              <w:rPr>
                <w:sz w:val="22"/>
                <w:szCs w:val="22"/>
              </w:rPr>
            </w:pPr>
            <w:r w:rsidRPr="00476D2F">
              <w:rPr>
                <w:sz w:val="22"/>
                <w:szCs w:val="22"/>
              </w:rPr>
              <w:t>Sequencing Rule exists?</w:t>
            </w:r>
          </w:p>
        </w:tc>
        <w:tc>
          <w:tcPr>
            <w:tcW w:w="2546" w:type="dxa"/>
            <w:shd w:val="clear" w:color="auto" w:fill="002060"/>
          </w:tcPr>
          <w:p w14:paraId="5225086F" w14:textId="77777777" w:rsidR="00161F06" w:rsidRPr="00476D2F" w:rsidRDefault="00161F06" w:rsidP="00161F06">
            <w:pPr>
              <w:spacing w:before="0"/>
              <w:jc w:val="center"/>
              <w:rPr>
                <w:sz w:val="22"/>
                <w:szCs w:val="22"/>
              </w:rPr>
            </w:pPr>
            <w:r w:rsidRPr="00476D2F">
              <w:rPr>
                <w:sz w:val="22"/>
                <w:szCs w:val="22"/>
              </w:rPr>
              <w:t>Validation order</w:t>
            </w:r>
          </w:p>
        </w:tc>
      </w:tr>
      <w:tr w:rsidR="00161F06" w:rsidRPr="00110E6A" w14:paraId="1D50480C" w14:textId="77777777" w:rsidTr="001C0280">
        <w:trPr>
          <w:trHeight w:val="1315"/>
        </w:trPr>
        <w:tc>
          <w:tcPr>
            <w:tcW w:w="2304" w:type="dxa"/>
          </w:tcPr>
          <w:p w14:paraId="2714C3ED" w14:textId="77777777" w:rsidR="00161F06" w:rsidRPr="00476D2F" w:rsidRDefault="00161F06" w:rsidP="00161F06">
            <w:pPr>
              <w:spacing w:before="0"/>
              <w:jc w:val="center"/>
              <w:rPr>
                <w:sz w:val="22"/>
                <w:szCs w:val="22"/>
              </w:rPr>
            </w:pPr>
            <w:r w:rsidRPr="00476D2F">
              <w:rPr>
                <w:sz w:val="22"/>
                <w:szCs w:val="22"/>
              </w:rPr>
              <w:t>S1111</w:t>
            </w:r>
          </w:p>
          <w:p w14:paraId="62AD25F3" w14:textId="77777777" w:rsidR="00161F06" w:rsidRPr="00476D2F" w:rsidRDefault="00161F06" w:rsidP="00161F06">
            <w:pPr>
              <w:spacing w:before="0"/>
              <w:jc w:val="center"/>
              <w:rPr>
                <w:sz w:val="22"/>
                <w:szCs w:val="22"/>
              </w:rPr>
            </w:pPr>
            <w:r w:rsidRPr="00476D2F">
              <w:rPr>
                <w:sz w:val="22"/>
                <w:szCs w:val="22"/>
              </w:rPr>
              <w:t>B1999</w:t>
            </w:r>
          </w:p>
          <w:p w14:paraId="2795C6BA" w14:textId="77777777" w:rsidR="00161F06" w:rsidRPr="00476D2F" w:rsidRDefault="00161F06" w:rsidP="00161F06">
            <w:pPr>
              <w:spacing w:before="0"/>
              <w:jc w:val="center"/>
              <w:rPr>
                <w:sz w:val="22"/>
                <w:szCs w:val="22"/>
              </w:rPr>
            </w:pPr>
            <w:r w:rsidRPr="00476D2F">
              <w:rPr>
                <w:sz w:val="22"/>
                <w:szCs w:val="22"/>
              </w:rPr>
              <w:t>C0999</w:t>
            </w:r>
          </w:p>
          <w:p w14:paraId="37F5932E" w14:textId="77777777" w:rsidR="00161F06" w:rsidRPr="00476D2F" w:rsidRDefault="00161F06" w:rsidP="00161F06">
            <w:pPr>
              <w:spacing w:before="0"/>
              <w:jc w:val="center"/>
              <w:rPr>
                <w:sz w:val="22"/>
                <w:szCs w:val="22"/>
              </w:rPr>
            </w:pPr>
            <w:r w:rsidRPr="00476D2F">
              <w:rPr>
                <w:sz w:val="22"/>
                <w:szCs w:val="22"/>
              </w:rPr>
              <w:t>C0888</w:t>
            </w:r>
          </w:p>
          <w:p w14:paraId="631C1BBC" w14:textId="77777777" w:rsidR="00161F06" w:rsidRPr="00476D2F" w:rsidRDefault="00161F06" w:rsidP="00161F06">
            <w:pPr>
              <w:spacing w:before="0"/>
              <w:jc w:val="center"/>
              <w:rPr>
                <w:sz w:val="22"/>
                <w:szCs w:val="22"/>
              </w:rPr>
            </w:pPr>
            <w:r w:rsidRPr="00476D2F">
              <w:rPr>
                <w:sz w:val="22"/>
                <w:szCs w:val="22"/>
              </w:rPr>
              <w:t>R0999</w:t>
            </w:r>
          </w:p>
        </w:tc>
        <w:tc>
          <w:tcPr>
            <w:tcW w:w="4211" w:type="dxa"/>
          </w:tcPr>
          <w:p w14:paraId="4860D4D6" w14:textId="77777777" w:rsidR="00161F06" w:rsidRPr="00476D2F" w:rsidRDefault="00161F06" w:rsidP="00161F06">
            <w:pPr>
              <w:spacing w:before="0"/>
              <w:jc w:val="left"/>
              <w:rPr>
                <w:sz w:val="22"/>
                <w:szCs w:val="22"/>
              </w:rPr>
            </w:pPr>
            <w:r w:rsidRPr="00476D2F">
              <w:rPr>
                <w:b/>
                <w:bCs/>
                <w:sz w:val="22"/>
                <w:szCs w:val="22"/>
              </w:rPr>
              <w:t>S1111</w:t>
            </w:r>
            <w:r w:rsidRPr="00476D2F">
              <w:rPr>
                <w:sz w:val="22"/>
                <w:szCs w:val="22"/>
              </w:rPr>
              <w:t xml:space="preserve">: </w:t>
            </w:r>
            <w:r w:rsidRPr="00476D2F">
              <w:rPr>
                <w:i/>
                <w:iCs/>
                <w:sz w:val="22"/>
                <w:szCs w:val="22"/>
              </w:rPr>
              <w:t xml:space="preserve">The validation of </w:t>
            </w:r>
            <w:proofErr w:type="gramStart"/>
            <w:r w:rsidRPr="00476D2F">
              <w:rPr>
                <w:i/>
                <w:iCs/>
                <w:sz w:val="22"/>
                <w:szCs w:val="22"/>
              </w:rPr>
              <w:t>particular Data</w:t>
            </w:r>
            <w:proofErr w:type="gramEnd"/>
            <w:r w:rsidRPr="00476D2F">
              <w:rPr>
                <w:i/>
                <w:iCs/>
                <w:sz w:val="22"/>
                <w:szCs w:val="22"/>
              </w:rPr>
              <w:t xml:space="preserve"> Group/Item shall be performed in the following sequence: C0888 &gt; B1999 &gt; C0999 &gt; R0999</w:t>
            </w:r>
          </w:p>
        </w:tc>
        <w:tc>
          <w:tcPr>
            <w:tcW w:w="2546" w:type="dxa"/>
          </w:tcPr>
          <w:p w14:paraId="45D1F1E7" w14:textId="77777777" w:rsidR="00161F06" w:rsidRPr="00476D2F" w:rsidRDefault="00161F06" w:rsidP="00161F06">
            <w:pPr>
              <w:spacing w:before="0"/>
              <w:jc w:val="center"/>
              <w:rPr>
                <w:sz w:val="22"/>
                <w:szCs w:val="22"/>
              </w:rPr>
            </w:pPr>
            <w:r w:rsidRPr="00476D2F">
              <w:rPr>
                <w:sz w:val="22"/>
                <w:szCs w:val="22"/>
              </w:rPr>
              <w:t>S1111</w:t>
            </w:r>
          </w:p>
          <w:p w14:paraId="223A14CB" w14:textId="77777777" w:rsidR="00161F06" w:rsidRPr="00476D2F" w:rsidRDefault="00161F06" w:rsidP="00161F06">
            <w:pPr>
              <w:spacing w:before="0"/>
              <w:jc w:val="center"/>
              <w:rPr>
                <w:sz w:val="22"/>
                <w:szCs w:val="22"/>
              </w:rPr>
            </w:pPr>
            <w:r w:rsidRPr="00476D2F">
              <w:rPr>
                <w:sz w:val="22"/>
                <w:szCs w:val="22"/>
              </w:rPr>
              <w:t>C0888</w:t>
            </w:r>
          </w:p>
          <w:p w14:paraId="293C7C79" w14:textId="77777777" w:rsidR="00161F06" w:rsidRPr="00476D2F" w:rsidRDefault="00161F06" w:rsidP="00161F06">
            <w:pPr>
              <w:spacing w:before="0"/>
              <w:jc w:val="center"/>
              <w:rPr>
                <w:sz w:val="22"/>
                <w:szCs w:val="22"/>
              </w:rPr>
            </w:pPr>
            <w:r w:rsidRPr="00476D2F">
              <w:rPr>
                <w:sz w:val="22"/>
                <w:szCs w:val="22"/>
              </w:rPr>
              <w:t>B1999</w:t>
            </w:r>
          </w:p>
          <w:p w14:paraId="108007CD" w14:textId="77777777" w:rsidR="00161F06" w:rsidRPr="00476D2F" w:rsidRDefault="00161F06" w:rsidP="00161F06">
            <w:pPr>
              <w:spacing w:before="0"/>
              <w:jc w:val="center"/>
              <w:rPr>
                <w:sz w:val="22"/>
                <w:szCs w:val="22"/>
              </w:rPr>
            </w:pPr>
            <w:r w:rsidRPr="00476D2F">
              <w:rPr>
                <w:sz w:val="22"/>
                <w:szCs w:val="22"/>
              </w:rPr>
              <w:t>C0999</w:t>
            </w:r>
          </w:p>
          <w:p w14:paraId="1AB7EEC9" w14:textId="77777777" w:rsidR="00161F06" w:rsidRPr="00476D2F" w:rsidRDefault="00161F06" w:rsidP="00161F06">
            <w:pPr>
              <w:spacing w:before="0"/>
              <w:jc w:val="center"/>
              <w:rPr>
                <w:sz w:val="22"/>
                <w:szCs w:val="22"/>
              </w:rPr>
            </w:pPr>
            <w:r w:rsidRPr="00476D2F">
              <w:rPr>
                <w:sz w:val="22"/>
                <w:szCs w:val="22"/>
              </w:rPr>
              <w:t>R0999</w:t>
            </w:r>
          </w:p>
        </w:tc>
      </w:tr>
    </w:tbl>
    <w:p w14:paraId="5D2D24AB" w14:textId="59CDF27C" w:rsidR="001C0280" w:rsidRPr="00476D2F" w:rsidRDefault="001C0280" w:rsidP="008F703C">
      <w:pPr>
        <w:pStyle w:val="Caption"/>
      </w:pPr>
      <w:bookmarkStart w:id="768" w:name="_Toc185900957"/>
      <w:r w:rsidRPr="00476D2F">
        <w:t xml:space="preserve">Table </w:t>
      </w:r>
      <w:r w:rsidR="002C7E76">
        <w:fldChar w:fldCharType="begin"/>
      </w:r>
      <w:r w:rsidR="002C7E76">
        <w:instrText xml:space="preserve"> SEQ Table \* ARABIC </w:instrText>
      </w:r>
      <w:r w:rsidR="002C7E76">
        <w:fldChar w:fldCharType="separate"/>
      </w:r>
      <w:r w:rsidR="004501EF">
        <w:rPr>
          <w:noProof/>
        </w:rPr>
        <w:t>31</w:t>
      </w:r>
      <w:r w:rsidR="002C7E76">
        <w:fldChar w:fldCharType="end"/>
      </w:r>
      <w:r w:rsidRPr="00476D2F">
        <w:t>: Sequencing Rules – Example #4</w:t>
      </w:r>
      <w:bookmarkEnd w:id="768"/>
    </w:p>
    <w:bookmarkEnd w:id="765"/>
    <w:p w14:paraId="027D2850" w14:textId="117D8398" w:rsidR="00716550" w:rsidRPr="00476D2F" w:rsidRDefault="00716550" w:rsidP="0002609D">
      <w:r w:rsidRPr="00476D2F">
        <w:t xml:space="preserve">The above logic is reflected in </w:t>
      </w:r>
      <w:r w:rsidRPr="00476D2F">
        <w:fldChar w:fldCharType="begin"/>
      </w:r>
      <w:r w:rsidRPr="00476D2F">
        <w:instrText xml:space="preserve"> REF _Ref525862810 \h </w:instrText>
      </w:r>
      <w:r w:rsidR="008D2375" w:rsidRPr="00476D2F">
        <w:instrText xml:space="preserve"> \* MERGEFORMAT </w:instrText>
      </w:r>
      <w:r w:rsidRPr="00476D2F">
        <w:fldChar w:fldCharType="separate"/>
      </w:r>
      <w:r w:rsidR="004501EF" w:rsidRPr="00476D2F">
        <w:t xml:space="preserve">Figure </w:t>
      </w:r>
      <w:r w:rsidR="004501EF">
        <w:t>7</w:t>
      </w:r>
      <w:r w:rsidRPr="00476D2F">
        <w:fldChar w:fldCharType="end"/>
      </w:r>
      <w:r w:rsidRPr="00476D2F">
        <w:t>.</w:t>
      </w:r>
    </w:p>
    <w:p w14:paraId="5CF750F2" w14:textId="65B405AE" w:rsidR="00C364D7" w:rsidRPr="00476D2F" w:rsidRDefault="00C364D7">
      <w:r w:rsidRPr="00476D2F">
        <w:t>The message validation process must report at least the first error found and it should report as many errors as possible that can be reported.</w:t>
      </w:r>
    </w:p>
    <w:p w14:paraId="3E5FE436" w14:textId="464AD07B" w:rsidR="00C3587E" w:rsidRPr="00476D2F" w:rsidRDefault="005832D9">
      <w:r w:rsidRPr="00476D2F">
        <w:rPr>
          <w:noProof/>
          <w:lang w:val="en-IE" w:eastAsia="en-IE"/>
        </w:rPr>
        <w:drawing>
          <wp:inline distT="0" distB="0" distL="0" distR="0" wp14:anchorId="742DF1F2" wp14:editId="2BDF3CBD">
            <wp:extent cx="5759707" cy="285178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8">
                      <a:extLst>
                        <a:ext uri="{28A0092B-C50C-407E-A947-70E740481C1C}">
                          <a14:useLocalDpi xmlns:a14="http://schemas.microsoft.com/office/drawing/2010/main" val="0"/>
                        </a:ext>
                      </a:extLst>
                    </a:blip>
                    <a:stretch>
                      <a:fillRect/>
                    </a:stretch>
                  </pic:blipFill>
                  <pic:spPr>
                    <a:xfrm>
                      <a:off x="0" y="0"/>
                      <a:ext cx="5759707" cy="2851785"/>
                    </a:xfrm>
                    <a:prstGeom prst="rect">
                      <a:avLst/>
                    </a:prstGeom>
                  </pic:spPr>
                </pic:pic>
              </a:graphicData>
            </a:graphic>
          </wp:inline>
        </w:drawing>
      </w:r>
    </w:p>
    <w:p w14:paraId="38830F63" w14:textId="63055008" w:rsidR="00D7157B" w:rsidRPr="00476D2F" w:rsidRDefault="00D7157B" w:rsidP="008F703C">
      <w:pPr>
        <w:pStyle w:val="Caption"/>
      </w:pPr>
      <w:bookmarkStart w:id="769" w:name="_Ref525862810"/>
      <w:bookmarkStart w:id="770" w:name="_Toc526249267"/>
      <w:bookmarkStart w:id="771" w:name="_Toc185900884"/>
      <w:r w:rsidRPr="00476D2F">
        <w:t xml:space="preserve">Figure </w:t>
      </w:r>
      <w:r w:rsidRPr="00476D2F">
        <w:fldChar w:fldCharType="begin"/>
      </w:r>
      <w:r w:rsidRPr="00476D2F">
        <w:instrText xml:space="preserve"> SEQ Figure \* ARABIC </w:instrText>
      </w:r>
      <w:r w:rsidRPr="00476D2F">
        <w:fldChar w:fldCharType="separate"/>
      </w:r>
      <w:r w:rsidR="004501EF">
        <w:rPr>
          <w:noProof/>
        </w:rPr>
        <w:t>7</w:t>
      </w:r>
      <w:r w:rsidRPr="00476D2F">
        <w:fldChar w:fldCharType="end"/>
      </w:r>
      <w:bookmarkEnd w:id="769"/>
      <w:r w:rsidRPr="00476D2F">
        <w:t xml:space="preserve">: Logic of validations sequence in </w:t>
      </w:r>
      <w:bookmarkEnd w:id="770"/>
      <w:r w:rsidR="00516E8D">
        <w:t>AES-P1, NCTS-P5 and NCTS-P6</w:t>
      </w:r>
      <w:bookmarkEnd w:id="771"/>
    </w:p>
    <w:p w14:paraId="054D9681" w14:textId="4CA8827F" w:rsidR="00AC3A6B" w:rsidRPr="00476D2F" w:rsidRDefault="00AC3A6B">
      <w:pPr>
        <w:spacing w:before="0"/>
        <w:jc w:val="left"/>
        <w:rPr>
          <w:b/>
          <w:sz w:val="28"/>
        </w:rPr>
      </w:pPr>
      <w:bookmarkStart w:id="772" w:name="_Toc473625734"/>
      <w:bookmarkStart w:id="773" w:name="_Toc473732596"/>
      <w:bookmarkStart w:id="774" w:name="_Ref473823216"/>
      <w:bookmarkStart w:id="775" w:name="_Toc473825688"/>
      <w:bookmarkStart w:id="776" w:name="_Toc77048940"/>
      <w:bookmarkStart w:id="777" w:name="_Toc259460327"/>
      <w:bookmarkStart w:id="778" w:name="_Toc526170444"/>
    </w:p>
    <w:p w14:paraId="24EE7274" w14:textId="5DFE714E" w:rsidR="00DF47BE" w:rsidRPr="00476D2F" w:rsidRDefault="00DF47BE" w:rsidP="00453F8A">
      <w:pPr>
        <w:pStyle w:val="Heading2"/>
        <w:ind w:left="851" w:hanging="851"/>
      </w:pPr>
      <w:bookmarkStart w:id="779" w:name="_Ref32236553"/>
      <w:bookmarkStart w:id="780" w:name="_Toc185900707"/>
      <w:r w:rsidRPr="00476D2F">
        <w:t>DDNA consistency</w:t>
      </w:r>
      <w:bookmarkEnd w:id="772"/>
      <w:bookmarkEnd w:id="773"/>
      <w:bookmarkEnd w:id="774"/>
      <w:bookmarkEnd w:id="775"/>
      <w:bookmarkEnd w:id="776"/>
      <w:bookmarkEnd w:id="777"/>
      <w:r w:rsidR="004B5E88" w:rsidRPr="00476D2F">
        <w:t xml:space="preserve"> for NCTS-P4, ECS-P2 and ICS-P1</w:t>
      </w:r>
      <w:bookmarkEnd w:id="778"/>
      <w:bookmarkEnd w:id="779"/>
      <w:bookmarkEnd w:id="780"/>
    </w:p>
    <w:p w14:paraId="24EE7275" w14:textId="77777777" w:rsidR="00DF47BE" w:rsidRPr="00476D2F" w:rsidRDefault="00DF47BE">
      <w:r w:rsidRPr="00476D2F">
        <w:t>The Information Exchanges for the movement systems are aligned with the Single Administrative Message (SAM) Mapping Guide. As the SAM Mapping Guide covers import</w:t>
      </w:r>
      <w:r w:rsidR="00856DBB" w:rsidRPr="00476D2F">
        <w:t xml:space="preserve"> and</w:t>
      </w:r>
      <w:r w:rsidRPr="00476D2F">
        <w:t xml:space="preserve"> export, and needs to cover each Customs system, changes have been made to Information Exchanges in some cases where more detail needed to be added. </w:t>
      </w:r>
    </w:p>
    <w:p w14:paraId="24EE7276" w14:textId="666F19A6" w:rsidR="00DF47BE" w:rsidRPr="00476D2F" w:rsidRDefault="00DF47BE">
      <w:pPr>
        <w:tabs>
          <w:tab w:val="left" w:pos="851"/>
        </w:tabs>
      </w:pPr>
      <w:r w:rsidRPr="00476D2F">
        <w:t>The details of all changes between the DDNA TMS and the SAM and/or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are included in the corresponding Appendix Q.</w:t>
      </w:r>
    </w:p>
    <w:p w14:paraId="24EE7277" w14:textId="67352B49" w:rsidR="00DF47BE" w:rsidRPr="00476D2F" w:rsidRDefault="00DF47BE">
      <w:r w:rsidRPr="00476D2F">
        <w:t>Since these appendices define the detailed list of the Technical Message Structures, they start by first explaining the deviations from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and the SAM Mapping Guide.</w:t>
      </w:r>
    </w:p>
    <w:p w14:paraId="24EE7278" w14:textId="77777777" w:rsidR="00DF47BE" w:rsidRPr="00476D2F" w:rsidRDefault="00DF47BE">
      <w:r w:rsidRPr="00476D2F">
        <w:t>As a general overview the major changes between DDNA TMS and FSS FMS and SAM are:</w:t>
      </w:r>
    </w:p>
    <w:p w14:paraId="24EE7279" w14:textId="5E6DFD61" w:rsidR="00DF47BE" w:rsidRPr="00476D2F" w:rsidRDefault="00DF47BE" w:rsidP="00117A38">
      <w:pPr>
        <w:numPr>
          <w:ilvl w:val="0"/>
          <w:numId w:val="34"/>
        </w:numPr>
        <w:spacing w:before="120" w:after="120"/>
      </w:pPr>
      <w:r w:rsidRPr="00476D2F">
        <w:t>Changes in the naming conventions – some names have been changed between DDNA and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w:t>
      </w:r>
      <w:r w:rsidR="00C17E8E" w:rsidRPr="00476D2F">
        <w:t>;</w:t>
      </w:r>
    </w:p>
    <w:p w14:paraId="24EE727A" w14:textId="7CA5E3CF" w:rsidR="00DF47BE" w:rsidRPr="00476D2F" w:rsidRDefault="00DF47BE" w:rsidP="00117A38">
      <w:pPr>
        <w:numPr>
          <w:ilvl w:val="0"/>
          <w:numId w:val="34"/>
        </w:numPr>
        <w:spacing w:before="120" w:after="120"/>
      </w:pPr>
      <w:r w:rsidRPr="00476D2F">
        <w:t xml:space="preserve">Expansion of Information Exchanges inside other Information Exchanges </w:t>
      </w:r>
      <w:r w:rsidR="0094247C" w:rsidRPr="00476D2F">
        <w:t>–</w:t>
      </w:r>
      <w:r w:rsidRPr="00476D2F">
        <w:t xml:space="preserv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presents some messages inside messages. In DDNA, the content of the sub-messages has been put in the master-message</w:t>
      </w:r>
      <w:r w:rsidR="00C17E8E" w:rsidRPr="00476D2F">
        <w:t>;</w:t>
      </w:r>
    </w:p>
    <w:p w14:paraId="24EE727B" w14:textId="73A05488" w:rsidR="00DF47BE" w:rsidRPr="00476D2F" w:rsidRDefault="00DF47BE"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r w:rsidR="00C17E8E" w:rsidRPr="00476D2F">
        <w:t>;</w:t>
      </w:r>
    </w:p>
    <w:p w14:paraId="24EE727C" w14:textId="77777777" w:rsidR="00DF47BE" w:rsidRPr="00476D2F" w:rsidRDefault="00DF47BE" w:rsidP="00117A38">
      <w:pPr>
        <w:numPr>
          <w:ilvl w:val="0"/>
          <w:numId w:val="34"/>
        </w:numPr>
        <w:spacing w:before="120" w:after="120"/>
      </w:pPr>
      <w:bookmarkStart w:id="781" w:name="_Toc472401184"/>
      <w:bookmarkStart w:id="782" w:name="_Toc473625736"/>
      <w:bookmarkStart w:id="783" w:name="_Toc473732598"/>
      <w:bookmarkStart w:id="784" w:name="_Toc473825690"/>
      <w:r w:rsidRPr="00476D2F">
        <w:t>Implementation of FMS conditions and rules</w:t>
      </w:r>
      <w:bookmarkEnd w:id="781"/>
      <w:bookmarkEnd w:id="782"/>
      <w:bookmarkEnd w:id="783"/>
      <w:bookmarkEnd w:id="784"/>
      <w:r w:rsidR="00C17E8E" w:rsidRPr="00476D2F">
        <w:t>;</w:t>
      </w:r>
    </w:p>
    <w:p w14:paraId="09706925" w14:textId="173337A7" w:rsidR="004B5E88" w:rsidRPr="00476D2F" w:rsidRDefault="00DF47BE" w:rsidP="00117A38">
      <w:pPr>
        <w:numPr>
          <w:ilvl w:val="0"/>
          <w:numId w:val="34"/>
        </w:numPr>
        <w:spacing w:before="120" w:after="120"/>
      </w:pPr>
      <w:r w:rsidRPr="00476D2F">
        <w:t>Technical Rules and Conditions.</w:t>
      </w:r>
    </w:p>
    <w:p w14:paraId="1B94C3A7" w14:textId="0EC19262" w:rsidR="004B5E88" w:rsidRPr="00476D2F" w:rsidRDefault="004B5E88" w:rsidP="00453F8A">
      <w:pPr>
        <w:pStyle w:val="Heading2"/>
        <w:ind w:left="851" w:hanging="851"/>
      </w:pPr>
      <w:bookmarkStart w:id="785" w:name="_Ref525655985"/>
      <w:bookmarkStart w:id="786" w:name="_Toc526170445"/>
      <w:bookmarkStart w:id="787" w:name="_Toc185900708"/>
      <w:r w:rsidRPr="00476D2F">
        <w:t xml:space="preserve">DDNA consistency for </w:t>
      </w:r>
      <w:bookmarkEnd w:id="785"/>
      <w:bookmarkEnd w:id="786"/>
      <w:r w:rsidR="00516E8D">
        <w:t>AES-P1, NCTS-P5 and NCTS-P6</w:t>
      </w:r>
      <w:bookmarkEnd w:id="787"/>
    </w:p>
    <w:p w14:paraId="0B495D0E" w14:textId="0A55B7DF" w:rsidR="004B5E88" w:rsidRPr="00476D2F" w:rsidRDefault="000D642E" w:rsidP="003B51E7">
      <w:pPr>
        <w:tabs>
          <w:tab w:val="left" w:pos="851"/>
        </w:tabs>
      </w:pPr>
      <w:r w:rsidRPr="00476D2F">
        <w:t>The Information Exchanges for the movement systems are aligned with the UCC Data Annex B</w:t>
      </w:r>
      <w:r w:rsidR="00C55E4E" w:rsidRPr="00476D2F">
        <w:t xml:space="preserve"> and EUCDM</w:t>
      </w:r>
      <w:r w:rsidRPr="00476D2F">
        <w:t>.</w:t>
      </w:r>
      <w:r w:rsidR="00C55E4E" w:rsidRPr="00476D2F">
        <w:t xml:space="preserve"> Any deviations will be justified.</w:t>
      </w:r>
      <w:r w:rsidRPr="00476D2F">
        <w:t xml:space="preserve"> </w:t>
      </w:r>
      <w:r w:rsidR="004B5E88" w:rsidRPr="00476D2F">
        <w:t>The details of all changes between the DDNA TMS and [</w:t>
      </w:r>
      <w:r w:rsidR="004B5E88" w:rsidRPr="00476D2F">
        <w:rPr>
          <w:bCs/>
        </w:rPr>
        <w:fldChar w:fldCharType="begin"/>
      </w:r>
      <w:r w:rsidR="004B5E88" w:rsidRPr="00476D2F">
        <w:instrText xml:space="preserve"> REF L4_BPM_AES \h </w:instrText>
      </w:r>
      <w:r w:rsidR="008D2375" w:rsidRPr="00476D2F">
        <w:rPr>
          <w:bCs/>
        </w:rPr>
        <w:instrText xml:space="preserve"> \* MERGEFORMAT </w:instrText>
      </w:r>
      <w:r w:rsidR="004B5E88" w:rsidRPr="00476D2F">
        <w:rPr>
          <w:bCs/>
        </w:rPr>
      </w:r>
      <w:r w:rsidR="004B5E88" w:rsidRPr="00476D2F">
        <w:rPr>
          <w:bCs/>
        </w:rPr>
        <w:fldChar w:fldCharType="separate"/>
      </w:r>
      <w:r w:rsidR="004501EF" w:rsidRPr="000C1B4B">
        <w:rPr>
          <w:szCs w:val="24"/>
        </w:rPr>
        <w:t>R</w:t>
      </w:r>
      <w:r w:rsidR="004501EF">
        <w:rPr>
          <w:szCs w:val="24"/>
        </w:rPr>
        <w:t>27</w:t>
      </w:r>
      <w:r w:rsidR="004B5E88" w:rsidRPr="00476D2F">
        <w:rPr>
          <w:bCs/>
        </w:rPr>
        <w:fldChar w:fldCharType="end"/>
      </w:r>
      <w:r w:rsidR="004B5E88" w:rsidRPr="00476D2F">
        <w:t>], [</w:t>
      </w:r>
      <w:r w:rsidR="004B5E88" w:rsidRPr="00476D2F">
        <w:fldChar w:fldCharType="begin"/>
      </w:r>
      <w:r w:rsidR="004B5E88" w:rsidRPr="00476D2F">
        <w:instrText xml:space="preserve"> REF L4_BPM_NCTS \h </w:instrText>
      </w:r>
      <w:r w:rsidR="008D2375" w:rsidRPr="00476D2F">
        <w:instrText xml:space="preserve"> \* MERGEFORMAT </w:instrText>
      </w:r>
      <w:r w:rsidR="004B5E88" w:rsidRPr="00476D2F">
        <w:fldChar w:fldCharType="separate"/>
      </w:r>
      <w:r w:rsidR="004501EF" w:rsidRPr="000C1B4B">
        <w:rPr>
          <w:szCs w:val="24"/>
        </w:rPr>
        <w:t>R</w:t>
      </w:r>
      <w:r w:rsidR="004501EF">
        <w:rPr>
          <w:szCs w:val="24"/>
        </w:rPr>
        <w:t>28</w:t>
      </w:r>
      <w:r w:rsidR="004B5E88" w:rsidRPr="00476D2F">
        <w:fldChar w:fldCharType="end"/>
      </w:r>
      <w:r w:rsidR="004B5E88" w:rsidRPr="00476D2F">
        <w:t>] are included in the corresponding Appendix Q.</w:t>
      </w:r>
    </w:p>
    <w:p w14:paraId="0A063EB4" w14:textId="77777777" w:rsidR="00A83AEA" w:rsidRPr="00476D2F" w:rsidRDefault="00A83AEA" w:rsidP="00DB5464">
      <w:pPr>
        <w:spacing w:before="120" w:after="120"/>
        <w:jc w:val="left"/>
      </w:pPr>
    </w:p>
    <w:p w14:paraId="10C2EE47" w14:textId="1E71ACFE" w:rsidR="00A83AEA" w:rsidRPr="00476D2F" w:rsidRDefault="00A83AEA" w:rsidP="00DB5464">
      <w:pPr>
        <w:spacing w:before="120" w:after="120"/>
        <w:jc w:val="left"/>
        <w:sectPr w:rsidR="00A83AEA" w:rsidRPr="00476D2F" w:rsidSect="001C16AA">
          <w:type w:val="continuous"/>
          <w:pgSz w:w="11907" w:h="16840" w:code="9"/>
          <w:pgMar w:top="1418" w:right="1418" w:bottom="1418" w:left="1418" w:header="720" w:footer="720" w:gutter="0"/>
          <w:cols w:space="720"/>
        </w:sectPr>
      </w:pPr>
    </w:p>
    <w:p w14:paraId="24EE727D" w14:textId="42F15A92" w:rsidR="004B5E88" w:rsidRPr="00476D2F" w:rsidRDefault="004B5E88" w:rsidP="00DB5464">
      <w:pPr>
        <w:spacing w:before="120" w:after="120"/>
        <w:jc w:val="left"/>
        <w:sectPr w:rsidR="004B5E88" w:rsidRPr="00476D2F" w:rsidSect="001C16AA">
          <w:type w:val="continuous"/>
          <w:pgSz w:w="11907" w:h="16840" w:code="9"/>
          <w:pgMar w:top="1418" w:right="1418" w:bottom="1418" w:left="1418" w:header="720" w:footer="720" w:gutter="0"/>
          <w:cols w:space="720"/>
        </w:sectPr>
      </w:pPr>
    </w:p>
    <w:p w14:paraId="24EE727E" w14:textId="77777777" w:rsidR="00DF47BE" w:rsidRPr="00476D2F" w:rsidRDefault="00DF47BE" w:rsidP="00590FF9">
      <w:pPr>
        <w:pStyle w:val="Heading1"/>
      </w:pPr>
      <w:bookmarkStart w:id="788" w:name="_Design_principles"/>
      <w:bookmarkStart w:id="789" w:name="_Toc473625739"/>
      <w:bookmarkStart w:id="790" w:name="_Toc473732601"/>
      <w:bookmarkStart w:id="791" w:name="_Toc473825693"/>
      <w:bookmarkStart w:id="792" w:name="_Ref474567393"/>
      <w:bookmarkStart w:id="793" w:name="_Ref474567403"/>
      <w:bookmarkStart w:id="794" w:name="_Ref26956956"/>
      <w:bookmarkStart w:id="795" w:name="_Ref26957193"/>
      <w:bookmarkStart w:id="796" w:name="_Ref26957220"/>
      <w:bookmarkStart w:id="797" w:name="_Ref26957674"/>
      <w:bookmarkStart w:id="798" w:name="_Ref26958426"/>
      <w:bookmarkStart w:id="799" w:name="_Ref27490231"/>
      <w:bookmarkStart w:id="800" w:name="_Toc77048941"/>
      <w:bookmarkEnd w:id="788"/>
      <w:r w:rsidRPr="00476D2F">
        <w:t xml:space="preserve"> </w:t>
      </w:r>
      <w:bookmarkStart w:id="801" w:name="_Toc259460328"/>
      <w:bookmarkStart w:id="802" w:name="_Toc526170446"/>
      <w:bookmarkStart w:id="803" w:name="_Ref69311645"/>
      <w:r w:rsidRPr="00476D2F">
        <w:t xml:space="preserve">Design </w:t>
      </w:r>
      <w:proofErr w:type="gramStart"/>
      <w:r w:rsidRPr="00476D2F">
        <w:t>principles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roofErr w:type="gramEnd"/>
    </w:p>
    <w:p w14:paraId="24EE727F" w14:textId="77777777" w:rsidR="00DF47BE" w:rsidRPr="00476D2F" w:rsidRDefault="00DF47BE">
      <w:pPr>
        <w:pStyle w:val="Heading2"/>
      </w:pPr>
      <w:bookmarkStart w:id="804" w:name="_Toc473825694"/>
      <w:bookmarkStart w:id="805" w:name="_Toc77048942"/>
      <w:bookmarkStart w:id="806" w:name="_Toc259460329"/>
      <w:bookmarkStart w:id="807" w:name="_Toc526170447"/>
      <w:bookmarkStart w:id="808" w:name="_Toc185900709"/>
      <w:r w:rsidRPr="00476D2F">
        <w:t>Approach</w:t>
      </w:r>
      <w:bookmarkEnd w:id="804"/>
      <w:bookmarkEnd w:id="805"/>
      <w:bookmarkEnd w:id="806"/>
      <w:bookmarkEnd w:id="807"/>
      <w:bookmarkEnd w:id="808"/>
    </w:p>
    <w:p w14:paraId="24EE7280" w14:textId="30599595" w:rsidR="00DF47BE" w:rsidRPr="00476D2F" w:rsidRDefault="00DF47BE">
      <w:r w:rsidRPr="00476D2F">
        <w:t xml:space="preserve">Every Information Exchange needs to be in a structure that conforms to this document (TMS). The TMS needs to be formatted in either EDIFACT or XML format, as specified within this document in </w:t>
      </w:r>
      <w:r w:rsidR="00A9312B" w:rsidRPr="00476D2F">
        <w:fldChar w:fldCharType="begin"/>
      </w:r>
      <w:r w:rsidR="00A9312B" w:rsidRPr="00476D2F">
        <w:instrText xml:space="preserve"> REF _Ref521757626 \h  \* MERGEFORMAT </w:instrText>
      </w:r>
      <w:r w:rsidR="00A9312B" w:rsidRPr="00476D2F">
        <w:fldChar w:fldCharType="separate"/>
      </w:r>
      <w:r w:rsidR="004501EF" w:rsidRPr="00476D2F">
        <w:t>EDIFACT message formatting</w:t>
      </w:r>
      <w:r w:rsidR="00A9312B" w:rsidRPr="00476D2F">
        <w:fldChar w:fldCharType="end"/>
      </w:r>
      <w:r w:rsidRPr="00476D2F">
        <w:t xml:space="preserve"> </w:t>
      </w:r>
      <w:r w:rsidR="00AC03B6" w:rsidRPr="00476D2F">
        <w:t>(</w:t>
      </w:r>
      <w:r w:rsidR="0078099E" w:rsidRPr="00476D2F">
        <w:fldChar w:fldCharType="begin"/>
      </w:r>
      <w:r w:rsidR="0078099E" w:rsidRPr="00476D2F">
        <w:instrText xml:space="preserve"> REF _Ref521757626 \r \h </w:instrText>
      </w:r>
      <w:r w:rsidR="0078099E" w:rsidRPr="00476D2F">
        <w:fldChar w:fldCharType="separate"/>
      </w:r>
      <w:r w:rsidR="004501EF">
        <w:t>VI</w:t>
      </w:r>
      <w:r w:rsidR="0078099E" w:rsidRPr="00476D2F">
        <w:fldChar w:fldCharType="end"/>
      </w:r>
      <w:r w:rsidR="00AC03B6" w:rsidRPr="00476D2F">
        <w:t xml:space="preserve">) </w:t>
      </w:r>
      <w:r w:rsidRPr="00476D2F">
        <w:t xml:space="preserve">and </w:t>
      </w:r>
      <w:r w:rsidR="00A9312B" w:rsidRPr="00476D2F">
        <w:fldChar w:fldCharType="begin"/>
      </w:r>
      <w:r w:rsidR="00A9312B" w:rsidRPr="00476D2F">
        <w:instrText xml:space="preserve"> REF _Ref30826238 \h  \* MERGEFORMAT </w:instrText>
      </w:r>
      <w:r w:rsidR="00A9312B" w:rsidRPr="00476D2F">
        <w:fldChar w:fldCharType="separate"/>
      </w:r>
      <w:r w:rsidR="004501EF" w:rsidRPr="00476D2F">
        <w:t>XML message formatting</w:t>
      </w:r>
      <w:r w:rsidR="00A9312B" w:rsidRPr="00476D2F">
        <w:fldChar w:fldCharType="end"/>
      </w:r>
      <w:r w:rsidR="00AC03B6" w:rsidRPr="00476D2F">
        <w:t xml:space="preserve"> (</w:t>
      </w:r>
      <w:r w:rsidR="00AC03B6" w:rsidRPr="00476D2F">
        <w:fldChar w:fldCharType="begin"/>
      </w:r>
      <w:r w:rsidR="00AC03B6" w:rsidRPr="00476D2F">
        <w:instrText xml:space="preserve"> REF _Ref530147124 \r \h </w:instrText>
      </w:r>
      <w:r w:rsidR="00AC03B6" w:rsidRPr="00476D2F">
        <w:fldChar w:fldCharType="separate"/>
      </w:r>
      <w:r w:rsidR="004501EF">
        <w:t>VII</w:t>
      </w:r>
      <w:r w:rsidR="00AC03B6" w:rsidRPr="00476D2F">
        <w:fldChar w:fldCharType="end"/>
      </w:r>
      <w:r w:rsidR="00AC03B6" w:rsidRPr="00476D2F">
        <w:t>)</w:t>
      </w:r>
      <w:r w:rsidRPr="00476D2F">
        <w:t xml:space="preserve">. </w:t>
      </w:r>
    </w:p>
    <w:p w14:paraId="24EE7281" w14:textId="34EACAE5" w:rsidR="00DF47BE" w:rsidRPr="00476D2F" w:rsidRDefault="00DF47BE">
      <w:r w:rsidRPr="00476D2F">
        <w:t xml:space="preserve">The formatted message needs to be transported across CCN/CSI or across the Inter(Extra)net according to the rules laid out in </w:t>
      </w:r>
      <w:r w:rsidR="00A9312B" w:rsidRPr="00476D2F">
        <w:fldChar w:fldCharType="begin"/>
      </w:r>
      <w:r w:rsidR="00A9312B" w:rsidRPr="00476D2F">
        <w:instrText xml:space="preserve"> REF _Ref30826689 \h  \* MERGEFORMAT </w:instrText>
      </w:r>
      <w:r w:rsidR="00A9312B" w:rsidRPr="00476D2F">
        <w:fldChar w:fldCharType="separate"/>
      </w:r>
      <w:r w:rsidR="004501EF" w:rsidRPr="00476D2F">
        <w:t>Transport of messages via CCN/CSI</w:t>
      </w:r>
      <w:r w:rsidR="00A9312B" w:rsidRPr="00476D2F">
        <w:fldChar w:fldCharType="end"/>
      </w:r>
      <w:r w:rsidRPr="00476D2F">
        <w:t xml:space="preserve"> and </w:t>
      </w:r>
      <w:r w:rsidR="00A9312B" w:rsidRPr="00476D2F">
        <w:fldChar w:fldCharType="begin"/>
      </w:r>
      <w:r w:rsidR="00A9312B" w:rsidRPr="00476D2F">
        <w:instrText xml:space="preserve"> REF _Ref30826714 \h  \* MERGEFORMAT </w:instrText>
      </w:r>
      <w:r w:rsidR="00A9312B" w:rsidRPr="00476D2F">
        <w:fldChar w:fldCharType="separate"/>
      </w:r>
      <w:r w:rsidR="004501EF" w:rsidRPr="00476D2F">
        <w:t xml:space="preserve">Transport of messages via </w:t>
      </w:r>
      <w:r w:rsidR="004501EF">
        <w:t>CCN</w:t>
      </w:r>
      <w:r w:rsidR="004501EF" w:rsidRPr="00476D2F">
        <w:t xml:space="preserve"> </w:t>
      </w:r>
      <w:r w:rsidR="00A9312B" w:rsidRPr="00476D2F">
        <w:fldChar w:fldCharType="end"/>
      </w:r>
    </w:p>
    <w:p w14:paraId="24EE7282" w14:textId="19832AA7" w:rsidR="00DF47BE" w:rsidRPr="00476D2F" w:rsidRDefault="00DF47BE">
      <w:r w:rsidRPr="00476D2F">
        <w:t xml:space="preserve">This applies only to </w:t>
      </w:r>
      <w:r w:rsidR="00AC03B6" w:rsidRPr="00476D2F">
        <w:t xml:space="preserve">the </w:t>
      </w:r>
      <w:r w:rsidRPr="00476D2F">
        <w:t>mandatory exchanges. For the (strongly) recommended exchanges, it is highly advised to use similar conventions and rules.</w:t>
      </w:r>
    </w:p>
    <w:p w14:paraId="24EE7283" w14:textId="77777777" w:rsidR="00DF47BE" w:rsidRPr="00476D2F" w:rsidRDefault="00DF47BE">
      <w:pPr>
        <w:pStyle w:val="BodyTextIndent"/>
      </w:pPr>
      <w:bookmarkStart w:id="809" w:name="_Toc413474192"/>
      <w:bookmarkStart w:id="810" w:name="_Toc472401177"/>
      <w:bookmarkStart w:id="811" w:name="_Toc473625741"/>
      <w:r w:rsidRPr="00476D2F">
        <w:t>Because Information Exchanges are used to update data of Customs operations held by different applications the data needs to be uniquely identifiable. Not all data is uniquely identifiable. Therefore, the following rules are applied to updates of operation data:</w:t>
      </w:r>
    </w:p>
    <w:p w14:paraId="24EE7284" w14:textId="77777777" w:rsidR="00DF47BE" w:rsidRPr="00476D2F" w:rsidRDefault="00DF47BE" w:rsidP="00117A38">
      <w:pPr>
        <w:numPr>
          <w:ilvl w:val="0"/>
          <w:numId w:val="34"/>
        </w:numPr>
        <w:spacing w:before="120" w:after="120"/>
        <w:jc w:val="left"/>
      </w:pPr>
      <w:r w:rsidRPr="00476D2F">
        <w:t xml:space="preserve">Key fields: </w:t>
      </w:r>
    </w:p>
    <w:p w14:paraId="24EE7285" w14:textId="56209F73" w:rsidR="00DF47BE" w:rsidRPr="00476D2F" w:rsidRDefault="00DF47BE" w:rsidP="00117A38">
      <w:pPr>
        <w:numPr>
          <w:ilvl w:val="1"/>
          <w:numId w:val="34"/>
        </w:numPr>
        <w:spacing w:before="120" w:after="120"/>
        <w:jc w:val="left"/>
      </w:pPr>
      <w:r w:rsidRPr="00476D2F">
        <w:t>The MRN is a key to the Customs operation. It is unique and refers to a specific Customs system movement. Each goods item is uniquely identified by its goods item number</w:t>
      </w:r>
      <w:r w:rsidR="00306B82">
        <w:t xml:space="preserve"> </w:t>
      </w:r>
      <w:r w:rsidR="00306B82" w:rsidRPr="00306B82">
        <w:t>(for legacy systems, i.e. NCTS-P4, ECS-P2 and ICS-P1) or declaration goods item number (for new systems, i.e. NCTS-P5, NCTS-P6 and AES-P1)</w:t>
      </w:r>
      <w:r w:rsidRPr="00476D2F">
        <w:t xml:space="preserve"> within an MRN:</w:t>
      </w:r>
    </w:p>
    <w:p w14:paraId="24EE7286" w14:textId="77777777" w:rsidR="00DF47BE" w:rsidRPr="00476D2F" w:rsidRDefault="00DF47BE" w:rsidP="00117A38">
      <w:pPr>
        <w:numPr>
          <w:ilvl w:val="2"/>
          <w:numId w:val="34"/>
        </w:numPr>
        <w:spacing w:before="120" w:after="120"/>
        <w:jc w:val="left"/>
      </w:pPr>
      <w:r w:rsidRPr="00476D2F">
        <w:t>If information regarding an MRN needs to be changed, the MRN identifies the operation</w:t>
      </w:r>
      <w:r w:rsidR="00C17E8E" w:rsidRPr="00476D2F">
        <w:t>;</w:t>
      </w:r>
    </w:p>
    <w:p w14:paraId="24EE7287" w14:textId="0D773D95" w:rsidR="00DF47BE" w:rsidRPr="00476D2F" w:rsidRDefault="00DF47BE" w:rsidP="00117A38">
      <w:pPr>
        <w:numPr>
          <w:ilvl w:val="2"/>
          <w:numId w:val="34"/>
        </w:numPr>
        <w:spacing w:before="120" w:after="120"/>
        <w:jc w:val="left"/>
      </w:pPr>
      <w:r w:rsidRPr="00476D2F">
        <w:t xml:space="preserve">If information regarding a particular goods item needs to be changed, the goods item number of that </w:t>
      </w:r>
      <w:proofErr w:type="gramStart"/>
      <w:r w:rsidRPr="00476D2F">
        <w:t>particular goods item</w:t>
      </w:r>
      <w:proofErr w:type="gramEnd"/>
      <w:r w:rsidRPr="00476D2F">
        <w:t xml:space="preserve"> is exchanged, together with the changed information</w:t>
      </w:r>
      <w:r w:rsidR="0029367D">
        <w:t>.</w:t>
      </w:r>
    </w:p>
    <w:p w14:paraId="24EE7288" w14:textId="77777777" w:rsidR="00DF47BE" w:rsidRDefault="00DF47BE" w:rsidP="00117A38">
      <w:pPr>
        <w:numPr>
          <w:ilvl w:val="1"/>
          <w:numId w:val="34"/>
        </w:numPr>
        <w:spacing w:before="120" w:after="120"/>
        <w:jc w:val="left"/>
      </w:pPr>
      <w:r w:rsidRPr="00476D2F">
        <w:t>The GRN is a key to uniquely identify the Guarantee Information in Transit</w:t>
      </w:r>
      <w:r w:rsidR="00C17E8E" w:rsidRPr="00476D2F">
        <w:t>;</w:t>
      </w:r>
    </w:p>
    <w:p w14:paraId="2379D17E" w14:textId="36A42E0B" w:rsidR="00E46B95" w:rsidRPr="00476D2F" w:rsidRDefault="00E46B95" w:rsidP="00117A38">
      <w:pPr>
        <w:numPr>
          <w:ilvl w:val="1"/>
          <w:numId w:val="34"/>
        </w:numPr>
        <w:spacing w:before="120" w:after="120"/>
        <w:jc w:val="left"/>
      </w:pPr>
      <w:r>
        <w:t>The ENS</w:t>
      </w:r>
      <w:r w:rsidR="00035FC8">
        <w:t xml:space="preserve"> MRN </w:t>
      </w:r>
      <w:r w:rsidR="00035FC8" w:rsidRPr="00476D2F">
        <w:t xml:space="preserve">is a unique identifier </w:t>
      </w:r>
      <w:r w:rsidR="00B318FC" w:rsidRPr="00B318FC">
        <w:t>for an ENS filing and is allocated by the Customs Application that</w:t>
      </w:r>
      <w:r w:rsidR="00035FC8" w:rsidRPr="00476D2F">
        <w:t xml:space="preserve"> (after validation) accepts/registers the received declaration data</w:t>
      </w:r>
      <w:r w:rsidR="0086380E">
        <w:t>.</w:t>
      </w:r>
    </w:p>
    <w:p w14:paraId="24EE7289" w14:textId="77777777" w:rsidR="00DF47BE" w:rsidRPr="00476D2F" w:rsidRDefault="00DF47BE" w:rsidP="00117A38">
      <w:pPr>
        <w:numPr>
          <w:ilvl w:val="0"/>
          <w:numId w:val="34"/>
        </w:numPr>
        <w:spacing w:before="120" w:after="120"/>
        <w:jc w:val="left"/>
      </w:pPr>
      <w:r w:rsidRPr="00476D2F">
        <w:t>Non-key fields: That information that is not uniquely identifiable (e.g. with an MRN or goods item number) is completely exchanged and replaces the information that has already been exchanged. For instance, if a new goods item needs to replace an existing goods item, the existing goods item number with the new information replaces the previously exchanged information of that goods item.</w:t>
      </w:r>
    </w:p>
    <w:p w14:paraId="66439B67" w14:textId="77777777" w:rsidR="00B40DE5" w:rsidRPr="00476D2F" w:rsidRDefault="00B40DE5">
      <w:pPr>
        <w:spacing w:before="0"/>
        <w:jc w:val="left"/>
        <w:rPr>
          <w:b/>
          <w:sz w:val="28"/>
        </w:rPr>
      </w:pPr>
      <w:bookmarkStart w:id="812" w:name="_Toc473732603"/>
      <w:bookmarkStart w:id="813" w:name="_Toc473825695"/>
      <w:bookmarkStart w:id="814" w:name="_Toc77048943"/>
      <w:bookmarkStart w:id="815" w:name="_Ref212550840"/>
      <w:bookmarkStart w:id="816" w:name="_Ref212550861"/>
      <w:bookmarkStart w:id="817" w:name="_Toc259460330"/>
      <w:bookmarkStart w:id="818" w:name="_Toc526170448"/>
      <w:r w:rsidRPr="00476D2F">
        <w:br w:type="page"/>
      </w:r>
    </w:p>
    <w:p w14:paraId="24EE728A" w14:textId="2D425F02" w:rsidR="00DF47BE" w:rsidRPr="00476D2F" w:rsidRDefault="00DF47BE">
      <w:pPr>
        <w:pStyle w:val="Heading2"/>
      </w:pPr>
      <w:bookmarkStart w:id="819" w:name="_Ref46395850"/>
      <w:bookmarkStart w:id="820" w:name="_Toc185900710"/>
      <w:r w:rsidRPr="00476D2F">
        <w:t>Character Sets</w:t>
      </w:r>
      <w:bookmarkEnd w:id="809"/>
      <w:bookmarkEnd w:id="810"/>
      <w:bookmarkEnd w:id="811"/>
      <w:r w:rsidRPr="00476D2F">
        <w:t xml:space="preserve"> and Data Item </w:t>
      </w:r>
      <w:bookmarkEnd w:id="812"/>
      <w:r w:rsidRPr="00476D2F">
        <w:t>conventions</w:t>
      </w:r>
      <w:bookmarkEnd w:id="813"/>
      <w:bookmarkEnd w:id="814"/>
      <w:bookmarkEnd w:id="815"/>
      <w:bookmarkEnd w:id="816"/>
      <w:bookmarkEnd w:id="817"/>
      <w:bookmarkEnd w:id="818"/>
      <w:bookmarkEnd w:id="819"/>
      <w:bookmarkEnd w:id="820"/>
    </w:p>
    <w:p w14:paraId="24EE728B" w14:textId="0B09D8CD" w:rsidR="00DF47BE" w:rsidRPr="00476D2F" w:rsidRDefault="00DF47BE">
      <w:pPr>
        <w:pStyle w:val="BodyTextIndent"/>
      </w:pPr>
      <w:bookmarkStart w:id="821" w:name="_Toc399411943"/>
      <w:bookmarkStart w:id="822" w:name="_Toc400963007"/>
      <w:bookmarkStart w:id="823" w:name="_Toc404515705"/>
      <w:bookmarkStart w:id="824" w:name="_Toc413474193"/>
      <w:bookmarkStart w:id="825" w:name="_Toc472401178"/>
      <w:r w:rsidRPr="00476D2F">
        <w:t xml:space="preserve">Every NA may maintain locally different character set(s) and Data Item conventions. These have usually been selected </w:t>
      </w:r>
      <w:proofErr w:type="gramStart"/>
      <w:r w:rsidRPr="00476D2F">
        <w:t>in order to</w:t>
      </w:r>
      <w:proofErr w:type="gramEnd"/>
      <w:r w:rsidRPr="00476D2F">
        <w:t xml:space="preserve"> best fit the NA’s business needs. Customs systems do not impose any standards concerning national usage of character sets or Data Item conventions. However, they impose some standards for the Data Items and the character sets when information is exchanged in the </w:t>
      </w:r>
      <w:r w:rsidR="000C62EF" w:rsidRPr="00476D2F">
        <w:t>Common Domain</w:t>
      </w:r>
      <w:r w:rsidRPr="00476D2F">
        <w:t>.</w:t>
      </w:r>
      <w:r w:rsidR="00A95D31" w:rsidRPr="00476D2F">
        <w:t xml:space="preserve"> </w:t>
      </w:r>
    </w:p>
    <w:p w14:paraId="6A7AF489" w14:textId="13D9AB6B" w:rsidR="00780D51" w:rsidRPr="00476D2F" w:rsidRDefault="00780D51">
      <w:pPr>
        <w:pStyle w:val="BodyTextIndent"/>
      </w:pPr>
      <w:r w:rsidRPr="00476D2F">
        <w:t xml:space="preserve">About XML Character Set Support, please refer to chapter </w:t>
      </w:r>
      <w:r w:rsidRPr="00476D2F">
        <w:fldChar w:fldCharType="begin"/>
      </w:r>
      <w:r w:rsidRPr="00476D2F">
        <w:instrText xml:space="preserve"> REF _Ref532483294 \r \h </w:instrText>
      </w:r>
      <w:r w:rsidRPr="00476D2F">
        <w:fldChar w:fldCharType="separate"/>
      </w:r>
      <w:r w:rsidR="004501EF">
        <w:t>VII.1.2</w:t>
      </w:r>
      <w:r w:rsidRPr="00476D2F">
        <w:fldChar w:fldCharType="end"/>
      </w:r>
      <w:r w:rsidRPr="00476D2F">
        <w:t>.</w:t>
      </w:r>
    </w:p>
    <w:p w14:paraId="24EE728C" w14:textId="6B682D54" w:rsidR="00DF47BE" w:rsidRPr="00476D2F" w:rsidRDefault="00780D51">
      <w:r w:rsidRPr="00476D2F">
        <w:t xml:space="preserve">If the standards used for the exchanges in National Domain, differ with those used in Common Domain, then every </w:t>
      </w:r>
      <w:r w:rsidR="00DF47BE" w:rsidRPr="00476D2F">
        <w:t>NA should foresee character set conversion and Data Item conversion</w:t>
      </w:r>
      <w:r w:rsidRPr="00476D2F">
        <w:t>.</w:t>
      </w:r>
    </w:p>
    <w:p w14:paraId="24EE728D" w14:textId="4C6AD0DD" w:rsidR="00DF47BE" w:rsidRPr="00476D2F" w:rsidRDefault="00506E02">
      <w:pPr>
        <w:pStyle w:val="Figure"/>
        <w:rPr>
          <w:noProof w:val="0"/>
        </w:rPr>
      </w:pPr>
      <w:bookmarkStart w:id="826" w:name="_Toc473825781"/>
      <w:bookmarkStart w:id="827" w:name="_Toc474213125"/>
      <w:r>
        <w:rPr>
          <w:noProof w:val="0"/>
        </w:rPr>
        <w:pict w14:anchorId="24EE7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313.9pt;height:299.35pt" fillcolor="window">
            <v:imagedata r:id="rId89" o:title=""/>
          </v:shape>
        </w:pict>
      </w:r>
    </w:p>
    <w:p w14:paraId="24EE728E" w14:textId="11606E6D" w:rsidR="00DF47BE" w:rsidRPr="00476D2F" w:rsidRDefault="00DF47BE" w:rsidP="008F703C">
      <w:pPr>
        <w:pStyle w:val="Caption"/>
      </w:pPr>
      <w:bookmarkStart w:id="828" w:name="_Toc46228951"/>
      <w:bookmarkStart w:id="829" w:name="_Toc77048991"/>
      <w:bookmarkStart w:id="830" w:name="_Toc526249268"/>
      <w:bookmarkStart w:id="831" w:name="_Toc185900885"/>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8</w:t>
      </w:r>
      <w:r w:rsidR="005F54AB" w:rsidRPr="00476D2F">
        <w:fldChar w:fldCharType="end"/>
      </w:r>
      <w:r w:rsidRPr="00476D2F">
        <w:t xml:space="preserve">: Character sets and conventions in </w:t>
      </w:r>
      <w:proofErr w:type="gramStart"/>
      <w:r w:rsidRPr="00476D2F">
        <w:t>use</w:t>
      </w:r>
      <w:bookmarkEnd w:id="826"/>
      <w:bookmarkEnd w:id="827"/>
      <w:bookmarkEnd w:id="828"/>
      <w:bookmarkEnd w:id="829"/>
      <w:bookmarkEnd w:id="830"/>
      <w:bookmarkEnd w:id="831"/>
      <w:proofErr w:type="gramEnd"/>
    </w:p>
    <w:p w14:paraId="066D5ECF" w14:textId="1C326205" w:rsidR="00B40DE5" w:rsidRPr="00476D2F" w:rsidRDefault="00DF47BE" w:rsidP="00A079D8">
      <w:pPr>
        <w:rPr>
          <w:b/>
          <w:i/>
        </w:rPr>
      </w:pPr>
      <w:r w:rsidRPr="00476D2F">
        <w:t xml:space="preserve">The </w:t>
      </w:r>
      <w:r w:rsidR="000C62EF" w:rsidRPr="00476D2F">
        <w:t>Common Domain</w:t>
      </w:r>
      <w:r w:rsidRPr="00476D2F">
        <w:t xml:space="preserve"> standards are given below. Recommendations for National and External Domain exchanges are given next.</w:t>
      </w:r>
      <w:bookmarkStart w:id="832" w:name="_Toc473732604"/>
      <w:bookmarkStart w:id="833" w:name="_Toc473825696"/>
      <w:bookmarkStart w:id="834" w:name="_Toc259460331"/>
      <w:bookmarkStart w:id="835" w:name="_Toc526170449"/>
    </w:p>
    <w:p w14:paraId="24EE7290" w14:textId="1489D2EC" w:rsidR="00DF47BE" w:rsidRPr="00476D2F" w:rsidRDefault="000C62EF" w:rsidP="006F347D">
      <w:pPr>
        <w:pStyle w:val="Heading3"/>
      </w:pPr>
      <w:bookmarkStart w:id="836" w:name="_Toc185900711"/>
      <w:r w:rsidRPr="00476D2F">
        <w:t>Common Domain</w:t>
      </w:r>
      <w:r w:rsidR="00DF47BE" w:rsidRPr="00476D2F">
        <w:t xml:space="preserve"> exchanges</w:t>
      </w:r>
      <w:bookmarkEnd w:id="832"/>
      <w:bookmarkEnd w:id="833"/>
      <w:bookmarkEnd w:id="834"/>
      <w:bookmarkEnd w:id="835"/>
      <w:bookmarkEnd w:id="836"/>
    </w:p>
    <w:p w14:paraId="24EE7291" w14:textId="77777777" w:rsidR="00DF47BE" w:rsidRPr="00476D2F" w:rsidRDefault="00DF47BE" w:rsidP="006F347D">
      <w:pPr>
        <w:pStyle w:val="Heading4"/>
      </w:pPr>
      <w:bookmarkStart w:id="837" w:name="_Ref97133444"/>
      <w:r w:rsidRPr="00476D2F">
        <w:t>Data Item conventions</w:t>
      </w:r>
      <w:bookmarkEnd w:id="837"/>
    </w:p>
    <w:p w14:paraId="24EE7292" w14:textId="13B3BFD0" w:rsidR="00DF47BE" w:rsidRDefault="00DF47BE">
      <w:r w:rsidRPr="00476D2F">
        <w:t xml:space="preserve">Every Data Item within a TMS will be either a numerical field or a text field. </w:t>
      </w:r>
      <w:proofErr w:type="gramStart"/>
      <w:r w:rsidRPr="00476D2F">
        <w:t>A number of</w:t>
      </w:r>
      <w:proofErr w:type="gramEnd"/>
      <w:r w:rsidRPr="00476D2F">
        <w:t xml:space="preserve"> rules and conventions have been defined for the possible data formats when present in the </w:t>
      </w:r>
      <w:r w:rsidR="000C62EF" w:rsidRPr="00476D2F">
        <w:t>Common Domain</w:t>
      </w:r>
      <w:r w:rsidRPr="00476D2F">
        <w:t xml:space="preserve">. These rules are the same for data exchanged in EDIFACT format and in XML format. </w:t>
      </w:r>
    </w:p>
    <w:p w14:paraId="28A64F5A" w14:textId="77777777" w:rsidR="0029367D" w:rsidRPr="00476D2F" w:rsidRDefault="0029367D"/>
    <w:p w14:paraId="24EE7293" w14:textId="658F3720" w:rsidR="00DF47BE" w:rsidRPr="00476D2F" w:rsidRDefault="00DF47BE" w:rsidP="006F347D">
      <w:pPr>
        <w:pStyle w:val="Heading5"/>
      </w:pPr>
      <w:r w:rsidRPr="00476D2F">
        <w:t>Numerical fields</w:t>
      </w:r>
    </w:p>
    <w:p w14:paraId="4E427F00" w14:textId="5CDD6D26" w:rsidR="003652E6" w:rsidRPr="00476D2F" w:rsidRDefault="003652E6">
      <w:pPr>
        <w:rPr>
          <w:b/>
          <w:bCs/>
          <w:u w:val="single"/>
        </w:rPr>
      </w:pPr>
      <w:r w:rsidRPr="00476D2F">
        <w:rPr>
          <w:b/>
          <w:bCs/>
          <w:u w:val="single"/>
        </w:rPr>
        <w:t>F</w:t>
      </w:r>
      <w:r w:rsidR="008F653F" w:rsidRPr="00476D2F">
        <w:rPr>
          <w:b/>
          <w:bCs/>
          <w:u w:val="single"/>
        </w:rPr>
        <w:t>or EDIFACT messages:</w:t>
      </w:r>
    </w:p>
    <w:p w14:paraId="691B719A" w14:textId="36237526" w:rsidR="000039DE" w:rsidRPr="00476D2F" w:rsidRDefault="000039DE" w:rsidP="000039DE">
      <w:r w:rsidRPr="00476D2F">
        <w:t>A numerical field shall includ</w:t>
      </w:r>
      <w:r w:rsidR="000A1082" w:rsidRPr="00476D2F">
        <w:t>e</w:t>
      </w:r>
      <w:r w:rsidRPr="00476D2F">
        <w:t>:</w:t>
      </w:r>
    </w:p>
    <w:p w14:paraId="5CE1FD55" w14:textId="427853CF" w:rsidR="000039DE" w:rsidRPr="00476D2F" w:rsidRDefault="00886714" w:rsidP="009837F6">
      <w:pPr>
        <w:pStyle w:val="ListParagraph"/>
        <w:numPr>
          <w:ilvl w:val="0"/>
          <w:numId w:val="199"/>
        </w:numPr>
        <w:spacing w:before="0"/>
      </w:pPr>
      <w:r>
        <w:t>e</w:t>
      </w:r>
      <w:r w:rsidRPr="00476D2F">
        <w:t xml:space="preserve">ither </w:t>
      </w:r>
      <w:r w:rsidR="000039DE" w:rsidRPr="00476D2F">
        <w:t>a cardinal value</w:t>
      </w:r>
      <w:r w:rsidR="0029367D">
        <w:t>;</w:t>
      </w:r>
    </w:p>
    <w:p w14:paraId="64C07E4B" w14:textId="6C506769" w:rsidR="000039DE" w:rsidRPr="00476D2F" w:rsidRDefault="00886714" w:rsidP="009837F6">
      <w:pPr>
        <w:pStyle w:val="ListParagraph"/>
        <w:numPr>
          <w:ilvl w:val="0"/>
          <w:numId w:val="199"/>
        </w:numPr>
        <w:spacing w:before="0"/>
      </w:pPr>
      <w:r>
        <w:t>o</w:t>
      </w:r>
      <w:r w:rsidR="0029367D" w:rsidRPr="00476D2F">
        <w:t xml:space="preserve">r </w:t>
      </w:r>
      <w:r w:rsidR="000039DE" w:rsidRPr="00476D2F">
        <w:t>a decimal value</w:t>
      </w:r>
      <w:r w:rsidR="0029367D">
        <w:t>.</w:t>
      </w:r>
    </w:p>
    <w:p w14:paraId="69B1EA46" w14:textId="71FDFFC6" w:rsidR="008F653F" w:rsidRPr="00476D2F" w:rsidRDefault="000039DE" w:rsidP="009837F6">
      <w:pPr>
        <w:spacing w:before="0"/>
      </w:pPr>
      <w:r w:rsidRPr="00476D2F">
        <w:t xml:space="preserve">unless otherwise specified by a Codelist or </w:t>
      </w:r>
      <w:r w:rsidR="008C3F7E" w:rsidRPr="00476D2F">
        <w:t xml:space="preserve">a Rule </w:t>
      </w:r>
      <w:r w:rsidRPr="00476D2F">
        <w:t>applied to the numerical field.</w:t>
      </w:r>
    </w:p>
    <w:p w14:paraId="49FC81F4" w14:textId="384A458B" w:rsidR="00A01D18" w:rsidRPr="00476D2F" w:rsidRDefault="00A01D18" w:rsidP="00A01D18">
      <w:r w:rsidRPr="00476D2F">
        <w:t>Only the strictly positive values are valid and the numeric value zero (0) is not considered as positive integer (idem for 0.0, not a positive decimal value). The only exceptions are:</w:t>
      </w:r>
    </w:p>
    <w:p w14:paraId="425A102D" w14:textId="06984D67" w:rsidR="00A01D18" w:rsidRPr="00476D2F" w:rsidRDefault="00FC74CF" w:rsidP="009837F6">
      <w:pPr>
        <w:pStyle w:val="ListParagraph"/>
        <w:numPr>
          <w:ilvl w:val="0"/>
          <w:numId w:val="197"/>
        </w:numPr>
        <w:spacing w:before="0"/>
      </w:pPr>
      <w:r>
        <w:t>f</w:t>
      </w:r>
      <w:r w:rsidRPr="00476D2F">
        <w:t xml:space="preserve">or </w:t>
      </w:r>
      <w:r w:rsidR="00A01D18" w:rsidRPr="00476D2F">
        <w:t>the time numerical fields where the numeric value zero (0) may be used</w:t>
      </w:r>
      <w:r w:rsidR="0029367D">
        <w:t>;</w:t>
      </w:r>
    </w:p>
    <w:p w14:paraId="28CBDE00" w14:textId="35A9D1CB" w:rsidR="00A01D18" w:rsidRPr="00476D2F" w:rsidRDefault="00FC74CF" w:rsidP="009837F6">
      <w:pPr>
        <w:pStyle w:val="ListParagraph"/>
        <w:numPr>
          <w:ilvl w:val="0"/>
          <w:numId w:val="197"/>
        </w:numPr>
        <w:spacing w:before="0"/>
      </w:pPr>
      <w:r>
        <w:t>f</w:t>
      </w:r>
      <w:r w:rsidRPr="00476D2F">
        <w:t xml:space="preserve">or </w:t>
      </w:r>
      <w:r w:rsidR="00A01D18" w:rsidRPr="00476D2F">
        <w:t>the fields specified with a Codelist or a Rule applied.</w:t>
      </w:r>
    </w:p>
    <w:p w14:paraId="48AADC6A" w14:textId="36F0983E" w:rsidR="00DE2830" w:rsidRPr="00476D2F" w:rsidRDefault="00DE2830" w:rsidP="00DE2830">
      <w:pPr>
        <w:rPr>
          <w:b/>
          <w:bCs/>
          <w:u w:val="single"/>
        </w:rPr>
      </w:pPr>
      <w:r w:rsidRPr="00476D2F">
        <w:rPr>
          <w:b/>
          <w:bCs/>
          <w:u w:val="single"/>
        </w:rPr>
        <w:t>For XML messages:</w:t>
      </w:r>
    </w:p>
    <w:p w14:paraId="3F2B8BC7" w14:textId="77777777" w:rsidR="00A86909" w:rsidRPr="00476D2F" w:rsidRDefault="00A86909" w:rsidP="00A86909">
      <w:r w:rsidRPr="00476D2F">
        <w:t>A numerical Data Item shall include:</w:t>
      </w:r>
    </w:p>
    <w:p w14:paraId="049E14A8" w14:textId="78EBD216" w:rsidR="00A86909" w:rsidRPr="00476D2F" w:rsidRDefault="00FC74CF" w:rsidP="009837F6">
      <w:pPr>
        <w:pStyle w:val="ListParagraph"/>
        <w:numPr>
          <w:ilvl w:val="0"/>
          <w:numId w:val="198"/>
        </w:numPr>
        <w:spacing w:before="0"/>
      </w:pPr>
      <w:r>
        <w:t>e</w:t>
      </w:r>
      <w:r w:rsidRPr="00476D2F">
        <w:t xml:space="preserve">ither </w:t>
      </w:r>
      <w:r w:rsidR="00A86909" w:rsidRPr="00476D2F">
        <w:t>a cardinal value</w:t>
      </w:r>
      <w:r w:rsidR="00C11013">
        <w:t>;</w:t>
      </w:r>
    </w:p>
    <w:p w14:paraId="3F8B2FD2" w14:textId="740BC4EA" w:rsidR="00A86909" w:rsidRPr="00476D2F" w:rsidRDefault="00A86909" w:rsidP="009837F6">
      <w:pPr>
        <w:pStyle w:val="ListParagraph"/>
        <w:numPr>
          <w:ilvl w:val="0"/>
          <w:numId w:val="198"/>
        </w:numPr>
        <w:spacing w:before="0"/>
      </w:pPr>
      <w:r w:rsidRPr="00476D2F">
        <w:t>or a decimal value</w:t>
      </w:r>
      <w:r w:rsidR="00C11013">
        <w:t>.</w:t>
      </w:r>
    </w:p>
    <w:p w14:paraId="645B6773" w14:textId="095209F3" w:rsidR="00DE2830" w:rsidRPr="00476D2F" w:rsidRDefault="00A86909" w:rsidP="009837F6">
      <w:pPr>
        <w:spacing w:before="0"/>
      </w:pPr>
      <w:r w:rsidRPr="00476D2F">
        <w:t>as specified by the XSD pattern included in the Appendix X, possibly complemented by a Codelist or a Rule applied to this numerical Data Item.</w:t>
      </w:r>
    </w:p>
    <w:p w14:paraId="3A101083" w14:textId="77777777" w:rsidR="00EF7589" w:rsidRPr="00476D2F" w:rsidRDefault="00EF7589" w:rsidP="00634870">
      <w:pPr>
        <w:spacing w:before="0"/>
      </w:pPr>
    </w:p>
    <w:p w14:paraId="66AC423E" w14:textId="316B73B6" w:rsidR="00634870" w:rsidRPr="00476D2F" w:rsidRDefault="00634870" w:rsidP="00634870">
      <w:pPr>
        <w:spacing w:before="0"/>
      </w:pPr>
      <w:r w:rsidRPr="00476D2F">
        <w:t xml:space="preserve">By default, only the strictly positive values are valid and the numeric value ‘0’ (zero) is not considered as positive integer (idem for ‘0.0’ or 0.000 or similar, not a positive decimal value). </w:t>
      </w:r>
    </w:p>
    <w:p w14:paraId="6B0695E0" w14:textId="79763EBA" w:rsidR="00634870" w:rsidRPr="00476D2F" w:rsidRDefault="00634870" w:rsidP="00634870">
      <w:pPr>
        <w:spacing w:before="0"/>
      </w:pPr>
      <w:r w:rsidRPr="00476D2F">
        <w:t>If the value ‘0’ (zero) can be (exceptionally) included in a numerical Data Item, then these exceptions are highlighted by a guideline in Appendix Q2.</w:t>
      </w:r>
    </w:p>
    <w:p w14:paraId="1B2BF426" w14:textId="476CB968" w:rsidR="00A86909" w:rsidRPr="00476D2F" w:rsidRDefault="00A86909" w:rsidP="00A86909">
      <w:pPr>
        <w:rPr>
          <w:b/>
          <w:bCs/>
          <w:u w:val="single"/>
        </w:rPr>
      </w:pPr>
      <w:r w:rsidRPr="00476D2F">
        <w:rPr>
          <w:b/>
          <w:bCs/>
          <w:u w:val="single"/>
        </w:rPr>
        <w:t>For EDIFACT and XML messages:</w:t>
      </w:r>
    </w:p>
    <w:p w14:paraId="24EE7295" w14:textId="226D181B" w:rsidR="00DF47BE" w:rsidRPr="00476D2F" w:rsidRDefault="00DF47BE">
      <w:r w:rsidRPr="00476D2F">
        <w:t>The decimal separator is the decimal point “.”. No other symbols are permitted as decimal separator.</w:t>
      </w:r>
    </w:p>
    <w:p w14:paraId="24EE7296" w14:textId="77777777" w:rsidR="00DF47BE" w:rsidRPr="00476D2F" w:rsidRDefault="00DF47BE">
      <w:r w:rsidRPr="00476D2F">
        <w:t xml:space="preserve">Triad separators, such as a comma, shall not be used. </w:t>
      </w:r>
    </w:p>
    <w:p w14:paraId="24EE7297" w14:textId="77777777" w:rsidR="00DF47BE" w:rsidRPr="00476D2F" w:rsidRDefault="00DF47BE">
      <w:r w:rsidRPr="00476D2F">
        <w:t xml:space="preserve">Signs, whether positive or negative, shall not be used (all values are intrinsically positive). </w:t>
      </w:r>
    </w:p>
    <w:p w14:paraId="24EE7298" w14:textId="77777777" w:rsidR="00DF47BE" w:rsidRPr="00476D2F" w:rsidRDefault="00DF47BE">
      <w:r w:rsidRPr="00476D2F">
        <w:t>For decimal values, the decimal notation (with the decimal point) should only be used when there is a reason to indicate precision.</w:t>
      </w:r>
    </w:p>
    <w:p w14:paraId="24EE7299" w14:textId="77777777" w:rsidR="00DF47BE" w:rsidRPr="00476D2F" w:rsidRDefault="00DF47BE">
      <w:r w:rsidRPr="00476D2F">
        <w:t>E.g., for a mass value:</w:t>
      </w:r>
    </w:p>
    <w:p w14:paraId="24EE729A" w14:textId="77777777" w:rsidR="00DF47BE" w:rsidRPr="00476D2F" w:rsidRDefault="00DF47BE" w:rsidP="00117A38">
      <w:pPr>
        <w:numPr>
          <w:ilvl w:val="0"/>
          <w:numId w:val="34"/>
        </w:numPr>
        <w:spacing w:before="120" w:after="120"/>
        <w:jc w:val="left"/>
      </w:pPr>
      <w:r w:rsidRPr="00476D2F">
        <w:t>89 kg, with a precision of 1 kg</w:t>
      </w:r>
      <w:r w:rsidR="00C17E8E" w:rsidRPr="00476D2F">
        <w:t>;</w:t>
      </w:r>
    </w:p>
    <w:p w14:paraId="24EE729B" w14:textId="77777777" w:rsidR="00DF47BE" w:rsidRPr="00476D2F" w:rsidRDefault="00DF47BE" w:rsidP="00117A38">
      <w:pPr>
        <w:numPr>
          <w:ilvl w:val="0"/>
          <w:numId w:val="34"/>
        </w:numPr>
        <w:spacing w:before="120" w:after="120"/>
        <w:jc w:val="left"/>
      </w:pPr>
      <w:r w:rsidRPr="00476D2F">
        <w:t>89.2 kg, with a precision of 0.1 kg</w:t>
      </w:r>
      <w:r w:rsidR="00C17E8E" w:rsidRPr="00476D2F">
        <w:t>;</w:t>
      </w:r>
    </w:p>
    <w:p w14:paraId="24EE729C" w14:textId="77777777" w:rsidR="00DF47BE" w:rsidRPr="00476D2F" w:rsidRDefault="00DF47BE" w:rsidP="00117A38">
      <w:pPr>
        <w:numPr>
          <w:ilvl w:val="0"/>
          <w:numId w:val="34"/>
        </w:numPr>
        <w:spacing w:before="120" w:after="120"/>
        <w:jc w:val="left"/>
      </w:pPr>
      <w:r w:rsidRPr="00476D2F">
        <w:t>89.20 kg, with a precision of 0.01 kg.</w:t>
      </w:r>
    </w:p>
    <w:p w14:paraId="24EE729D" w14:textId="77777777" w:rsidR="00DF47BE" w:rsidRPr="00476D2F" w:rsidRDefault="00DF47BE">
      <w:r w:rsidRPr="00476D2F">
        <w:t>For numerical values, leading zeroes shall not be used</w:t>
      </w:r>
      <w:r w:rsidRPr="00476D2F">
        <w:rPr>
          <w:rStyle w:val="FootnoteReference"/>
        </w:rPr>
        <w:footnoteReference w:id="13"/>
      </w:r>
      <w:r w:rsidRPr="00476D2F">
        <w:t>. Trailing zeroes should only be used to indicate precision.</w:t>
      </w:r>
    </w:p>
    <w:p w14:paraId="24EE729E" w14:textId="77777777" w:rsidR="00DF47BE" w:rsidRPr="00476D2F" w:rsidRDefault="00DF47BE">
      <w:r w:rsidRPr="00476D2F">
        <w:t>If the decimal point is present, at least one digit shall be present before the decimal point.</w:t>
      </w:r>
    </w:p>
    <w:p w14:paraId="02F62305" w14:textId="20ABFEA0" w:rsidR="000A62E4" w:rsidRPr="00476D2F" w:rsidRDefault="00DF47BE" w:rsidP="000A62E4">
      <w:r w:rsidRPr="00476D2F">
        <w:t>If the decimal point is present, at least one digit shall be present after the decimal point.</w:t>
      </w:r>
    </w:p>
    <w:p w14:paraId="24EE72A0" w14:textId="388B93AD" w:rsidR="00DF47BE" w:rsidRPr="00476D2F" w:rsidRDefault="00DF47BE">
      <w:pPr>
        <w:spacing w:after="120"/>
      </w:pPr>
      <w:r w:rsidRPr="00476D2F">
        <w:t xml:space="preserve">Examples for a n..11,3 type. </w:t>
      </w:r>
    </w:p>
    <w:tbl>
      <w:tblPr>
        <w:tblW w:w="8460" w:type="dxa"/>
        <w:tblInd w:w="675" w:type="dxa"/>
        <w:tblLayout w:type="fixed"/>
        <w:tblLook w:val="0000" w:firstRow="0" w:lastRow="0" w:firstColumn="0" w:lastColumn="0" w:noHBand="0" w:noVBand="0"/>
      </w:tblPr>
      <w:tblGrid>
        <w:gridCol w:w="2223"/>
        <w:gridCol w:w="6237"/>
      </w:tblGrid>
      <w:tr w:rsidR="00DF47BE" w:rsidRPr="00110E6A" w14:paraId="24EE72A3" w14:textId="77777777" w:rsidTr="002403B0">
        <w:tc>
          <w:tcPr>
            <w:tcW w:w="2223" w:type="dxa"/>
          </w:tcPr>
          <w:p w14:paraId="24EE72A1" w14:textId="77777777" w:rsidR="00DF47BE" w:rsidRPr="00476D2F" w:rsidRDefault="00DF47BE" w:rsidP="00117A38">
            <w:pPr>
              <w:numPr>
                <w:ilvl w:val="0"/>
                <w:numId w:val="6"/>
              </w:numPr>
              <w:tabs>
                <w:tab w:val="clear" w:pos="927"/>
                <w:tab w:val="left" w:pos="414"/>
              </w:tabs>
              <w:spacing w:before="0"/>
              <w:ind w:left="426" w:hanging="426"/>
            </w:pPr>
            <w:r w:rsidRPr="00476D2F">
              <w:t>12345678.123</w:t>
            </w:r>
          </w:p>
        </w:tc>
        <w:tc>
          <w:tcPr>
            <w:tcW w:w="6237" w:type="dxa"/>
          </w:tcPr>
          <w:p w14:paraId="24EE72A2" w14:textId="77777777" w:rsidR="00DF47BE" w:rsidRPr="00476D2F" w:rsidRDefault="00DF47BE">
            <w:pPr>
              <w:spacing w:before="0"/>
            </w:pPr>
            <w:r w:rsidRPr="00476D2F">
              <w:t>Valid</w:t>
            </w:r>
          </w:p>
        </w:tc>
      </w:tr>
      <w:tr w:rsidR="002403B0" w:rsidRPr="00110E6A" w14:paraId="573C576E" w14:textId="77777777" w:rsidTr="002403B0">
        <w:tc>
          <w:tcPr>
            <w:tcW w:w="2223" w:type="dxa"/>
          </w:tcPr>
          <w:p w14:paraId="2B5F4976" w14:textId="49D51B20" w:rsidR="002403B0" w:rsidRPr="00476D2F" w:rsidRDefault="002403B0" w:rsidP="002403B0">
            <w:pPr>
              <w:numPr>
                <w:ilvl w:val="0"/>
                <w:numId w:val="6"/>
              </w:numPr>
              <w:tabs>
                <w:tab w:val="clear" w:pos="927"/>
                <w:tab w:val="left" w:pos="414"/>
              </w:tabs>
              <w:spacing w:before="0"/>
              <w:ind w:left="426" w:hanging="426"/>
            </w:pPr>
            <w:r w:rsidRPr="00476D2F">
              <w:t>12345678901</w:t>
            </w:r>
          </w:p>
        </w:tc>
        <w:tc>
          <w:tcPr>
            <w:tcW w:w="6237" w:type="dxa"/>
          </w:tcPr>
          <w:p w14:paraId="0191F3A3" w14:textId="0F7E76A4" w:rsidR="002403B0" w:rsidRPr="00476D2F" w:rsidRDefault="002403B0" w:rsidP="002403B0">
            <w:pPr>
              <w:spacing w:before="0"/>
            </w:pPr>
            <w:r w:rsidRPr="00476D2F">
              <w:t>Valid – n..11,3 can have maximally 11 digits of which maximally 3 after decimal point</w:t>
            </w:r>
          </w:p>
        </w:tc>
      </w:tr>
      <w:tr w:rsidR="002403B0" w:rsidRPr="00110E6A" w14:paraId="7FCD876A" w14:textId="77777777" w:rsidTr="002403B0">
        <w:tc>
          <w:tcPr>
            <w:tcW w:w="2223" w:type="dxa"/>
          </w:tcPr>
          <w:p w14:paraId="0044F65A" w14:textId="05E8323C" w:rsidR="002403B0" w:rsidRPr="00476D2F" w:rsidRDefault="002403B0" w:rsidP="002403B0">
            <w:pPr>
              <w:numPr>
                <w:ilvl w:val="0"/>
                <w:numId w:val="6"/>
              </w:numPr>
              <w:tabs>
                <w:tab w:val="clear" w:pos="927"/>
                <w:tab w:val="left" w:pos="414"/>
              </w:tabs>
              <w:spacing w:before="0"/>
              <w:ind w:left="426" w:hanging="426"/>
            </w:pPr>
            <w:r>
              <w:t>12</w:t>
            </w:r>
            <w:r w:rsidRPr="00476D2F">
              <w:t>.</w:t>
            </w:r>
            <w:r>
              <w:t>300</w:t>
            </w:r>
          </w:p>
        </w:tc>
        <w:tc>
          <w:tcPr>
            <w:tcW w:w="6237" w:type="dxa"/>
          </w:tcPr>
          <w:p w14:paraId="70AB89AC" w14:textId="1F7EFBE3" w:rsidR="002403B0" w:rsidRPr="00476D2F" w:rsidRDefault="002403B0" w:rsidP="002403B0">
            <w:pPr>
              <w:spacing w:before="0"/>
            </w:pPr>
            <w:r w:rsidRPr="00476D2F">
              <w:t>Valid</w:t>
            </w:r>
          </w:p>
        </w:tc>
      </w:tr>
      <w:tr w:rsidR="002403B0" w:rsidRPr="00110E6A" w14:paraId="274CC327" w14:textId="77777777" w:rsidTr="003B7A0F">
        <w:tc>
          <w:tcPr>
            <w:tcW w:w="2223" w:type="dxa"/>
          </w:tcPr>
          <w:p w14:paraId="0CF51D5C" w14:textId="77777777" w:rsidR="002403B0" w:rsidRPr="00476D2F" w:rsidRDefault="002403B0" w:rsidP="003B7A0F">
            <w:pPr>
              <w:numPr>
                <w:ilvl w:val="0"/>
                <w:numId w:val="6"/>
              </w:numPr>
              <w:tabs>
                <w:tab w:val="clear" w:pos="927"/>
                <w:tab w:val="left" w:pos="414"/>
              </w:tabs>
              <w:spacing w:before="0"/>
              <w:ind w:left="426" w:hanging="426"/>
            </w:pPr>
            <w:r w:rsidRPr="00476D2F">
              <w:t>0.3</w:t>
            </w:r>
          </w:p>
        </w:tc>
        <w:tc>
          <w:tcPr>
            <w:tcW w:w="6237" w:type="dxa"/>
          </w:tcPr>
          <w:p w14:paraId="327400BB" w14:textId="77777777" w:rsidR="002403B0" w:rsidRPr="00476D2F" w:rsidRDefault="002403B0" w:rsidP="003B7A0F">
            <w:pPr>
              <w:spacing w:before="0"/>
            </w:pPr>
            <w:r w:rsidRPr="00476D2F">
              <w:t>Valid</w:t>
            </w:r>
          </w:p>
        </w:tc>
      </w:tr>
      <w:tr w:rsidR="002403B0" w:rsidRPr="00110E6A" w14:paraId="61F1E2D2" w14:textId="77777777" w:rsidTr="002403B0">
        <w:tc>
          <w:tcPr>
            <w:tcW w:w="2223" w:type="dxa"/>
          </w:tcPr>
          <w:p w14:paraId="44813403" w14:textId="77777777" w:rsidR="002403B0" w:rsidRDefault="002403B0" w:rsidP="002403B0">
            <w:pPr>
              <w:tabs>
                <w:tab w:val="left" w:pos="414"/>
              </w:tabs>
              <w:spacing w:before="0"/>
              <w:ind w:left="426"/>
            </w:pPr>
          </w:p>
        </w:tc>
        <w:tc>
          <w:tcPr>
            <w:tcW w:w="6237" w:type="dxa"/>
          </w:tcPr>
          <w:p w14:paraId="2BB53653" w14:textId="77777777" w:rsidR="002403B0" w:rsidRPr="00476D2F" w:rsidRDefault="002403B0" w:rsidP="002403B0">
            <w:pPr>
              <w:spacing w:before="0"/>
            </w:pPr>
          </w:p>
        </w:tc>
      </w:tr>
      <w:tr w:rsidR="002403B0" w:rsidRPr="00110E6A" w14:paraId="24EE72A6" w14:textId="77777777" w:rsidTr="002403B0">
        <w:tc>
          <w:tcPr>
            <w:tcW w:w="2223" w:type="dxa"/>
          </w:tcPr>
          <w:p w14:paraId="24EE72A4" w14:textId="77777777" w:rsidR="002403B0" w:rsidRPr="00476D2F" w:rsidRDefault="002403B0" w:rsidP="002403B0">
            <w:pPr>
              <w:numPr>
                <w:ilvl w:val="0"/>
                <w:numId w:val="6"/>
              </w:numPr>
              <w:tabs>
                <w:tab w:val="clear" w:pos="927"/>
                <w:tab w:val="left" w:pos="414"/>
              </w:tabs>
              <w:spacing w:before="0"/>
              <w:ind w:left="426" w:hanging="426"/>
            </w:pPr>
            <w:r w:rsidRPr="00476D2F">
              <w:t>123456789.123</w:t>
            </w:r>
          </w:p>
        </w:tc>
        <w:tc>
          <w:tcPr>
            <w:tcW w:w="6237" w:type="dxa"/>
          </w:tcPr>
          <w:p w14:paraId="24EE72A5" w14:textId="3E6239E7" w:rsidR="002403B0" w:rsidRPr="00476D2F" w:rsidRDefault="002403B0" w:rsidP="002403B0">
            <w:pPr>
              <w:spacing w:before="0"/>
              <w:ind w:left="961" w:hanging="961"/>
            </w:pPr>
            <w:r w:rsidRPr="00476D2F">
              <w:t>Invalid – too many digits before decimal point and too many digits in total</w:t>
            </w:r>
          </w:p>
        </w:tc>
      </w:tr>
      <w:tr w:rsidR="002403B0" w:rsidRPr="00110E6A" w14:paraId="24EE72A9" w14:textId="77777777" w:rsidTr="002403B0">
        <w:tc>
          <w:tcPr>
            <w:tcW w:w="2223" w:type="dxa"/>
          </w:tcPr>
          <w:p w14:paraId="24EE72A7" w14:textId="77777777" w:rsidR="002403B0" w:rsidRPr="00476D2F" w:rsidRDefault="002403B0" w:rsidP="002403B0">
            <w:pPr>
              <w:numPr>
                <w:ilvl w:val="0"/>
                <w:numId w:val="6"/>
              </w:numPr>
              <w:tabs>
                <w:tab w:val="clear" w:pos="927"/>
                <w:tab w:val="left" w:pos="414"/>
              </w:tabs>
              <w:spacing w:before="0"/>
              <w:ind w:left="426" w:hanging="426"/>
            </w:pPr>
            <w:r w:rsidRPr="00476D2F">
              <w:t>12345678.1234</w:t>
            </w:r>
          </w:p>
        </w:tc>
        <w:tc>
          <w:tcPr>
            <w:tcW w:w="6237" w:type="dxa"/>
          </w:tcPr>
          <w:p w14:paraId="24EE72A8" w14:textId="59543260" w:rsidR="002403B0" w:rsidRPr="00476D2F" w:rsidRDefault="002403B0" w:rsidP="002403B0">
            <w:pPr>
              <w:spacing w:before="0"/>
              <w:ind w:left="961" w:hanging="961"/>
            </w:pPr>
            <w:r w:rsidRPr="00476D2F">
              <w:t>Invalid – too many digits after decimal point and too many digits in total</w:t>
            </w:r>
          </w:p>
        </w:tc>
      </w:tr>
      <w:tr w:rsidR="002403B0" w:rsidRPr="00110E6A" w14:paraId="24EE72AC" w14:textId="77777777" w:rsidTr="002403B0">
        <w:tc>
          <w:tcPr>
            <w:tcW w:w="2223" w:type="dxa"/>
          </w:tcPr>
          <w:p w14:paraId="24EE72AA" w14:textId="77777777" w:rsidR="002403B0" w:rsidRPr="00476D2F" w:rsidRDefault="002403B0" w:rsidP="002403B0">
            <w:pPr>
              <w:numPr>
                <w:ilvl w:val="0"/>
                <w:numId w:val="6"/>
              </w:numPr>
              <w:tabs>
                <w:tab w:val="clear" w:pos="927"/>
                <w:tab w:val="left" w:pos="414"/>
              </w:tabs>
              <w:spacing w:before="0"/>
              <w:ind w:left="426" w:hanging="426"/>
            </w:pPr>
            <w:r w:rsidRPr="00476D2F">
              <w:t>0123</w:t>
            </w:r>
          </w:p>
        </w:tc>
        <w:tc>
          <w:tcPr>
            <w:tcW w:w="6237" w:type="dxa"/>
          </w:tcPr>
          <w:p w14:paraId="24EE72AB" w14:textId="0E1D7674" w:rsidR="002403B0" w:rsidRPr="00476D2F" w:rsidRDefault="002403B0" w:rsidP="002403B0">
            <w:pPr>
              <w:spacing w:before="0"/>
            </w:pPr>
            <w:r w:rsidRPr="00476D2F">
              <w:t>Invalid – leading zero not permitted</w:t>
            </w:r>
          </w:p>
        </w:tc>
      </w:tr>
      <w:tr w:rsidR="002403B0" w:rsidRPr="00110E6A" w14:paraId="24EE72AF" w14:textId="77777777" w:rsidTr="002403B0">
        <w:tc>
          <w:tcPr>
            <w:tcW w:w="2223" w:type="dxa"/>
          </w:tcPr>
          <w:p w14:paraId="24EE72AD"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AE" w14:textId="1B55F0FF" w:rsidR="002403B0" w:rsidRPr="00476D2F" w:rsidRDefault="002403B0" w:rsidP="002403B0">
            <w:pPr>
              <w:spacing w:before="0"/>
            </w:pPr>
            <w:r w:rsidRPr="00476D2F">
              <w:t>Invalid – plus sign not allowed</w:t>
            </w:r>
          </w:p>
        </w:tc>
      </w:tr>
      <w:tr w:rsidR="002403B0" w:rsidRPr="00110E6A" w14:paraId="24EE72B2" w14:textId="77777777" w:rsidTr="002403B0">
        <w:tc>
          <w:tcPr>
            <w:tcW w:w="2223" w:type="dxa"/>
          </w:tcPr>
          <w:p w14:paraId="24EE72B0"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B1" w14:textId="4B0B2A99" w:rsidR="002403B0" w:rsidRPr="00476D2F" w:rsidRDefault="002403B0" w:rsidP="002403B0">
            <w:pPr>
              <w:spacing w:before="0"/>
            </w:pPr>
            <w:r w:rsidRPr="00476D2F">
              <w:t>Invalid – minus sign not allowed</w:t>
            </w:r>
          </w:p>
        </w:tc>
      </w:tr>
      <w:tr w:rsidR="002403B0" w:rsidRPr="00110E6A" w14:paraId="24EE72B5" w14:textId="77777777" w:rsidTr="002403B0">
        <w:tc>
          <w:tcPr>
            <w:tcW w:w="2223" w:type="dxa"/>
          </w:tcPr>
          <w:p w14:paraId="24EE72B3" w14:textId="77777777" w:rsidR="002403B0" w:rsidRPr="00476D2F" w:rsidRDefault="002403B0" w:rsidP="002403B0">
            <w:pPr>
              <w:numPr>
                <w:ilvl w:val="0"/>
                <w:numId w:val="6"/>
              </w:numPr>
              <w:tabs>
                <w:tab w:val="clear" w:pos="927"/>
                <w:tab w:val="left" w:pos="414"/>
              </w:tabs>
              <w:spacing w:before="0"/>
              <w:ind w:left="426" w:hanging="426"/>
            </w:pPr>
            <w:r w:rsidRPr="00476D2F">
              <w:t>1,234</w:t>
            </w:r>
          </w:p>
        </w:tc>
        <w:tc>
          <w:tcPr>
            <w:tcW w:w="6237" w:type="dxa"/>
          </w:tcPr>
          <w:p w14:paraId="24EE72B4" w14:textId="066DFFC2" w:rsidR="002403B0" w:rsidRPr="00476D2F" w:rsidRDefault="002403B0" w:rsidP="002403B0">
            <w:pPr>
              <w:spacing w:before="0"/>
            </w:pPr>
            <w:r w:rsidRPr="00476D2F">
              <w:t>Invalid – triad separator not allowed</w:t>
            </w:r>
          </w:p>
        </w:tc>
      </w:tr>
      <w:tr w:rsidR="002403B0" w:rsidRPr="00110E6A" w14:paraId="24EE72B8" w14:textId="77777777" w:rsidTr="002403B0">
        <w:tc>
          <w:tcPr>
            <w:tcW w:w="2223" w:type="dxa"/>
          </w:tcPr>
          <w:p w14:paraId="24EE72B6" w14:textId="77777777" w:rsidR="002403B0" w:rsidRPr="00476D2F" w:rsidRDefault="002403B0" w:rsidP="002403B0">
            <w:pPr>
              <w:numPr>
                <w:ilvl w:val="0"/>
                <w:numId w:val="6"/>
              </w:numPr>
              <w:tabs>
                <w:tab w:val="clear" w:pos="927"/>
                <w:tab w:val="left" w:pos="414"/>
              </w:tabs>
              <w:spacing w:before="0"/>
              <w:ind w:left="426" w:hanging="426"/>
            </w:pPr>
            <w:r w:rsidRPr="00476D2F">
              <w:t>.3</w:t>
            </w:r>
          </w:p>
        </w:tc>
        <w:tc>
          <w:tcPr>
            <w:tcW w:w="6237" w:type="dxa"/>
          </w:tcPr>
          <w:p w14:paraId="24EE72B7" w14:textId="44F97697" w:rsidR="002403B0" w:rsidRPr="00476D2F" w:rsidRDefault="002403B0" w:rsidP="002403B0">
            <w:pPr>
              <w:spacing w:before="0"/>
            </w:pPr>
            <w:r w:rsidRPr="00476D2F">
              <w:t>Invalid – no digit before decimal point</w:t>
            </w:r>
          </w:p>
        </w:tc>
      </w:tr>
      <w:tr w:rsidR="002403B0" w:rsidRPr="00110E6A" w14:paraId="24EE72BB" w14:textId="77777777" w:rsidTr="002403B0">
        <w:tc>
          <w:tcPr>
            <w:tcW w:w="2223" w:type="dxa"/>
          </w:tcPr>
          <w:p w14:paraId="24EE72B9" w14:textId="77777777" w:rsidR="002403B0" w:rsidRPr="00476D2F" w:rsidRDefault="002403B0" w:rsidP="002403B0">
            <w:pPr>
              <w:numPr>
                <w:ilvl w:val="0"/>
                <w:numId w:val="6"/>
              </w:numPr>
              <w:tabs>
                <w:tab w:val="clear" w:pos="927"/>
                <w:tab w:val="left" w:pos="414"/>
              </w:tabs>
              <w:spacing w:before="0"/>
              <w:ind w:left="426" w:hanging="426"/>
            </w:pPr>
            <w:r w:rsidRPr="00476D2F">
              <w:t>12345.</w:t>
            </w:r>
          </w:p>
        </w:tc>
        <w:tc>
          <w:tcPr>
            <w:tcW w:w="6237" w:type="dxa"/>
          </w:tcPr>
          <w:p w14:paraId="24EE72BA" w14:textId="314752C7" w:rsidR="002403B0" w:rsidRPr="00476D2F" w:rsidRDefault="002403B0" w:rsidP="002403B0">
            <w:pPr>
              <w:spacing w:before="0"/>
            </w:pPr>
            <w:r w:rsidRPr="00476D2F">
              <w:t>Invalid – no digit after decimal point</w:t>
            </w:r>
          </w:p>
        </w:tc>
      </w:tr>
      <w:tr w:rsidR="002403B0" w:rsidRPr="00110E6A" w14:paraId="24EE72C1" w14:textId="77777777" w:rsidTr="002403B0">
        <w:tc>
          <w:tcPr>
            <w:tcW w:w="2223" w:type="dxa"/>
          </w:tcPr>
          <w:p w14:paraId="24EE72BF" w14:textId="77777777" w:rsidR="002403B0" w:rsidRPr="00476D2F" w:rsidRDefault="002403B0" w:rsidP="002403B0">
            <w:pPr>
              <w:numPr>
                <w:ilvl w:val="0"/>
                <w:numId w:val="6"/>
              </w:numPr>
              <w:tabs>
                <w:tab w:val="clear" w:pos="927"/>
                <w:tab w:val="left" w:pos="414"/>
              </w:tabs>
              <w:spacing w:before="0"/>
              <w:ind w:left="426" w:hanging="426"/>
            </w:pPr>
            <w:r w:rsidRPr="00476D2F">
              <w:t>1.3E1</w:t>
            </w:r>
          </w:p>
        </w:tc>
        <w:tc>
          <w:tcPr>
            <w:tcW w:w="6237" w:type="dxa"/>
          </w:tcPr>
          <w:p w14:paraId="24EE72C0" w14:textId="183F608E" w:rsidR="002403B0" w:rsidRPr="00476D2F" w:rsidRDefault="002403B0" w:rsidP="002403B0">
            <w:pPr>
              <w:spacing w:before="0"/>
            </w:pPr>
            <w:r w:rsidRPr="00476D2F">
              <w:t>Invalid – only digits and decimal point allowed</w:t>
            </w:r>
          </w:p>
        </w:tc>
      </w:tr>
    </w:tbl>
    <w:p w14:paraId="761B261A" w14:textId="77777777" w:rsidR="00136D55" w:rsidRPr="00476D2F" w:rsidRDefault="00136D55" w:rsidP="004E4B61">
      <w:r w:rsidRPr="00476D2F">
        <w:t>It is to be noted that the rules above also apply to numerical values within Codelists. Codelist values must be kept according to the format definition in CS/RD2:</w:t>
      </w:r>
    </w:p>
    <w:p w14:paraId="0A91BA9F" w14:textId="29A2A6D7" w:rsidR="00136D55" w:rsidRPr="00476D2F" w:rsidRDefault="00136D55" w:rsidP="00117A38">
      <w:pPr>
        <w:pStyle w:val="ListParagraph"/>
        <w:numPr>
          <w:ilvl w:val="0"/>
          <w:numId w:val="90"/>
        </w:numPr>
      </w:pPr>
      <w:r w:rsidRPr="00476D2F">
        <w:t xml:space="preserve">For numeric format </w:t>
      </w:r>
      <w:r w:rsidR="00946D04" w:rsidRPr="00476D2F">
        <w:t>C</w:t>
      </w:r>
      <w:r w:rsidRPr="00476D2F">
        <w:t>odelists the leading zero(s) are removed;</w:t>
      </w:r>
    </w:p>
    <w:p w14:paraId="25FE3403" w14:textId="5FE746C4" w:rsidR="00136D55" w:rsidRPr="00476D2F" w:rsidRDefault="00136D55" w:rsidP="00117A38">
      <w:pPr>
        <w:pStyle w:val="ListParagraph"/>
        <w:numPr>
          <w:ilvl w:val="0"/>
          <w:numId w:val="90"/>
        </w:numPr>
      </w:pPr>
      <w:r w:rsidRPr="00476D2F">
        <w:t xml:space="preserve">For alphanumeric format </w:t>
      </w:r>
      <w:r w:rsidR="00946D04" w:rsidRPr="00476D2F">
        <w:t>C</w:t>
      </w:r>
      <w:r w:rsidRPr="00476D2F">
        <w:t>odelists the leading and/or trailing zero(s) are kept.</w:t>
      </w:r>
    </w:p>
    <w:p w14:paraId="24EE72C5" w14:textId="491AC43E" w:rsidR="00DF47BE" w:rsidRPr="00476D2F" w:rsidRDefault="00DF47BE" w:rsidP="00457663">
      <w:r w:rsidRPr="00476D2F">
        <w:t>If the leading zeroes are indeed omitted a comparison should always work, regardless of whether the comparison was done on a numerical or character basis.</w:t>
      </w:r>
    </w:p>
    <w:p w14:paraId="24EE72C6" w14:textId="093B706F" w:rsidR="00DF47BE" w:rsidRPr="00476D2F" w:rsidRDefault="003558EE">
      <w:r w:rsidRPr="00476D2F">
        <w:t xml:space="preserve">Code lists </w:t>
      </w:r>
      <w:r w:rsidR="00DF5ACE" w:rsidRPr="00476D2F">
        <w:t>format is defined in the XSDs used for the validation of generic XML as specified in Annex 9 of DDRDA [</w:t>
      </w:r>
      <w:r w:rsidR="00DF5ACE" w:rsidRPr="00476D2F">
        <w:fldChar w:fldCharType="begin"/>
      </w:r>
      <w:r w:rsidR="00DF5ACE" w:rsidRPr="00476D2F">
        <w:instrText xml:space="preserve"> REF R27 \h </w:instrText>
      </w:r>
      <w:r w:rsidR="00DF5ACE" w:rsidRPr="00476D2F">
        <w:fldChar w:fldCharType="separate"/>
      </w:r>
      <w:r w:rsidR="004501EF" w:rsidRPr="000C1B4B">
        <w:rPr>
          <w:szCs w:val="24"/>
        </w:rPr>
        <w:t>R</w:t>
      </w:r>
      <w:r w:rsidR="004501EF">
        <w:rPr>
          <w:noProof/>
          <w:szCs w:val="24"/>
        </w:rPr>
        <w:t>26</w:t>
      </w:r>
      <w:r w:rsidR="00DF5ACE" w:rsidRPr="00476D2F">
        <w:fldChar w:fldCharType="end"/>
      </w:r>
      <w:r w:rsidR="00DF5ACE" w:rsidRPr="00476D2F">
        <w:t>]</w:t>
      </w:r>
      <w:r w:rsidR="00DF47BE" w:rsidRPr="00476D2F">
        <w:t>.</w:t>
      </w:r>
    </w:p>
    <w:p w14:paraId="24EE72C7" w14:textId="77777777" w:rsidR="00DF47BE" w:rsidRPr="00476D2F" w:rsidRDefault="00DF47BE" w:rsidP="006F347D">
      <w:pPr>
        <w:pStyle w:val="Heading5"/>
      </w:pPr>
      <w:bookmarkStart w:id="838" w:name="_Ref250730349"/>
      <w:r w:rsidRPr="00476D2F">
        <w:t>Text fields</w:t>
      </w:r>
      <w:bookmarkEnd w:id="838"/>
    </w:p>
    <w:p w14:paraId="0CFDBFFD" w14:textId="5B76BFF1" w:rsidR="00A83617" w:rsidRPr="00476D2F" w:rsidRDefault="00A83617">
      <w:pPr>
        <w:rPr>
          <w:b/>
          <w:bCs/>
        </w:rPr>
      </w:pPr>
      <w:r w:rsidRPr="00476D2F">
        <w:rPr>
          <w:b/>
          <w:bCs/>
        </w:rPr>
        <w:t>For EDIFACT:</w:t>
      </w:r>
    </w:p>
    <w:p w14:paraId="24EE72C8" w14:textId="60B14DAD" w:rsidR="00DF47BE" w:rsidRPr="00476D2F" w:rsidRDefault="00DF47BE">
      <w:r w:rsidRPr="00476D2F">
        <w:t>Leading and trailing spaces (both normal spaces and non-breaking spaces) shall not be used within text fields.</w:t>
      </w:r>
    </w:p>
    <w:p w14:paraId="24EE72C9" w14:textId="6615A5E0" w:rsidR="00DF47BE" w:rsidRPr="00476D2F" w:rsidRDefault="00DF47BE">
      <w:r w:rsidRPr="00476D2F">
        <w:t xml:space="preserve">The EDIFACT separator characters (see </w:t>
      </w:r>
      <w:r w:rsidR="00A9312B" w:rsidRPr="00476D2F">
        <w:fldChar w:fldCharType="begin"/>
      </w:r>
      <w:r w:rsidR="00A9312B" w:rsidRPr="00476D2F">
        <w:instrText xml:space="preserve"> REF _Ref521757626 \h  \* MERGEFORMAT </w:instrText>
      </w:r>
      <w:r w:rsidR="00A9312B" w:rsidRPr="00476D2F">
        <w:fldChar w:fldCharType="separate"/>
      </w:r>
      <w:r w:rsidR="004501EF" w:rsidRPr="00476D2F">
        <w:t>EDIFACT message formatting</w:t>
      </w:r>
      <w:r w:rsidR="00A9312B" w:rsidRPr="00476D2F">
        <w:fldChar w:fldCharType="end"/>
      </w:r>
      <w:r w:rsidRPr="00476D2F">
        <w:t>) can be used within such a field. The EDIFACT release character (?) can be used to include the separator characters in fields.</w:t>
      </w:r>
    </w:p>
    <w:p w14:paraId="4B44A8AA" w14:textId="77777777" w:rsidR="00A83617" w:rsidRPr="00476D2F" w:rsidRDefault="00C915BA" w:rsidP="00442579">
      <w:pPr>
        <w:keepNext/>
        <w:keepLines/>
        <w:spacing w:after="120"/>
        <w:rPr>
          <w:b/>
          <w:bCs/>
        </w:rPr>
      </w:pPr>
      <w:r w:rsidRPr="00476D2F">
        <w:rPr>
          <w:b/>
          <w:bCs/>
        </w:rPr>
        <w:t>For XML</w:t>
      </w:r>
      <w:r w:rsidR="00A83617" w:rsidRPr="00476D2F">
        <w:rPr>
          <w:b/>
          <w:bCs/>
        </w:rPr>
        <w:t>:</w:t>
      </w:r>
    </w:p>
    <w:p w14:paraId="7754FC85" w14:textId="1269F627" w:rsidR="0073466F" w:rsidRPr="00476D2F" w:rsidRDefault="0073466F" w:rsidP="00442579">
      <w:pPr>
        <w:pStyle w:val="ListParagraph"/>
        <w:keepNext/>
        <w:keepLines/>
        <w:numPr>
          <w:ilvl w:val="0"/>
          <w:numId w:val="191"/>
        </w:numPr>
        <w:spacing w:after="120"/>
      </w:pPr>
      <w:r w:rsidRPr="00476D2F">
        <w:t xml:space="preserve">The XSD element </w:t>
      </w:r>
      <w:r w:rsidRPr="00476D2F">
        <w:rPr>
          <w:rFonts w:ascii="Courier New" w:hAnsi="Courier New" w:cs="Courier New"/>
          <w:sz w:val="20"/>
          <w:szCs w:val="16"/>
          <w:u w:val="single"/>
        </w:rPr>
        <w:t>&lt;</w:t>
      </w:r>
      <w:proofErr w:type="spellStart"/>
      <w:r w:rsidRPr="00476D2F">
        <w:rPr>
          <w:rFonts w:ascii="Courier New" w:hAnsi="Courier New" w:cs="Courier New"/>
          <w:sz w:val="20"/>
          <w:szCs w:val="16"/>
          <w:u w:val="single"/>
        </w:rPr>
        <w:t>xs:token</w:t>
      </w:r>
      <w:proofErr w:type="spellEnd"/>
      <w:r w:rsidRPr="00476D2F">
        <w:rPr>
          <w:rFonts w:ascii="Courier New" w:hAnsi="Courier New" w:cs="Courier New"/>
          <w:sz w:val="20"/>
          <w:szCs w:val="16"/>
          <w:u w:val="single"/>
        </w:rPr>
        <w:t>&gt;</w:t>
      </w:r>
      <w:r w:rsidRPr="00476D2F">
        <w:rPr>
          <w:sz w:val="22"/>
          <w:szCs w:val="18"/>
        </w:rPr>
        <w:t xml:space="preserve"> </w:t>
      </w:r>
      <w:r w:rsidRPr="00476D2F">
        <w:t xml:space="preserve">is used for the text fields of </w:t>
      </w:r>
      <w:r w:rsidRPr="00476D2F">
        <w:rPr>
          <w:b/>
          <w:bCs/>
        </w:rPr>
        <w:t>ICS-P1</w:t>
      </w:r>
      <w:r w:rsidRPr="00476D2F">
        <w:t>.</w:t>
      </w:r>
    </w:p>
    <w:p w14:paraId="390CB177" w14:textId="2B546C45" w:rsidR="00886C19" w:rsidRPr="00476D2F" w:rsidRDefault="00135971" w:rsidP="00442579">
      <w:pPr>
        <w:keepNext/>
        <w:keepLines/>
        <w:spacing w:before="0" w:after="120"/>
        <w:ind w:left="360" w:firstLine="360"/>
      </w:pPr>
      <w:r w:rsidRPr="00476D2F">
        <w:t>P</w:t>
      </w:r>
      <w:r w:rsidR="00886C19" w:rsidRPr="00476D2F">
        <w:t>ractically</w:t>
      </w:r>
      <w:r w:rsidRPr="00476D2F">
        <w:t>, this</w:t>
      </w:r>
      <w:r w:rsidR="00886C19" w:rsidRPr="00476D2F">
        <w:t xml:space="preserve"> means that during the syntax validation:</w:t>
      </w:r>
    </w:p>
    <w:p w14:paraId="68042403" w14:textId="77777777" w:rsidR="00886C19" w:rsidRPr="00476D2F" w:rsidRDefault="00886C19" w:rsidP="00442579">
      <w:pPr>
        <w:pStyle w:val="ListParagraph"/>
        <w:keepNext/>
        <w:keepLines/>
        <w:numPr>
          <w:ilvl w:val="1"/>
          <w:numId w:val="191"/>
        </w:numPr>
        <w:spacing w:before="0" w:after="120"/>
      </w:pPr>
      <w:r w:rsidRPr="00476D2F">
        <w:t>spaces at the beginning of a text field (leading) are skipped;</w:t>
      </w:r>
    </w:p>
    <w:p w14:paraId="7F756FBC" w14:textId="77777777" w:rsidR="00886C19" w:rsidRPr="00476D2F" w:rsidRDefault="00886C19" w:rsidP="009837F6">
      <w:pPr>
        <w:pStyle w:val="ListParagraph"/>
        <w:numPr>
          <w:ilvl w:val="1"/>
          <w:numId w:val="191"/>
        </w:numPr>
        <w:spacing w:before="0" w:after="120"/>
      </w:pPr>
      <w:r w:rsidRPr="00476D2F">
        <w:t>spaces at the end of a text field (trailing) are skipped;</w:t>
      </w:r>
    </w:p>
    <w:p w14:paraId="4A935045" w14:textId="0B3B5D42" w:rsidR="0073466F" w:rsidRPr="00476D2F" w:rsidRDefault="00886C19" w:rsidP="009837F6">
      <w:pPr>
        <w:pStyle w:val="ListParagraph"/>
        <w:numPr>
          <w:ilvl w:val="1"/>
          <w:numId w:val="191"/>
        </w:numPr>
        <w:spacing w:before="0" w:after="120"/>
      </w:pPr>
      <w:r w:rsidRPr="00476D2F">
        <w:t>spaces in the middle of a text field are considered as a single character.</w:t>
      </w:r>
    </w:p>
    <w:p w14:paraId="479C536E" w14:textId="304CE8F6" w:rsidR="006E2F5A" w:rsidRPr="00476D2F" w:rsidRDefault="003449C2" w:rsidP="003449C2">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w:t>
      </w:r>
      <w:proofErr w:type="spellStart"/>
      <w:r w:rsidRPr="00476D2F">
        <w:rPr>
          <w:rFonts w:ascii="Courier New" w:hAnsi="Courier New" w:cs="Courier New"/>
          <w:sz w:val="20"/>
          <w:szCs w:val="16"/>
          <w:u w:val="single"/>
        </w:rPr>
        <w:t>xs:normalizedString</w:t>
      </w:r>
      <w:proofErr w:type="spellEnd"/>
      <w:r w:rsidRPr="00476D2F">
        <w:rPr>
          <w:rFonts w:ascii="Courier New" w:hAnsi="Courier New" w:cs="Courier New"/>
          <w:sz w:val="20"/>
          <w:szCs w:val="16"/>
          <w:u w:val="single"/>
        </w:rPr>
        <w:t>&gt;</w:t>
      </w:r>
      <w:r w:rsidRPr="00476D2F">
        <w:t xml:space="preserve"> is used for the text fields of </w:t>
      </w:r>
      <w:r w:rsidRPr="00476D2F">
        <w:rPr>
          <w:b/>
          <w:bCs/>
        </w:rPr>
        <w:t>AES-P1</w:t>
      </w:r>
      <w:r w:rsidRPr="00476D2F" w:rsidDel="001A1BE3">
        <w:rPr>
          <w:b/>
          <w:bCs/>
        </w:rPr>
        <w:t xml:space="preserve"> </w:t>
      </w:r>
      <w:r w:rsidRPr="00476D2F">
        <w:rPr>
          <w:b/>
          <w:bCs/>
        </w:rPr>
        <w:t>and NCTS-P</w:t>
      </w:r>
      <w:r w:rsidR="00410B84">
        <w:rPr>
          <w:b/>
          <w:bCs/>
        </w:rPr>
        <w:t>5</w:t>
      </w:r>
      <w:r w:rsidRPr="00476D2F">
        <w:t>.</w:t>
      </w:r>
    </w:p>
    <w:p w14:paraId="43CB8E1A" w14:textId="60CA675C" w:rsidR="0063183B" w:rsidRPr="00476D2F" w:rsidRDefault="0063183B" w:rsidP="009837F6">
      <w:pPr>
        <w:spacing w:after="120"/>
        <w:ind w:left="720"/>
      </w:pPr>
      <w:r w:rsidRPr="00476D2F">
        <w:t>This approach offers a predictable length for each data to be inserted into the database</w:t>
      </w:r>
      <w:r w:rsidR="00575950" w:rsidRPr="00476D2F">
        <w:rPr>
          <w:rStyle w:val="FootnoteReference"/>
        </w:rPr>
        <w:footnoteReference w:id="14"/>
      </w:r>
      <w:r w:rsidRPr="00476D2F">
        <w:t xml:space="preserve">, in comparison with </w:t>
      </w:r>
      <w:r w:rsidRPr="00476D2F">
        <w:rPr>
          <w:rFonts w:ascii="Courier New" w:hAnsi="Courier New" w:cs="Courier New"/>
          <w:sz w:val="20"/>
          <w:szCs w:val="16"/>
        </w:rPr>
        <w:t>&lt;</w:t>
      </w:r>
      <w:proofErr w:type="spellStart"/>
      <w:r w:rsidRPr="00476D2F">
        <w:rPr>
          <w:rFonts w:ascii="Courier New" w:hAnsi="Courier New" w:cs="Courier New"/>
          <w:sz w:val="20"/>
          <w:szCs w:val="16"/>
        </w:rPr>
        <w:t>xs:token</w:t>
      </w:r>
      <w:proofErr w:type="spellEnd"/>
      <w:r w:rsidRPr="00476D2F">
        <w:rPr>
          <w:rFonts w:ascii="Courier New" w:hAnsi="Courier New" w:cs="Courier New"/>
          <w:sz w:val="20"/>
          <w:szCs w:val="16"/>
        </w:rPr>
        <w:t>&gt;</w:t>
      </w:r>
      <w:r w:rsidRPr="00476D2F">
        <w:t xml:space="preserve">. </w:t>
      </w:r>
      <w:r w:rsidR="007261C3" w:rsidRPr="00476D2F">
        <w:t>Thus</w:t>
      </w:r>
      <w:r w:rsidRPr="00476D2F">
        <w:t>, the NTA or NECA application may load first and check after the loading (based on the persisted data) and is not obliged to check the message on-the-fly before inserting in the database.</w:t>
      </w:r>
    </w:p>
    <w:p w14:paraId="4AE0FC19" w14:textId="028E3448" w:rsidR="006E3007" w:rsidRPr="00476D2F" w:rsidRDefault="0004044C">
      <w:pPr>
        <w:spacing w:after="120"/>
        <w:ind w:left="720"/>
      </w:pPr>
      <w:r w:rsidRPr="00476D2F">
        <w:t>Specifically,</w:t>
      </w:r>
      <w:r w:rsidR="006E3007" w:rsidRPr="00476D2F">
        <w:t xml:space="preserve"> during the Transitional Period (and after it for the L³ movements) and </w:t>
      </w:r>
      <w:proofErr w:type="gramStart"/>
      <w:r w:rsidR="006E3007" w:rsidRPr="00476D2F">
        <w:t>in order to</w:t>
      </w:r>
      <w:proofErr w:type="gramEnd"/>
      <w:r w:rsidR="006E3007" w:rsidRPr="00476D2F">
        <w:t xml:space="preserve"> enable a smooth transition:</w:t>
      </w:r>
    </w:p>
    <w:p w14:paraId="50342FCC" w14:textId="77777777" w:rsidR="00B33F66" w:rsidRPr="00476D2F" w:rsidRDefault="00B33F66">
      <w:pPr>
        <w:pStyle w:val="ListParagraph"/>
        <w:numPr>
          <w:ilvl w:val="0"/>
          <w:numId w:val="192"/>
        </w:numPr>
        <w:spacing w:after="120"/>
      </w:pPr>
      <w:r w:rsidRPr="00476D2F">
        <w:t xml:space="preserve">the </w:t>
      </w:r>
      <w:r w:rsidRPr="00476D2F">
        <w:rPr>
          <w:u w:val="single"/>
        </w:rPr>
        <w:t>Common Domain XML</w:t>
      </w:r>
      <w:r w:rsidRPr="00476D2F">
        <w:t xml:space="preserve"> messages (produced by upgrading ECS-P2 and NCTS-P4 EDIFACT messages) could include:</w:t>
      </w:r>
    </w:p>
    <w:p w14:paraId="769E8F8D" w14:textId="77777777" w:rsidR="008C3F7E" w:rsidRPr="00476D2F" w:rsidRDefault="00B33F66" w:rsidP="00476D2F">
      <w:pPr>
        <w:pStyle w:val="ListParagraph"/>
        <w:numPr>
          <w:ilvl w:val="1"/>
          <w:numId w:val="192"/>
        </w:numPr>
        <w:spacing w:before="0" w:after="120"/>
        <w:ind w:left="1440"/>
      </w:pPr>
      <w:r w:rsidRPr="00476D2F">
        <w:t xml:space="preserve">non-breaking spaces in the middle of a data item (to remain compatible with ECS-P2 and NCTS-P4); </w:t>
      </w:r>
    </w:p>
    <w:p w14:paraId="5D593960" w14:textId="75C4B66F" w:rsidR="00B357A0" w:rsidRPr="00476D2F" w:rsidRDefault="00B33F66" w:rsidP="00476D2F">
      <w:pPr>
        <w:pStyle w:val="ListParagraph"/>
        <w:spacing w:before="0" w:after="120"/>
        <w:ind w:left="1080"/>
      </w:pPr>
      <w:r w:rsidRPr="00476D2F">
        <w:t>and (if the legacy NECA or NTA are correctly aligned to DDCOM) there will be:</w:t>
      </w:r>
    </w:p>
    <w:p w14:paraId="22A1F289" w14:textId="77777777" w:rsidR="00B357A0" w:rsidRPr="00476D2F" w:rsidRDefault="00B357A0" w:rsidP="00476D2F">
      <w:pPr>
        <w:pStyle w:val="ListParagraph"/>
        <w:numPr>
          <w:ilvl w:val="1"/>
          <w:numId w:val="192"/>
        </w:numPr>
        <w:spacing w:before="0" w:after="120"/>
        <w:ind w:left="1440"/>
      </w:pPr>
      <w:r w:rsidRPr="00476D2F">
        <w:t>n</w:t>
      </w:r>
      <w:r w:rsidR="00B33F66" w:rsidRPr="00476D2F">
        <w:t>o spaces (and no non-breaking spaces) at the beginning of a text field (leading);</w:t>
      </w:r>
    </w:p>
    <w:p w14:paraId="41404AC1" w14:textId="43D02180" w:rsidR="006E3007" w:rsidRPr="00476D2F" w:rsidRDefault="00B33F66" w:rsidP="00476D2F">
      <w:pPr>
        <w:pStyle w:val="ListParagraph"/>
        <w:numPr>
          <w:ilvl w:val="1"/>
          <w:numId w:val="192"/>
        </w:numPr>
        <w:spacing w:before="0" w:after="120"/>
        <w:ind w:left="1440"/>
      </w:pPr>
      <w:r w:rsidRPr="00476D2F">
        <w:t>no spaces (and no non-breaking spaces) at the end of a text field (trailing).</w:t>
      </w:r>
    </w:p>
    <w:p w14:paraId="5FCC31EB" w14:textId="1B67E583" w:rsidR="00321603" w:rsidRPr="00476D2F" w:rsidRDefault="00321603">
      <w:pPr>
        <w:pStyle w:val="ListParagraph"/>
        <w:numPr>
          <w:ilvl w:val="0"/>
          <w:numId w:val="192"/>
        </w:numPr>
      </w:pPr>
      <w:r w:rsidRPr="00476D2F">
        <w:t xml:space="preserve">the </w:t>
      </w:r>
      <w:r w:rsidRPr="00476D2F">
        <w:rPr>
          <w:u w:val="single"/>
        </w:rPr>
        <w:t>External Domain XML</w:t>
      </w:r>
      <w:r w:rsidRPr="00476D2F">
        <w:t xml:space="preserve"> messages</w:t>
      </w:r>
      <w:r w:rsidR="0019734D" w:rsidRPr="00476D2F">
        <w:rPr>
          <w:rStyle w:val="FootnoteReference"/>
        </w:rPr>
        <w:footnoteReference w:id="15"/>
      </w:r>
      <w:r w:rsidRPr="00476D2F">
        <w:t xml:space="preserve"> produced by traders aligned to NCTS-P5 or AES-P1:</w:t>
      </w:r>
    </w:p>
    <w:p w14:paraId="10A88AE5" w14:textId="77777777" w:rsidR="00D232A6" w:rsidRPr="00476D2F" w:rsidRDefault="00D232A6" w:rsidP="00476D2F">
      <w:pPr>
        <w:pStyle w:val="ListParagraph"/>
        <w:numPr>
          <w:ilvl w:val="1"/>
          <w:numId w:val="192"/>
        </w:numPr>
        <w:spacing w:before="0" w:after="120"/>
      </w:pPr>
      <w:r w:rsidRPr="00476D2F">
        <w:t>shall not include spaces (not even non-breaking spaces) at the beginning of a text field (leading);</w:t>
      </w:r>
    </w:p>
    <w:p w14:paraId="2CE52FE3" w14:textId="77777777" w:rsidR="00D232A6" w:rsidRPr="00476D2F" w:rsidRDefault="00D232A6" w:rsidP="00476D2F">
      <w:pPr>
        <w:pStyle w:val="ListParagraph"/>
        <w:numPr>
          <w:ilvl w:val="1"/>
          <w:numId w:val="192"/>
        </w:numPr>
        <w:spacing w:before="0" w:after="120"/>
      </w:pPr>
      <w:r w:rsidRPr="00476D2F">
        <w:t>shall not include spaces (not even non-breaking spaces) at the end of a text field (trailing);</w:t>
      </w:r>
    </w:p>
    <w:p w14:paraId="6F6ACFE2" w14:textId="7139438F" w:rsidR="00D232A6" w:rsidRPr="00476D2F" w:rsidRDefault="00D232A6" w:rsidP="00476D2F">
      <w:pPr>
        <w:pStyle w:val="ListParagraph"/>
        <w:numPr>
          <w:ilvl w:val="1"/>
          <w:numId w:val="192"/>
        </w:numPr>
        <w:spacing w:before="0" w:after="120"/>
      </w:pPr>
      <w:r w:rsidRPr="00476D2F">
        <w:t xml:space="preserve">may include multiple consecutive spaces in the middle of a text </w:t>
      </w:r>
      <w:r w:rsidR="00682178" w:rsidRPr="00476D2F">
        <w:t>field, which</w:t>
      </w:r>
      <w:r w:rsidRPr="00476D2F">
        <w:t xml:space="preserve"> are considered as multiple characters.</w:t>
      </w:r>
    </w:p>
    <w:p w14:paraId="08FD09AC" w14:textId="7DEB19BC" w:rsidR="00321603" w:rsidRPr="00476D2F" w:rsidRDefault="00F83C2D" w:rsidP="00476D2F">
      <w:pPr>
        <w:spacing w:after="120"/>
        <w:ind w:left="1440"/>
      </w:pPr>
      <w:r w:rsidRPr="00476D2F">
        <w:t xml:space="preserve">Therefore, the text fields of those External Domain NCTS-P5 and AES-P1 messages shall be validated using XSD element </w:t>
      </w:r>
      <w:r w:rsidRPr="00476D2F">
        <w:rPr>
          <w:rFonts w:ascii="Courier New" w:hAnsi="Courier New" w:cs="Courier New"/>
          <w:sz w:val="20"/>
          <w:szCs w:val="16"/>
        </w:rPr>
        <w:t>&lt;</w:t>
      </w:r>
      <w:proofErr w:type="spellStart"/>
      <w:r w:rsidRPr="00476D2F">
        <w:rPr>
          <w:rFonts w:ascii="Courier New" w:hAnsi="Courier New" w:cs="Courier New"/>
          <w:sz w:val="20"/>
          <w:szCs w:val="16"/>
        </w:rPr>
        <w:t>xs:normalizedString</w:t>
      </w:r>
      <w:proofErr w:type="spellEnd"/>
      <w:r w:rsidRPr="00476D2F">
        <w:rPr>
          <w:rFonts w:ascii="Courier New" w:hAnsi="Courier New" w:cs="Courier New"/>
          <w:sz w:val="20"/>
          <w:szCs w:val="16"/>
        </w:rPr>
        <w:t>&gt;</w:t>
      </w:r>
      <w:r w:rsidRPr="00476D2F">
        <w:t xml:space="preserve"> (as all other NCTS-P5 and AES-P1 IEs), in combination with the pattern: </w:t>
      </w:r>
      <w:r w:rsidRPr="00476D2F">
        <w:rPr>
          <w:rFonts w:ascii="Courier New" w:hAnsi="Courier New" w:cs="Courier New"/>
          <w:sz w:val="20"/>
          <w:szCs w:val="16"/>
        </w:rPr>
        <w:t>&lt;</w:t>
      </w:r>
      <w:proofErr w:type="spellStart"/>
      <w:r w:rsidRPr="00476D2F">
        <w:rPr>
          <w:rFonts w:ascii="Courier New" w:hAnsi="Courier New" w:cs="Courier New"/>
          <w:sz w:val="20"/>
          <w:szCs w:val="16"/>
        </w:rPr>
        <w:t>xs:pattern</w:t>
      </w:r>
      <w:proofErr w:type="spellEnd"/>
      <w:r w:rsidRPr="00476D2F">
        <w:rPr>
          <w:rFonts w:ascii="Courier New" w:hAnsi="Courier New" w:cs="Courier New"/>
          <w:sz w:val="20"/>
          <w:szCs w:val="16"/>
        </w:rPr>
        <w:t xml:space="preserve"> value="\P{Z}(.*\P{Z})?"/&gt;</w:t>
      </w:r>
      <w:r w:rsidRPr="00476D2F">
        <w:t>.</w:t>
      </w:r>
    </w:p>
    <w:p w14:paraId="40D8B487" w14:textId="7E227166" w:rsidR="00374414" w:rsidRPr="00476D2F" w:rsidRDefault="00374414" w:rsidP="00476D2F">
      <w:pPr>
        <w:spacing w:after="120"/>
        <w:ind w:left="720"/>
      </w:pPr>
      <w:r w:rsidRPr="00476D2F">
        <w:rPr>
          <w:b/>
          <w:bCs/>
        </w:rPr>
        <w:t>After the end of the TP and the end of L³ Period</w:t>
      </w:r>
      <w:r w:rsidRPr="00476D2F">
        <w:t xml:space="preserve">, all the NCTS-P5 and AES-P1 messages shall be validated using XSD element </w:t>
      </w:r>
      <w:r w:rsidRPr="00476D2F">
        <w:rPr>
          <w:rFonts w:ascii="Courier New" w:hAnsi="Courier New" w:cs="Courier New"/>
          <w:sz w:val="20"/>
          <w:szCs w:val="16"/>
        </w:rPr>
        <w:t>&lt;</w:t>
      </w:r>
      <w:proofErr w:type="spellStart"/>
      <w:r w:rsidRPr="00476D2F">
        <w:rPr>
          <w:rFonts w:ascii="Courier New" w:hAnsi="Courier New" w:cs="Courier New"/>
          <w:sz w:val="20"/>
          <w:szCs w:val="16"/>
        </w:rPr>
        <w:t>xs:normalizedString</w:t>
      </w:r>
      <w:proofErr w:type="spellEnd"/>
      <w:r w:rsidRPr="00476D2F">
        <w:rPr>
          <w:rFonts w:ascii="Courier New" w:hAnsi="Courier New" w:cs="Courier New"/>
          <w:sz w:val="20"/>
          <w:szCs w:val="16"/>
        </w:rPr>
        <w:t>&gt;</w:t>
      </w:r>
      <w:r w:rsidRPr="00476D2F">
        <w:t xml:space="preserve">, in combination with the pattern: </w:t>
      </w:r>
      <w:r w:rsidRPr="00476D2F">
        <w:rPr>
          <w:rFonts w:ascii="Courier New" w:hAnsi="Courier New" w:cs="Courier New"/>
          <w:sz w:val="20"/>
          <w:szCs w:val="16"/>
        </w:rPr>
        <w:t>&lt;</w:t>
      </w:r>
      <w:proofErr w:type="spellStart"/>
      <w:r w:rsidRPr="00476D2F">
        <w:rPr>
          <w:rFonts w:ascii="Courier New" w:hAnsi="Courier New" w:cs="Courier New"/>
          <w:sz w:val="20"/>
          <w:szCs w:val="16"/>
        </w:rPr>
        <w:t>xs:pattern</w:t>
      </w:r>
      <w:proofErr w:type="spellEnd"/>
      <w:r w:rsidRPr="00476D2F">
        <w:rPr>
          <w:rFonts w:ascii="Courier New" w:hAnsi="Courier New" w:cs="Courier New"/>
          <w:sz w:val="20"/>
          <w:szCs w:val="16"/>
        </w:rPr>
        <w:t xml:space="preserve"> value="\P{Z}(.*\P{Z})?"/&gt;.</w:t>
      </w:r>
    </w:p>
    <w:p w14:paraId="3CBFD291" w14:textId="77777777" w:rsidR="001C76B7" w:rsidRPr="00476D2F" w:rsidRDefault="001C76B7" w:rsidP="00476D2F">
      <w:pPr>
        <w:spacing w:after="120"/>
        <w:ind w:left="720"/>
      </w:pPr>
      <w:r w:rsidRPr="00476D2F">
        <w:t>This progressive implementation of strict validation will ensure smooth transition from EDIFACT to XML.</w:t>
      </w:r>
    </w:p>
    <w:p w14:paraId="25FDD23A" w14:textId="4FEC1B86" w:rsidR="001C76B7" w:rsidRPr="00476D2F" w:rsidRDefault="00135971" w:rsidP="00476D2F">
      <w:pPr>
        <w:spacing w:after="120"/>
        <w:ind w:left="720"/>
      </w:pPr>
      <w:r w:rsidRPr="00476D2F">
        <w:t xml:space="preserve">Practically, this means </w:t>
      </w:r>
      <w:r w:rsidR="001C76B7" w:rsidRPr="00476D2F">
        <w:t>that during the syntax validation of the NCTS-P5 and AES-P1 IEs:</w:t>
      </w:r>
    </w:p>
    <w:p w14:paraId="1576D4D6" w14:textId="423BE2A5" w:rsidR="001C76B7" w:rsidRPr="00476D2F" w:rsidRDefault="001C76B7" w:rsidP="00476D2F">
      <w:pPr>
        <w:pStyle w:val="ListParagraph"/>
        <w:numPr>
          <w:ilvl w:val="0"/>
          <w:numId w:val="193"/>
        </w:numPr>
        <w:spacing w:before="0" w:after="120"/>
      </w:pPr>
      <w:r w:rsidRPr="00476D2F">
        <w:t>Spaces (both normal spaces and non-breaking spaces) in the middle of a text field are always counted as normal characters;</w:t>
      </w:r>
    </w:p>
    <w:p w14:paraId="0ACFE073" w14:textId="3025D4E4" w:rsidR="001C76B7" w:rsidRPr="00476D2F" w:rsidRDefault="001C76B7" w:rsidP="00476D2F">
      <w:pPr>
        <w:pStyle w:val="ListParagraph"/>
        <w:numPr>
          <w:ilvl w:val="0"/>
          <w:numId w:val="193"/>
        </w:numPr>
        <w:spacing w:before="0" w:after="120"/>
      </w:pPr>
      <w:r w:rsidRPr="00476D2F">
        <w:t xml:space="preserve">Spaces (both normal spaces and non-breaking spaces) at the beginning or at the end are not allowed (based on the pattern: </w:t>
      </w:r>
      <w:r w:rsidRPr="00476D2F">
        <w:rPr>
          <w:rFonts w:ascii="Courier New" w:hAnsi="Courier New" w:cs="Courier New"/>
          <w:sz w:val="20"/>
          <w:szCs w:val="16"/>
        </w:rPr>
        <w:t>&lt;</w:t>
      </w:r>
      <w:proofErr w:type="spellStart"/>
      <w:r w:rsidRPr="00476D2F">
        <w:rPr>
          <w:rFonts w:ascii="Courier New" w:hAnsi="Courier New" w:cs="Courier New"/>
          <w:sz w:val="20"/>
          <w:szCs w:val="16"/>
        </w:rPr>
        <w:t>xs:pattern</w:t>
      </w:r>
      <w:proofErr w:type="spellEnd"/>
      <w:r w:rsidRPr="00476D2F">
        <w:rPr>
          <w:rFonts w:ascii="Courier New" w:hAnsi="Courier New" w:cs="Courier New"/>
          <w:sz w:val="20"/>
          <w:szCs w:val="16"/>
        </w:rPr>
        <w:t xml:space="preserve"> value="\P{Z}(.*\P{Z})?"/&gt;</w:t>
      </w:r>
      <w:r w:rsidRPr="00476D2F">
        <w:t xml:space="preserve"> applied).</w:t>
      </w:r>
    </w:p>
    <w:p w14:paraId="3DBBB7CB" w14:textId="52F63880" w:rsidR="001C76B7" w:rsidRPr="00476D2F" w:rsidRDefault="001C76B7" w:rsidP="00476D2F">
      <w:pPr>
        <w:spacing w:after="120"/>
        <w:ind w:left="720"/>
      </w:pPr>
      <w:r w:rsidRPr="00476D2F">
        <w:t xml:space="preserve">The semantic validation (using the Rules/BRTs/TRTs implementation) </w:t>
      </w:r>
      <w:r w:rsidRPr="00476D2F">
        <w:rPr>
          <w:u w:val="single"/>
        </w:rPr>
        <w:t>shall also be aligned</w:t>
      </w:r>
      <w:r w:rsidRPr="00476D2F">
        <w:t xml:space="preserve"> with the above </w:t>
      </w:r>
      <w:r w:rsidR="00682178" w:rsidRPr="00476D2F">
        <w:t>behaviour</w:t>
      </w:r>
      <w:r w:rsidRPr="00476D2F">
        <w:t>.</w:t>
      </w:r>
    </w:p>
    <w:p w14:paraId="3F0D9B8C" w14:textId="10BAE373" w:rsidR="00176CF0" w:rsidRPr="00476D2F" w:rsidRDefault="00176CF0" w:rsidP="00176CF0">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w:t>
      </w:r>
      <w:proofErr w:type="spellStart"/>
      <w:r w:rsidRPr="00476D2F">
        <w:rPr>
          <w:rFonts w:ascii="Courier New" w:hAnsi="Courier New" w:cs="Courier New"/>
          <w:sz w:val="20"/>
          <w:szCs w:val="16"/>
          <w:u w:val="single"/>
        </w:rPr>
        <w:t>xs:normalizedString</w:t>
      </w:r>
      <w:proofErr w:type="spellEnd"/>
      <w:r w:rsidRPr="00476D2F">
        <w:rPr>
          <w:rFonts w:ascii="Courier New" w:hAnsi="Courier New" w:cs="Courier New"/>
          <w:sz w:val="20"/>
          <w:szCs w:val="16"/>
          <w:u w:val="single"/>
        </w:rPr>
        <w:t>&gt;</w:t>
      </w:r>
      <w:r w:rsidRPr="00476D2F">
        <w:t xml:space="preserve"> is used for the text fields of </w:t>
      </w:r>
      <w:r w:rsidRPr="00476D2F">
        <w:rPr>
          <w:b/>
          <w:bCs/>
        </w:rPr>
        <w:t>NCTS-P</w:t>
      </w:r>
      <w:r w:rsidRPr="00D15D16">
        <w:rPr>
          <w:b/>
          <w:bCs/>
        </w:rPr>
        <w:t>6</w:t>
      </w:r>
      <w:r w:rsidRPr="00476D2F">
        <w:t>.</w:t>
      </w:r>
    </w:p>
    <w:p w14:paraId="0815159E" w14:textId="2DB2336D" w:rsidR="00176CF0" w:rsidRPr="00476D2F" w:rsidRDefault="00176CF0" w:rsidP="00176CF0">
      <w:pPr>
        <w:spacing w:after="120"/>
        <w:ind w:left="720"/>
      </w:pPr>
      <w:r w:rsidRPr="00476D2F">
        <w:t>Th</w:t>
      </w:r>
      <w:r w:rsidR="005B14B6">
        <w:t>e NCTS-P6</w:t>
      </w:r>
      <w:r w:rsidRPr="00476D2F">
        <w:t xml:space="preserve"> approach</w:t>
      </w:r>
      <w:r w:rsidR="005B14B6">
        <w:t xml:space="preserve"> will be based on NCTS-P5 approach, </w:t>
      </w:r>
      <w:r w:rsidR="00F87F40">
        <w:t>i.e.</w:t>
      </w:r>
      <w:r w:rsidRPr="00476D2F">
        <w:t xml:space="preserve"> offers a predictable length for each data to be inserted into the database</w:t>
      </w:r>
      <w:r w:rsidRPr="00476D2F">
        <w:rPr>
          <w:rStyle w:val="FootnoteReference"/>
        </w:rPr>
        <w:footnoteReference w:id="16"/>
      </w:r>
      <w:r w:rsidRPr="00476D2F">
        <w:t xml:space="preserve">, in comparison with </w:t>
      </w:r>
      <w:r w:rsidRPr="00476D2F">
        <w:rPr>
          <w:rFonts w:ascii="Courier New" w:hAnsi="Courier New" w:cs="Courier New"/>
          <w:sz w:val="20"/>
          <w:szCs w:val="16"/>
        </w:rPr>
        <w:t>&lt;</w:t>
      </w:r>
      <w:proofErr w:type="spellStart"/>
      <w:r w:rsidRPr="00476D2F">
        <w:rPr>
          <w:rFonts w:ascii="Courier New" w:hAnsi="Courier New" w:cs="Courier New"/>
          <w:sz w:val="20"/>
          <w:szCs w:val="16"/>
        </w:rPr>
        <w:t>xs:token</w:t>
      </w:r>
      <w:proofErr w:type="spellEnd"/>
      <w:r w:rsidRPr="00476D2F">
        <w:rPr>
          <w:rFonts w:ascii="Courier New" w:hAnsi="Courier New" w:cs="Courier New"/>
          <w:sz w:val="20"/>
          <w:szCs w:val="16"/>
        </w:rPr>
        <w:t>&gt;</w:t>
      </w:r>
      <w:r w:rsidRPr="00476D2F">
        <w:t>. Thus, the NTA or NECA application may load first and check after the loading (based on the persisted data) and is not obliged to check the message on-the-fly before inserting in the database.</w:t>
      </w:r>
    </w:p>
    <w:p w14:paraId="6F9FF7F8" w14:textId="41377580" w:rsidR="00176CF0" w:rsidRPr="00476D2F" w:rsidRDefault="00B6451B" w:rsidP="00D15D16">
      <w:pPr>
        <w:spacing w:after="120"/>
        <w:ind w:left="720"/>
      </w:pPr>
      <w:r>
        <w:t>A</w:t>
      </w:r>
      <w:r w:rsidRPr="00476D2F">
        <w:t>ll the NCTS-P</w:t>
      </w:r>
      <w:r>
        <w:t>6 messages</w:t>
      </w:r>
      <w:r w:rsidRPr="00476D2F">
        <w:t xml:space="preserve"> </w:t>
      </w:r>
      <w:r>
        <w:t>(</w:t>
      </w:r>
      <w:r w:rsidR="00176CF0" w:rsidRPr="00D15D16">
        <w:rPr>
          <w:u w:val="single"/>
        </w:rPr>
        <w:t>Common Domain XML</w:t>
      </w:r>
      <w:r w:rsidR="00176CF0" w:rsidRPr="00476D2F">
        <w:t xml:space="preserve"> </w:t>
      </w:r>
      <w:r w:rsidR="000758D7" w:rsidRPr="002A5C7C">
        <w:rPr>
          <w:lang w:val="en-US"/>
        </w:rPr>
        <w:t xml:space="preserve">and </w:t>
      </w:r>
      <w:r w:rsidR="000758D7" w:rsidRPr="00D15D16">
        <w:rPr>
          <w:u w:val="single"/>
        </w:rPr>
        <w:t>External Domain XML</w:t>
      </w:r>
      <w:r w:rsidR="000758D7" w:rsidRPr="00476D2F">
        <w:t xml:space="preserve"> </w:t>
      </w:r>
      <w:r w:rsidR="00176CF0" w:rsidRPr="00476D2F">
        <w:t>messages</w:t>
      </w:r>
      <w:r>
        <w:t>)</w:t>
      </w:r>
      <w:r w:rsidR="00176CF0" w:rsidRPr="00476D2F">
        <w:t>:</w:t>
      </w:r>
    </w:p>
    <w:p w14:paraId="5A2033D1" w14:textId="24785798" w:rsidR="00824912" w:rsidRPr="00476D2F" w:rsidRDefault="00304E39" w:rsidP="00824912">
      <w:pPr>
        <w:pStyle w:val="ListParagraph"/>
        <w:numPr>
          <w:ilvl w:val="1"/>
          <w:numId w:val="201"/>
        </w:numPr>
        <w:spacing w:before="0" w:after="120"/>
      </w:pPr>
      <w:r>
        <w:t>S</w:t>
      </w:r>
      <w:r w:rsidRPr="00476D2F">
        <w:t xml:space="preserve">hall </w:t>
      </w:r>
      <w:r w:rsidR="00824912" w:rsidRPr="00476D2F">
        <w:t>not include spaces (not even non-breaking spaces) at the beginning of a text field (leading);</w:t>
      </w:r>
    </w:p>
    <w:p w14:paraId="2070CBCB" w14:textId="37C526DB" w:rsidR="00824912" w:rsidRPr="00476D2F" w:rsidRDefault="00304E39" w:rsidP="00824912">
      <w:pPr>
        <w:pStyle w:val="ListParagraph"/>
        <w:numPr>
          <w:ilvl w:val="1"/>
          <w:numId w:val="201"/>
        </w:numPr>
        <w:spacing w:before="0" w:after="120"/>
      </w:pPr>
      <w:r>
        <w:t>S</w:t>
      </w:r>
      <w:r w:rsidRPr="00476D2F">
        <w:t xml:space="preserve">hall </w:t>
      </w:r>
      <w:r w:rsidR="00824912" w:rsidRPr="00476D2F">
        <w:t>not include spaces (not even non-breaking spaces) at the end of a text field (trailing);</w:t>
      </w:r>
    </w:p>
    <w:p w14:paraId="2246EFAF" w14:textId="2CC9265A" w:rsidR="00824912" w:rsidRPr="00476D2F" w:rsidRDefault="00304E39" w:rsidP="00824912">
      <w:pPr>
        <w:pStyle w:val="ListParagraph"/>
        <w:numPr>
          <w:ilvl w:val="1"/>
          <w:numId w:val="201"/>
        </w:numPr>
        <w:spacing w:before="0" w:after="120"/>
      </w:pPr>
      <w:r>
        <w:t>M</w:t>
      </w:r>
      <w:r w:rsidRPr="00476D2F">
        <w:t xml:space="preserve">ay </w:t>
      </w:r>
      <w:r w:rsidR="00824912" w:rsidRPr="00476D2F">
        <w:t>include multiple consecutive spaces in the middle of a text field, which are considered as multiple characters.</w:t>
      </w:r>
    </w:p>
    <w:p w14:paraId="615EEDAF" w14:textId="6D1FF32A" w:rsidR="00176CF0" w:rsidRPr="00476D2F" w:rsidRDefault="00176CF0" w:rsidP="00A079D8">
      <w:pPr>
        <w:spacing w:after="120"/>
      </w:pPr>
      <w:r w:rsidRPr="00476D2F">
        <w:t xml:space="preserve">Therefore, the text fields shall be validated using XSD element </w:t>
      </w:r>
      <w:r w:rsidRPr="00476D2F">
        <w:rPr>
          <w:rFonts w:ascii="Courier New" w:hAnsi="Courier New" w:cs="Courier New"/>
          <w:sz w:val="20"/>
          <w:szCs w:val="16"/>
        </w:rPr>
        <w:t>&lt;</w:t>
      </w:r>
      <w:proofErr w:type="spellStart"/>
      <w:r w:rsidRPr="00476D2F">
        <w:rPr>
          <w:rFonts w:ascii="Courier New" w:hAnsi="Courier New" w:cs="Courier New"/>
          <w:sz w:val="20"/>
          <w:szCs w:val="16"/>
        </w:rPr>
        <w:t>xs:normalizedString</w:t>
      </w:r>
      <w:proofErr w:type="spellEnd"/>
      <w:r w:rsidRPr="00476D2F">
        <w:rPr>
          <w:rFonts w:ascii="Courier New" w:hAnsi="Courier New" w:cs="Courier New"/>
          <w:sz w:val="20"/>
          <w:szCs w:val="16"/>
        </w:rPr>
        <w:t>&gt;</w:t>
      </w:r>
      <w:r w:rsidRPr="00476D2F">
        <w:t xml:space="preserve">, in combination with the pattern: </w:t>
      </w:r>
      <w:r w:rsidRPr="00476D2F">
        <w:rPr>
          <w:rFonts w:ascii="Courier New" w:hAnsi="Courier New" w:cs="Courier New"/>
          <w:sz w:val="20"/>
          <w:szCs w:val="16"/>
        </w:rPr>
        <w:t>&lt;</w:t>
      </w:r>
      <w:proofErr w:type="spellStart"/>
      <w:r w:rsidRPr="00476D2F">
        <w:rPr>
          <w:rFonts w:ascii="Courier New" w:hAnsi="Courier New" w:cs="Courier New"/>
          <w:sz w:val="20"/>
          <w:szCs w:val="16"/>
        </w:rPr>
        <w:t>xs:pattern</w:t>
      </w:r>
      <w:proofErr w:type="spellEnd"/>
      <w:r w:rsidRPr="00476D2F">
        <w:rPr>
          <w:rFonts w:ascii="Courier New" w:hAnsi="Courier New" w:cs="Courier New"/>
          <w:sz w:val="20"/>
          <w:szCs w:val="16"/>
        </w:rPr>
        <w:t xml:space="preserve"> value="\P{Z}(.*\P{Z})?"/&gt;</w:t>
      </w:r>
      <w:r w:rsidRPr="00476D2F">
        <w:t>.</w:t>
      </w:r>
    </w:p>
    <w:p w14:paraId="449D5C50" w14:textId="77777777" w:rsidR="00176CF0" w:rsidRPr="00D15D16" w:rsidRDefault="00176CF0" w:rsidP="00A079D8">
      <w:pPr>
        <w:spacing w:after="120"/>
      </w:pPr>
      <w:r w:rsidRPr="00476D2F">
        <w:t xml:space="preserve">The semantic validation (using the Rules/BRTs/TRTs implementation) </w:t>
      </w:r>
      <w:r w:rsidRPr="00476D2F">
        <w:rPr>
          <w:u w:val="single"/>
        </w:rPr>
        <w:t>shall also be aligned</w:t>
      </w:r>
      <w:r w:rsidRPr="00476D2F">
        <w:t xml:space="preserve"> with the above behaviour.</w:t>
      </w:r>
    </w:p>
    <w:p w14:paraId="24EE72CA" w14:textId="0614ED05" w:rsidR="00C915BA" w:rsidRPr="00476D2F" w:rsidRDefault="006E2F5A" w:rsidP="00414B18">
      <w:pPr>
        <w:spacing w:after="120"/>
      </w:pPr>
      <w:r w:rsidRPr="00476D2F">
        <w:t xml:space="preserve">Certain </w:t>
      </w:r>
      <w:r w:rsidR="00C915BA" w:rsidRPr="00476D2F">
        <w:t>characters cannot be used in its content because they have special meaning. Adding control characters (</w:t>
      </w:r>
      <w:r w:rsidR="0094247C" w:rsidRPr="00476D2F">
        <w:t>‘</w:t>
      </w:r>
      <w:r w:rsidR="00C915BA" w:rsidRPr="00476D2F">
        <w:t>&lt;</w:t>
      </w:r>
      <w:r w:rsidR="0094247C" w:rsidRPr="00476D2F">
        <w:t>’</w:t>
      </w:r>
      <w:r w:rsidR="00C915BA" w:rsidRPr="00476D2F">
        <w:t xml:space="preserve">, </w:t>
      </w:r>
      <w:r w:rsidR="0094247C" w:rsidRPr="00476D2F">
        <w:t>‘</w:t>
      </w:r>
      <w:r w:rsidR="00C915BA" w:rsidRPr="00476D2F">
        <w:t>&gt;</w:t>
      </w:r>
      <w:r w:rsidR="0094247C" w:rsidRPr="00476D2F">
        <w:t>’</w:t>
      </w:r>
      <w:r w:rsidR="00C915BA" w:rsidRPr="00476D2F">
        <w:t xml:space="preserve"> etc) into XML data could cause the parser to misunderstand the resulting data. The solution (see [</w:t>
      </w:r>
      <w:r w:rsidR="00FD12D3" w:rsidRPr="00476D2F">
        <w:t>S4</w:t>
      </w:r>
      <w:r w:rsidR="00C915BA" w:rsidRPr="00476D2F">
        <w:t xml:space="preserve">]) is to escape the control characters so that the parser can interpret them correctly as data, and not confuse them for markup. These characters </w:t>
      </w:r>
      <w:proofErr w:type="gramStart"/>
      <w:r w:rsidR="00C915BA" w:rsidRPr="00476D2F">
        <w:t>have to</w:t>
      </w:r>
      <w:proofErr w:type="gramEnd"/>
      <w:r w:rsidR="00C915BA" w:rsidRPr="00476D2F">
        <w:t xml:space="preserve"> be escaped with the following predefined entities. To use one of the characters listed below, substitute it with the appropriate string.</w:t>
      </w:r>
    </w:p>
    <w:p w14:paraId="39911DBF" w14:textId="19037A58" w:rsidR="0065427B" w:rsidRPr="00476D2F" w:rsidRDefault="0065427B" w:rsidP="00442579">
      <w:pPr>
        <w:spacing w:before="0"/>
        <w:jc w:val="center"/>
      </w:pPr>
      <w:r w:rsidRPr="00476D2F">
        <w:rPr>
          <w:noProof/>
          <w:lang w:val="en-IE" w:eastAsia="en-IE"/>
        </w:rPr>
        <w:drawing>
          <wp:inline distT="0" distB="0" distL="0" distR="0" wp14:anchorId="357944E1" wp14:editId="5778A13C">
            <wp:extent cx="4654063" cy="2053308"/>
            <wp:effectExtent l="0" t="0" r="0" b="0"/>
            <wp:docPr id="1595783024" name="Picture 159578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90">
                      <a:extLst>
                        <a:ext uri="{28A0092B-C50C-407E-A947-70E740481C1C}">
                          <a14:useLocalDpi xmlns:a14="http://schemas.microsoft.com/office/drawing/2010/main" val="0"/>
                        </a:ext>
                      </a:extLst>
                    </a:blip>
                    <a:stretch>
                      <a:fillRect/>
                    </a:stretch>
                  </pic:blipFill>
                  <pic:spPr>
                    <a:xfrm>
                      <a:off x="0" y="0"/>
                      <a:ext cx="4654063" cy="2053308"/>
                    </a:xfrm>
                    <a:prstGeom prst="rect">
                      <a:avLst/>
                    </a:prstGeom>
                  </pic:spPr>
                </pic:pic>
              </a:graphicData>
            </a:graphic>
          </wp:inline>
        </w:drawing>
      </w:r>
    </w:p>
    <w:p w14:paraId="1B63F3D5" w14:textId="5CB3B973" w:rsidR="00525041" w:rsidRPr="00476D2F" w:rsidRDefault="00525041" w:rsidP="008F703C">
      <w:pPr>
        <w:pStyle w:val="Caption"/>
        <w:rPr>
          <w:bCs/>
        </w:rPr>
      </w:pPr>
      <w:bookmarkStart w:id="839" w:name="_Toc185900958"/>
      <w:r w:rsidRPr="00476D2F">
        <w:t xml:space="preserve">Table </w:t>
      </w:r>
      <w:r w:rsidR="002C7E76">
        <w:fldChar w:fldCharType="begin"/>
      </w:r>
      <w:r w:rsidR="002C7E76">
        <w:instrText xml:space="preserve"> SEQ Table \* ARABIC </w:instrText>
      </w:r>
      <w:r w:rsidR="002C7E76">
        <w:fldChar w:fldCharType="separate"/>
      </w:r>
      <w:r w:rsidR="004501EF">
        <w:rPr>
          <w:noProof/>
        </w:rPr>
        <w:t>32</w:t>
      </w:r>
      <w:r w:rsidR="002C7E76">
        <w:fldChar w:fldCharType="end"/>
      </w:r>
      <w:r w:rsidRPr="00476D2F">
        <w:t xml:space="preserve">: characters to be escaped with predefined </w:t>
      </w:r>
      <w:proofErr w:type="gramStart"/>
      <w:r w:rsidRPr="00476D2F">
        <w:t>entities</w:t>
      </w:r>
      <w:bookmarkEnd w:id="839"/>
      <w:proofErr w:type="gramEnd"/>
    </w:p>
    <w:p w14:paraId="24EE72DD" w14:textId="63B04648" w:rsidR="00C915BA" w:rsidRPr="00476D2F" w:rsidRDefault="00C915BA" w:rsidP="00C915BA">
      <w:r w:rsidRPr="00476D2F">
        <w:rPr>
          <w:b/>
          <w:bCs/>
        </w:rPr>
        <w:t>Note:</w:t>
      </w:r>
      <w:r w:rsidRPr="00476D2F">
        <w:t xml:space="preserve"> Only the characters </w:t>
      </w:r>
      <w:r w:rsidR="0094247C" w:rsidRPr="00476D2F">
        <w:t>“</w:t>
      </w:r>
      <w:r w:rsidRPr="00476D2F">
        <w:t>&lt;</w:t>
      </w:r>
      <w:r w:rsidR="0094247C" w:rsidRPr="00476D2F">
        <w:t>”</w:t>
      </w:r>
      <w:r w:rsidRPr="00476D2F">
        <w:t xml:space="preserve"> and </w:t>
      </w:r>
      <w:r w:rsidR="0094247C" w:rsidRPr="00476D2F">
        <w:t>“</w:t>
      </w:r>
      <w:r w:rsidRPr="00476D2F">
        <w:t>&amp;</w:t>
      </w:r>
      <w:r w:rsidR="0094247C" w:rsidRPr="00476D2F">
        <w:t>”</w:t>
      </w:r>
      <w:r w:rsidRPr="00476D2F">
        <w:t xml:space="preserve"> are strictly illegal in XML. The greater than character is legal, but it is a good practice all the characters mentioned in the above table to be replaced. To avoid any confusion, it’s recommended that all the above characters are escaped when they appear in the exchanged XML instances. Furthermore, although the use of line feeds is legal, it is strongly recommended not to be inserted in the data.</w:t>
      </w:r>
    </w:p>
    <w:p w14:paraId="24EE72DE" w14:textId="1DB8B306" w:rsidR="00C915BA" w:rsidRPr="00476D2F" w:rsidRDefault="00C915BA" w:rsidP="00C915BA">
      <w:r w:rsidRPr="00476D2F">
        <w:t>The application must evaluate the length of the string by counting each escaped character as 1 character (i.e. “&amp;amp;” is 1 and not 5 characters). If the format of a data</w:t>
      </w:r>
      <w:r w:rsidR="000D7C57" w:rsidRPr="00476D2F">
        <w:t xml:space="preserve"> item is an..100, the following</w:t>
      </w:r>
      <w:r w:rsidRPr="00476D2F">
        <w:t xml:space="preserve"> value is valid: </w:t>
      </w:r>
    </w:p>
    <w:p w14:paraId="24EE72DF" w14:textId="1B886D59" w:rsidR="00C915BA" w:rsidRPr="00A079D8" w:rsidRDefault="00C915BA" w:rsidP="00A079D8">
      <w:r w:rsidRPr="00A079D8">
        <w:t>“This string of 100 ‘characters’ must be &lt;always&gt; valid &amp;</w:t>
      </w:r>
      <w:r w:rsidR="000D7C57" w:rsidRPr="00A079D8">
        <w:t xml:space="preserve"> not rejected, also with format</w:t>
      </w:r>
      <w:r w:rsidRPr="00A079D8">
        <w:t xml:space="preserve"> </w:t>
      </w:r>
      <w:r w:rsidR="0094247C" w:rsidRPr="00A079D8">
        <w:t>“</w:t>
      </w:r>
      <w:r w:rsidRPr="00A079D8">
        <w:t>an..100</w:t>
      </w:r>
      <w:r w:rsidR="0094247C" w:rsidRPr="00A079D8">
        <w:t>”</w:t>
      </w:r>
      <w:r w:rsidRPr="00A079D8">
        <w:t xml:space="preserve"> !”</w:t>
      </w:r>
    </w:p>
    <w:p w14:paraId="24EE72E0" w14:textId="7CDB8F00" w:rsidR="00DF47BE" w:rsidRPr="00476D2F" w:rsidRDefault="00DF47BE">
      <w:r w:rsidRPr="00476D2F">
        <w:t>Moreover, text fields shall be case sensitive (i.e. text fields with letter(s) as uppercase and text fields with same letter(s) as lowercase shall be considered as different).</w:t>
      </w:r>
    </w:p>
    <w:p w14:paraId="5878A238" w14:textId="32E65762" w:rsidR="00CF60DA" w:rsidRPr="00476D2F" w:rsidRDefault="00CF60DA" w:rsidP="006F347D">
      <w:pPr>
        <w:pStyle w:val="Heading5"/>
      </w:pPr>
      <w:bookmarkStart w:id="840" w:name="_Ref526254762"/>
      <w:r w:rsidRPr="00476D2F">
        <w:t>Date/Time Fields (</w:t>
      </w:r>
      <w:r w:rsidR="00516E8D">
        <w:t>AES-P1, NCTS-P5 and NCTS-P6</w:t>
      </w:r>
      <w:r w:rsidRPr="00476D2F">
        <w:t>)</w:t>
      </w:r>
      <w:bookmarkEnd w:id="840"/>
    </w:p>
    <w:p w14:paraId="6527F3B7" w14:textId="446C1A51" w:rsidR="00CF60DA" w:rsidRPr="00476D2F" w:rsidRDefault="00CF60DA" w:rsidP="00CF60DA">
      <w:r w:rsidRPr="00476D2F">
        <w:t>The specification of Date and/or Time fields used in TMS (</w:t>
      </w:r>
      <w:r w:rsidRPr="00476D2F">
        <w:fldChar w:fldCharType="begin"/>
      </w:r>
      <w:r w:rsidRPr="00476D2F">
        <w:instrText xml:space="preserve"> REF _Ref525630782 \h </w:instrText>
      </w:r>
      <w:r w:rsidR="008D2375" w:rsidRPr="00476D2F">
        <w:instrText xml:space="preserve"> \* MERGEFORMAT </w:instrText>
      </w:r>
      <w:r w:rsidRPr="00476D2F">
        <w:fldChar w:fldCharType="separate"/>
      </w:r>
      <w:r w:rsidR="004501EF" w:rsidRPr="00476D2F">
        <w:t>Technical Message Structure</w:t>
      </w:r>
      <w:r w:rsidRPr="00476D2F">
        <w:fldChar w:fldCharType="end"/>
      </w:r>
      <w:r w:rsidRPr="00476D2F">
        <w:t xml:space="preserve"> and Appendix Q2 of system-specific DDNA) is </w:t>
      </w:r>
      <w:r w:rsidR="00B97FA7" w:rsidRPr="00476D2F">
        <w:t>based on</w:t>
      </w:r>
      <w:r w:rsidRPr="00476D2F">
        <w:t xml:space="preserve"> W3C XML Schema specification [</w:t>
      </w:r>
      <w:r w:rsidRPr="00476D2F">
        <w:fldChar w:fldCharType="begin"/>
      </w:r>
      <w:r w:rsidRPr="00476D2F">
        <w:instrText xml:space="preserve"> REF W3C_XML_Schema \h </w:instrText>
      </w:r>
      <w:r w:rsidR="008D2375" w:rsidRPr="00476D2F">
        <w:instrText xml:space="preserve"> \* MERGEFORMAT </w:instrText>
      </w:r>
      <w:r w:rsidRPr="00476D2F">
        <w:fldChar w:fldCharType="separate"/>
      </w:r>
      <w:r w:rsidR="004501EF" w:rsidRPr="00476D2F">
        <w:rPr>
          <w:szCs w:val="24"/>
        </w:rPr>
        <w:t>S18</w:t>
      </w:r>
      <w:r w:rsidRPr="00476D2F">
        <w:fldChar w:fldCharType="end"/>
      </w:r>
      <w:r w:rsidRPr="00476D2F">
        <w:t>] except that:</w:t>
      </w:r>
    </w:p>
    <w:p w14:paraId="48BD92A4" w14:textId="159A78C5" w:rsidR="00CF60DA" w:rsidRPr="00476D2F" w:rsidRDefault="00304E39" w:rsidP="00186C72">
      <w:pPr>
        <w:pStyle w:val="ListBullet2"/>
      </w:pPr>
      <w:r>
        <w:t>A</w:t>
      </w:r>
      <w:r w:rsidRPr="00476D2F">
        <w:t xml:space="preserve">ll </w:t>
      </w:r>
      <w:r w:rsidR="00B97FA7" w:rsidRPr="00476D2F">
        <w:t xml:space="preserve">years in </w:t>
      </w:r>
      <w:proofErr w:type="spellStart"/>
      <w:r w:rsidR="00B97FA7" w:rsidRPr="00476D2F">
        <w:t>DateTime</w:t>
      </w:r>
      <w:proofErr w:type="spellEnd"/>
      <w:r w:rsidR="00B97FA7" w:rsidRPr="00476D2F">
        <w:t xml:space="preserve"> and Date fields are in the Common Era (i.e. AD), hence the negative sign is not permitted;</w:t>
      </w:r>
    </w:p>
    <w:p w14:paraId="7A06FC4E" w14:textId="6217E2A6" w:rsidR="00B46D7D" w:rsidRPr="00476D2F" w:rsidRDefault="00304E39" w:rsidP="00186C72">
      <w:pPr>
        <w:pStyle w:val="ListBullet2"/>
      </w:pPr>
      <w:r>
        <w:t>F</w:t>
      </w:r>
      <w:r w:rsidRPr="00476D2F">
        <w:t xml:space="preserve">or </w:t>
      </w:r>
      <w:r w:rsidR="00B97FA7" w:rsidRPr="00476D2F">
        <w:t xml:space="preserve">all times in </w:t>
      </w:r>
      <w:proofErr w:type="spellStart"/>
      <w:r w:rsidR="00B97FA7" w:rsidRPr="00476D2F">
        <w:t>DateTime</w:t>
      </w:r>
      <w:proofErr w:type="spellEnd"/>
      <w:r w:rsidR="00B97FA7" w:rsidRPr="00476D2F">
        <w:t xml:space="preserve"> fields the time zone must be omitted. For the Common Domain messages,</w:t>
      </w:r>
      <w:r w:rsidR="00642632" w:rsidRPr="00476D2F">
        <w:t xml:space="preserve"> </w:t>
      </w:r>
      <w:r w:rsidR="00B97FA7" w:rsidRPr="00476D2F">
        <w:t xml:space="preserve">the time in all </w:t>
      </w:r>
      <w:proofErr w:type="spellStart"/>
      <w:r w:rsidR="00B97FA7" w:rsidRPr="00476D2F">
        <w:t>DateTime</w:t>
      </w:r>
      <w:proofErr w:type="spellEnd"/>
      <w:r w:rsidR="00B97FA7" w:rsidRPr="00476D2F">
        <w:t xml:space="preserve"> fields must be the UTC time. The local time can be used for the External Domain messages, but the NCA must convert the local time into the UTC time before sending the</w:t>
      </w:r>
      <w:r w:rsidR="00642632" w:rsidRPr="00476D2F">
        <w:t xml:space="preserve"> </w:t>
      </w:r>
      <w:r w:rsidR="00B97FA7" w:rsidRPr="00476D2F">
        <w:t xml:space="preserve">message over the CCN. It is recommended that the recipient also store the </w:t>
      </w:r>
      <w:proofErr w:type="spellStart"/>
      <w:r w:rsidR="00B97FA7" w:rsidRPr="00476D2F">
        <w:t>DateTime</w:t>
      </w:r>
      <w:proofErr w:type="spellEnd"/>
      <w:r w:rsidR="00B97FA7" w:rsidRPr="00476D2F">
        <w:t xml:space="preserve"> fields in UTC (even if displayed for the NCA's</w:t>
      </w:r>
      <w:r w:rsidR="00642632" w:rsidRPr="00476D2F">
        <w:t xml:space="preserve"> </w:t>
      </w:r>
      <w:r w:rsidR="00B97FA7" w:rsidRPr="00476D2F">
        <w:t>end user in local time);</w:t>
      </w:r>
    </w:p>
    <w:p w14:paraId="2BAF6B48" w14:textId="495EE647" w:rsidR="00CF60DA" w:rsidRDefault="00304E39" w:rsidP="00186C72">
      <w:pPr>
        <w:pStyle w:val="ListBullet2"/>
      </w:pPr>
      <w:r>
        <w:t>T</w:t>
      </w:r>
      <w:r w:rsidRPr="00476D2F">
        <w:t xml:space="preserve">he </w:t>
      </w:r>
      <w:r w:rsidR="00B97FA7" w:rsidRPr="00476D2F">
        <w:t xml:space="preserve">fractional seconds must not be used in </w:t>
      </w:r>
      <w:proofErr w:type="spellStart"/>
      <w:r w:rsidR="00B97FA7" w:rsidRPr="00476D2F">
        <w:t>DateTime</w:t>
      </w:r>
      <w:proofErr w:type="spellEnd"/>
      <w:r w:rsidR="00B97FA7" w:rsidRPr="00476D2F">
        <w:t xml:space="preserve"> fields.</w:t>
      </w:r>
    </w:p>
    <w:p w14:paraId="0BE46F4F" w14:textId="44BAA6A7" w:rsidR="009C24AC" w:rsidRPr="009C24AC" w:rsidRDefault="009C24AC" w:rsidP="009C24AC">
      <w:pPr>
        <w:pStyle w:val="ListBullet2"/>
        <w:rPr>
          <w:rFonts w:asciiTheme="minorHAnsi" w:hAnsiTheme="minorHAnsi" w:cs="Arial"/>
          <w:sz w:val="22"/>
          <w:szCs w:val="22"/>
        </w:rPr>
      </w:pPr>
      <w:r w:rsidRPr="009C24AC">
        <w:t xml:space="preserve">For all </w:t>
      </w:r>
      <w:r w:rsidRPr="009C24AC">
        <w:rPr>
          <w:i/>
          <w:iCs/>
        </w:rPr>
        <w:t>dates</w:t>
      </w:r>
      <w:r w:rsidRPr="009C24AC">
        <w:t xml:space="preserve"> in </w:t>
      </w:r>
      <w:r w:rsidRPr="009C24AC">
        <w:rPr>
          <w:b/>
          <w:bCs/>
        </w:rPr>
        <w:t>Date</w:t>
      </w:r>
      <w:r w:rsidRPr="009C24AC">
        <w:t xml:space="preserve"> fields included in the </w:t>
      </w:r>
      <w:r w:rsidRPr="009C24AC">
        <w:rPr>
          <w:u w:val="single"/>
        </w:rPr>
        <w:t>Common Domain</w:t>
      </w:r>
      <w:r w:rsidRPr="009C24AC">
        <w:t xml:space="preserve"> messages, the UTC standard must be used. It will ensure a standardized representation of </w:t>
      </w:r>
      <w:r w:rsidRPr="009C24AC">
        <w:rPr>
          <w:i/>
          <w:iCs/>
        </w:rPr>
        <w:t>dates</w:t>
      </w:r>
      <w:r w:rsidRPr="009C24AC">
        <w:t xml:space="preserve"> data across different time zones in the Common Domain messages.</w:t>
      </w:r>
    </w:p>
    <w:p w14:paraId="03B36A7F" w14:textId="646CB8EE" w:rsidR="00CF60DA" w:rsidRPr="00476D2F" w:rsidRDefault="00B97FA7" w:rsidP="005D670E">
      <w:pPr>
        <w:spacing w:after="120"/>
      </w:pPr>
      <w:r w:rsidRPr="00476D2F">
        <w:t>Based on</w:t>
      </w:r>
      <w:r w:rsidR="00CF60DA" w:rsidRPr="00476D2F">
        <w:t xml:space="preserve"> the W3C XML Schema specification [</w:t>
      </w:r>
      <w:r w:rsidR="00C11D75" w:rsidRPr="00476D2F">
        <w:fldChar w:fldCharType="begin"/>
      </w:r>
      <w:r w:rsidR="00C11D75" w:rsidRPr="00476D2F">
        <w:instrText xml:space="preserve"> REF S19 \h </w:instrText>
      </w:r>
      <w:r w:rsidR="00C11D75" w:rsidRPr="00476D2F">
        <w:fldChar w:fldCharType="separate"/>
      </w:r>
      <w:r w:rsidR="004501EF" w:rsidRPr="00476D2F">
        <w:rPr>
          <w:szCs w:val="24"/>
        </w:rPr>
        <w:t>S19</w:t>
      </w:r>
      <w:r w:rsidR="00C11D75" w:rsidRPr="00476D2F">
        <w:fldChar w:fldCharType="end"/>
      </w:r>
      <w:r w:rsidR="00CF60DA" w:rsidRPr="00476D2F">
        <w:t>]</w:t>
      </w:r>
      <w:r w:rsidR="00C11D75" w:rsidRPr="00476D2F">
        <w:t xml:space="preserve"> (Part2: Dat</w:t>
      </w:r>
      <w:r w:rsidR="00A620A3" w:rsidRPr="00476D2F">
        <w:t>a</w:t>
      </w:r>
      <w:r w:rsidR="00C11D75" w:rsidRPr="00476D2F">
        <w:t>types)</w:t>
      </w:r>
      <w:r w:rsidR="00231F34" w:rsidRPr="00476D2F">
        <w:t xml:space="preserve"> and</w:t>
      </w:r>
      <w:r w:rsidR="00F20B42" w:rsidRPr="00476D2F">
        <w:t xml:space="preserve"> ISO 8601</w:t>
      </w:r>
      <w:r w:rsidR="003C6EED" w:rsidRPr="00476D2F">
        <w:t xml:space="preserve"> Date and Time format</w:t>
      </w:r>
      <w:r w:rsidR="00231F34" w:rsidRPr="00476D2F">
        <w:t xml:space="preserve"> [</w:t>
      </w:r>
      <w:r w:rsidR="00231F34" w:rsidRPr="00476D2F">
        <w:fldChar w:fldCharType="begin"/>
      </w:r>
      <w:r w:rsidR="00231F34" w:rsidRPr="00476D2F">
        <w:instrText xml:space="preserve"> REF S20 \h </w:instrText>
      </w:r>
      <w:r w:rsidR="00231F34" w:rsidRPr="00476D2F">
        <w:fldChar w:fldCharType="separate"/>
      </w:r>
      <w:r w:rsidR="004501EF" w:rsidRPr="00476D2F">
        <w:rPr>
          <w:szCs w:val="24"/>
        </w:rPr>
        <w:t>S20</w:t>
      </w:r>
      <w:r w:rsidR="00231F34" w:rsidRPr="00476D2F">
        <w:fldChar w:fldCharType="end"/>
      </w:r>
      <w:r w:rsidR="00231F34" w:rsidRPr="00476D2F">
        <w:t>]</w:t>
      </w:r>
      <w:r w:rsidR="00CF60DA" w:rsidRPr="00476D2F">
        <w:t>, the following table (</w:t>
      </w:r>
      <w:r w:rsidR="00CF60DA" w:rsidRPr="00476D2F">
        <w:fldChar w:fldCharType="begin"/>
      </w:r>
      <w:r w:rsidR="00CF60DA" w:rsidRPr="00476D2F">
        <w:instrText xml:space="preserve"> REF _Ref190000967 \h </w:instrText>
      </w:r>
      <w:r w:rsidR="008D2375" w:rsidRPr="00476D2F">
        <w:instrText xml:space="preserve"> \* MERGEFORMAT </w:instrText>
      </w:r>
      <w:r w:rsidR="00CF60DA" w:rsidRPr="00476D2F">
        <w:fldChar w:fldCharType="separate"/>
      </w:r>
      <w:r w:rsidR="004501EF" w:rsidRPr="00476D2F">
        <w:t xml:space="preserve">Table </w:t>
      </w:r>
      <w:r w:rsidR="004501EF">
        <w:t>33</w:t>
      </w:r>
      <w:r w:rsidR="00CF60DA" w:rsidRPr="00476D2F">
        <w:fldChar w:fldCharType="end"/>
      </w:r>
      <w:r w:rsidR="00CF60DA" w:rsidRPr="00476D2F">
        <w:t xml:space="preserve">) </w:t>
      </w:r>
      <w:r w:rsidRPr="00476D2F">
        <w:t>defines</w:t>
      </w:r>
      <w:r w:rsidR="00CF60DA" w:rsidRPr="00476D2F">
        <w:t xml:space="preserve"> the format for each type and their corresponding regular expression</w:t>
      </w:r>
      <w:r w:rsidRPr="00476D2F">
        <w:t>, as it is applicable for</w:t>
      </w:r>
      <w:r w:rsidR="00842350">
        <w:t xml:space="preserve"> </w:t>
      </w:r>
      <w:r w:rsidR="00532857" w:rsidRPr="00476D2F">
        <w:t>AES-P1</w:t>
      </w:r>
      <w:r w:rsidR="00532857">
        <w:t xml:space="preserve">, </w:t>
      </w:r>
      <w:r w:rsidRPr="00476D2F">
        <w:t>NCTS-P5</w:t>
      </w:r>
      <w:r w:rsidR="00532857">
        <w:t xml:space="preserve"> </w:t>
      </w:r>
      <w:r w:rsidR="008D5887">
        <w:t>and NCTS-P6</w:t>
      </w:r>
      <w:r w:rsidR="00CF60DA" w:rsidRPr="00476D2F">
        <w:t>.</w:t>
      </w:r>
    </w:p>
    <w:p w14:paraId="79557514" w14:textId="56A8E74C" w:rsidR="00B97FA7" w:rsidRPr="00476D2F" w:rsidRDefault="00B97FA7" w:rsidP="00B97FA7">
      <w:pPr>
        <w:spacing w:after="120"/>
      </w:pPr>
      <w:r w:rsidRPr="00476D2F">
        <w:t xml:space="preserve">It is worth noting that during the Transitional Period, no conversion of </w:t>
      </w:r>
      <w:proofErr w:type="spellStart"/>
      <w:r w:rsidRPr="00476D2F">
        <w:t>DateTime</w:t>
      </w:r>
      <w:proofErr w:type="spellEnd"/>
      <w:r w:rsidRPr="00476D2F">
        <w:t xml:space="preserve"> and Time fields to UTC time will be performed by the </w:t>
      </w:r>
      <w:r w:rsidR="00B4694F">
        <w:t>ieCA/TED</w:t>
      </w:r>
      <w:r w:rsidRPr="00476D2F">
        <w:t xml:space="preserve">. </w:t>
      </w:r>
    </w:p>
    <w:p w14:paraId="5E7980D7" w14:textId="11097E3C" w:rsidR="00B97FA7" w:rsidRPr="00476D2F" w:rsidRDefault="00B97FA7" w:rsidP="00B97FA7">
      <w:pPr>
        <w:spacing w:after="120"/>
      </w:pPr>
      <w:r w:rsidRPr="00476D2F">
        <w:t xml:space="preserve">The </w:t>
      </w:r>
      <w:r w:rsidR="00116BF4" w:rsidRPr="00116BF4">
        <w:t>NA operating as AES-P1, NCTS-P5 and NCTS-P6</w:t>
      </w:r>
      <w:r w:rsidR="00226189">
        <w:t xml:space="preserve"> </w:t>
      </w:r>
      <w:r w:rsidRPr="00476D2F">
        <w:t>will:</w:t>
      </w:r>
    </w:p>
    <w:p w14:paraId="7650AC9E" w14:textId="491CEA20" w:rsidR="00B97FA7" w:rsidRPr="00476D2F" w:rsidRDefault="00413F6C" w:rsidP="00E245C6">
      <w:pPr>
        <w:pStyle w:val="ListParagraph"/>
        <w:numPr>
          <w:ilvl w:val="0"/>
          <w:numId w:val="104"/>
        </w:numPr>
        <w:spacing w:after="120"/>
      </w:pPr>
      <w:r>
        <w:t>s</w:t>
      </w:r>
      <w:r w:rsidRPr="00476D2F">
        <w:t xml:space="preserve">end </w:t>
      </w:r>
      <w:r w:rsidR="00B97FA7" w:rsidRPr="00476D2F">
        <w:t xml:space="preserve">Common Domain messages with </w:t>
      </w:r>
      <w:r w:rsidR="00B97FA7" w:rsidRPr="009C24AC">
        <w:rPr>
          <w:u w:val="single"/>
        </w:rPr>
        <w:t>UTC time</w:t>
      </w:r>
      <w:r w:rsidR="00B97FA7" w:rsidRPr="00476D2F">
        <w:t xml:space="preserve"> in all </w:t>
      </w:r>
      <w:proofErr w:type="spellStart"/>
      <w:r w:rsidR="00B97FA7" w:rsidRPr="009C24AC">
        <w:rPr>
          <w:b/>
          <w:bCs/>
        </w:rPr>
        <w:t>DateTime</w:t>
      </w:r>
      <w:proofErr w:type="spellEnd"/>
      <w:r w:rsidR="00B97FA7" w:rsidRPr="00476D2F">
        <w:t xml:space="preserve"> and </w:t>
      </w:r>
      <w:r w:rsidR="00B97FA7" w:rsidRPr="009C24AC">
        <w:rPr>
          <w:b/>
          <w:bCs/>
        </w:rPr>
        <w:t>Time</w:t>
      </w:r>
      <w:r w:rsidR="00B97FA7" w:rsidRPr="00476D2F">
        <w:t xml:space="preserve"> fields</w:t>
      </w:r>
      <w:r w:rsidR="00097482">
        <w:t>;</w:t>
      </w:r>
      <w:r w:rsidR="00B97FA7" w:rsidRPr="00476D2F">
        <w:t xml:space="preserve"> </w:t>
      </w:r>
    </w:p>
    <w:p w14:paraId="190A7BC9" w14:textId="14C06642" w:rsidR="009C24AC" w:rsidRDefault="009C24AC" w:rsidP="00A21A85">
      <w:pPr>
        <w:pStyle w:val="ListParagraph"/>
        <w:numPr>
          <w:ilvl w:val="0"/>
          <w:numId w:val="104"/>
        </w:numPr>
        <w:spacing w:after="120"/>
      </w:pPr>
      <w:r w:rsidRPr="009C24AC">
        <w:t xml:space="preserve">send Common Domain messages with all </w:t>
      </w:r>
      <w:r w:rsidRPr="009C24AC">
        <w:rPr>
          <w:b/>
          <w:bCs/>
        </w:rPr>
        <w:t>Date</w:t>
      </w:r>
      <w:r w:rsidRPr="009C24AC">
        <w:t xml:space="preserve"> fields </w:t>
      </w:r>
      <w:r w:rsidRPr="009C24AC">
        <w:rPr>
          <w:u w:val="single"/>
        </w:rPr>
        <w:t>defined as per UTC Time</w:t>
      </w:r>
      <w:r w:rsidRPr="009C24AC">
        <w:t>, even though these fields do not directly store time data;</w:t>
      </w:r>
    </w:p>
    <w:p w14:paraId="290AC1D7" w14:textId="7754F531" w:rsidR="00B40DE5" w:rsidRDefault="00413F6C" w:rsidP="00A21A85">
      <w:pPr>
        <w:pStyle w:val="ListParagraph"/>
        <w:numPr>
          <w:ilvl w:val="0"/>
          <w:numId w:val="104"/>
        </w:numPr>
        <w:spacing w:after="120"/>
      </w:pPr>
      <w:r>
        <w:t>r</w:t>
      </w:r>
      <w:r w:rsidRPr="00476D2F">
        <w:t xml:space="preserve">eceive </w:t>
      </w:r>
      <w:r w:rsidR="00B97FA7" w:rsidRPr="00476D2F">
        <w:t xml:space="preserve">Common Domain messages with </w:t>
      </w:r>
      <w:r w:rsidR="00B97FA7" w:rsidRPr="009C24AC">
        <w:rPr>
          <w:u w:val="single"/>
        </w:rPr>
        <w:t xml:space="preserve">UTC </w:t>
      </w:r>
      <w:r w:rsidR="009C24AC" w:rsidRPr="009C24AC">
        <w:rPr>
          <w:u w:val="single"/>
        </w:rPr>
        <w:t>Time</w:t>
      </w:r>
      <w:r w:rsidR="009C24AC">
        <w:t xml:space="preserve"> </w:t>
      </w:r>
      <w:r w:rsidR="00CF0895">
        <w:t>[</w:t>
      </w:r>
      <w:r w:rsidR="00B97FA7" w:rsidRPr="00476D2F">
        <w:t xml:space="preserve">or </w:t>
      </w:r>
      <w:r w:rsidR="009C24AC" w:rsidRPr="009C24AC">
        <w:rPr>
          <w:u w:val="single"/>
        </w:rPr>
        <w:t>L</w:t>
      </w:r>
      <w:r w:rsidR="00B97FA7" w:rsidRPr="009C24AC">
        <w:rPr>
          <w:u w:val="single"/>
        </w:rPr>
        <w:t xml:space="preserve">ocal </w:t>
      </w:r>
      <w:r w:rsidR="009C24AC" w:rsidRPr="009C24AC">
        <w:rPr>
          <w:u w:val="single"/>
        </w:rPr>
        <w:t>T</w:t>
      </w:r>
      <w:r w:rsidR="00B97FA7" w:rsidRPr="009C24AC">
        <w:rPr>
          <w:u w:val="single"/>
        </w:rPr>
        <w:t>ime</w:t>
      </w:r>
      <w:r w:rsidR="009C24AC" w:rsidRPr="009C24AC">
        <w:rPr>
          <w:u w:val="single"/>
        </w:rPr>
        <w:t xml:space="preserve"> (*)</w:t>
      </w:r>
      <w:r w:rsidR="00CF0895">
        <w:rPr>
          <w:u w:val="single"/>
        </w:rPr>
        <w:t>]</w:t>
      </w:r>
      <w:r w:rsidR="00B97FA7" w:rsidRPr="00476D2F">
        <w:t xml:space="preserve"> in all </w:t>
      </w:r>
      <w:proofErr w:type="spellStart"/>
      <w:r w:rsidR="00B97FA7" w:rsidRPr="009C24AC">
        <w:rPr>
          <w:b/>
          <w:bCs/>
        </w:rPr>
        <w:t>DateTime</w:t>
      </w:r>
      <w:proofErr w:type="spellEnd"/>
      <w:r w:rsidR="00B97FA7" w:rsidRPr="00476D2F">
        <w:t xml:space="preserve"> and </w:t>
      </w:r>
      <w:r w:rsidR="00B97FA7" w:rsidRPr="009C24AC">
        <w:rPr>
          <w:b/>
          <w:bCs/>
        </w:rPr>
        <w:t>Time</w:t>
      </w:r>
      <w:r w:rsidR="00B97FA7" w:rsidRPr="00476D2F">
        <w:t xml:space="preserve"> fields</w:t>
      </w:r>
      <w:r w:rsidR="009C24AC">
        <w:t>;</w:t>
      </w:r>
    </w:p>
    <w:p w14:paraId="7FDA434D" w14:textId="29B7C853" w:rsidR="009C24AC" w:rsidRDefault="009C24AC" w:rsidP="00A21A85">
      <w:pPr>
        <w:pStyle w:val="ListParagraph"/>
        <w:numPr>
          <w:ilvl w:val="0"/>
          <w:numId w:val="104"/>
        </w:numPr>
        <w:spacing w:after="120"/>
      </w:pPr>
      <w:r w:rsidRPr="009C24AC">
        <w:t xml:space="preserve">receive Common Domain message with all </w:t>
      </w:r>
      <w:r w:rsidRPr="009C24AC">
        <w:rPr>
          <w:b/>
          <w:bCs/>
        </w:rPr>
        <w:t>Date</w:t>
      </w:r>
      <w:r w:rsidRPr="009C24AC">
        <w:t xml:space="preserve"> fields </w:t>
      </w:r>
      <w:r w:rsidRPr="009C24AC">
        <w:rPr>
          <w:u w:val="single"/>
        </w:rPr>
        <w:t>defined as per UTC Time</w:t>
      </w:r>
      <w:r w:rsidR="00CF0895">
        <w:rPr>
          <w:u w:val="single"/>
        </w:rPr>
        <w:t xml:space="preserve"> [</w:t>
      </w:r>
      <w:r w:rsidR="00CF0895" w:rsidRPr="00476D2F">
        <w:t xml:space="preserve">or </w:t>
      </w:r>
      <w:r w:rsidR="00CF0895" w:rsidRPr="009C24AC">
        <w:rPr>
          <w:u w:val="single"/>
        </w:rPr>
        <w:t>Local Time (*)</w:t>
      </w:r>
      <w:r w:rsidR="00CF0895">
        <w:rPr>
          <w:u w:val="single"/>
        </w:rPr>
        <w:t>]</w:t>
      </w:r>
      <w:r w:rsidRPr="009C24AC">
        <w:t>, even though these fields do not directly store time data</w:t>
      </w:r>
      <w:r>
        <w:t>.</w:t>
      </w:r>
    </w:p>
    <w:p w14:paraId="1BFF18B2" w14:textId="7BDB78A3" w:rsidR="009C24AC" w:rsidRPr="009C24AC" w:rsidRDefault="009C24AC" w:rsidP="009C24AC">
      <w:pPr>
        <w:pStyle w:val="ListParagraph"/>
        <w:ind w:left="1440" w:hanging="1080"/>
        <w:rPr>
          <w:kern w:val="2"/>
          <w:szCs w:val="24"/>
          <w14:ligatures w14:val="standardContextual"/>
        </w:rPr>
      </w:pPr>
      <w:r w:rsidRPr="009C24AC">
        <w:rPr>
          <w:szCs w:val="24"/>
        </w:rPr>
        <w:t xml:space="preserve">(*) </w:t>
      </w:r>
      <w:r w:rsidRPr="009C24AC">
        <w:rPr>
          <w:b/>
          <w:bCs/>
          <w:szCs w:val="24"/>
          <w:u w:val="single"/>
        </w:rPr>
        <w:t>Note:</w:t>
      </w:r>
      <w:r w:rsidRPr="009C24AC">
        <w:rPr>
          <w:szCs w:val="24"/>
        </w:rPr>
        <w:t xml:space="preserve">  For </w:t>
      </w:r>
      <w:r w:rsidRPr="009C24AC">
        <w:rPr>
          <w:szCs w:val="24"/>
          <w:u w:val="single"/>
        </w:rPr>
        <w:t xml:space="preserve">movements released </w:t>
      </w:r>
      <w:r>
        <w:rPr>
          <w:szCs w:val="24"/>
          <w:u w:val="single"/>
        </w:rPr>
        <w:t xml:space="preserve">in legacy applications </w:t>
      </w:r>
      <w:r w:rsidRPr="009C24AC">
        <w:rPr>
          <w:szCs w:val="24"/>
          <w:u w:val="single"/>
        </w:rPr>
        <w:t>before or on TPendDate</w:t>
      </w:r>
      <w:r w:rsidRPr="009C24AC">
        <w:rPr>
          <w:szCs w:val="24"/>
        </w:rPr>
        <w:t xml:space="preserve">, a </w:t>
      </w:r>
      <w:r w:rsidRPr="009C24AC">
        <w:rPr>
          <w:i/>
          <w:iCs/>
          <w:szCs w:val="24"/>
        </w:rPr>
        <w:t xml:space="preserve">local </w:t>
      </w:r>
      <w:r w:rsidRPr="009C24AC">
        <w:rPr>
          <w:szCs w:val="24"/>
        </w:rPr>
        <w:t xml:space="preserve">datetime (e.g. CET) and a date based on </w:t>
      </w:r>
      <w:r w:rsidRPr="009C24AC">
        <w:rPr>
          <w:i/>
          <w:iCs/>
          <w:szCs w:val="24"/>
        </w:rPr>
        <w:t>local datetime</w:t>
      </w:r>
      <w:r w:rsidRPr="009C24AC">
        <w:rPr>
          <w:szCs w:val="24"/>
        </w:rPr>
        <w:t xml:space="preserve"> could be observed, being used </w:t>
      </w:r>
      <w:r w:rsidRPr="009C24AC">
        <w:rPr>
          <w:u w:val="single"/>
        </w:rPr>
        <w:t>only</w:t>
      </w:r>
      <w:r>
        <w:t xml:space="preserve"> </w:t>
      </w:r>
      <w:r w:rsidRPr="009C24AC">
        <w:rPr>
          <w:szCs w:val="24"/>
        </w:rPr>
        <w:t xml:space="preserve">by some </w:t>
      </w:r>
      <w:r>
        <w:t>l</w:t>
      </w:r>
      <w:r w:rsidRPr="009C24AC">
        <w:rPr>
          <w:szCs w:val="24"/>
        </w:rPr>
        <w:t xml:space="preserve">egacy applications (and not ‘adjusted’ by the ieCA). However, for </w:t>
      </w:r>
      <w:r w:rsidRPr="009C24AC">
        <w:rPr>
          <w:b/>
          <w:bCs/>
          <w:szCs w:val="24"/>
          <w:u w:val="single"/>
        </w:rPr>
        <w:t>all</w:t>
      </w:r>
      <w:r w:rsidRPr="009C24AC">
        <w:rPr>
          <w:szCs w:val="24"/>
          <w:u w:val="single"/>
        </w:rPr>
        <w:t xml:space="preserve"> movements released </w:t>
      </w:r>
      <w:r w:rsidRPr="009C24AC">
        <w:rPr>
          <w:b/>
          <w:bCs/>
          <w:szCs w:val="24"/>
          <w:u w:val="single"/>
        </w:rPr>
        <w:t>after</w:t>
      </w:r>
      <w:r w:rsidRPr="009C24AC">
        <w:rPr>
          <w:szCs w:val="24"/>
          <w:u w:val="single"/>
        </w:rPr>
        <w:t xml:space="preserve"> the end of Transitional Period</w:t>
      </w:r>
      <w:r w:rsidRPr="009C24AC">
        <w:rPr>
          <w:szCs w:val="24"/>
        </w:rPr>
        <w:t xml:space="preserve"> (i.e. after TPendDate), it can be </w:t>
      </w:r>
      <w:r>
        <w:rPr>
          <w:szCs w:val="24"/>
        </w:rPr>
        <w:t xml:space="preserve">safely </w:t>
      </w:r>
      <w:r w:rsidRPr="009C24AC">
        <w:rPr>
          <w:szCs w:val="24"/>
        </w:rPr>
        <w:t xml:space="preserve">expected by the receiving NCA that </w:t>
      </w:r>
      <w:r w:rsidRPr="009C24AC">
        <w:rPr>
          <w:szCs w:val="24"/>
          <w:u w:val="single"/>
        </w:rPr>
        <w:t xml:space="preserve">only UTC time </w:t>
      </w:r>
      <w:r>
        <w:rPr>
          <w:szCs w:val="24"/>
          <w:u w:val="single"/>
        </w:rPr>
        <w:t>and UTC-based dates are</w:t>
      </w:r>
      <w:r w:rsidRPr="009C24AC">
        <w:rPr>
          <w:szCs w:val="24"/>
          <w:u w:val="single"/>
        </w:rPr>
        <w:t xml:space="preserve"> used</w:t>
      </w:r>
      <w:r w:rsidRPr="009C24AC">
        <w:rPr>
          <w:szCs w:val="24"/>
        </w:rPr>
        <w:t>.</w:t>
      </w:r>
    </w:p>
    <w:p w14:paraId="10EC9F97" w14:textId="77777777" w:rsidR="009C24AC" w:rsidRPr="00476D2F" w:rsidRDefault="009C24AC" w:rsidP="009C24AC">
      <w:pPr>
        <w:pStyle w:val="ListParagraph"/>
        <w:spacing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5803"/>
      </w:tblGrid>
      <w:tr w:rsidR="00CF60DA" w:rsidRPr="00110E6A" w14:paraId="5CB89046" w14:textId="77777777" w:rsidTr="00DB5464">
        <w:trPr>
          <w:jc w:val="center"/>
        </w:trPr>
        <w:tc>
          <w:tcPr>
            <w:tcW w:w="0" w:type="auto"/>
            <w:shd w:val="clear" w:color="auto" w:fill="002060"/>
            <w:vAlign w:val="center"/>
          </w:tcPr>
          <w:p w14:paraId="15094C9A" w14:textId="77777777" w:rsidR="00CF60DA" w:rsidRPr="00476D2F" w:rsidRDefault="00CF60DA" w:rsidP="009456B4">
            <w:pPr>
              <w:pStyle w:val="TableHeading"/>
              <w:jc w:val="left"/>
            </w:pPr>
            <w:r w:rsidRPr="00476D2F">
              <w:t>Type</w:t>
            </w:r>
          </w:p>
        </w:tc>
        <w:tc>
          <w:tcPr>
            <w:tcW w:w="5803" w:type="dxa"/>
            <w:shd w:val="clear" w:color="auto" w:fill="002060"/>
            <w:vAlign w:val="center"/>
          </w:tcPr>
          <w:p w14:paraId="20CC67D8" w14:textId="77777777" w:rsidR="00CF60DA" w:rsidRPr="00476D2F" w:rsidRDefault="00CF60DA" w:rsidP="009456B4">
            <w:pPr>
              <w:pStyle w:val="TableHeading"/>
              <w:jc w:val="left"/>
            </w:pPr>
            <w:r w:rsidRPr="00476D2F">
              <w:t>Regular Expression</w:t>
            </w:r>
          </w:p>
        </w:tc>
      </w:tr>
      <w:tr w:rsidR="00CF60DA" w:rsidRPr="00110E6A" w14:paraId="0290BB9F" w14:textId="77777777" w:rsidTr="009456B4">
        <w:trPr>
          <w:jc w:val="center"/>
        </w:trPr>
        <w:tc>
          <w:tcPr>
            <w:tcW w:w="0" w:type="auto"/>
          </w:tcPr>
          <w:p w14:paraId="2F83C039" w14:textId="77777777" w:rsidR="00CF60DA" w:rsidRPr="00476D2F" w:rsidRDefault="00CF60DA" w:rsidP="009456B4">
            <w:pPr>
              <w:pStyle w:val="Table"/>
            </w:pPr>
            <w:r w:rsidRPr="00476D2F">
              <w:t>Date</w:t>
            </w:r>
          </w:p>
        </w:tc>
        <w:tc>
          <w:tcPr>
            <w:tcW w:w="5803" w:type="dxa"/>
          </w:tcPr>
          <w:p w14:paraId="6C7208AC" w14:textId="0885DEA5" w:rsidR="00CF60DA" w:rsidRPr="00476D2F" w:rsidRDefault="00F20B4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p>
          <w:p w14:paraId="6DC390A3" w14:textId="77777777" w:rsidR="00CF60DA" w:rsidRPr="00476D2F" w:rsidRDefault="00CF60DA" w:rsidP="009456B4">
            <w:pPr>
              <w:pStyle w:val="Table"/>
            </w:pPr>
            <w:r w:rsidRPr="00476D2F">
              <w:t>\d{4}-\d{2}-\d{2}</w:t>
            </w:r>
          </w:p>
        </w:tc>
      </w:tr>
      <w:tr w:rsidR="00CF60DA" w:rsidRPr="00110E6A" w14:paraId="473F3BAF" w14:textId="77777777" w:rsidTr="009456B4">
        <w:trPr>
          <w:jc w:val="center"/>
        </w:trPr>
        <w:tc>
          <w:tcPr>
            <w:tcW w:w="0" w:type="auto"/>
          </w:tcPr>
          <w:p w14:paraId="057A86BA" w14:textId="77777777" w:rsidR="00CF60DA" w:rsidRPr="00476D2F" w:rsidRDefault="00CF60DA" w:rsidP="009456B4">
            <w:pPr>
              <w:pStyle w:val="Table"/>
            </w:pPr>
            <w:r w:rsidRPr="00476D2F">
              <w:t>Time</w:t>
            </w:r>
          </w:p>
        </w:tc>
        <w:tc>
          <w:tcPr>
            <w:tcW w:w="5803" w:type="dxa"/>
          </w:tcPr>
          <w:p w14:paraId="488F3762" w14:textId="619B5DDF" w:rsidR="00CF60DA" w:rsidRPr="00476D2F" w:rsidRDefault="00CF60DA" w:rsidP="009456B4">
            <w:pPr>
              <w:pStyle w:val="Table"/>
            </w:pPr>
            <w:proofErr w:type="spellStart"/>
            <w:r w:rsidRPr="00476D2F">
              <w:t>hh</w:t>
            </w:r>
            <w:proofErr w:type="spellEnd"/>
            <w:r w:rsidRPr="00476D2F">
              <w:t xml:space="preserve"> </w:t>
            </w:r>
            <w:r w:rsidR="0094247C" w:rsidRPr="00476D2F">
              <w:t>‘</w:t>
            </w:r>
            <w:r w:rsidRPr="00476D2F">
              <w:t>:</w:t>
            </w:r>
            <w:r w:rsidR="0094247C" w:rsidRPr="00476D2F">
              <w:t>’</w:t>
            </w:r>
            <w:r w:rsidRPr="00476D2F">
              <w:t xml:space="preserve"> mm </w:t>
            </w:r>
            <w:r w:rsidR="0094247C" w:rsidRPr="00476D2F">
              <w:t>‘</w:t>
            </w:r>
            <w:r w:rsidRPr="00476D2F">
              <w:t>:</w:t>
            </w:r>
            <w:r w:rsidR="0094247C" w:rsidRPr="00476D2F">
              <w:t>’</w:t>
            </w:r>
            <w:r w:rsidRPr="00476D2F">
              <w:t xml:space="preserve"> ss </w:t>
            </w:r>
          </w:p>
          <w:p w14:paraId="394C82B5" w14:textId="3B5B3C65" w:rsidR="00CF60DA" w:rsidRPr="00476D2F" w:rsidRDefault="00CF60DA" w:rsidP="009456B4">
            <w:pPr>
              <w:pStyle w:val="Table"/>
            </w:pPr>
            <w:r w:rsidRPr="00476D2F">
              <w:t>\d{2}:\d{2}:\d{2}</w:t>
            </w:r>
          </w:p>
        </w:tc>
      </w:tr>
      <w:tr w:rsidR="00CF60DA" w:rsidRPr="00110E6A" w14:paraId="038A71A6" w14:textId="77777777" w:rsidTr="009456B4">
        <w:trPr>
          <w:jc w:val="center"/>
        </w:trPr>
        <w:tc>
          <w:tcPr>
            <w:tcW w:w="0" w:type="auto"/>
          </w:tcPr>
          <w:p w14:paraId="5FE191EC" w14:textId="77777777" w:rsidR="00CF60DA" w:rsidRPr="00476D2F" w:rsidRDefault="00CF60DA" w:rsidP="009456B4">
            <w:pPr>
              <w:pStyle w:val="Table"/>
            </w:pPr>
            <w:r w:rsidRPr="00476D2F">
              <w:t>Date/Time</w:t>
            </w:r>
          </w:p>
        </w:tc>
        <w:tc>
          <w:tcPr>
            <w:tcW w:w="5803" w:type="dxa"/>
          </w:tcPr>
          <w:p w14:paraId="6BA7F368" w14:textId="2B77DD7B" w:rsidR="00CF60DA" w:rsidRPr="004115C3" w:rsidRDefault="004D7022" w:rsidP="009456B4">
            <w:pPr>
              <w:pStyle w:val="Table"/>
              <w:rPr>
                <w:lang w:val="fr-BE"/>
              </w:rPr>
            </w:pPr>
            <w:r w:rsidRPr="004115C3">
              <w:rPr>
                <w:lang w:val="fr-BE"/>
              </w:rPr>
              <w:t>YYYY</w:t>
            </w:r>
            <w:r w:rsidR="00CF60DA" w:rsidRPr="004115C3">
              <w:rPr>
                <w:lang w:val="fr-BE"/>
              </w:rPr>
              <w:t xml:space="preserve"> </w:t>
            </w:r>
            <w:r w:rsidR="0094247C" w:rsidRPr="004115C3">
              <w:rPr>
                <w:lang w:val="fr-BE"/>
              </w:rPr>
              <w:t>‘</w:t>
            </w:r>
            <w:r w:rsidR="00CF60DA" w:rsidRPr="004115C3">
              <w:rPr>
                <w:lang w:val="fr-BE"/>
              </w:rPr>
              <w:t>-</w:t>
            </w:r>
            <w:r w:rsidR="0094247C" w:rsidRPr="004115C3">
              <w:rPr>
                <w:lang w:val="fr-BE"/>
              </w:rPr>
              <w:t>‘</w:t>
            </w:r>
            <w:r w:rsidR="00CF60DA" w:rsidRPr="004115C3">
              <w:rPr>
                <w:lang w:val="fr-BE"/>
              </w:rPr>
              <w:t xml:space="preserve"> MM </w:t>
            </w:r>
            <w:r w:rsidR="0094247C" w:rsidRPr="004115C3">
              <w:rPr>
                <w:lang w:val="fr-BE"/>
              </w:rPr>
              <w:t>‘</w:t>
            </w:r>
            <w:r w:rsidR="00CF60DA" w:rsidRPr="004115C3">
              <w:rPr>
                <w:lang w:val="fr-BE"/>
              </w:rPr>
              <w:t>-</w:t>
            </w:r>
            <w:r w:rsidR="0094247C" w:rsidRPr="004115C3">
              <w:rPr>
                <w:lang w:val="fr-BE"/>
              </w:rPr>
              <w:t>‘</w:t>
            </w:r>
            <w:r w:rsidR="00CF60DA" w:rsidRPr="004115C3">
              <w:rPr>
                <w:lang w:val="fr-BE"/>
              </w:rPr>
              <w:t xml:space="preserve"> </w:t>
            </w:r>
            <w:r w:rsidRPr="004115C3">
              <w:rPr>
                <w:lang w:val="fr-BE"/>
              </w:rPr>
              <w:t>DD</w:t>
            </w:r>
            <w:r w:rsidR="00CF60DA" w:rsidRPr="004115C3">
              <w:rPr>
                <w:lang w:val="fr-BE"/>
              </w:rPr>
              <w:t xml:space="preserve"> </w:t>
            </w:r>
            <w:r w:rsidR="0094247C" w:rsidRPr="004115C3">
              <w:rPr>
                <w:lang w:val="fr-BE"/>
              </w:rPr>
              <w:t>‘</w:t>
            </w:r>
            <w:r w:rsidR="00CF60DA" w:rsidRPr="004115C3">
              <w:rPr>
                <w:lang w:val="fr-BE"/>
              </w:rPr>
              <w:t>T</w:t>
            </w:r>
            <w:r w:rsidR="0094247C" w:rsidRPr="004115C3">
              <w:rPr>
                <w:lang w:val="fr-BE"/>
              </w:rPr>
              <w:t>’</w:t>
            </w:r>
            <w:r w:rsidR="00CF60DA" w:rsidRPr="004115C3">
              <w:rPr>
                <w:lang w:val="fr-BE"/>
              </w:rPr>
              <w:t xml:space="preserve"> </w:t>
            </w:r>
            <w:proofErr w:type="spellStart"/>
            <w:r w:rsidR="00CF60DA" w:rsidRPr="004115C3">
              <w:rPr>
                <w:lang w:val="fr-BE"/>
              </w:rPr>
              <w:t>hh</w:t>
            </w:r>
            <w:proofErr w:type="spellEnd"/>
            <w:r w:rsidR="00CF60DA" w:rsidRPr="004115C3">
              <w:rPr>
                <w:lang w:val="fr-BE"/>
              </w:rPr>
              <w:t xml:space="preserve"> </w:t>
            </w:r>
            <w:r w:rsidR="0094247C" w:rsidRPr="004115C3">
              <w:rPr>
                <w:lang w:val="fr-BE"/>
              </w:rPr>
              <w:t>‘</w:t>
            </w:r>
            <w:r w:rsidR="00CF60DA" w:rsidRPr="004115C3">
              <w:rPr>
                <w:lang w:val="fr-BE"/>
              </w:rPr>
              <w:t>:</w:t>
            </w:r>
            <w:r w:rsidR="0094247C" w:rsidRPr="004115C3">
              <w:rPr>
                <w:lang w:val="fr-BE"/>
              </w:rPr>
              <w:t>’</w:t>
            </w:r>
            <w:r w:rsidR="00CF60DA" w:rsidRPr="004115C3">
              <w:rPr>
                <w:lang w:val="fr-BE"/>
              </w:rPr>
              <w:t xml:space="preserve"> mm </w:t>
            </w:r>
            <w:r w:rsidR="0094247C" w:rsidRPr="004115C3">
              <w:rPr>
                <w:lang w:val="fr-BE"/>
              </w:rPr>
              <w:t>‘</w:t>
            </w:r>
            <w:r w:rsidR="00CF60DA" w:rsidRPr="004115C3">
              <w:rPr>
                <w:lang w:val="fr-BE"/>
              </w:rPr>
              <w:t>:</w:t>
            </w:r>
            <w:r w:rsidR="0094247C" w:rsidRPr="004115C3">
              <w:rPr>
                <w:lang w:val="fr-BE"/>
              </w:rPr>
              <w:t>’</w:t>
            </w:r>
            <w:r w:rsidR="00CF60DA" w:rsidRPr="004115C3">
              <w:rPr>
                <w:lang w:val="fr-BE"/>
              </w:rPr>
              <w:t xml:space="preserve"> </w:t>
            </w:r>
            <w:proofErr w:type="spellStart"/>
            <w:r w:rsidR="00CF60DA" w:rsidRPr="004115C3">
              <w:rPr>
                <w:lang w:val="fr-BE"/>
              </w:rPr>
              <w:t>ss</w:t>
            </w:r>
            <w:proofErr w:type="spellEnd"/>
          </w:p>
          <w:p w14:paraId="2531D378" w14:textId="55EC97B7" w:rsidR="00CF60DA" w:rsidRPr="00476D2F" w:rsidRDefault="00CF60DA" w:rsidP="009456B4">
            <w:pPr>
              <w:pStyle w:val="Table"/>
            </w:pPr>
            <w:r w:rsidRPr="00476D2F">
              <w:t>\d{4}-\d{2}-\d{2}T\d{2}:\d{2}:\d{2}</w:t>
            </w:r>
          </w:p>
        </w:tc>
      </w:tr>
    </w:tbl>
    <w:p w14:paraId="7136929E" w14:textId="18A78196" w:rsidR="00CF60DA" w:rsidRPr="00476D2F" w:rsidRDefault="00CF60DA" w:rsidP="008F703C">
      <w:pPr>
        <w:pStyle w:val="Caption"/>
      </w:pPr>
      <w:bookmarkStart w:id="841" w:name="_Ref190000967"/>
      <w:bookmarkStart w:id="842" w:name="_Toc478028453"/>
      <w:bookmarkStart w:id="843" w:name="_Ref525630970"/>
      <w:bookmarkStart w:id="844" w:name="_Toc185900959"/>
      <w:r w:rsidRPr="00476D2F">
        <w:t xml:space="preserve">Table </w:t>
      </w:r>
      <w:r w:rsidR="002C7E76">
        <w:fldChar w:fldCharType="begin"/>
      </w:r>
      <w:r w:rsidR="002C7E76">
        <w:instrText xml:space="preserve"> SEQ Table \* ARABIC </w:instrText>
      </w:r>
      <w:r w:rsidR="002C7E76">
        <w:fldChar w:fldCharType="separate"/>
      </w:r>
      <w:r w:rsidR="004501EF">
        <w:rPr>
          <w:noProof/>
        </w:rPr>
        <w:t>33</w:t>
      </w:r>
      <w:r w:rsidR="002C7E76">
        <w:fldChar w:fldCharType="end"/>
      </w:r>
      <w:bookmarkEnd w:id="841"/>
      <w:r w:rsidRPr="00476D2F">
        <w:t xml:space="preserve">: </w:t>
      </w:r>
      <w:bookmarkStart w:id="845" w:name="_Ref190000962"/>
      <w:r w:rsidRPr="00476D2F">
        <w:t>Date/Time fields format and their corresponding regular expressions</w:t>
      </w:r>
      <w:bookmarkEnd w:id="842"/>
      <w:bookmarkEnd w:id="843"/>
      <w:bookmarkEnd w:id="844"/>
      <w:bookmarkEnd w:id="845"/>
    </w:p>
    <w:p w14:paraId="55A3A2C5" w14:textId="77777777" w:rsidR="00CF60DA" w:rsidRPr="00476D2F" w:rsidRDefault="00CF60DA" w:rsidP="00CF60DA">
      <w:r w:rsidRPr="00476D2F">
        <w:t>Where:</w:t>
      </w:r>
    </w:p>
    <w:p w14:paraId="01A844A6" w14:textId="30787281" w:rsidR="00CF60DA" w:rsidRPr="00476D2F" w:rsidRDefault="004D7022" w:rsidP="000A62E4">
      <w:pPr>
        <w:pStyle w:val="ListBullet2"/>
        <w:spacing w:before="180"/>
        <w:ind w:left="714" w:hanging="357"/>
      </w:pPr>
      <w:r w:rsidRPr="00476D2F">
        <w:t>YYYY</w:t>
      </w:r>
      <w:r w:rsidR="00CF60DA" w:rsidRPr="00476D2F">
        <w:t xml:space="preserve"> is four </w:t>
      </w:r>
      <w:proofErr w:type="gramStart"/>
      <w:r w:rsidR="00CF60DA" w:rsidRPr="00476D2F">
        <w:t>digit</w:t>
      </w:r>
      <w:proofErr w:type="gramEnd"/>
      <w:r w:rsidR="00CF60DA" w:rsidRPr="00476D2F">
        <w:t>;</w:t>
      </w:r>
    </w:p>
    <w:p w14:paraId="2F5E490E" w14:textId="0073A6FC" w:rsidR="00CF60DA" w:rsidRPr="00476D2F" w:rsidRDefault="00CF60DA" w:rsidP="000A62E4">
      <w:pPr>
        <w:pStyle w:val="ListBullet2"/>
        <w:spacing w:before="180"/>
        <w:ind w:left="714" w:hanging="357"/>
      </w:pPr>
      <w:r w:rsidRPr="00476D2F">
        <w:t xml:space="preserve">the remaining </w:t>
      </w:r>
      <w:r w:rsidR="0094247C" w:rsidRPr="00476D2F">
        <w:t>‘</w:t>
      </w:r>
      <w:r w:rsidRPr="00476D2F">
        <w:t>-</w:t>
      </w:r>
      <w:r w:rsidR="0094247C" w:rsidRPr="00476D2F">
        <w:t>‘</w:t>
      </w:r>
      <w:r w:rsidRPr="00476D2F">
        <w:t>s are separators between parts of the date portion;</w:t>
      </w:r>
    </w:p>
    <w:p w14:paraId="4F257321" w14:textId="77777777" w:rsidR="00CF60DA" w:rsidRPr="00476D2F" w:rsidRDefault="00CF60DA" w:rsidP="000A62E4">
      <w:pPr>
        <w:pStyle w:val="ListBullet2"/>
        <w:spacing w:before="180"/>
        <w:ind w:left="714" w:hanging="357"/>
      </w:pPr>
      <w:r w:rsidRPr="00476D2F">
        <w:t>MM is a two-digit numeral that represents the month;</w:t>
      </w:r>
    </w:p>
    <w:p w14:paraId="6ABEA48C" w14:textId="17CD88E5" w:rsidR="00CF60DA" w:rsidRPr="00476D2F" w:rsidRDefault="00B90CAB" w:rsidP="000A62E4">
      <w:pPr>
        <w:pStyle w:val="ListBullet2"/>
        <w:spacing w:before="180"/>
        <w:ind w:left="714" w:hanging="357"/>
      </w:pPr>
      <w:r w:rsidRPr="00476D2F">
        <w:t>DD</w:t>
      </w:r>
      <w:r w:rsidR="00CF60DA" w:rsidRPr="00476D2F">
        <w:t xml:space="preserve"> is a two-digit numeral that represents the day;</w:t>
      </w:r>
    </w:p>
    <w:p w14:paraId="2EBB7211" w14:textId="123FB3A5" w:rsidR="00CF60DA" w:rsidRPr="00476D2F" w:rsidRDefault="0094247C" w:rsidP="000A62E4">
      <w:pPr>
        <w:pStyle w:val="ListBullet2"/>
        <w:spacing w:before="180"/>
        <w:ind w:left="714" w:hanging="357"/>
      </w:pPr>
      <w:r w:rsidRPr="00476D2F">
        <w:t>‘</w:t>
      </w:r>
      <w:r w:rsidR="00CF60DA" w:rsidRPr="00476D2F">
        <w:t>T</w:t>
      </w:r>
      <w:r w:rsidRPr="00476D2F">
        <w:t>’</w:t>
      </w:r>
      <w:r w:rsidR="00CF60DA" w:rsidRPr="00476D2F">
        <w:t xml:space="preserve"> is a separator indicating that time-of-day follows;</w:t>
      </w:r>
    </w:p>
    <w:p w14:paraId="6813BC88" w14:textId="135AD479" w:rsidR="00CF60DA" w:rsidRPr="00476D2F" w:rsidRDefault="00CF60DA" w:rsidP="000A62E4">
      <w:pPr>
        <w:pStyle w:val="ListBullet2"/>
        <w:spacing w:before="180"/>
        <w:ind w:left="714" w:hanging="357"/>
      </w:pPr>
      <w:proofErr w:type="spellStart"/>
      <w:r w:rsidRPr="00476D2F">
        <w:t>hh</w:t>
      </w:r>
      <w:proofErr w:type="spellEnd"/>
      <w:r w:rsidRPr="00476D2F">
        <w:t xml:space="preserve"> is a two-digit numeral that represents the hour; </w:t>
      </w:r>
    </w:p>
    <w:p w14:paraId="58349CC0" w14:textId="71EAD20D" w:rsidR="00CF60DA" w:rsidRPr="00476D2F" w:rsidRDefault="0094247C" w:rsidP="000A62E4">
      <w:pPr>
        <w:pStyle w:val="ListBullet2"/>
        <w:spacing w:before="180"/>
        <w:ind w:left="714" w:hanging="357"/>
      </w:pPr>
      <w:r w:rsidRPr="00476D2F">
        <w:t>‘</w:t>
      </w:r>
      <w:r w:rsidR="00CF60DA" w:rsidRPr="00476D2F">
        <w:t>:</w:t>
      </w:r>
      <w:r w:rsidRPr="00476D2F">
        <w:t>’</w:t>
      </w:r>
      <w:r w:rsidR="00CF60DA" w:rsidRPr="00476D2F">
        <w:t xml:space="preserve"> is a separator between parts of the time-of-day portion;</w:t>
      </w:r>
    </w:p>
    <w:p w14:paraId="756E4870" w14:textId="77777777" w:rsidR="00CF60DA" w:rsidRPr="00476D2F" w:rsidRDefault="00CF60DA" w:rsidP="000A62E4">
      <w:pPr>
        <w:pStyle w:val="ListBullet2"/>
        <w:spacing w:before="180"/>
        <w:ind w:left="714" w:hanging="357"/>
      </w:pPr>
      <w:r w:rsidRPr="00476D2F">
        <w:t>mm is a two-digit numeral that represents the minute;</w:t>
      </w:r>
    </w:p>
    <w:p w14:paraId="22DDF6F6" w14:textId="43097E5A" w:rsidR="00CF60DA" w:rsidRPr="00476D2F" w:rsidRDefault="00CF60DA" w:rsidP="000A62E4">
      <w:pPr>
        <w:pStyle w:val="ListBullet2"/>
        <w:spacing w:before="180"/>
        <w:ind w:left="714" w:hanging="357"/>
      </w:pPr>
      <w:r w:rsidRPr="00476D2F">
        <w:t>ss is a two-integer-digit numeral that represents the seconds</w:t>
      </w:r>
      <w:r w:rsidR="001E10B0" w:rsidRPr="00476D2F">
        <w:t>, while leap seconds are not allowed</w:t>
      </w:r>
      <w:r w:rsidR="004D7022" w:rsidRPr="00476D2F">
        <w:t>.</w:t>
      </w:r>
    </w:p>
    <w:p w14:paraId="5B01C18B" w14:textId="5CE9FE6B" w:rsidR="00982ECE" w:rsidRPr="00476D2F" w:rsidRDefault="00982ECE" w:rsidP="00DB5464">
      <w:r w:rsidRPr="00476D2F">
        <w:t>It should be noted that, all characters used in date and time expressions and representations are part of the ISO/IEC 646 repertoire, except for “hyphen”, “minus” and “plus-minus”. In an environment where a character repertoire based on ISO/IEC 646 is used, “hyphen” and “minus” should be both mapped onto “hyphen-minus”.</w:t>
      </w:r>
    </w:p>
    <w:p w14:paraId="010F8810" w14:textId="093540C0" w:rsidR="00222B53" w:rsidRPr="00476D2F" w:rsidRDefault="00222B53" w:rsidP="00DB5464">
      <w:r w:rsidRPr="00476D2F">
        <w:t>Based on the above, the following XSD Types will be associated with data elements per case:</w:t>
      </w:r>
    </w:p>
    <w:p w14:paraId="175AB30F" w14:textId="68EEEACF" w:rsidR="00222B53" w:rsidRPr="00476D2F" w:rsidRDefault="00222B53" w:rsidP="00DB5464">
      <w:pPr>
        <w:spacing w:after="120"/>
      </w:pPr>
      <w:r w:rsidRPr="00476D2F">
        <w:rPr>
          <w:b/>
        </w:rPr>
        <w:t xml:space="preserve"> </w:t>
      </w:r>
      <w:r w:rsidR="00630559" w:rsidRPr="00476D2F">
        <w:rPr>
          <w:b/>
        </w:rPr>
        <w:t xml:space="preserve">XSD restriction for Data Items </w:t>
      </w:r>
      <w:r w:rsidRPr="00476D2F">
        <w:rPr>
          <w:b/>
        </w:rPr>
        <w:t xml:space="preserve">of type </w:t>
      </w:r>
      <w:r w:rsidRPr="00476D2F">
        <w:rPr>
          <w:b/>
          <w:i/>
        </w:rPr>
        <w:t>Date</w:t>
      </w:r>
      <w:r w:rsidR="00630559" w:rsidRPr="00476D2F">
        <w:rPr>
          <w:b/>
          <w:i/>
        </w:rPr>
        <w:t xml:space="preserve"> (</w:t>
      </w:r>
      <w:proofErr w:type="spellStart"/>
      <w:r w:rsidR="0053601B" w:rsidRPr="00476D2F">
        <w:rPr>
          <w:b/>
          <w:i/>
        </w:rPr>
        <w:t>DateType</w:t>
      </w:r>
      <w:proofErr w:type="spellEnd"/>
      <w:r w:rsidR="00630559" w:rsidRPr="00476D2F">
        <w:rPr>
          <w:b/>
          <w:i/>
        </w:rPr>
        <w:t>)</w:t>
      </w:r>
      <w:r w:rsidR="00630559" w:rsidRPr="00476D2F">
        <w:rPr>
          <w:b/>
        </w:rPr>
        <w:t xml:space="preserve"> as per </w:t>
      </w:r>
      <w:r w:rsidR="00630559" w:rsidRPr="00476D2F">
        <w:rPr>
          <w:b/>
        </w:rPr>
        <w:fldChar w:fldCharType="begin"/>
      </w:r>
      <w:r w:rsidR="00630559" w:rsidRPr="00476D2F">
        <w:rPr>
          <w:b/>
        </w:rPr>
        <w:instrText xml:space="preserve"> REF _Ref190000967 \h  \* MERGEFORMAT </w:instrText>
      </w:r>
      <w:r w:rsidR="00630559" w:rsidRPr="00476D2F">
        <w:rPr>
          <w:b/>
        </w:rPr>
      </w:r>
      <w:r w:rsidR="00630559" w:rsidRPr="00476D2F">
        <w:rPr>
          <w:b/>
        </w:rPr>
        <w:fldChar w:fldCharType="separate"/>
      </w:r>
      <w:r w:rsidR="004501EF" w:rsidRPr="004501EF">
        <w:rPr>
          <w:b/>
        </w:rPr>
        <w:t>Table 33</w:t>
      </w:r>
      <w:r w:rsidR="00630559" w:rsidRPr="00476D2F">
        <w:rPr>
          <w:b/>
        </w:rPr>
        <w:fldChar w:fldCharType="end"/>
      </w:r>
      <w:r w:rsidR="00630559" w:rsidRPr="00476D2F">
        <w:rPr>
          <w:b/>
        </w:rPr>
        <w:t>:</w:t>
      </w:r>
    </w:p>
    <w:tbl>
      <w:tblPr>
        <w:tblW w:w="0" w:type="auto"/>
        <w:tblInd w:w="108" w:type="dxa"/>
        <w:tblLook w:val="04A0" w:firstRow="1" w:lastRow="0" w:firstColumn="1" w:lastColumn="0" w:noHBand="0" w:noVBand="1"/>
      </w:tblPr>
      <w:tblGrid>
        <w:gridCol w:w="8963"/>
      </w:tblGrid>
      <w:tr w:rsidR="00222B53" w:rsidRPr="00110E6A" w14:paraId="6608E216" w14:textId="77777777" w:rsidTr="00DB5464">
        <w:tc>
          <w:tcPr>
            <w:tcW w:w="9179" w:type="dxa"/>
            <w:shd w:val="clear" w:color="auto" w:fill="F2F2F2" w:themeFill="background1" w:themeFillShade="F2"/>
          </w:tcPr>
          <w:p w14:paraId="5BCA6DD0" w14:textId="2B7FC14F" w:rsidR="00630559" w:rsidRPr="00476D2F" w:rsidRDefault="00630559" w:rsidP="00DB5464">
            <w:pPr>
              <w:spacing w:before="0"/>
              <w:rPr>
                <w:rFonts w:ascii="Consolas" w:hAnsi="Consolas"/>
                <w:sz w:val="20"/>
              </w:rPr>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proofErr w:type="spellStart"/>
            <w:r w:rsidRPr="00476D2F">
              <w:rPr>
                <w:rFonts w:ascii="Consolas" w:hAnsi="Consolas"/>
                <w:b/>
                <w:color w:val="7030A0"/>
                <w:sz w:val="20"/>
              </w:rPr>
              <w:t>DateType</w:t>
            </w:r>
            <w:proofErr w:type="spellEnd"/>
            <w:r w:rsidR="00E956C7" w:rsidRPr="00476D2F">
              <w:rPr>
                <w:rFonts w:ascii="Consolas" w:hAnsi="Consolas"/>
                <w:b/>
                <w:color w:val="7030A0"/>
                <w:sz w:val="20"/>
              </w:rPr>
              <w:t>"</w:t>
            </w:r>
            <w:r w:rsidRPr="00476D2F">
              <w:rPr>
                <w:rFonts w:ascii="Consolas" w:hAnsi="Consolas"/>
                <w:sz w:val="20"/>
              </w:rPr>
              <w:t>&gt;</w:t>
            </w:r>
          </w:p>
          <w:p w14:paraId="7FE3BD91"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5EEC714A" w14:textId="218CE2CC"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r w:rsidRPr="00476D2F">
              <w:rPr>
                <w:rFonts w:ascii="Consolas" w:hAnsi="Consolas"/>
                <w:b/>
                <w:sz w:val="20"/>
              </w:rPr>
              <w:t xml:space="preserve">Calendar dates are represented </w:t>
            </w:r>
            <w:r w:rsidR="00B90CAB" w:rsidRPr="00476D2F">
              <w:rPr>
                <w:rFonts w:ascii="Consolas" w:hAnsi="Consolas"/>
                <w:b/>
                <w:sz w:val="20"/>
              </w:rPr>
              <w:t>YYYY</w:t>
            </w:r>
            <w:r w:rsidRPr="00476D2F">
              <w:rPr>
                <w:rFonts w:ascii="Consolas" w:hAnsi="Consolas"/>
                <w:b/>
                <w:sz w:val="20"/>
              </w:rPr>
              <w:t>-MM-</w:t>
            </w:r>
            <w:r w:rsidR="00B90CAB" w:rsidRPr="00476D2F">
              <w:rPr>
                <w:rFonts w:ascii="Consolas" w:hAnsi="Consolas"/>
                <w:b/>
                <w:sz w:val="20"/>
              </w:rPr>
              <w:t>DD</w:t>
            </w:r>
            <w:r w:rsidRPr="00476D2F">
              <w:rPr>
                <w:rFonts w:ascii="Consolas" w:hAnsi="Consolas"/>
                <w:b/>
                <w:sz w:val="20"/>
              </w:rPr>
              <w:t xml:space="preserve"> format, following ISO 8601. This is a W3C XML Schema date type, but without the optional </w:t>
            </w:r>
            <w:proofErr w:type="spellStart"/>
            <w:r w:rsidRPr="00476D2F">
              <w:rPr>
                <w:rFonts w:ascii="Consolas" w:hAnsi="Consolas"/>
                <w:b/>
                <w:sz w:val="20"/>
              </w:rPr>
              <w:t>timezone</w:t>
            </w:r>
            <w:proofErr w:type="spellEnd"/>
            <w:r w:rsidRPr="00476D2F">
              <w:rPr>
                <w:rFonts w:ascii="Consolas" w:hAnsi="Consolas"/>
                <w:b/>
                <w:sz w:val="20"/>
              </w:rPr>
              <w:t xml:space="preserve"> data</w:t>
            </w:r>
            <w:r w:rsidRPr="00476D2F">
              <w:rPr>
                <w:rFonts w:ascii="Consolas" w:hAnsi="Consolas"/>
                <w:sz w:val="20"/>
              </w:rPr>
              <w:t>.</w:t>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p>
          <w:p w14:paraId="2FC30969"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684CDFB4" w14:textId="113684A6"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proofErr w:type="spellStart"/>
            <w:r w:rsidRPr="00476D2F">
              <w:rPr>
                <w:rFonts w:ascii="Consolas" w:hAnsi="Consolas"/>
                <w:b/>
                <w:color w:val="7030A0"/>
                <w:sz w:val="20"/>
              </w:rPr>
              <w:t>xs:date</w:t>
            </w:r>
            <w:proofErr w:type="spellEnd"/>
            <w:r w:rsidR="00E956C7" w:rsidRPr="00476D2F">
              <w:rPr>
                <w:rFonts w:ascii="Consolas" w:hAnsi="Consolas"/>
                <w:b/>
                <w:color w:val="7030A0"/>
                <w:sz w:val="20"/>
              </w:rPr>
              <w:t>"</w:t>
            </w:r>
            <w:r w:rsidRPr="00476D2F">
              <w:rPr>
                <w:rFonts w:ascii="Consolas" w:hAnsi="Consolas"/>
                <w:color w:val="0033CC"/>
                <w:sz w:val="20"/>
              </w:rPr>
              <w:t>&gt;</w:t>
            </w:r>
          </w:p>
          <w:p w14:paraId="682EDF12" w14:textId="675B41F3"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xs:pattern</w:t>
            </w:r>
            <w:proofErr w:type="spellEnd"/>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b/>
                <w:color w:val="7030A0"/>
                <w:sz w:val="20"/>
              </w:rPr>
              <w:t>=</w:t>
            </w:r>
            <w:r w:rsidR="00E956C7" w:rsidRPr="00476D2F">
              <w:rPr>
                <w:rFonts w:ascii="Consolas" w:hAnsi="Consolas"/>
                <w:b/>
                <w:color w:val="7030A0"/>
                <w:sz w:val="20"/>
              </w:rPr>
              <w:t>"</w:t>
            </w:r>
            <w:r w:rsidR="001E10B0" w:rsidRPr="00476D2F">
              <w:rPr>
                <w:rFonts w:ascii="Consolas" w:hAnsi="Consolas"/>
                <w:b/>
                <w:color w:val="7030A0"/>
                <w:sz w:val="20"/>
              </w:rPr>
              <w:t>\d{4}-\d{2}-\d{2}</w:t>
            </w:r>
            <w:r w:rsidR="00E956C7" w:rsidRPr="00476D2F">
              <w:rPr>
                <w:rFonts w:ascii="Consolas" w:hAnsi="Consolas"/>
                <w:b/>
                <w:color w:val="7030A0"/>
                <w:sz w:val="20"/>
              </w:rPr>
              <w:t>"</w:t>
            </w:r>
            <w:r w:rsidRPr="00476D2F">
              <w:rPr>
                <w:rFonts w:ascii="Consolas" w:hAnsi="Consolas"/>
                <w:color w:val="0033CC"/>
                <w:sz w:val="20"/>
              </w:rPr>
              <w:t>/&gt;</w:t>
            </w:r>
          </w:p>
          <w:p w14:paraId="59F95E8D" w14:textId="77777777" w:rsidR="00630559" w:rsidRPr="00476D2F" w:rsidRDefault="00630559" w:rsidP="00DB5464">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0ABBE9E6" w14:textId="7D55A71F" w:rsidR="00222B53" w:rsidRPr="00476D2F" w:rsidRDefault="00630559" w:rsidP="00DB5464">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575EEDC0" w14:textId="1BF27905" w:rsidR="00716550" w:rsidRPr="00476D2F" w:rsidRDefault="00716550" w:rsidP="008F703C">
      <w:pPr>
        <w:pStyle w:val="Caption"/>
      </w:pPr>
      <w:bookmarkStart w:id="846" w:name="_Toc185900960"/>
      <w:r w:rsidRPr="00476D2F">
        <w:t xml:space="preserve">Table </w:t>
      </w:r>
      <w:r w:rsidR="002C7E76">
        <w:fldChar w:fldCharType="begin"/>
      </w:r>
      <w:r w:rsidR="002C7E76">
        <w:instrText xml:space="preserve"> SEQ Table \* ARABIC </w:instrText>
      </w:r>
      <w:r w:rsidR="002C7E76">
        <w:fldChar w:fldCharType="separate"/>
      </w:r>
      <w:r w:rsidR="004501EF">
        <w:rPr>
          <w:noProof/>
        </w:rPr>
        <w:t>34</w:t>
      </w:r>
      <w:r w:rsidR="002C7E76">
        <w:fldChar w:fldCharType="end"/>
      </w:r>
      <w:r w:rsidRPr="00476D2F">
        <w:t>: XSD restriction for Data Items of type Date (</w:t>
      </w:r>
      <w:proofErr w:type="spellStart"/>
      <w:r w:rsidRPr="00476D2F">
        <w:rPr>
          <w:i/>
        </w:rPr>
        <w:t>D</w:t>
      </w:r>
      <w:r w:rsidR="00A620A3" w:rsidRPr="00476D2F">
        <w:rPr>
          <w:i/>
        </w:rPr>
        <w:t>ate</w:t>
      </w:r>
      <w:r w:rsidRPr="00476D2F">
        <w:rPr>
          <w:i/>
        </w:rPr>
        <w:t>Type</w:t>
      </w:r>
      <w:proofErr w:type="spellEnd"/>
      <w:r w:rsidRPr="00476D2F">
        <w:t>)</w:t>
      </w:r>
      <w:bookmarkEnd w:id="846"/>
    </w:p>
    <w:p w14:paraId="5F0AE82C" w14:textId="5752B2EB" w:rsidR="00630559" w:rsidRPr="00476D2F" w:rsidRDefault="00630559" w:rsidP="00630559">
      <w:pPr>
        <w:spacing w:after="120"/>
        <w:rPr>
          <w:b/>
          <w:i/>
        </w:rPr>
      </w:pPr>
      <w:r w:rsidRPr="00476D2F">
        <w:rPr>
          <w:b/>
        </w:rPr>
        <w:t xml:space="preserve">XSD restriction for Data Items of type </w:t>
      </w:r>
      <w:r w:rsidRPr="00476D2F">
        <w:rPr>
          <w:b/>
          <w:i/>
        </w:rPr>
        <w:t>Time (</w:t>
      </w:r>
      <w:proofErr w:type="spellStart"/>
      <w:r w:rsidRPr="00476D2F">
        <w:rPr>
          <w:b/>
          <w:i/>
        </w:rPr>
        <w:t>TimeType</w:t>
      </w:r>
      <w:proofErr w:type="spellEnd"/>
      <w:r w:rsidRPr="00476D2F">
        <w:rPr>
          <w:b/>
          <w:i/>
        </w:rPr>
        <w:t>)</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4501EF" w:rsidRPr="004501EF">
        <w:rPr>
          <w:b/>
        </w:rPr>
        <w:t>Table 33</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19BCEFEA" w14:textId="77777777" w:rsidTr="009456B4">
        <w:tc>
          <w:tcPr>
            <w:tcW w:w="9179" w:type="dxa"/>
            <w:shd w:val="clear" w:color="auto" w:fill="F2F2F2" w:themeFill="background1" w:themeFillShade="F2"/>
          </w:tcPr>
          <w:p w14:paraId="1A174D0C" w14:textId="00343042" w:rsidR="00630559" w:rsidRPr="00476D2F" w:rsidRDefault="00630559" w:rsidP="00630559">
            <w:pPr>
              <w:spacing w:before="0"/>
              <w:rPr>
                <w:rFonts w:ascii="Consolas" w:hAnsi="Consolas"/>
                <w:sz w:val="20"/>
              </w:rPr>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proofErr w:type="spellStart"/>
            <w:r w:rsidRPr="00476D2F">
              <w:rPr>
                <w:rFonts w:ascii="Consolas" w:hAnsi="Consolas"/>
                <w:b/>
                <w:color w:val="7030A0"/>
                <w:sz w:val="20"/>
              </w:rPr>
              <w:t>TimeType</w:t>
            </w:r>
            <w:proofErr w:type="spellEnd"/>
            <w:r w:rsidR="00E956C7" w:rsidRPr="00476D2F">
              <w:rPr>
                <w:rFonts w:ascii="Consolas" w:hAnsi="Consolas"/>
                <w:b/>
                <w:color w:val="7030A0"/>
                <w:sz w:val="20"/>
              </w:rPr>
              <w:t>"</w:t>
            </w:r>
            <w:r w:rsidRPr="00476D2F">
              <w:rPr>
                <w:rFonts w:ascii="Consolas" w:hAnsi="Consolas"/>
                <w:sz w:val="20"/>
              </w:rPr>
              <w:t>&gt;</w:t>
            </w:r>
          </w:p>
          <w:p w14:paraId="0AF38EA5" w14:textId="77777777" w:rsidR="00630559" w:rsidRPr="00476D2F" w:rsidRDefault="00630559" w:rsidP="00630559">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3CB3F5C8" w14:textId="351C0525"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r w:rsidR="000C73B2" w:rsidRPr="00476D2F">
              <w:rPr>
                <w:rFonts w:ascii="Consolas" w:hAnsi="Consolas"/>
                <w:b/>
                <w:sz w:val="20"/>
              </w:rPr>
              <w:t xml:space="preserve">The Coordinated Universal Time (UTC). The UTC time is defined without offsets. UTC is used to avoid confusion about time zones and </w:t>
            </w:r>
            <w:proofErr w:type="gramStart"/>
            <w:r w:rsidR="000C73B2" w:rsidRPr="00476D2F">
              <w:rPr>
                <w:rFonts w:ascii="Consolas" w:hAnsi="Consolas"/>
                <w:b/>
                <w:sz w:val="20"/>
              </w:rPr>
              <w:t>daylight saving</w:t>
            </w:r>
            <w:proofErr w:type="gramEnd"/>
            <w:r w:rsidR="000C73B2" w:rsidRPr="00476D2F">
              <w:rPr>
                <w:rFonts w:ascii="Consolas" w:hAnsi="Consolas"/>
                <w:b/>
                <w:sz w:val="20"/>
              </w:rPr>
              <w:t xml:space="preserve">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p>
          <w:p w14:paraId="5EE8C914"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2376F2C9" w14:textId="7041408C"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proofErr w:type="spellStart"/>
            <w:r w:rsidRPr="00476D2F">
              <w:rPr>
                <w:rFonts w:ascii="Consolas" w:hAnsi="Consolas"/>
                <w:b/>
                <w:color w:val="7030A0"/>
                <w:sz w:val="20"/>
              </w:rPr>
              <w:t>xs:time</w:t>
            </w:r>
            <w:proofErr w:type="spellEnd"/>
            <w:r w:rsidR="00E956C7" w:rsidRPr="00476D2F">
              <w:rPr>
                <w:rFonts w:ascii="Consolas" w:hAnsi="Consolas"/>
                <w:b/>
                <w:color w:val="7030A0"/>
                <w:sz w:val="20"/>
              </w:rPr>
              <w:t>"</w:t>
            </w:r>
            <w:r w:rsidRPr="00476D2F">
              <w:rPr>
                <w:rFonts w:ascii="Consolas" w:hAnsi="Consolas"/>
                <w:color w:val="0033CC"/>
                <w:sz w:val="20"/>
              </w:rPr>
              <w:t>&gt;</w:t>
            </w:r>
          </w:p>
          <w:p w14:paraId="254CDFCA" w14:textId="32FDFF50"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xs:pattern</w:t>
            </w:r>
            <w:proofErr w:type="spellEnd"/>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\d{2}:\d{2}:\d{2}</w:t>
            </w:r>
            <w:r w:rsidR="00E956C7" w:rsidRPr="00476D2F">
              <w:rPr>
                <w:rFonts w:ascii="Consolas" w:hAnsi="Consolas"/>
                <w:b/>
                <w:color w:val="7030A0"/>
                <w:sz w:val="20"/>
              </w:rPr>
              <w:t>"</w:t>
            </w:r>
            <w:r w:rsidRPr="00476D2F">
              <w:rPr>
                <w:rFonts w:ascii="Consolas" w:hAnsi="Consolas"/>
                <w:color w:val="0033CC"/>
                <w:sz w:val="20"/>
              </w:rPr>
              <w:t>/&gt;</w:t>
            </w:r>
          </w:p>
          <w:p w14:paraId="113208E6"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735B89A8" w14:textId="3CD9C66A" w:rsidR="00630559" w:rsidRPr="00476D2F" w:rsidRDefault="00630559" w:rsidP="00630559">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2DC65D14" w14:textId="2E657EA5" w:rsidR="00716550" w:rsidRPr="00476D2F" w:rsidRDefault="00716550" w:rsidP="008F703C">
      <w:pPr>
        <w:pStyle w:val="Caption"/>
      </w:pPr>
      <w:bookmarkStart w:id="847" w:name="_Toc185900961"/>
      <w:r w:rsidRPr="00476D2F">
        <w:t xml:space="preserve">Table </w:t>
      </w:r>
      <w:r w:rsidR="002C7E76">
        <w:fldChar w:fldCharType="begin"/>
      </w:r>
      <w:r w:rsidR="002C7E76">
        <w:instrText xml:space="preserve"> SEQ Table \* ARABIC </w:instrText>
      </w:r>
      <w:r w:rsidR="002C7E76">
        <w:fldChar w:fldCharType="separate"/>
      </w:r>
      <w:r w:rsidR="004501EF">
        <w:rPr>
          <w:noProof/>
        </w:rPr>
        <w:t>35</w:t>
      </w:r>
      <w:r w:rsidR="002C7E76">
        <w:fldChar w:fldCharType="end"/>
      </w:r>
      <w:r w:rsidRPr="00476D2F">
        <w:t>: XSD restriction for Data Items of type</w:t>
      </w:r>
      <w:r w:rsidRPr="00476D2F">
        <w:rPr>
          <w:i/>
        </w:rPr>
        <w:t xml:space="preserve"> </w:t>
      </w:r>
      <w:r w:rsidRPr="00476D2F">
        <w:t>Time</w:t>
      </w:r>
      <w:r w:rsidRPr="00476D2F">
        <w:rPr>
          <w:i/>
        </w:rPr>
        <w:t xml:space="preserve"> (</w:t>
      </w:r>
      <w:proofErr w:type="spellStart"/>
      <w:r w:rsidRPr="00476D2F">
        <w:rPr>
          <w:i/>
        </w:rPr>
        <w:t>TimeType</w:t>
      </w:r>
      <w:proofErr w:type="spellEnd"/>
      <w:r w:rsidRPr="00476D2F">
        <w:rPr>
          <w:i/>
        </w:rPr>
        <w:t>)</w:t>
      </w:r>
      <w:bookmarkEnd w:id="847"/>
    </w:p>
    <w:p w14:paraId="0CD76C84" w14:textId="5C8722D4" w:rsidR="00630559" w:rsidRPr="00476D2F" w:rsidRDefault="00630559" w:rsidP="00630559">
      <w:pPr>
        <w:spacing w:after="120"/>
        <w:rPr>
          <w:b/>
          <w:i/>
        </w:rPr>
      </w:pPr>
      <w:r w:rsidRPr="00476D2F">
        <w:rPr>
          <w:b/>
        </w:rPr>
        <w:t xml:space="preserve">XSD restriction for Data Items of type </w:t>
      </w:r>
      <w:r w:rsidRPr="00476D2F">
        <w:rPr>
          <w:b/>
          <w:i/>
        </w:rPr>
        <w:t>Date</w:t>
      </w:r>
      <w:r w:rsidRPr="00476D2F">
        <w:rPr>
          <w:b/>
        </w:rPr>
        <w:t>/</w:t>
      </w:r>
      <w:r w:rsidRPr="00476D2F">
        <w:rPr>
          <w:b/>
          <w:i/>
        </w:rPr>
        <w:t>Time (</w:t>
      </w:r>
      <w:proofErr w:type="spellStart"/>
      <w:r w:rsidRPr="00476D2F">
        <w:rPr>
          <w:b/>
          <w:i/>
        </w:rPr>
        <w:t>DateTimeType</w:t>
      </w:r>
      <w:proofErr w:type="spellEnd"/>
      <w:r w:rsidRPr="00476D2F">
        <w:rPr>
          <w:b/>
          <w:i/>
        </w:rPr>
        <w:t>)</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4501EF" w:rsidRPr="004501EF">
        <w:rPr>
          <w:b/>
        </w:rPr>
        <w:t>Table 33</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00FFD930" w14:textId="77777777" w:rsidTr="009456B4">
        <w:tc>
          <w:tcPr>
            <w:tcW w:w="9179" w:type="dxa"/>
            <w:shd w:val="clear" w:color="auto" w:fill="F2F2F2" w:themeFill="background1" w:themeFillShade="F2"/>
          </w:tcPr>
          <w:p w14:paraId="1D77C59D" w14:textId="2A8108C0" w:rsidR="00630559" w:rsidRPr="00476D2F" w:rsidRDefault="00630559" w:rsidP="00630559">
            <w:pPr>
              <w:spacing w:before="0"/>
              <w:rPr>
                <w:rFonts w:ascii="Consolas" w:hAnsi="Consolas"/>
                <w:sz w:val="20"/>
              </w:rPr>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proofErr w:type="spellStart"/>
            <w:r w:rsidRPr="00476D2F">
              <w:rPr>
                <w:rFonts w:ascii="Consolas" w:hAnsi="Consolas"/>
                <w:b/>
                <w:color w:val="7030A0"/>
                <w:sz w:val="20"/>
              </w:rPr>
              <w:t>DateTimeType</w:t>
            </w:r>
            <w:proofErr w:type="spellEnd"/>
            <w:r w:rsidR="00E956C7" w:rsidRPr="00476D2F">
              <w:rPr>
                <w:rFonts w:ascii="Consolas" w:hAnsi="Consolas"/>
                <w:b/>
                <w:color w:val="7030A0"/>
                <w:sz w:val="20"/>
              </w:rPr>
              <w:t>"</w:t>
            </w:r>
            <w:r w:rsidRPr="00476D2F">
              <w:rPr>
                <w:rFonts w:ascii="Consolas" w:hAnsi="Consolas"/>
                <w:color w:val="0033CC"/>
                <w:sz w:val="20"/>
              </w:rPr>
              <w:t>&gt;</w:t>
            </w:r>
          </w:p>
          <w:p w14:paraId="16E4CED0"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62DEAC92" w14:textId="325DBAE0"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r w:rsidR="000C73B2" w:rsidRPr="00476D2F">
              <w:rPr>
                <w:rFonts w:ascii="Consolas" w:hAnsi="Consolas"/>
                <w:b/>
                <w:sz w:val="20"/>
              </w:rPr>
              <w:t xml:space="preserve">DATE: The date is in the Common Era (minus sign in years is not permitted). TIME: The Coordinated Universal Time (UTC). The UTC time is defined without offsets. UTC is used to avoid confusion about time zones and </w:t>
            </w:r>
            <w:proofErr w:type="gramStart"/>
            <w:r w:rsidR="000C73B2" w:rsidRPr="00476D2F">
              <w:rPr>
                <w:rFonts w:ascii="Consolas" w:hAnsi="Consolas"/>
                <w:b/>
                <w:sz w:val="20"/>
              </w:rPr>
              <w:t>daylight saving</w:t>
            </w:r>
            <w:proofErr w:type="gramEnd"/>
            <w:r w:rsidR="000C73B2" w:rsidRPr="00476D2F">
              <w:rPr>
                <w:rFonts w:ascii="Consolas" w:hAnsi="Consolas"/>
                <w:b/>
                <w:sz w:val="20"/>
              </w:rPr>
              <w:t xml:space="preserve">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p>
          <w:p w14:paraId="138F40EC"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79BA5614" w14:textId="3E14000F"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proofErr w:type="spellStart"/>
            <w:r w:rsidRPr="00476D2F">
              <w:rPr>
                <w:rFonts w:ascii="Consolas" w:hAnsi="Consolas"/>
                <w:b/>
                <w:color w:val="7030A0"/>
                <w:sz w:val="20"/>
              </w:rPr>
              <w:t>xs:dateTime</w:t>
            </w:r>
            <w:proofErr w:type="spellEnd"/>
            <w:r w:rsidR="00E956C7" w:rsidRPr="00476D2F">
              <w:rPr>
                <w:rFonts w:ascii="Consolas" w:hAnsi="Consolas"/>
                <w:b/>
                <w:color w:val="7030A0"/>
                <w:sz w:val="20"/>
              </w:rPr>
              <w:t>"</w:t>
            </w:r>
            <w:r w:rsidRPr="00476D2F">
              <w:rPr>
                <w:rFonts w:ascii="Consolas" w:hAnsi="Consolas"/>
                <w:color w:val="0033CC"/>
                <w:sz w:val="20"/>
              </w:rPr>
              <w:t>&gt;</w:t>
            </w:r>
          </w:p>
          <w:p w14:paraId="7C852DE1" w14:textId="55387973" w:rsidR="00630559" w:rsidRPr="00476D2F" w:rsidRDefault="00630559" w:rsidP="00DB5464">
            <w:pPr>
              <w:spacing w:before="0"/>
              <w:jc w:val="left"/>
              <w:rPr>
                <w:rFonts w:ascii="Consolas" w:hAnsi="Consolas"/>
                <w:sz w:val="20"/>
              </w:rPr>
            </w:pPr>
            <w:r w:rsidRPr="00476D2F">
              <w:rPr>
                <w:rFonts w:ascii="Consolas" w:hAnsi="Consolas"/>
                <w:sz w:val="20"/>
              </w:rPr>
              <w:tab/>
            </w:r>
            <w:r w:rsidRPr="00476D2F">
              <w:rPr>
                <w:rFonts w:ascii="Consolas" w:hAnsi="Consolas"/>
                <w:sz w:val="20"/>
              </w:rPr>
              <w:tab/>
            </w:r>
            <w:r w:rsidR="00D934E4" w:rsidRPr="00476D2F">
              <w:rPr>
                <w:rFonts w:ascii="Consolas" w:hAnsi="Consolas"/>
                <w:sz w:val="20"/>
              </w:rPr>
              <w:t xml:space="preserve">  </w:t>
            </w:r>
            <w:r w:rsidRPr="00476D2F">
              <w:rPr>
                <w:rFonts w:ascii="Consolas" w:hAnsi="Consolas"/>
                <w:sz w:val="20"/>
              </w:rPr>
              <w:t>&lt;</w:t>
            </w:r>
            <w:proofErr w:type="spellStart"/>
            <w:r w:rsidRPr="00476D2F">
              <w:rPr>
                <w:rFonts w:ascii="Consolas" w:hAnsi="Consolas"/>
                <w:color w:val="0033CC"/>
                <w:sz w:val="20"/>
              </w:rPr>
              <w:t>xs:pattern</w:t>
            </w:r>
            <w:proofErr w:type="spellEnd"/>
            <w:r w:rsidRPr="00476D2F">
              <w:rPr>
                <w:rFonts w:ascii="Consolas" w:hAnsi="Consolas"/>
                <w:color w:val="0033CC"/>
                <w:sz w:val="20"/>
              </w:rPr>
              <w:t xml:space="preserve">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\d{4}-\d{2}-\d{2}T\d{2}:\d{2}:\d{2}</w:t>
            </w:r>
            <w:r w:rsidR="00E956C7" w:rsidRPr="00476D2F">
              <w:rPr>
                <w:rFonts w:ascii="Consolas" w:hAnsi="Consolas"/>
                <w:b/>
                <w:color w:val="7030A0"/>
                <w:sz w:val="20"/>
              </w:rPr>
              <w:t>"</w:t>
            </w:r>
            <w:r w:rsidRPr="00476D2F">
              <w:rPr>
                <w:rFonts w:ascii="Consolas" w:hAnsi="Consolas"/>
                <w:color w:val="0033CC"/>
                <w:sz w:val="20"/>
              </w:rPr>
              <w:t>/&gt;</w:t>
            </w:r>
          </w:p>
          <w:p w14:paraId="1C3E113E" w14:textId="77777777" w:rsidR="00630559" w:rsidRPr="00476D2F" w:rsidRDefault="00630559" w:rsidP="00630559">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531C5543" w14:textId="25347D67" w:rsidR="00630559" w:rsidRPr="00476D2F" w:rsidRDefault="00630559" w:rsidP="00630559">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5A7682A1" w14:textId="40FE41C2" w:rsidR="00716550" w:rsidRDefault="00716550" w:rsidP="008F703C">
      <w:pPr>
        <w:pStyle w:val="Caption"/>
      </w:pPr>
      <w:bookmarkStart w:id="848" w:name="_Toc185900962"/>
      <w:r w:rsidRPr="00476D2F">
        <w:t xml:space="preserve">Table </w:t>
      </w:r>
      <w:r w:rsidR="002C7E76">
        <w:fldChar w:fldCharType="begin"/>
      </w:r>
      <w:r w:rsidR="002C7E76">
        <w:instrText xml:space="preserve"> SEQ Table \* ARABIC </w:instrText>
      </w:r>
      <w:r w:rsidR="002C7E76">
        <w:fldChar w:fldCharType="separate"/>
      </w:r>
      <w:r w:rsidR="004501EF">
        <w:rPr>
          <w:noProof/>
        </w:rPr>
        <w:t>36</w:t>
      </w:r>
      <w:r w:rsidR="002C7E76">
        <w:fldChar w:fldCharType="end"/>
      </w:r>
      <w:r w:rsidRPr="00476D2F">
        <w:t>: XSD restriction for Data Items of type Date/Time (</w:t>
      </w:r>
      <w:proofErr w:type="spellStart"/>
      <w:r w:rsidRPr="00476D2F">
        <w:rPr>
          <w:i/>
        </w:rPr>
        <w:t>DateTimeType</w:t>
      </w:r>
      <w:proofErr w:type="spellEnd"/>
      <w:r w:rsidRPr="00476D2F">
        <w:t>)</w:t>
      </w:r>
      <w:bookmarkEnd w:id="848"/>
    </w:p>
    <w:p w14:paraId="5BF5BC6C" w14:textId="77777777" w:rsidR="00F33113" w:rsidRDefault="00F33113" w:rsidP="00F33113"/>
    <w:p w14:paraId="3C710E45" w14:textId="1D08DCBF" w:rsidR="00F33113" w:rsidRPr="00476D2F" w:rsidRDefault="00F33113" w:rsidP="00442579">
      <w:pPr>
        <w:pStyle w:val="Heading5"/>
        <w:keepNext/>
        <w:keepLines/>
      </w:pPr>
      <w:bookmarkStart w:id="849" w:name="_Ref112877354"/>
      <w:r>
        <w:t>Binary Fields (NCTS-P6)</w:t>
      </w:r>
      <w:bookmarkEnd w:id="849"/>
    </w:p>
    <w:p w14:paraId="2AB6A8A8" w14:textId="0329B141" w:rsidR="00F33113" w:rsidRPr="00A6478B" w:rsidRDefault="00FD334A" w:rsidP="00442579">
      <w:pPr>
        <w:keepNext/>
        <w:keepLines/>
      </w:pPr>
      <w:r>
        <w:t xml:space="preserve">Binary </w:t>
      </w:r>
      <w:r w:rsidR="00270ACD">
        <w:t>data items can be added in NCTS-P6 TMS structures</w:t>
      </w:r>
      <w:r w:rsidR="00BC50E7">
        <w:t xml:space="preserve">, where the business </w:t>
      </w:r>
      <w:r w:rsidR="00F1591E">
        <w:t xml:space="preserve">demands </w:t>
      </w:r>
      <w:r w:rsidR="00417AB0">
        <w:t>one or more</w:t>
      </w:r>
      <w:r w:rsidR="00F1591E">
        <w:t xml:space="preserve"> attachment</w:t>
      </w:r>
      <w:r w:rsidR="00417AB0">
        <w:t>s</w:t>
      </w:r>
      <w:r w:rsidR="00F1591E">
        <w:t xml:space="preserve"> to be loaded inside the message payload.</w:t>
      </w:r>
    </w:p>
    <w:p w14:paraId="2431D1E1" w14:textId="6C2426B9" w:rsidR="00B40DE5" w:rsidRPr="00A079D8" w:rsidRDefault="00F1591E" w:rsidP="00A079D8">
      <w:r>
        <w:t>Th</w:t>
      </w:r>
      <w:r w:rsidR="00DA5932">
        <w:t xml:space="preserve">e NCTS-P6 </w:t>
      </w:r>
      <w:r w:rsidR="00DA5932" w:rsidRPr="00A079D8">
        <w:t>business payload and attachments must be sent using the MIME multipart format.</w:t>
      </w:r>
      <w:r w:rsidR="006A392F" w:rsidRPr="00A079D8">
        <w:t xml:space="preserve"> </w:t>
      </w:r>
      <w:r w:rsidR="00CA7291" w:rsidRPr="00A079D8">
        <w:t>The allowed MIME types for attachments are application/pdf, image/jpeg</w:t>
      </w:r>
      <w:r w:rsidR="00A60D09">
        <w:t xml:space="preserve"> in base64 encoding</w:t>
      </w:r>
      <w:r w:rsidR="00665390">
        <w:rPr>
          <w:rStyle w:val="FootnoteReference"/>
        </w:rPr>
        <w:footnoteReference w:id="17"/>
      </w:r>
      <w:r w:rsidR="00CA7291" w:rsidRPr="00A079D8">
        <w:t>.</w:t>
      </w:r>
      <w:r w:rsidR="00E946C2" w:rsidRPr="00A079D8">
        <w:t xml:space="preserve"> </w:t>
      </w:r>
    </w:p>
    <w:p w14:paraId="24EE72E3" w14:textId="491E2302" w:rsidR="00DF47BE" w:rsidRPr="00476D2F" w:rsidRDefault="00DF47BE">
      <w:pPr>
        <w:pStyle w:val="Heading4"/>
      </w:pPr>
      <w:r w:rsidRPr="00476D2F">
        <w:t>Character set usage</w:t>
      </w:r>
    </w:p>
    <w:p w14:paraId="24EE72E4" w14:textId="54DDBB3A" w:rsidR="00DF47BE" w:rsidRPr="00476D2F" w:rsidRDefault="00DF47BE">
      <w:r w:rsidRPr="00476D2F">
        <w:t xml:space="preserve">A distinction should be made for the character sets when messages are transported. </w:t>
      </w:r>
      <w:r w:rsidR="00B43B74" w:rsidRPr="00476D2F">
        <w:t>Indeed,</w:t>
      </w:r>
      <w:r w:rsidRPr="00476D2F">
        <w:t xml:space="preserve"> EDIFACT only supports </w:t>
      </w:r>
      <w:proofErr w:type="gramStart"/>
      <w:r w:rsidRPr="00476D2F">
        <w:t>byte based</w:t>
      </w:r>
      <w:proofErr w:type="gramEnd"/>
      <w:r w:rsidRPr="00476D2F">
        <w:t xml:space="preserve"> character sets, while XML supports Unicode.</w:t>
      </w:r>
    </w:p>
    <w:p w14:paraId="24EE72E5" w14:textId="139D901B" w:rsidR="00DF47BE" w:rsidRPr="00476D2F" w:rsidRDefault="00DF47BE" w:rsidP="006F347D">
      <w:pPr>
        <w:pStyle w:val="Heading5"/>
      </w:pPr>
      <w:bookmarkStart w:id="850" w:name="_Ref329621630"/>
      <w:r w:rsidRPr="00476D2F">
        <w:t>Exchanges in EDIFACT format</w:t>
      </w:r>
      <w:bookmarkEnd w:id="850"/>
      <w:r w:rsidR="00055E74" w:rsidRPr="00476D2F">
        <w:t xml:space="preserve"> (for NCTS-P4, ECS-P2, </w:t>
      </w:r>
      <w:r w:rsidR="00FD53C3" w:rsidRPr="00476D2F">
        <w:t>NCTS-P5</w:t>
      </w:r>
      <w:r w:rsidR="00055E74" w:rsidRPr="00476D2F">
        <w:t xml:space="preserve"> and </w:t>
      </w:r>
      <w:r w:rsidR="00752422" w:rsidRPr="00476D2F">
        <w:t>AES-P1</w:t>
      </w:r>
      <w:r w:rsidR="00055E74" w:rsidRPr="00476D2F">
        <w:t>)</w:t>
      </w:r>
    </w:p>
    <w:p w14:paraId="24EE72E6" w14:textId="77777777" w:rsidR="00DF47BE" w:rsidRPr="00476D2F" w:rsidRDefault="00DF47BE">
      <w:r w:rsidRPr="00476D2F">
        <w:t>Text fields can be either language-sensitive (with an associated LNG field) or not. There are some specific rules for both described below.</w:t>
      </w:r>
    </w:p>
    <w:p w14:paraId="24EE72E7" w14:textId="77777777" w:rsidR="00DF47BE" w:rsidRPr="00476D2F" w:rsidRDefault="00DF47BE" w:rsidP="006F347D">
      <w:pPr>
        <w:pStyle w:val="Heading6"/>
      </w:pPr>
      <w:bookmarkStart w:id="851" w:name="_Ref320523582"/>
      <w:r w:rsidRPr="00476D2F">
        <w:t>Language-sensitive text fields</w:t>
      </w:r>
      <w:bookmarkEnd w:id="851"/>
    </w:p>
    <w:p w14:paraId="24EE72E8" w14:textId="5C99197B" w:rsidR="00DF47BE" w:rsidRPr="00476D2F" w:rsidRDefault="00DF47BE">
      <w:r w:rsidRPr="00476D2F">
        <w:t xml:space="preserve">These fields can be in any of the following character sets taken from </w:t>
      </w:r>
      <w:r w:rsidR="00C1401A" w:rsidRPr="00476D2F">
        <w:t>EDIFACT</w:t>
      </w:r>
      <w:r w:rsidRPr="00476D2F">
        <w:t xml:space="preserve"> syntax version 3 for </w:t>
      </w:r>
      <w:r w:rsidR="00C1401A" w:rsidRPr="00476D2F">
        <w:t>EDIFACT</w:t>
      </w:r>
      <w:r w:rsidRPr="00476D2F">
        <w:t xml:space="preserve"> message exchanges in the </w:t>
      </w:r>
      <w:r w:rsidR="000C62EF" w:rsidRPr="00476D2F">
        <w:t>Common Domain</w:t>
      </w:r>
      <w:r w:rsidRPr="00476D2F">
        <w:t>:</w:t>
      </w:r>
    </w:p>
    <w:p w14:paraId="24EE72E9" w14:textId="77777777" w:rsidR="00DF47BE" w:rsidRPr="00476D2F" w:rsidRDefault="00DF47BE" w:rsidP="00117A38">
      <w:pPr>
        <w:numPr>
          <w:ilvl w:val="0"/>
          <w:numId w:val="34"/>
        </w:numPr>
        <w:spacing w:before="120" w:after="120"/>
        <w:jc w:val="left"/>
      </w:pPr>
      <w:r w:rsidRPr="00476D2F">
        <w:t>UNOC: Latin-1, ISO 8859-1;</w:t>
      </w:r>
    </w:p>
    <w:p w14:paraId="24EE72EA" w14:textId="77777777" w:rsidR="00DF47BE" w:rsidRPr="00D67F1C" w:rsidRDefault="00DF47BE" w:rsidP="00117A38">
      <w:pPr>
        <w:numPr>
          <w:ilvl w:val="0"/>
          <w:numId w:val="34"/>
        </w:numPr>
        <w:spacing w:before="120" w:after="120"/>
        <w:jc w:val="left"/>
        <w:rPr>
          <w:lang w:val="es-ES"/>
        </w:rPr>
      </w:pPr>
      <w:r w:rsidRPr="00D67F1C">
        <w:rPr>
          <w:lang w:val="es-ES"/>
        </w:rPr>
        <w:t>UNOD: Latin-2, ISO 8859-2 (Central Europe);</w:t>
      </w:r>
    </w:p>
    <w:p w14:paraId="24EE72EB" w14:textId="77777777" w:rsidR="00DF40CE" w:rsidRPr="00476D2F" w:rsidRDefault="00DF40CE" w:rsidP="00117A38">
      <w:pPr>
        <w:numPr>
          <w:ilvl w:val="0"/>
          <w:numId w:val="34"/>
        </w:numPr>
        <w:spacing w:before="120" w:after="120"/>
        <w:jc w:val="left"/>
      </w:pPr>
      <w:r w:rsidRPr="00476D2F">
        <w:t>UNOG: Latin-3, ISO 8859-3;</w:t>
      </w:r>
    </w:p>
    <w:p w14:paraId="24EE72EC" w14:textId="77777777" w:rsidR="00DF47BE" w:rsidRPr="00476D2F" w:rsidRDefault="00DF47BE" w:rsidP="00117A38">
      <w:pPr>
        <w:numPr>
          <w:ilvl w:val="0"/>
          <w:numId w:val="34"/>
        </w:numPr>
        <w:spacing w:before="120" w:after="120"/>
        <w:jc w:val="left"/>
      </w:pPr>
      <w:r w:rsidRPr="00476D2F">
        <w:t>UNOH: Latin-4, ISO 8859-4;</w:t>
      </w:r>
    </w:p>
    <w:p w14:paraId="24EE72ED" w14:textId="77777777" w:rsidR="00DF47BE" w:rsidRPr="00476D2F" w:rsidRDefault="00DF47BE" w:rsidP="00117A38">
      <w:pPr>
        <w:numPr>
          <w:ilvl w:val="0"/>
          <w:numId w:val="34"/>
        </w:numPr>
        <w:spacing w:before="120" w:after="120"/>
        <w:jc w:val="left"/>
      </w:pPr>
      <w:r w:rsidRPr="00476D2F">
        <w:t>UNOE: Latin-5, ISO 8859-5;</w:t>
      </w:r>
    </w:p>
    <w:p w14:paraId="24EE72EE" w14:textId="77777777" w:rsidR="00542A3A" w:rsidRPr="00476D2F" w:rsidRDefault="00DF47BE" w:rsidP="00117A38">
      <w:pPr>
        <w:numPr>
          <w:ilvl w:val="0"/>
          <w:numId w:val="34"/>
        </w:numPr>
        <w:spacing w:before="120" w:after="120"/>
        <w:jc w:val="left"/>
      </w:pPr>
      <w:r w:rsidRPr="00476D2F">
        <w:t>UNOF: Greek, ISO 8859-7</w:t>
      </w:r>
      <w:r w:rsidR="00542A3A" w:rsidRPr="00476D2F">
        <w:t>;</w:t>
      </w:r>
    </w:p>
    <w:p w14:paraId="24EE72EF" w14:textId="77777777" w:rsidR="00DF47BE" w:rsidRPr="00476D2F" w:rsidRDefault="00542A3A" w:rsidP="00117A38">
      <w:pPr>
        <w:numPr>
          <w:ilvl w:val="0"/>
          <w:numId w:val="34"/>
        </w:numPr>
        <w:spacing w:before="120" w:after="120"/>
        <w:jc w:val="left"/>
      </w:pPr>
      <w:r w:rsidRPr="00476D2F">
        <w:t>UNOK: Turkish, ISO 8859-9</w:t>
      </w:r>
      <w:r w:rsidR="00DF47BE" w:rsidRPr="00476D2F">
        <w:t>.</w:t>
      </w:r>
    </w:p>
    <w:p w14:paraId="24EE72F0" w14:textId="77777777" w:rsidR="00DF47BE" w:rsidRPr="00476D2F" w:rsidRDefault="00DF47BE" w:rsidP="006F347D">
      <w:pPr>
        <w:pStyle w:val="Heading6"/>
      </w:pPr>
      <w:bookmarkStart w:id="852" w:name="_Ref250730350"/>
      <w:r w:rsidRPr="00476D2F">
        <w:t>Non-language sensitive text fields</w:t>
      </w:r>
      <w:bookmarkEnd w:id="852"/>
    </w:p>
    <w:p w14:paraId="24EE72F1" w14:textId="56F682DD" w:rsidR="00DF47BE" w:rsidRPr="00476D2F" w:rsidRDefault="00DF47BE" w:rsidP="000B4AB9">
      <w:r w:rsidRPr="00476D2F">
        <w:t>Only ASCII printable characters (characters #32 to #126 decimal) can be used for these fields</w:t>
      </w:r>
      <w:r w:rsidR="000B4AB9" w:rsidRPr="00476D2F">
        <w:t xml:space="preserve">, unless otherwise specified by a </w:t>
      </w:r>
      <w:r w:rsidR="00946D04" w:rsidRPr="00476D2F">
        <w:t>C</w:t>
      </w:r>
      <w:r w:rsidR="000B4AB9" w:rsidRPr="00476D2F">
        <w:t>odelist or rule applied to the text field</w:t>
      </w:r>
      <w:r w:rsidRPr="00476D2F">
        <w:t xml:space="preserve">. </w:t>
      </w:r>
    </w:p>
    <w:p w14:paraId="24EE72F2" w14:textId="77777777" w:rsidR="00DF47BE" w:rsidRPr="00476D2F" w:rsidRDefault="00DF47BE" w:rsidP="00DB5464">
      <w:pPr>
        <w:pStyle w:val="Heading5"/>
      </w:pPr>
      <w:bookmarkStart w:id="853" w:name="_Ref317238662"/>
      <w:r w:rsidRPr="00476D2F">
        <w:t>Exchanges in XML format</w:t>
      </w:r>
      <w:bookmarkEnd w:id="853"/>
    </w:p>
    <w:p w14:paraId="24EE72F3" w14:textId="67A016C4" w:rsidR="00DF47BE" w:rsidRPr="00476D2F" w:rsidRDefault="00DF47BE">
      <w:r w:rsidRPr="00476D2F">
        <w:t>Messages exchanged in XML format shall use the UTF-8 encoding of UNICODE both for language sensitive fields and for non-language sensitive fields</w:t>
      </w:r>
      <w:r w:rsidR="00517CF8" w:rsidRPr="00476D2F">
        <w:t xml:space="preserve"> when these are present</w:t>
      </w:r>
      <w:r w:rsidRPr="00476D2F">
        <w:t>.</w:t>
      </w:r>
      <w:r w:rsidR="00517CF8" w:rsidRPr="00476D2F">
        <w:t xml:space="preserve"> The concept of language sensitive fields and for non-language sensitive fields</w:t>
      </w:r>
      <w:r w:rsidR="005033A1" w:rsidRPr="00476D2F">
        <w:t xml:space="preserve"> in XML messages</w:t>
      </w:r>
      <w:r w:rsidR="00517CF8" w:rsidRPr="00476D2F">
        <w:t xml:space="preserve"> is present only in ICS.</w:t>
      </w:r>
    </w:p>
    <w:p w14:paraId="24EE72F4" w14:textId="6F4476BC" w:rsidR="00DF47BE" w:rsidRPr="00476D2F" w:rsidRDefault="00DF47BE" w:rsidP="000B4AB9">
      <w:r w:rsidRPr="00476D2F">
        <w:t>However,</w:t>
      </w:r>
      <w:r w:rsidR="00055E74" w:rsidRPr="00476D2F">
        <w:t xml:space="preserve"> during NCTS-P4, ECS-P2, </w:t>
      </w:r>
      <w:r w:rsidR="00B86163" w:rsidRPr="00476D2F">
        <w:t xml:space="preserve">and the </w:t>
      </w:r>
      <w:r w:rsidR="002959D2" w:rsidRPr="00476D2F">
        <w:t>T</w:t>
      </w:r>
      <w:r w:rsidR="00B86163" w:rsidRPr="00476D2F">
        <w:t xml:space="preserve">ransitional </w:t>
      </w:r>
      <w:r w:rsidR="002959D2" w:rsidRPr="00476D2F">
        <w:t>P</w:t>
      </w:r>
      <w:r w:rsidR="00B86163" w:rsidRPr="00476D2F">
        <w:t xml:space="preserve">eriod of </w:t>
      </w:r>
      <w:bookmarkStart w:id="854" w:name="_Ref530301884"/>
      <w:r w:rsidR="00FD53C3" w:rsidRPr="00476D2F">
        <w:t>NCTS-P5</w:t>
      </w:r>
      <w:r w:rsidR="00055E74" w:rsidRPr="00476D2F">
        <w:rPr>
          <w:rStyle w:val="FootnoteReference"/>
        </w:rPr>
        <w:footnoteReference w:id="18"/>
      </w:r>
      <w:bookmarkEnd w:id="854"/>
      <w:r w:rsidR="00055E74" w:rsidRPr="00476D2F">
        <w:t xml:space="preserve"> and </w:t>
      </w:r>
      <w:r w:rsidR="00752422" w:rsidRPr="00476D2F">
        <w:t>AES-P1</w:t>
      </w:r>
      <w:r w:rsidR="00055E74" w:rsidRPr="00476D2F">
        <w:rPr>
          <w:vertAlign w:val="superscript"/>
        </w:rPr>
        <w:fldChar w:fldCharType="begin"/>
      </w:r>
      <w:r w:rsidR="00055E74" w:rsidRPr="00476D2F">
        <w:rPr>
          <w:vertAlign w:val="superscript"/>
        </w:rPr>
        <w:instrText xml:space="preserve"> NOTEREF _Ref530301884 \h  \* MERGEFORMAT </w:instrText>
      </w:r>
      <w:r w:rsidR="00055E74" w:rsidRPr="00476D2F">
        <w:rPr>
          <w:vertAlign w:val="superscript"/>
        </w:rPr>
      </w:r>
      <w:r w:rsidR="00055E74" w:rsidRPr="00476D2F">
        <w:rPr>
          <w:vertAlign w:val="superscript"/>
        </w:rPr>
        <w:fldChar w:fldCharType="separate"/>
      </w:r>
      <w:r w:rsidR="004501EF">
        <w:rPr>
          <w:vertAlign w:val="superscript"/>
        </w:rPr>
        <w:t>17</w:t>
      </w:r>
      <w:r w:rsidR="00055E74" w:rsidRPr="00476D2F">
        <w:rPr>
          <w:vertAlign w:val="superscript"/>
        </w:rPr>
        <w:fldChar w:fldCharType="end"/>
      </w:r>
      <w:r w:rsidR="00055E74" w:rsidRPr="00476D2F">
        <w:t>,</w:t>
      </w:r>
      <w:r w:rsidRPr="00476D2F">
        <w:t xml:space="preserve"> it should be possible to map all the characters of any one language-sensitive field to a single character set to be chosen between UNOC, UNOD, </w:t>
      </w:r>
      <w:r w:rsidR="00DF40CE" w:rsidRPr="00476D2F">
        <w:t xml:space="preserve">UNOG, </w:t>
      </w:r>
      <w:r w:rsidRPr="00476D2F">
        <w:t>UNOH, UNOE</w:t>
      </w:r>
      <w:r w:rsidR="00542A3A" w:rsidRPr="00476D2F">
        <w:t>,</w:t>
      </w:r>
      <w:r w:rsidRPr="00476D2F">
        <w:t xml:space="preserve"> UNOF</w:t>
      </w:r>
      <w:r w:rsidR="00542A3A" w:rsidRPr="00476D2F">
        <w:t xml:space="preserve"> and UNOK</w:t>
      </w:r>
      <w:r w:rsidR="000B4AB9" w:rsidRPr="00476D2F">
        <w:t xml:space="preserve"> unless otherwise specified by a </w:t>
      </w:r>
      <w:r w:rsidR="00946D04" w:rsidRPr="00476D2F">
        <w:t>C</w:t>
      </w:r>
      <w:r w:rsidR="000B4AB9" w:rsidRPr="00476D2F">
        <w:t>odelist or rule applied to the text field</w:t>
      </w:r>
      <w:r w:rsidRPr="00476D2F">
        <w:t>. Failure to comply with this statement would make it impossible to properly translate the message to EDIFACT.</w:t>
      </w:r>
    </w:p>
    <w:bookmarkEnd w:id="821"/>
    <w:bookmarkEnd w:id="822"/>
    <w:bookmarkEnd w:id="823"/>
    <w:bookmarkEnd w:id="824"/>
    <w:bookmarkEnd w:id="825"/>
    <w:p w14:paraId="24EE72F5" w14:textId="77777777" w:rsidR="00DF47BE" w:rsidRPr="00476D2F" w:rsidRDefault="00DF47BE" w:rsidP="00DB5464">
      <w:pPr>
        <w:pStyle w:val="Heading4"/>
      </w:pPr>
      <w:r w:rsidRPr="00476D2F">
        <w:t>Transliteration for language–sensitive text fields</w:t>
      </w:r>
    </w:p>
    <w:p w14:paraId="24EE72F6" w14:textId="77777777" w:rsidR="00DF47BE" w:rsidRPr="00476D2F" w:rsidRDefault="00DF47BE">
      <w:r w:rsidRPr="00476D2F">
        <w:t xml:space="preserve">The associated LNG indicator, if present, denotes the language in which the original text was written. From this, the character set used can be derived. </w:t>
      </w:r>
    </w:p>
    <w:p w14:paraId="24EE72F7" w14:textId="77777777" w:rsidR="00DF47BE" w:rsidRPr="00476D2F" w:rsidRDefault="00DF47BE">
      <w:r w:rsidRPr="00476D2F">
        <w:t>If the LNG field is not present, the character set can be derived from the first characters of the original text. Transliteration can then be done, if necessary, from one character set to the other.</w:t>
      </w:r>
    </w:p>
    <w:p w14:paraId="24EE72F8" w14:textId="77777777" w:rsidR="00DF47BE" w:rsidRPr="00476D2F" w:rsidRDefault="00DF47BE">
      <w:r w:rsidRPr="00476D2F">
        <w:t>If more than one character set is used in a same free text field, the first identified character set will be used for the transliteration ignoring the other character sets.</w:t>
      </w:r>
    </w:p>
    <w:p w14:paraId="24EE72F9" w14:textId="77777777" w:rsidR="00DF47BE" w:rsidRPr="00476D2F" w:rsidRDefault="00DF47BE">
      <w:r w:rsidRPr="00476D2F">
        <w:t>It is therefore recommended to use only one character set per free text field.</w:t>
      </w:r>
    </w:p>
    <w:p w14:paraId="24EE72FA" w14:textId="77777777" w:rsidR="00DF47BE" w:rsidRPr="00476D2F" w:rsidRDefault="00DF47BE">
      <w:r w:rsidRPr="00476D2F">
        <w:t>Every NA should therefore have the capabilities to receive data in any of the character sets above and transliterate them into the character set(s) that is (are) in local use at the NA. Every NA should be capable of transliterating the character set(s) that is (are) in local usage at the NA into one of the character sets specified above.</w:t>
      </w:r>
    </w:p>
    <w:p w14:paraId="24EE72FB" w14:textId="77777777" w:rsidR="00DF47BE" w:rsidRPr="00476D2F" w:rsidRDefault="00DF47BE">
      <w:r w:rsidRPr="00476D2F">
        <w:t>The NA is expected to establish additional rules on language and character set usage in a later stage. These should clarify which languages and character sets are in local use at the NA and how the character sets can be derived from the language codes.</w:t>
      </w:r>
    </w:p>
    <w:p w14:paraId="24EE72FC" w14:textId="77777777" w:rsidR="00DF47BE" w:rsidRPr="00476D2F" w:rsidRDefault="00DF47BE" w:rsidP="00DB5464">
      <w:pPr>
        <w:pStyle w:val="Heading3"/>
      </w:pPr>
      <w:bookmarkStart w:id="855" w:name="_Toc473732605"/>
      <w:bookmarkStart w:id="856" w:name="_Toc473825697"/>
      <w:bookmarkStart w:id="857" w:name="_Toc259460332"/>
      <w:bookmarkStart w:id="858" w:name="_Toc526170450"/>
      <w:bookmarkStart w:id="859" w:name="_Toc185900712"/>
      <w:r w:rsidRPr="00476D2F">
        <w:t>National and External Domain exchanges</w:t>
      </w:r>
      <w:bookmarkEnd w:id="855"/>
      <w:bookmarkEnd w:id="856"/>
      <w:bookmarkEnd w:id="857"/>
      <w:bookmarkEnd w:id="858"/>
      <w:bookmarkEnd w:id="859"/>
    </w:p>
    <w:p w14:paraId="24EE72FD" w14:textId="77777777" w:rsidR="00DF47BE" w:rsidRPr="00476D2F" w:rsidRDefault="00DF47BE" w:rsidP="005B1F24">
      <w:pPr>
        <w:spacing w:after="480"/>
        <w:jc w:val="left"/>
      </w:pPr>
      <w:r w:rsidRPr="00476D2F">
        <w:t>It is highly recommended to use the standards, defined above, to the maximum possible extent in the National and External Domains.</w:t>
      </w:r>
    </w:p>
    <w:p w14:paraId="24EE72FE" w14:textId="477E5CD9" w:rsidR="00DF47BE" w:rsidRPr="00476D2F" w:rsidRDefault="00DF47BE" w:rsidP="005B1F24">
      <w:pPr>
        <w:pStyle w:val="Heading2"/>
      </w:pPr>
      <w:bookmarkStart w:id="860" w:name="_Ref424721394"/>
      <w:bookmarkStart w:id="861" w:name="_Ref424721423"/>
      <w:bookmarkStart w:id="862" w:name="_Toc472401155"/>
      <w:bookmarkStart w:id="863" w:name="_Toc473625742"/>
      <w:bookmarkStart w:id="864" w:name="_Toc473732606"/>
      <w:bookmarkStart w:id="865" w:name="_Toc473825698"/>
      <w:bookmarkStart w:id="866" w:name="_Ref474567463"/>
      <w:bookmarkStart w:id="867" w:name="_Toc77048944"/>
      <w:bookmarkStart w:id="868" w:name="_Toc259460333"/>
      <w:bookmarkStart w:id="869" w:name="_Toc526170451"/>
      <w:bookmarkStart w:id="870" w:name="_Ref32236529"/>
      <w:bookmarkStart w:id="871" w:name="_Toc185900713"/>
      <w:r w:rsidRPr="00476D2F">
        <w:t>Exception Handling</w:t>
      </w:r>
      <w:bookmarkEnd w:id="860"/>
      <w:bookmarkEnd w:id="861"/>
      <w:bookmarkEnd w:id="862"/>
      <w:bookmarkEnd w:id="863"/>
      <w:bookmarkEnd w:id="864"/>
      <w:bookmarkEnd w:id="865"/>
      <w:bookmarkEnd w:id="866"/>
      <w:bookmarkEnd w:id="867"/>
      <w:bookmarkEnd w:id="868"/>
      <w:bookmarkEnd w:id="869"/>
      <w:bookmarkEnd w:id="870"/>
      <w:bookmarkEnd w:id="871"/>
    </w:p>
    <w:p w14:paraId="24EE72FF" w14:textId="77777777" w:rsidR="00DF47BE" w:rsidRPr="00476D2F" w:rsidRDefault="00DF47BE" w:rsidP="006F347D">
      <w:pPr>
        <w:pStyle w:val="Heading3"/>
      </w:pPr>
      <w:bookmarkStart w:id="872" w:name="_Toc399411933"/>
      <w:bookmarkStart w:id="873" w:name="_Toc400962997"/>
      <w:bookmarkStart w:id="874" w:name="_Toc412950845"/>
      <w:bookmarkStart w:id="875" w:name="_Toc412952942"/>
      <w:bookmarkStart w:id="876" w:name="_Toc472401156"/>
      <w:bookmarkStart w:id="877" w:name="_Toc473625743"/>
      <w:bookmarkStart w:id="878" w:name="_Toc473732607"/>
      <w:bookmarkStart w:id="879" w:name="_Toc473825699"/>
      <w:bookmarkStart w:id="880" w:name="_Ref212550891"/>
      <w:bookmarkStart w:id="881" w:name="_Toc259460334"/>
      <w:bookmarkStart w:id="882" w:name="_Toc526170452"/>
      <w:bookmarkStart w:id="883" w:name="_Toc403213454"/>
      <w:bookmarkStart w:id="884" w:name="_Toc404515698"/>
      <w:bookmarkStart w:id="885" w:name="_Toc185900714"/>
      <w:r w:rsidRPr="00476D2F">
        <w:t>Introduction</w:t>
      </w:r>
      <w:bookmarkEnd w:id="872"/>
      <w:bookmarkEnd w:id="873"/>
      <w:bookmarkEnd w:id="874"/>
      <w:bookmarkEnd w:id="875"/>
      <w:bookmarkEnd w:id="876"/>
      <w:bookmarkEnd w:id="877"/>
      <w:bookmarkEnd w:id="878"/>
      <w:bookmarkEnd w:id="879"/>
      <w:bookmarkEnd w:id="880"/>
      <w:bookmarkEnd w:id="881"/>
      <w:bookmarkEnd w:id="882"/>
      <w:bookmarkEnd w:id="885"/>
    </w:p>
    <w:p w14:paraId="24EE7300" w14:textId="77777777" w:rsidR="00DF47BE" w:rsidRPr="00476D2F" w:rsidRDefault="00DF47BE">
      <w:bookmarkStart w:id="886" w:name="_Toc399411934"/>
      <w:bookmarkStart w:id="887" w:name="_Toc400962998"/>
      <w:r w:rsidRPr="00476D2F">
        <w:t xml:space="preserve">“Exception” is the generic term used to refer to any behaviour of one or more system components of a movement system that is not in accordance with the specification given in DDNA. </w:t>
      </w:r>
    </w:p>
    <w:p w14:paraId="24EE7301" w14:textId="72B0CDF5" w:rsidR="00DF47BE" w:rsidRPr="00476D2F" w:rsidRDefault="00DF47BE">
      <w:r w:rsidRPr="00476D2F">
        <w:t xml:space="preserve">On detecting an exception, an NCA </w:t>
      </w:r>
      <w:r w:rsidR="001149B3" w:rsidRPr="00476D2F">
        <w:t>must</w:t>
      </w:r>
      <w:r w:rsidRPr="00476D2F">
        <w:t xml:space="preserve"> notify another </w:t>
      </w:r>
      <w:r w:rsidR="00B533E8" w:rsidRPr="00476D2F">
        <w:t>NCA</w:t>
      </w:r>
      <w:r w:rsidRPr="00476D2F">
        <w:t xml:space="preserve"> of that error. There are three possible error notification mechanisms:</w:t>
      </w:r>
    </w:p>
    <w:p w14:paraId="24EE7302" w14:textId="5964726A" w:rsidR="00DF47BE" w:rsidRPr="00476D2F" w:rsidRDefault="005D3DF7" w:rsidP="00117A38">
      <w:pPr>
        <w:numPr>
          <w:ilvl w:val="0"/>
          <w:numId w:val="34"/>
        </w:numPr>
        <w:spacing w:before="120" w:after="120"/>
        <w:jc w:val="left"/>
      </w:pPr>
      <w:r w:rsidRPr="00476D2F">
        <w:t>Functional error</w:t>
      </w:r>
      <w:r w:rsidR="00DF47BE" w:rsidRPr="00476D2F">
        <w:t xml:space="preserve">s: a message is not filled according to its </w:t>
      </w:r>
      <w:r w:rsidR="00433D07" w:rsidRPr="00476D2F">
        <w:t xml:space="preserve">TMS (e.g. a required Data Group is missing, or a Data Item violates a Code List) or is violating the State Transition Diagrams defined in DDNA Main Document (e.g. out of sequence message, only applicable if it </w:t>
      </w:r>
      <w:r w:rsidR="0004044C" w:rsidRPr="00476D2F">
        <w:t>cannot</w:t>
      </w:r>
      <w:r w:rsidR="00433D07" w:rsidRPr="00476D2F">
        <w:t xml:space="preserve"> be responded with one of the 'negative response' messages defined in the DDNA Main Document)</w:t>
      </w:r>
      <w:r w:rsidR="00C17E8E" w:rsidRPr="00476D2F">
        <w:t>:</w:t>
      </w:r>
    </w:p>
    <w:p w14:paraId="24EE7303" w14:textId="2AAB2EDD" w:rsidR="00DF47BE" w:rsidRPr="00476D2F" w:rsidRDefault="00DF47BE" w:rsidP="00117A38">
      <w:pPr>
        <w:numPr>
          <w:ilvl w:val="1"/>
          <w:numId w:val="34"/>
        </w:numPr>
        <w:spacing w:before="120" w:after="120"/>
        <w:jc w:val="left"/>
      </w:pPr>
      <w:r w:rsidRPr="00476D2F">
        <w:t xml:space="preserve">A Functional NACK (IE906: C_FUN_NCK) that is sent by the National Application detecting the error to the National Application that has sent the erroneous functional message across the </w:t>
      </w:r>
      <w:r w:rsidR="000C62EF" w:rsidRPr="00476D2F">
        <w:t>Common Domain</w:t>
      </w:r>
      <w:r w:rsidRPr="00476D2F">
        <w:t>;</w:t>
      </w:r>
    </w:p>
    <w:p w14:paraId="24EE7304" w14:textId="4B3036F5" w:rsidR="00DF47BE" w:rsidRPr="00476D2F" w:rsidRDefault="00DF47BE" w:rsidP="00117A38">
      <w:pPr>
        <w:numPr>
          <w:ilvl w:val="1"/>
          <w:numId w:val="34"/>
        </w:numPr>
        <w:spacing w:before="120" w:after="120"/>
        <w:jc w:val="left"/>
      </w:pPr>
      <w:r w:rsidRPr="00476D2F">
        <w:t>Specific error messages are sent in the External Domain and are identified in each specific DDNA volume</w:t>
      </w:r>
      <w:r w:rsidR="00433D07" w:rsidRPr="00476D2F">
        <w:t>.</w:t>
      </w:r>
    </w:p>
    <w:p w14:paraId="24EE7305" w14:textId="77777777" w:rsidR="00DF47BE" w:rsidRPr="00476D2F" w:rsidRDefault="00DF47BE" w:rsidP="00117A38">
      <w:pPr>
        <w:numPr>
          <w:ilvl w:val="0"/>
          <w:numId w:val="34"/>
        </w:numPr>
        <w:spacing w:before="120" w:after="120"/>
        <w:jc w:val="left"/>
      </w:pPr>
      <w:r w:rsidRPr="00476D2F">
        <w:t>Format errors:</w:t>
      </w:r>
    </w:p>
    <w:p w14:paraId="24EE7306" w14:textId="7812C673" w:rsidR="00DF47BE" w:rsidRPr="00476D2F" w:rsidRDefault="00C1401A" w:rsidP="00117A38">
      <w:pPr>
        <w:numPr>
          <w:ilvl w:val="1"/>
          <w:numId w:val="34"/>
        </w:numPr>
        <w:spacing w:before="120" w:after="120"/>
        <w:jc w:val="left"/>
      </w:pPr>
      <w:r w:rsidRPr="00476D2F">
        <w:t>EDIFACT</w:t>
      </w:r>
      <w:r w:rsidR="00DF47BE" w:rsidRPr="00476D2F">
        <w:t xml:space="preserve"> errors: a</w:t>
      </w:r>
      <w:r w:rsidR="001045AF" w:rsidRPr="00476D2F">
        <w:t>n</w:t>
      </w:r>
      <w:r w:rsidR="00DF47BE" w:rsidRPr="00476D2F">
        <w:t xml:space="preserve"> </w:t>
      </w:r>
      <w:r w:rsidRPr="00476D2F">
        <w:t>EDIFACT</w:t>
      </w:r>
      <w:r w:rsidR="00DF47BE" w:rsidRPr="00476D2F">
        <w:t xml:space="preserve"> interchange and its </w:t>
      </w:r>
      <w:r w:rsidRPr="00476D2F">
        <w:t>EDIFACT</w:t>
      </w:r>
      <w:r w:rsidR="00DF47BE" w:rsidRPr="00476D2F">
        <w:t xml:space="preserve"> message(s) is not filled according to its specification given in</w:t>
      </w:r>
      <w:r w:rsidR="00A9312B" w:rsidRPr="00476D2F">
        <w:fldChar w:fldCharType="begin"/>
      </w:r>
      <w:r w:rsidR="00A9312B" w:rsidRPr="00476D2F">
        <w:instrText xml:space="preserve"> REF _Ref26958426 \h  \* MERGEFORMAT </w:instrText>
      </w:r>
      <w:r w:rsidR="00A9312B" w:rsidRPr="00476D2F">
        <w:fldChar w:fldCharType="separate"/>
      </w:r>
      <w:r w:rsidR="004501EF" w:rsidRPr="00476D2F">
        <w:t xml:space="preserve"> Design principles</w:t>
      </w:r>
      <w:r w:rsidR="00A9312B" w:rsidRPr="00476D2F">
        <w:fldChar w:fldCharType="end"/>
      </w:r>
      <w:r w:rsidR="00C17E8E" w:rsidRPr="00476D2F">
        <w:t>:</w:t>
      </w:r>
    </w:p>
    <w:p w14:paraId="24EE7307" w14:textId="7D863E3F" w:rsidR="00DF47BE" w:rsidRPr="00476D2F" w:rsidRDefault="00DF47BE" w:rsidP="00117A38">
      <w:pPr>
        <w:numPr>
          <w:ilvl w:val="2"/>
          <w:numId w:val="34"/>
        </w:numPr>
        <w:spacing w:before="120" w:after="120"/>
        <w:jc w:val="left"/>
      </w:pPr>
      <w:r w:rsidRPr="00476D2F">
        <w:t xml:space="preserve">An </w:t>
      </w:r>
      <w:r w:rsidR="00C1401A" w:rsidRPr="00476D2F">
        <w:t>EDIFACT</w:t>
      </w:r>
      <w:r w:rsidRPr="00476D2F">
        <w:t xml:space="preserve"> NACK (IE907: CONTRL) is sent by the National Application detecting the error to the National Application that has sent the erroneous interchange</w:t>
      </w:r>
      <w:r w:rsidR="00415561">
        <w:t>.</w:t>
      </w:r>
    </w:p>
    <w:p w14:paraId="24EE7308" w14:textId="220EECC0" w:rsidR="00DF47BE" w:rsidRPr="00476D2F" w:rsidRDefault="00DF47BE" w:rsidP="00117A38">
      <w:pPr>
        <w:numPr>
          <w:ilvl w:val="1"/>
          <w:numId w:val="34"/>
        </w:numPr>
        <w:spacing w:before="120" w:after="120"/>
        <w:jc w:val="left"/>
      </w:pPr>
      <w:r w:rsidRPr="00476D2F">
        <w:t xml:space="preserve">XML errors: </w:t>
      </w:r>
      <w:r w:rsidR="004A6F78" w:rsidRPr="00476D2F">
        <w:t>an XML message is not filled according to the XSD included in the Appendix X of the DDNA volume</w:t>
      </w:r>
      <w:r w:rsidR="00C17E8E" w:rsidRPr="00476D2F">
        <w:t>:</w:t>
      </w:r>
    </w:p>
    <w:p w14:paraId="24EE7309" w14:textId="319D50F3" w:rsidR="00DF47BE" w:rsidRPr="00476D2F" w:rsidRDefault="00DF47BE" w:rsidP="00117A38">
      <w:pPr>
        <w:numPr>
          <w:ilvl w:val="2"/>
          <w:numId w:val="34"/>
        </w:numPr>
        <w:spacing w:before="120" w:after="120"/>
        <w:jc w:val="left"/>
      </w:pPr>
      <w:r w:rsidRPr="00476D2F">
        <w:t>An XML NACK (IE917) is sent by the National Application detecting the error to the National Application that has sent the erroneous message</w:t>
      </w:r>
      <w:r w:rsidR="00415561">
        <w:t>.</w:t>
      </w:r>
    </w:p>
    <w:p w14:paraId="24EE730A" w14:textId="019D8B3E" w:rsidR="00DF47BE" w:rsidRPr="00476D2F" w:rsidRDefault="00DF47BE" w:rsidP="00117A38">
      <w:pPr>
        <w:numPr>
          <w:ilvl w:val="0"/>
          <w:numId w:val="34"/>
        </w:numPr>
        <w:spacing w:before="120" w:after="120"/>
        <w:jc w:val="left"/>
      </w:pPr>
      <w:r w:rsidRPr="00476D2F">
        <w:t xml:space="preserve">Communication errors: some error occurs during the exchange of a CCN/CSI message across the </w:t>
      </w:r>
      <w:r w:rsidR="000C62EF" w:rsidRPr="00476D2F">
        <w:t>Common Domain</w:t>
      </w:r>
      <w:r w:rsidR="00C17E8E" w:rsidRPr="00476D2F">
        <w:t>:</w:t>
      </w:r>
    </w:p>
    <w:p w14:paraId="24EE730B" w14:textId="5D4FACE2" w:rsidR="00DF47BE" w:rsidRPr="00476D2F" w:rsidRDefault="00DF47BE" w:rsidP="00117A38">
      <w:pPr>
        <w:numPr>
          <w:ilvl w:val="1"/>
          <w:numId w:val="34"/>
        </w:numPr>
        <w:spacing w:before="120" w:after="120"/>
        <w:jc w:val="left"/>
      </w:pPr>
      <w:r w:rsidRPr="00476D2F">
        <w:t>The interface software with CSI needs to handle various errors and the Confirm O</w:t>
      </w:r>
      <w:r w:rsidR="0057748A" w:rsidRPr="00476D2F">
        <w:t>n</w:t>
      </w:r>
      <w:r w:rsidRPr="00476D2F">
        <w:t xml:space="preserve"> Arrival and Confirm On Delivery options of the Quality of Service are set to ensure delivery by CCN to a receiving National Application (see also </w:t>
      </w:r>
      <w:r w:rsidR="00A9312B" w:rsidRPr="00476D2F">
        <w:fldChar w:fldCharType="begin"/>
      </w:r>
      <w:r w:rsidR="00A9312B" w:rsidRPr="00476D2F">
        <w:instrText xml:space="preserve"> REF _Ref26954864 \h  \* MERGEFORMAT </w:instrText>
      </w:r>
      <w:r w:rsidR="00A9312B" w:rsidRPr="00476D2F">
        <w:fldChar w:fldCharType="separate"/>
      </w:r>
      <w:r w:rsidR="004501EF" w:rsidRPr="00476D2F">
        <w:t>Transport of messages via CCN/CSI</w:t>
      </w:r>
      <w:r w:rsidR="00A9312B" w:rsidRPr="00476D2F">
        <w:fldChar w:fldCharType="end"/>
      </w:r>
      <w:r w:rsidRPr="00476D2F">
        <w:t>).</w:t>
      </w:r>
    </w:p>
    <w:p w14:paraId="24EE730C" w14:textId="21E5C0AA" w:rsidR="00DF47BE" w:rsidRPr="00476D2F" w:rsidRDefault="00DF47BE">
      <w:r w:rsidRPr="00476D2F">
        <w:t>Section IX of FTSS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specifies exception handling in detail</w:t>
      </w:r>
      <w:r w:rsidR="004A6F78" w:rsidRPr="00476D2F">
        <w:t xml:space="preserve"> for EDIFACT exchanges</w:t>
      </w:r>
      <w:r w:rsidRPr="00476D2F">
        <w:t xml:space="preserve">. This section specifies the possible error types and codes and the way they are exchanged in the Functional NACK, the Declaration Rejected and the </w:t>
      </w:r>
      <w:r w:rsidR="00C1401A" w:rsidRPr="00476D2F">
        <w:t>EDIFACT</w:t>
      </w:r>
      <w:r w:rsidRPr="00476D2F">
        <w:t xml:space="preserve"> NACK.</w:t>
      </w:r>
    </w:p>
    <w:p w14:paraId="24EE730D" w14:textId="0B99E02E" w:rsidR="00DF47BE" w:rsidRPr="00476D2F" w:rsidRDefault="00DF47BE">
      <w:r w:rsidRPr="00476D2F">
        <w:t xml:space="preserve">This section only covers exceptions regarding the exchange of </w:t>
      </w:r>
      <w:r w:rsidR="00C1401A" w:rsidRPr="00476D2F">
        <w:t>EDIFACT</w:t>
      </w:r>
      <w:r w:rsidRPr="00476D2F">
        <w:t xml:space="preserve"> or XML messages and their functional message structure. </w:t>
      </w:r>
    </w:p>
    <w:p w14:paraId="24EE730E" w14:textId="23F5ECB9" w:rsidR="006E7AFA" w:rsidRPr="00476D2F" w:rsidRDefault="009D6BBC">
      <w:r w:rsidRPr="00476D2F">
        <w:t>M</w:t>
      </w:r>
      <w:r w:rsidR="006E7AFA" w:rsidRPr="00476D2F">
        <w:t>ore information regarding the automatic duplication of the error messages (Functional NACK, EDIFACT NACK and XML NACK) to CS/MIS</w:t>
      </w:r>
      <w:r w:rsidR="00945CA5" w:rsidRPr="00476D2F">
        <w:t>2</w:t>
      </w:r>
      <w:r w:rsidR="006E7AFA" w:rsidRPr="00476D2F">
        <w:t xml:space="preserve"> is available in section </w:t>
      </w:r>
      <w:r w:rsidR="005F54AB" w:rsidRPr="00476D2F">
        <w:fldChar w:fldCharType="begin"/>
      </w:r>
      <w:r w:rsidR="00720BE8" w:rsidRPr="00476D2F">
        <w:instrText xml:space="preserve"> REF _Ref414968307 \r \h </w:instrText>
      </w:r>
      <w:r w:rsidR="008D2375" w:rsidRPr="00476D2F">
        <w:instrText xml:space="preserve"> \* MERGEFORMAT </w:instrText>
      </w:r>
      <w:r w:rsidR="005F54AB" w:rsidRPr="00476D2F">
        <w:fldChar w:fldCharType="separate"/>
      </w:r>
      <w:r w:rsidR="004501EF">
        <w:t>II.2.5</w:t>
      </w:r>
      <w:r w:rsidR="005F54AB" w:rsidRPr="00476D2F">
        <w:fldChar w:fldCharType="end"/>
      </w:r>
      <w:r w:rsidR="006E7AFA" w:rsidRPr="00476D2F">
        <w:t>.</w:t>
      </w:r>
    </w:p>
    <w:p w14:paraId="24EE730F" w14:textId="77777777" w:rsidR="00DF47BE" w:rsidRPr="00476D2F" w:rsidRDefault="00DF47BE" w:rsidP="006F347D">
      <w:pPr>
        <w:pStyle w:val="Heading4"/>
      </w:pPr>
      <w:bookmarkStart w:id="888" w:name="_Toc472401157"/>
      <w:bookmarkStart w:id="889" w:name="_Toc412950847"/>
      <w:bookmarkStart w:id="890" w:name="_Toc412952944"/>
      <w:r w:rsidRPr="00476D2F">
        <w:t>Architectural assumptions</w:t>
      </w:r>
      <w:bookmarkEnd w:id="888"/>
    </w:p>
    <w:p w14:paraId="24EE7310" w14:textId="77777777" w:rsidR="00DF47BE" w:rsidRPr="00476D2F" w:rsidRDefault="00DF47BE">
      <w:r w:rsidRPr="00476D2F">
        <w:t>The mechanisms specified in this section are based on the following assumptions:</w:t>
      </w:r>
    </w:p>
    <w:p w14:paraId="24EE7311" w14:textId="7B3753E3" w:rsidR="00DF47BE" w:rsidRPr="00476D2F" w:rsidRDefault="00DF47BE" w:rsidP="00117A38">
      <w:pPr>
        <w:numPr>
          <w:ilvl w:val="0"/>
          <w:numId w:val="7"/>
        </w:numPr>
        <w:tabs>
          <w:tab w:val="clear" w:pos="927"/>
          <w:tab w:val="num" w:pos="1134"/>
        </w:tabs>
        <w:ind w:left="1134" w:hanging="567"/>
      </w:pPr>
      <w:r w:rsidRPr="00476D2F">
        <w:t>Fallback and recovery procedures are outside the scope of DDNA. In principle, every action related to Information Exchanges needs to be logged to allow recovery and identification of a failed component</w:t>
      </w:r>
      <w:r w:rsidR="00415561">
        <w:t>;</w:t>
      </w:r>
    </w:p>
    <w:p w14:paraId="24EE7312" w14:textId="77777777" w:rsidR="00DF47BE" w:rsidRPr="00476D2F" w:rsidRDefault="00DF47BE" w:rsidP="00117A38">
      <w:pPr>
        <w:numPr>
          <w:ilvl w:val="0"/>
          <w:numId w:val="7"/>
        </w:numPr>
        <w:tabs>
          <w:tab w:val="clear" w:pos="927"/>
          <w:tab w:val="num" w:pos="1134"/>
        </w:tabs>
        <w:ind w:left="1134" w:hanging="567"/>
      </w:pPr>
      <w:r w:rsidRPr="00476D2F">
        <w:t>There is a layered approach to error detection upon reception of information. It consists of the following three layers:</w:t>
      </w:r>
    </w:p>
    <w:p w14:paraId="24EE7313" w14:textId="67B06453" w:rsidR="00DF47BE" w:rsidRPr="00476D2F" w:rsidRDefault="00DF47BE" w:rsidP="00117A38">
      <w:pPr>
        <w:numPr>
          <w:ilvl w:val="0"/>
          <w:numId w:val="8"/>
        </w:numPr>
        <w:tabs>
          <w:tab w:val="clear" w:pos="1497"/>
          <w:tab w:val="left" w:pos="1701"/>
        </w:tabs>
        <w:spacing w:before="0"/>
        <w:ind w:left="1701" w:hanging="567"/>
      </w:pPr>
      <w:r w:rsidRPr="00476D2F">
        <w:t xml:space="preserve">CCN/CSI layer: communication errors are handled by CCN/CSI software (see also </w:t>
      </w:r>
      <w:r w:rsidR="00A9312B" w:rsidRPr="00476D2F">
        <w:fldChar w:fldCharType="begin"/>
      </w:r>
      <w:r w:rsidR="00A9312B" w:rsidRPr="00476D2F">
        <w:instrText xml:space="preserve"> REF _Ref26954926 \h  \* MERGEFORMAT </w:instrText>
      </w:r>
      <w:r w:rsidR="00A9312B" w:rsidRPr="00476D2F">
        <w:fldChar w:fldCharType="separate"/>
      </w:r>
      <w:r w:rsidR="004501EF" w:rsidRPr="00476D2F">
        <w:t>Transport of messages via CCN/CSI</w:t>
      </w:r>
      <w:r w:rsidR="00A9312B" w:rsidRPr="00476D2F">
        <w:fldChar w:fldCharType="end"/>
      </w:r>
      <w:r w:rsidRPr="00476D2F">
        <w:t>)</w:t>
      </w:r>
      <w:r w:rsidR="00C17E8E" w:rsidRPr="00476D2F">
        <w:t>;</w:t>
      </w:r>
    </w:p>
    <w:p w14:paraId="24EE7314" w14:textId="77777777" w:rsidR="00DF47BE" w:rsidRPr="00476D2F" w:rsidRDefault="00DF47BE" w:rsidP="00117A38">
      <w:pPr>
        <w:numPr>
          <w:ilvl w:val="0"/>
          <w:numId w:val="8"/>
        </w:numPr>
        <w:tabs>
          <w:tab w:val="clear" w:pos="1497"/>
          <w:tab w:val="left" w:pos="1701"/>
        </w:tabs>
        <w:spacing w:before="0"/>
        <w:ind w:left="1701" w:hanging="567"/>
      </w:pPr>
      <w:r w:rsidRPr="00476D2F">
        <w:t>Message formatting (</w:t>
      </w:r>
      <w:r w:rsidR="00C1401A" w:rsidRPr="00476D2F">
        <w:t>EDIFACT</w:t>
      </w:r>
      <w:r w:rsidRPr="00476D2F">
        <w:t xml:space="preserve"> or XML) layer: syntax errors are detected in addition to the ones detected by CCN/CSI</w:t>
      </w:r>
      <w:r w:rsidR="00C17E8E" w:rsidRPr="00476D2F">
        <w:t>;</w:t>
      </w:r>
    </w:p>
    <w:p w14:paraId="24EE7315" w14:textId="7892FFA3" w:rsidR="00DF47BE" w:rsidRPr="00476D2F" w:rsidRDefault="00DF47BE" w:rsidP="00117A38">
      <w:pPr>
        <w:numPr>
          <w:ilvl w:val="0"/>
          <w:numId w:val="8"/>
        </w:numPr>
        <w:tabs>
          <w:tab w:val="clear" w:pos="1497"/>
          <w:tab w:val="left" w:pos="1701"/>
        </w:tabs>
        <w:spacing w:before="0"/>
        <w:ind w:left="1701" w:hanging="567"/>
      </w:pPr>
      <w:r w:rsidRPr="00476D2F">
        <w:t xml:space="preserve">Functional layer: </w:t>
      </w:r>
      <w:r w:rsidR="005D3DF7" w:rsidRPr="00476D2F">
        <w:t>Functional error</w:t>
      </w:r>
      <w:r w:rsidRPr="00476D2F">
        <w:t>s are detected on top of those detected by the message formatting (</w:t>
      </w:r>
      <w:r w:rsidR="00C1401A" w:rsidRPr="00476D2F">
        <w:t>EDIFACT</w:t>
      </w:r>
      <w:r w:rsidRPr="00476D2F">
        <w:t xml:space="preserve"> or XML) and CCN/CSI layers.</w:t>
      </w:r>
    </w:p>
    <w:p w14:paraId="24EE7316" w14:textId="13F369E6" w:rsidR="00DF47BE" w:rsidRPr="00476D2F" w:rsidRDefault="00DF47BE" w:rsidP="00A079D8">
      <w:r w:rsidRPr="00476D2F">
        <w:t xml:space="preserve">Security functions in the </w:t>
      </w:r>
      <w:r w:rsidR="000C62EF" w:rsidRPr="00476D2F">
        <w:t>Common Domain</w:t>
      </w:r>
      <w:r w:rsidRPr="00476D2F">
        <w:t xml:space="preserve"> are offered by CCN/CSI. Security functions in the External Domain </w:t>
      </w:r>
      <w:proofErr w:type="gramStart"/>
      <w:r w:rsidRPr="00476D2F">
        <w:t>have to</w:t>
      </w:r>
      <w:proofErr w:type="gramEnd"/>
      <w:r w:rsidRPr="00476D2F">
        <w:t xml:space="preserve"> be specified by each NA.</w:t>
      </w:r>
    </w:p>
    <w:p w14:paraId="24EE7317" w14:textId="20E41BE6" w:rsidR="00DF47BE" w:rsidRPr="00476D2F" w:rsidRDefault="00C1401A" w:rsidP="00117A38">
      <w:pPr>
        <w:numPr>
          <w:ilvl w:val="0"/>
          <w:numId w:val="7"/>
        </w:numPr>
        <w:tabs>
          <w:tab w:val="clear" w:pos="927"/>
          <w:tab w:val="num" w:pos="1134"/>
        </w:tabs>
        <w:ind w:left="1134" w:hanging="567"/>
      </w:pPr>
      <w:r w:rsidRPr="00476D2F">
        <w:t>EDIFACT</w:t>
      </w:r>
      <w:r w:rsidR="00DF47BE" w:rsidRPr="00476D2F">
        <w:t xml:space="preserve"> is used as specified in </w:t>
      </w:r>
      <w:r w:rsidR="00A9312B" w:rsidRPr="00476D2F">
        <w:fldChar w:fldCharType="begin"/>
      </w:r>
      <w:r w:rsidR="00A9312B" w:rsidRPr="00476D2F">
        <w:instrText xml:space="preserve"> REF _Ref521757626 \h  \* MERGEFORMAT </w:instrText>
      </w:r>
      <w:r w:rsidR="00A9312B" w:rsidRPr="00476D2F">
        <w:fldChar w:fldCharType="separate"/>
      </w:r>
      <w:r w:rsidR="004501EF" w:rsidRPr="00476D2F">
        <w:t>EDIFACT message formatting</w:t>
      </w:r>
      <w:r w:rsidR="00A9312B" w:rsidRPr="00476D2F">
        <w:fldChar w:fldCharType="end"/>
      </w:r>
      <w:r w:rsidR="00DF47BE" w:rsidRPr="00476D2F">
        <w:t xml:space="preserve">, paragraph </w:t>
      </w:r>
      <w:r w:rsidR="00A9312B" w:rsidRPr="00476D2F">
        <w:fldChar w:fldCharType="begin"/>
      </w:r>
      <w:r w:rsidR="00A9312B" w:rsidRPr="00476D2F">
        <w:instrText xml:space="preserve"> REF _Ref26955039 \r \h  \* MERGEFORMAT </w:instrText>
      </w:r>
      <w:r w:rsidR="00A9312B" w:rsidRPr="00476D2F">
        <w:fldChar w:fldCharType="separate"/>
      </w:r>
      <w:r w:rsidR="004501EF">
        <w:t>VI.2.1</w:t>
      </w:r>
      <w:r w:rsidR="00A9312B" w:rsidRPr="00476D2F">
        <w:fldChar w:fldCharType="end"/>
      </w:r>
      <w:r w:rsidR="00DF47BE" w:rsidRPr="00476D2F">
        <w:t xml:space="preserve">, e.g. one CSI message contains one </w:t>
      </w:r>
      <w:r w:rsidRPr="00476D2F">
        <w:t>EDIFACT</w:t>
      </w:r>
      <w:r w:rsidR="00DF47BE" w:rsidRPr="00476D2F">
        <w:t xml:space="preserve"> interchange with one </w:t>
      </w:r>
      <w:r w:rsidRPr="00476D2F">
        <w:t>EDIFACT</w:t>
      </w:r>
      <w:r w:rsidR="00DF47BE" w:rsidRPr="00476D2F">
        <w:t xml:space="preserve"> message</w:t>
      </w:r>
      <w:r w:rsidR="00415561">
        <w:t>;</w:t>
      </w:r>
    </w:p>
    <w:p w14:paraId="24EE7318" w14:textId="498CE85B" w:rsidR="00DF47BE" w:rsidRPr="00476D2F" w:rsidRDefault="00DF47BE" w:rsidP="00117A38">
      <w:pPr>
        <w:numPr>
          <w:ilvl w:val="0"/>
          <w:numId w:val="7"/>
        </w:numPr>
        <w:tabs>
          <w:tab w:val="clear" w:pos="927"/>
          <w:tab w:val="num" w:pos="1134"/>
        </w:tabs>
        <w:ind w:left="1134" w:hanging="567"/>
      </w:pPr>
      <w:r w:rsidRPr="00476D2F">
        <w:t xml:space="preserve">XML is used as specified in </w:t>
      </w:r>
      <w:r w:rsidR="00A9312B" w:rsidRPr="00476D2F">
        <w:fldChar w:fldCharType="begin"/>
      </w:r>
      <w:r w:rsidR="00A9312B" w:rsidRPr="00476D2F">
        <w:instrText xml:space="preserve"> REF _Ref191037448 \h  \* MERGEFORMAT </w:instrText>
      </w:r>
      <w:r w:rsidR="00A9312B" w:rsidRPr="00476D2F">
        <w:fldChar w:fldCharType="separate"/>
      </w:r>
      <w:r w:rsidR="004501EF" w:rsidRPr="00476D2F">
        <w:t>XML message formatting</w:t>
      </w:r>
      <w:r w:rsidR="00A9312B" w:rsidRPr="00476D2F">
        <w:fldChar w:fldCharType="end"/>
      </w:r>
      <w:r w:rsidRPr="00476D2F">
        <w:t xml:space="preserve"> e.g. one CSI message contains one XML message</w:t>
      </w:r>
      <w:r w:rsidR="00415561">
        <w:t>;</w:t>
      </w:r>
    </w:p>
    <w:p w14:paraId="24EE7319" w14:textId="3A660627" w:rsidR="00DF47BE" w:rsidRPr="00476D2F" w:rsidRDefault="00DF47BE" w:rsidP="00117A38">
      <w:pPr>
        <w:numPr>
          <w:ilvl w:val="0"/>
          <w:numId w:val="7"/>
        </w:numPr>
        <w:tabs>
          <w:tab w:val="clear" w:pos="927"/>
          <w:tab w:val="num" w:pos="1134"/>
        </w:tabs>
        <w:ind w:left="1134" w:hanging="567"/>
      </w:pPr>
      <w:r w:rsidRPr="00476D2F">
        <w:t xml:space="preserve">The FMS is the basis for identifying </w:t>
      </w:r>
      <w:r w:rsidR="005D3DF7" w:rsidRPr="00476D2F">
        <w:t>Functional error</w:t>
      </w:r>
      <w:r w:rsidRPr="00476D2F">
        <w:t>s. Although the FMS as such may not be implemented in National Applications, it is assumed that Data Group sequencing of sender and recipient is identical. Sequencing provides an easy mechanism for an error pointer.</w:t>
      </w:r>
    </w:p>
    <w:p w14:paraId="5FACC573" w14:textId="77777777" w:rsidR="00B40DE5" w:rsidRPr="00476D2F" w:rsidRDefault="00B40DE5">
      <w:pPr>
        <w:spacing w:before="0"/>
        <w:jc w:val="left"/>
        <w:rPr>
          <w:b/>
        </w:rPr>
      </w:pPr>
      <w:bookmarkStart w:id="891" w:name="_Toc472401158"/>
      <w:r w:rsidRPr="00476D2F">
        <w:br w:type="page"/>
      </w:r>
    </w:p>
    <w:p w14:paraId="24EE731A" w14:textId="174225B1" w:rsidR="00DF47BE" w:rsidRPr="00476D2F" w:rsidRDefault="00DF47BE" w:rsidP="006F347D">
      <w:pPr>
        <w:pStyle w:val="Heading4"/>
      </w:pPr>
      <w:r w:rsidRPr="00476D2F">
        <w:t xml:space="preserve">Examples of </w:t>
      </w:r>
      <w:bookmarkEnd w:id="889"/>
      <w:bookmarkEnd w:id="890"/>
      <w:r w:rsidRPr="00476D2F">
        <w:t>error causes</w:t>
      </w:r>
      <w:bookmarkEnd w:id="891"/>
    </w:p>
    <w:p w14:paraId="24EE731B" w14:textId="7C324A05" w:rsidR="00DF47BE" w:rsidRPr="00476D2F" w:rsidRDefault="004A6F78" w:rsidP="008C5BEA">
      <w:r w:rsidRPr="00476D2F">
        <w:t>The following error causes have been identified:</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079"/>
        <w:gridCol w:w="7060"/>
      </w:tblGrid>
      <w:tr w:rsidR="00DF47BE" w:rsidRPr="00110E6A" w14:paraId="24EE731E" w14:textId="77777777">
        <w:trPr>
          <w:cantSplit/>
          <w:tblHeader/>
          <w:jc w:val="center"/>
        </w:trPr>
        <w:tc>
          <w:tcPr>
            <w:tcW w:w="2079" w:type="dxa"/>
            <w:shd w:val="clear" w:color="auto" w:fill="002060"/>
          </w:tcPr>
          <w:p w14:paraId="24EE731C" w14:textId="77777777" w:rsidR="00DF47BE" w:rsidRPr="00476D2F" w:rsidRDefault="00DF47BE">
            <w:pPr>
              <w:pStyle w:val="Table10"/>
              <w:jc w:val="both"/>
              <w:rPr>
                <w:b/>
                <w:sz w:val="24"/>
                <w:szCs w:val="24"/>
              </w:rPr>
            </w:pPr>
            <w:bookmarkStart w:id="892" w:name="_Ref424724823"/>
            <w:bookmarkStart w:id="893" w:name="_Ref424724805"/>
            <w:r w:rsidRPr="00476D2F">
              <w:rPr>
                <w:b/>
                <w:sz w:val="24"/>
                <w:szCs w:val="24"/>
              </w:rPr>
              <w:t>Error cause</w:t>
            </w:r>
          </w:p>
        </w:tc>
        <w:tc>
          <w:tcPr>
            <w:tcW w:w="7060" w:type="dxa"/>
            <w:shd w:val="clear" w:color="auto" w:fill="002060"/>
          </w:tcPr>
          <w:p w14:paraId="24EE731D" w14:textId="77777777" w:rsidR="00DF47BE" w:rsidRPr="00476D2F" w:rsidRDefault="00DF47BE">
            <w:pPr>
              <w:pStyle w:val="Table10"/>
              <w:jc w:val="both"/>
              <w:rPr>
                <w:b/>
                <w:sz w:val="24"/>
                <w:szCs w:val="24"/>
              </w:rPr>
            </w:pPr>
            <w:r w:rsidRPr="00476D2F">
              <w:rPr>
                <w:b/>
                <w:sz w:val="24"/>
                <w:szCs w:val="24"/>
              </w:rPr>
              <w:t>Description</w:t>
            </w:r>
          </w:p>
        </w:tc>
      </w:tr>
      <w:tr w:rsidR="00DF47BE" w:rsidRPr="00110E6A" w14:paraId="24EE7325" w14:textId="77777777">
        <w:trPr>
          <w:cantSplit/>
          <w:jc w:val="center"/>
        </w:trPr>
        <w:tc>
          <w:tcPr>
            <w:tcW w:w="2079" w:type="dxa"/>
          </w:tcPr>
          <w:p w14:paraId="24EE731F" w14:textId="77777777" w:rsidR="00DF47BE" w:rsidRPr="00476D2F" w:rsidRDefault="00DF47BE">
            <w:pPr>
              <w:pStyle w:val="Table10"/>
              <w:rPr>
                <w:sz w:val="24"/>
                <w:szCs w:val="24"/>
              </w:rPr>
            </w:pPr>
            <w:r w:rsidRPr="00476D2F">
              <w:rPr>
                <w:sz w:val="24"/>
                <w:szCs w:val="24"/>
              </w:rPr>
              <w:t>Failure of components</w:t>
            </w:r>
          </w:p>
        </w:tc>
        <w:tc>
          <w:tcPr>
            <w:tcW w:w="7060" w:type="dxa"/>
          </w:tcPr>
          <w:p w14:paraId="24EE7320" w14:textId="77777777" w:rsidR="00DF47BE" w:rsidRPr="00476D2F" w:rsidRDefault="00DF47BE">
            <w:pPr>
              <w:pStyle w:val="Table10"/>
              <w:rPr>
                <w:sz w:val="24"/>
                <w:szCs w:val="24"/>
              </w:rPr>
            </w:pPr>
            <w:r w:rsidRPr="00476D2F">
              <w:rPr>
                <w:sz w:val="24"/>
                <w:szCs w:val="24"/>
              </w:rPr>
              <w:t>A distinction is made between three types of failures:</w:t>
            </w:r>
          </w:p>
          <w:p w14:paraId="24EE7321" w14:textId="77777777" w:rsidR="00DF47BE" w:rsidRPr="00476D2F" w:rsidRDefault="00DF47BE">
            <w:pPr>
              <w:pStyle w:val="Table10"/>
              <w:numPr>
                <w:ilvl w:val="0"/>
                <w:numId w:val="227"/>
              </w:numPr>
              <w:spacing w:before="0" w:after="0"/>
              <w:ind w:left="284" w:hanging="284"/>
              <w:rPr>
                <w:sz w:val="24"/>
                <w:szCs w:val="24"/>
              </w:rPr>
            </w:pPr>
            <w:r w:rsidRPr="00476D2F">
              <w:rPr>
                <w:sz w:val="24"/>
                <w:szCs w:val="24"/>
              </w:rPr>
              <w:t>Failure of an application</w:t>
            </w:r>
            <w:r w:rsidR="00C17E8E" w:rsidRPr="00476D2F">
              <w:rPr>
                <w:sz w:val="24"/>
                <w:szCs w:val="24"/>
              </w:rPr>
              <w:t>;</w:t>
            </w:r>
          </w:p>
          <w:p w14:paraId="24EE7322" w14:textId="77777777" w:rsidR="00DF47BE" w:rsidRPr="00476D2F" w:rsidRDefault="00DF47BE">
            <w:pPr>
              <w:pStyle w:val="Table10"/>
              <w:numPr>
                <w:ilvl w:val="0"/>
                <w:numId w:val="227"/>
              </w:numPr>
              <w:spacing w:before="0" w:after="0"/>
              <w:ind w:left="284" w:hanging="284"/>
              <w:rPr>
                <w:sz w:val="24"/>
                <w:szCs w:val="24"/>
              </w:rPr>
            </w:pPr>
            <w:r w:rsidRPr="00476D2F">
              <w:rPr>
                <w:sz w:val="24"/>
                <w:szCs w:val="24"/>
              </w:rPr>
              <w:t>Failure of the network</w:t>
            </w:r>
            <w:r w:rsidR="00C17E8E" w:rsidRPr="00476D2F">
              <w:rPr>
                <w:sz w:val="24"/>
                <w:szCs w:val="24"/>
              </w:rPr>
              <w:t>;</w:t>
            </w:r>
          </w:p>
          <w:p w14:paraId="24EE7323" w14:textId="77777777" w:rsidR="00DF47BE" w:rsidRPr="00476D2F" w:rsidRDefault="00DF47BE">
            <w:pPr>
              <w:pStyle w:val="Table10"/>
              <w:numPr>
                <w:ilvl w:val="0"/>
                <w:numId w:val="227"/>
              </w:numPr>
              <w:spacing w:before="0" w:after="0"/>
              <w:ind w:left="284" w:hanging="284"/>
              <w:rPr>
                <w:sz w:val="24"/>
                <w:szCs w:val="24"/>
              </w:rPr>
            </w:pPr>
            <w:r w:rsidRPr="00476D2F">
              <w:rPr>
                <w:sz w:val="24"/>
                <w:szCs w:val="24"/>
              </w:rPr>
              <w:t>Failure of the link between an application and the network.</w:t>
            </w:r>
          </w:p>
          <w:p w14:paraId="24EE7324" w14:textId="77777777" w:rsidR="00DF47BE" w:rsidRPr="00476D2F" w:rsidRDefault="00DF47BE">
            <w:pPr>
              <w:pStyle w:val="Table10"/>
              <w:rPr>
                <w:sz w:val="24"/>
                <w:szCs w:val="24"/>
              </w:rPr>
            </w:pPr>
            <w:r w:rsidRPr="00476D2F">
              <w:rPr>
                <w:sz w:val="24"/>
                <w:szCs w:val="24"/>
              </w:rPr>
              <w:t>Failures will cause errors in message sequencing; e.g. one of the applications involved did not receive a message and has not been able to produce the proper answer. This may cause applications to be out of sync.</w:t>
            </w:r>
          </w:p>
        </w:tc>
      </w:tr>
      <w:tr w:rsidR="00DF47BE" w:rsidRPr="00110E6A" w14:paraId="24EE7328" w14:textId="77777777">
        <w:trPr>
          <w:cantSplit/>
          <w:jc w:val="center"/>
        </w:trPr>
        <w:tc>
          <w:tcPr>
            <w:tcW w:w="2079" w:type="dxa"/>
          </w:tcPr>
          <w:p w14:paraId="24EE7326" w14:textId="77777777" w:rsidR="00DF47BE" w:rsidRPr="00476D2F" w:rsidRDefault="00DF47BE">
            <w:pPr>
              <w:pStyle w:val="Table10"/>
              <w:rPr>
                <w:sz w:val="24"/>
                <w:szCs w:val="24"/>
              </w:rPr>
            </w:pPr>
            <w:r w:rsidRPr="00476D2F">
              <w:rPr>
                <w:sz w:val="24"/>
                <w:szCs w:val="24"/>
              </w:rPr>
              <w:t>Software bug</w:t>
            </w:r>
          </w:p>
        </w:tc>
        <w:tc>
          <w:tcPr>
            <w:tcW w:w="7060" w:type="dxa"/>
          </w:tcPr>
          <w:p w14:paraId="24EE7327" w14:textId="77777777" w:rsidR="00DF47BE" w:rsidRPr="00476D2F" w:rsidRDefault="00DF47BE">
            <w:pPr>
              <w:pStyle w:val="Table10"/>
              <w:rPr>
                <w:sz w:val="24"/>
                <w:szCs w:val="24"/>
              </w:rPr>
            </w:pPr>
            <w:r w:rsidRPr="00476D2F">
              <w:rPr>
                <w:sz w:val="24"/>
                <w:szCs w:val="24"/>
              </w:rPr>
              <w:t>A function of a receiving or sending application does not reach its proper state because a required function is missing, incomplete or incorrect. Errors may be detected in another function; e.g. the recipient of a message may detect errors. For example, a software bug can cause the production of a message of an incorrect type (message sequencing) and/or the incorrect content of a message. The sending application is then likely to be out of sync with the receiving application.</w:t>
            </w:r>
          </w:p>
        </w:tc>
      </w:tr>
      <w:tr w:rsidR="00DF47BE" w:rsidRPr="00110E6A" w14:paraId="24EE732B" w14:textId="77777777">
        <w:trPr>
          <w:cantSplit/>
          <w:jc w:val="center"/>
        </w:trPr>
        <w:tc>
          <w:tcPr>
            <w:tcW w:w="2079" w:type="dxa"/>
          </w:tcPr>
          <w:p w14:paraId="24EE7329" w14:textId="77777777" w:rsidR="00DF47BE" w:rsidRPr="00476D2F" w:rsidRDefault="00DF47BE">
            <w:pPr>
              <w:pStyle w:val="Table10"/>
              <w:rPr>
                <w:sz w:val="24"/>
                <w:szCs w:val="24"/>
              </w:rPr>
            </w:pPr>
            <w:r w:rsidRPr="00476D2F">
              <w:rPr>
                <w:sz w:val="24"/>
                <w:szCs w:val="24"/>
              </w:rPr>
              <w:t>Human mistake</w:t>
            </w:r>
          </w:p>
        </w:tc>
        <w:tc>
          <w:tcPr>
            <w:tcW w:w="7060" w:type="dxa"/>
          </w:tcPr>
          <w:p w14:paraId="24EE732A" w14:textId="77777777" w:rsidR="00DF47BE" w:rsidRPr="00476D2F" w:rsidRDefault="00DF47BE">
            <w:pPr>
              <w:pStyle w:val="Table10"/>
              <w:rPr>
                <w:sz w:val="24"/>
                <w:szCs w:val="24"/>
              </w:rPr>
            </w:pPr>
            <w:r w:rsidRPr="00476D2F">
              <w:rPr>
                <w:sz w:val="24"/>
                <w:szCs w:val="24"/>
              </w:rPr>
              <w:t>A mistake is a wrong action due to incorrect human intervention; e.g. another MRN is selected than was intended.</w:t>
            </w:r>
            <w:r w:rsidRPr="00476D2F">
              <w:rPr>
                <w:sz w:val="24"/>
                <w:szCs w:val="24"/>
              </w:rPr>
              <w:br/>
              <w:t>A human mistake can cause incorrect contents of a message and incorrect sequencing of a message.</w:t>
            </w:r>
          </w:p>
        </w:tc>
      </w:tr>
      <w:tr w:rsidR="00DF47BE" w:rsidRPr="00110E6A" w14:paraId="24EE732E" w14:textId="77777777">
        <w:trPr>
          <w:cantSplit/>
          <w:jc w:val="center"/>
        </w:trPr>
        <w:tc>
          <w:tcPr>
            <w:tcW w:w="2079" w:type="dxa"/>
          </w:tcPr>
          <w:p w14:paraId="24EE732C" w14:textId="77777777" w:rsidR="00DF47BE" w:rsidRPr="00476D2F" w:rsidRDefault="00DF47BE">
            <w:pPr>
              <w:pStyle w:val="Table10"/>
              <w:rPr>
                <w:sz w:val="24"/>
                <w:szCs w:val="24"/>
              </w:rPr>
            </w:pPr>
            <w:r w:rsidRPr="00476D2F">
              <w:rPr>
                <w:sz w:val="24"/>
                <w:szCs w:val="24"/>
              </w:rPr>
              <w:t>Incorrect Code List</w:t>
            </w:r>
          </w:p>
        </w:tc>
        <w:tc>
          <w:tcPr>
            <w:tcW w:w="7060" w:type="dxa"/>
          </w:tcPr>
          <w:p w14:paraId="24EE732D" w14:textId="77777777" w:rsidR="00DF47BE" w:rsidRPr="00476D2F" w:rsidRDefault="00DF47BE">
            <w:pPr>
              <w:pStyle w:val="Table10"/>
              <w:rPr>
                <w:sz w:val="24"/>
                <w:szCs w:val="24"/>
              </w:rPr>
            </w:pPr>
            <w:r w:rsidRPr="00476D2F">
              <w:rPr>
                <w:sz w:val="24"/>
                <w:szCs w:val="24"/>
              </w:rPr>
              <w:t>Improper Code Lists are used by a sending or receiving application, e.g. a sender uses an outdated Code List when preparing a message or a recipient does the same when verifying the data of a received message. An incorrect Code List will produce incorrect contents of a message.</w:t>
            </w:r>
          </w:p>
        </w:tc>
      </w:tr>
    </w:tbl>
    <w:p w14:paraId="24EE732F" w14:textId="35055ED7" w:rsidR="00DF47BE" w:rsidRPr="00476D2F" w:rsidRDefault="00DF47BE" w:rsidP="008F703C">
      <w:pPr>
        <w:pStyle w:val="Caption"/>
      </w:pPr>
      <w:bookmarkStart w:id="894" w:name="_Ref426954684"/>
      <w:bookmarkStart w:id="895" w:name="_Toc457108866"/>
      <w:bookmarkStart w:id="896" w:name="_Toc474121115"/>
      <w:bookmarkStart w:id="897" w:name="_Toc46229001"/>
      <w:bookmarkStart w:id="898" w:name="_Toc77049023"/>
      <w:bookmarkStart w:id="899" w:name="_Toc185900963"/>
      <w:r w:rsidRPr="00476D2F">
        <w:t xml:space="preserve">Table </w:t>
      </w:r>
      <w:r w:rsidR="002C7E76">
        <w:fldChar w:fldCharType="begin"/>
      </w:r>
      <w:r w:rsidR="002C7E76">
        <w:instrText xml:space="preserve"> SEQ Table \* ARABIC </w:instrText>
      </w:r>
      <w:r w:rsidR="002C7E76">
        <w:fldChar w:fldCharType="separate"/>
      </w:r>
      <w:r w:rsidR="004501EF">
        <w:rPr>
          <w:noProof/>
        </w:rPr>
        <w:t>37</w:t>
      </w:r>
      <w:r w:rsidR="002C7E76">
        <w:fldChar w:fldCharType="end"/>
      </w:r>
      <w:r w:rsidRPr="00476D2F">
        <w:t>: Error causes</w:t>
      </w:r>
      <w:bookmarkEnd w:id="892"/>
      <w:bookmarkEnd w:id="893"/>
      <w:bookmarkEnd w:id="894"/>
      <w:bookmarkEnd w:id="895"/>
      <w:bookmarkEnd w:id="896"/>
      <w:bookmarkEnd w:id="897"/>
      <w:bookmarkEnd w:id="898"/>
      <w:bookmarkEnd w:id="899"/>
    </w:p>
    <w:p w14:paraId="24EE7330" w14:textId="6F9BB8C5" w:rsidR="00DF47BE" w:rsidRPr="00476D2F" w:rsidRDefault="00AB3E51" w:rsidP="008C5BEA">
      <w:pPr>
        <w:pStyle w:val="Heading4"/>
      </w:pPr>
      <w:bookmarkStart w:id="900" w:name="_Toc472401159"/>
      <w:bookmarkStart w:id="901" w:name="_Toc473625744"/>
      <w:bookmarkStart w:id="902" w:name="_Toc473732608"/>
      <w:bookmarkStart w:id="903" w:name="_Toc473825700"/>
      <w:bookmarkStart w:id="904" w:name="_Toc259460335"/>
      <w:bookmarkStart w:id="905" w:name="_Toc526170453"/>
      <w:bookmarkStart w:id="906" w:name="_Ref18049370"/>
      <w:bookmarkStart w:id="907" w:name="_Ref18049375"/>
      <w:bookmarkEnd w:id="883"/>
      <w:bookmarkEnd w:id="884"/>
      <w:bookmarkEnd w:id="886"/>
      <w:bookmarkEnd w:id="887"/>
      <w:r w:rsidRPr="00476D2F">
        <w:t xml:space="preserve">General procedure </w:t>
      </w:r>
      <w:bookmarkEnd w:id="900"/>
      <w:bookmarkEnd w:id="901"/>
      <w:bookmarkEnd w:id="902"/>
      <w:bookmarkEnd w:id="903"/>
      <w:bookmarkEnd w:id="904"/>
      <w:bookmarkEnd w:id="905"/>
      <w:bookmarkEnd w:id="906"/>
      <w:bookmarkEnd w:id="907"/>
    </w:p>
    <w:p w14:paraId="24EE7332" w14:textId="77777777" w:rsidR="00DF47BE" w:rsidRPr="00476D2F" w:rsidRDefault="00DF47BE">
      <w:r w:rsidRPr="00476D2F">
        <w:t xml:space="preserve">In general, all errors must be logged upon their detection. Depending on their circumstances, one of the following scenarios </w:t>
      </w:r>
      <w:proofErr w:type="gramStart"/>
      <w:r w:rsidRPr="00476D2F">
        <w:t>has to</w:t>
      </w:r>
      <w:proofErr w:type="gramEnd"/>
      <w:r w:rsidRPr="00476D2F">
        <w:t xml:space="preserve"> be initiated:</w:t>
      </w:r>
    </w:p>
    <w:p w14:paraId="24EE7333" w14:textId="7706DC68" w:rsidR="00DF47BE" w:rsidRPr="00476D2F" w:rsidRDefault="00DF47BE" w:rsidP="00117A38">
      <w:pPr>
        <w:numPr>
          <w:ilvl w:val="0"/>
          <w:numId w:val="34"/>
        </w:numPr>
        <w:spacing w:before="120" w:after="120"/>
        <w:jc w:val="left"/>
      </w:pPr>
      <w:r w:rsidRPr="00476D2F">
        <w:t xml:space="preserve">Exchange of </w:t>
      </w:r>
      <w:r w:rsidR="005D3DF7" w:rsidRPr="00476D2F">
        <w:t>Functional error</w:t>
      </w:r>
      <w:r w:rsidRPr="00476D2F">
        <w:t>s</w:t>
      </w:r>
      <w:r w:rsidR="00C17E8E" w:rsidRPr="00476D2F">
        <w:t>;</w:t>
      </w:r>
    </w:p>
    <w:p w14:paraId="24EE7334" w14:textId="77777777" w:rsidR="00DF47BE" w:rsidRPr="00476D2F" w:rsidRDefault="00DF47BE" w:rsidP="00117A38">
      <w:pPr>
        <w:numPr>
          <w:ilvl w:val="0"/>
          <w:numId w:val="34"/>
        </w:numPr>
        <w:spacing w:before="120" w:after="120"/>
        <w:jc w:val="left"/>
      </w:pPr>
      <w:r w:rsidRPr="00476D2F">
        <w:t xml:space="preserve">Exchange of </w:t>
      </w:r>
      <w:r w:rsidR="00C1401A" w:rsidRPr="00476D2F">
        <w:t>EDIFACT</w:t>
      </w:r>
      <w:r w:rsidRPr="00476D2F">
        <w:t xml:space="preserve"> errors or exchange of XML errors</w:t>
      </w:r>
      <w:r w:rsidR="00C17E8E" w:rsidRPr="00476D2F">
        <w:t>.</w:t>
      </w:r>
    </w:p>
    <w:p w14:paraId="493D69BC" w14:textId="6F4EB371" w:rsidR="427AF014" w:rsidRPr="00476D2F" w:rsidRDefault="427AF014" w:rsidP="3E834BB0">
      <w:pPr>
        <w:jc w:val="left"/>
        <w:rPr>
          <w:szCs w:val="24"/>
        </w:rPr>
      </w:pPr>
      <w:proofErr w:type="gramStart"/>
      <w:r w:rsidRPr="00476D2F">
        <w:rPr>
          <w:szCs w:val="24"/>
        </w:rPr>
        <w:t>In order to</w:t>
      </w:r>
      <w:proofErr w:type="gramEnd"/>
      <w:r w:rsidRPr="00476D2F">
        <w:rPr>
          <w:szCs w:val="24"/>
        </w:rPr>
        <w:t xml:space="preserve"> avoid entering an endless looping, the following applies:</w:t>
      </w:r>
    </w:p>
    <w:p w14:paraId="35DADFA6" w14:textId="09859942" w:rsidR="427AF014" w:rsidRPr="00476D2F" w:rsidRDefault="427AF014" w:rsidP="00F725BD">
      <w:pPr>
        <w:pStyle w:val="ListParagraph"/>
        <w:numPr>
          <w:ilvl w:val="0"/>
          <w:numId w:val="137"/>
        </w:numPr>
        <w:jc w:val="left"/>
        <w:rPr>
          <w:i/>
          <w:szCs w:val="24"/>
        </w:rPr>
      </w:pPr>
      <w:r w:rsidRPr="00476D2F">
        <w:rPr>
          <w:szCs w:val="24"/>
        </w:rPr>
        <w:t>The IE906 will not be rejected with a message IE906, it can be rejected with an IE907 or IE917;</w:t>
      </w:r>
    </w:p>
    <w:p w14:paraId="5922FF1D" w14:textId="6DF4647A" w:rsidR="427AF014" w:rsidRPr="00476D2F" w:rsidRDefault="427AF014" w:rsidP="00F725BD">
      <w:pPr>
        <w:pStyle w:val="ListParagraph"/>
        <w:numPr>
          <w:ilvl w:val="0"/>
          <w:numId w:val="137"/>
        </w:numPr>
        <w:jc w:val="left"/>
        <w:rPr>
          <w:i/>
          <w:szCs w:val="24"/>
        </w:rPr>
      </w:pPr>
      <w:r w:rsidRPr="00476D2F">
        <w:rPr>
          <w:szCs w:val="24"/>
        </w:rPr>
        <w:t>The IE907 will never be rejected, neither with a message IE906 nor with an IE907;</w:t>
      </w:r>
    </w:p>
    <w:p w14:paraId="491D9545" w14:textId="06942C61" w:rsidR="427AF014" w:rsidRPr="00476D2F" w:rsidRDefault="427AF014" w:rsidP="00F725BD">
      <w:pPr>
        <w:pStyle w:val="ListParagraph"/>
        <w:numPr>
          <w:ilvl w:val="0"/>
          <w:numId w:val="137"/>
        </w:numPr>
        <w:jc w:val="left"/>
        <w:rPr>
          <w:i/>
          <w:szCs w:val="24"/>
        </w:rPr>
      </w:pPr>
      <w:r w:rsidRPr="00476D2F">
        <w:rPr>
          <w:szCs w:val="24"/>
        </w:rPr>
        <w:t>The IE917 will never be rejected, neither with a message IE906 nor with an IE917.</w:t>
      </w:r>
    </w:p>
    <w:p w14:paraId="1E8FDFE3" w14:textId="22BB6EDD" w:rsidR="427AF014" w:rsidRPr="00476D2F" w:rsidRDefault="427AF014" w:rsidP="00F725BD">
      <w:pPr>
        <w:jc w:val="left"/>
        <w:rPr>
          <w:szCs w:val="24"/>
        </w:rPr>
      </w:pPr>
      <w:r w:rsidRPr="00476D2F">
        <w:rPr>
          <w:szCs w:val="24"/>
        </w:rPr>
        <w:t>Each of those exceptional cases will be rapidly analysed by the involved National Customs Helpdesks.</w:t>
      </w:r>
    </w:p>
    <w:p w14:paraId="24EE7335" w14:textId="635FDFD8" w:rsidR="00DF47BE" w:rsidRPr="00476D2F" w:rsidRDefault="00DF47BE">
      <w:r w:rsidRPr="00476D2F">
        <w:t xml:space="preserve">Errors regarding the use of CCN are discussed in </w:t>
      </w:r>
      <w:hyperlink w:anchor="_Transport_of_messages" w:history="1">
        <w:r w:rsidR="003D7ABE" w:rsidRPr="00476D2F">
          <w:rPr>
            <w:rStyle w:val="Hyperlink"/>
          </w:rPr>
          <w:t>Section VIII: Transport of messages via CCN/C</w:t>
        </w:r>
        <w:r w:rsidR="00AC18DB" w:rsidRPr="00476D2F">
          <w:rPr>
            <w:rStyle w:val="Hyperlink"/>
          </w:rPr>
          <w:t>SI</w:t>
        </w:r>
      </w:hyperlink>
      <w:r w:rsidRPr="00476D2F">
        <w:t>.</w:t>
      </w:r>
    </w:p>
    <w:p w14:paraId="66687CA7" w14:textId="1A6D637D" w:rsidR="008C1183" w:rsidRPr="00476D2F" w:rsidRDefault="008C1183" w:rsidP="008C1183">
      <w:pPr>
        <w:pStyle w:val="Heading3"/>
      </w:pPr>
      <w:bookmarkStart w:id="908" w:name="_Toc472401162"/>
      <w:bookmarkStart w:id="909" w:name="_Ref525145987"/>
      <w:bookmarkStart w:id="910" w:name="_Ref424723759"/>
      <w:bookmarkStart w:id="911" w:name="_Toc472401161"/>
      <w:bookmarkStart w:id="912" w:name="_Ref525144550"/>
      <w:bookmarkStart w:id="913" w:name="_Ref27415704"/>
      <w:bookmarkStart w:id="914" w:name="_Toc185900715"/>
      <w:r w:rsidRPr="00476D2F">
        <w:t>Te</w:t>
      </w:r>
      <w:r w:rsidR="00C5108C" w:rsidRPr="00476D2F">
        <w:t>chnical error (</w:t>
      </w:r>
      <w:r w:rsidRPr="00476D2F">
        <w:t>EDIFACT</w:t>
      </w:r>
      <w:r w:rsidR="00C5108C" w:rsidRPr="00476D2F">
        <w:t>)</w:t>
      </w:r>
      <w:bookmarkEnd w:id="908"/>
      <w:bookmarkEnd w:id="909"/>
      <w:bookmarkEnd w:id="914"/>
    </w:p>
    <w:p w14:paraId="51831112" w14:textId="6B511DBC" w:rsidR="008C1183" w:rsidRPr="00476D2F" w:rsidRDefault="008C1183" w:rsidP="008C1183">
      <w:r w:rsidRPr="00476D2F">
        <w:t xml:space="preserve">Every interchange exchanged across the Common Domain can contain EDIFACT errors, e.g. a missing segment or use of a syntax version that is not allowed. </w:t>
      </w:r>
      <w:r w:rsidRPr="00476D2F">
        <w:fldChar w:fldCharType="begin"/>
      </w:r>
      <w:r w:rsidRPr="00476D2F">
        <w:instrText xml:space="preserve"> REF _Ref424985550 \h  \* MERGEFORMAT </w:instrText>
      </w:r>
      <w:r w:rsidRPr="00476D2F">
        <w:fldChar w:fldCharType="separate"/>
      </w:r>
      <w:r w:rsidR="004501EF" w:rsidRPr="00476D2F">
        <w:t xml:space="preserve">Figure </w:t>
      </w:r>
      <w:r w:rsidR="004501EF">
        <w:t>9</w:t>
      </w:r>
      <w:r w:rsidRPr="00476D2F">
        <w:fldChar w:fldCharType="end"/>
      </w:r>
      <w:r w:rsidRPr="00476D2F">
        <w:t xml:space="preserve"> shows the exchange of an EDIFACT CONTRL message after detection of an error in an interchange. The original interchange and message within the interchange are referred to in the CONTRL. The possible values of these errors are maintained in CS/RD2 and specified in the Codelist CL023 applicable to the corresponding Customs Systems.</w:t>
      </w:r>
    </w:p>
    <w:p w14:paraId="2C32C9CA" w14:textId="77777777" w:rsidR="008C1183" w:rsidRPr="00476D2F" w:rsidRDefault="008C1183" w:rsidP="008C1183">
      <w:pPr>
        <w:jc w:val="center"/>
      </w:pPr>
      <w:r w:rsidRPr="00476D2F">
        <w:t xml:space="preserve"> </w:t>
      </w:r>
      <w:r w:rsidRPr="00476D2F">
        <w:rPr>
          <w:noProof/>
          <w:lang w:val="en-IE" w:eastAsia="en-IE"/>
        </w:rPr>
        <w:drawing>
          <wp:inline distT="0" distB="0" distL="0" distR="0" wp14:anchorId="1991144A" wp14:editId="6DC4134D">
            <wp:extent cx="2692874" cy="2374729"/>
            <wp:effectExtent l="0" t="0" r="0" b="0"/>
            <wp:docPr id="2117517506" name="Picture 2117517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91">
                      <a:extLst>
                        <a:ext uri="{28A0092B-C50C-407E-A947-70E740481C1C}">
                          <a14:useLocalDpi xmlns:a14="http://schemas.microsoft.com/office/drawing/2010/main" val="0"/>
                        </a:ext>
                      </a:extLst>
                    </a:blip>
                    <a:stretch>
                      <a:fillRect/>
                    </a:stretch>
                  </pic:blipFill>
                  <pic:spPr>
                    <a:xfrm>
                      <a:off x="0" y="0"/>
                      <a:ext cx="2692874" cy="2374729"/>
                    </a:xfrm>
                    <a:prstGeom prst="rect">
                      <a:avLst/>
                    </a:prstGeom>
                  </pic:spPr>
                </pic:pic>
              </a:graphicData>
            </a:graphic>
          </wp:inline>
        </w:drawing>
      </w:r>
    </w:p>
    <w:p w14:paraId="33741397" w14:textId="448860D3" w:rsidR="008C1183" w:rsidRPr="00476D2F" w:rsidRDefault="008C1183" w:rsidP="008F703C">
      <w:pPr>
        <w:pStyle w:val="Caption"/>
      </w:pPr>
      <w:bookmarkStart w:id="915" w:name="_Ref424985550"/>
      <w:bookmarkStart w:id="916" w:name="_Toc457108847"/>
      <w:bookmarkStart w:id="917" w:name="_Toc473825783"/>
      <w:bookmarkStart w:id="918" w:name="_Toc474213127"/>
      <w:bookmarkStart w:id="919" w:name="_Toc46228953"/>
      <w:bookmarkStart w:id="920" w:name="_Toc77048993"/>
      <w:bookmarkStart w:id="921" w:name="_Toc526249270"/>
      <w:bookmarkStart w:id="922" w:name="_Toc185900886"/>
      <w:r w:rsidRPr="00476D2F">
        <w:t xml:space="preserve">Figure </w:t>
      </w:r>
      <w:r w:rsidRPr="00476D2F">
        <w:fldChar w:fldCharType="begin"/>
      </w:r>
      <w:r w:rsidRPr="00476D2F">
        <w:instrText xml:space="preserve"> SEQ Figure \* ARABIC </w:instrText>
      </w:r>
      <w:r w:rsidRPr="00476D2F">
        <w:fldChar w:fldCharType="separate"/>
      </w:r>
      <w:r w:rsidR="004501EF">
        <w:rPr>
          <w:noProof/>
        </w:rPr>
        <w:t>9</w:t>
      </w:r>
      <w:r w:rsidRPr="00476D2F">
        <w:fldChar w:fldCharType="end"/>
      </w:r>
      <w:bookmarkEnd w:id="915"/>
      <w:r w:rsidRPr="00476D2F">
        <w:t xml:space="preserve">: EDIFACT </w:t>
      </w:r>
      <w:proofErr w:type="gramStart"/>
      <w:r w:rsidRPr="00476D2F">
        <w:t>error</w:t>
      </w:r>
      <w:bookmarkEnd w:id="916"/>
      <w:bookmarkEnd w:id="917"/>
      <w:bookmarkEnd w:id="918"/>
      <w:bookmarkEnd w:id="919"/>
      <w:bookmarkEnd w:id="920"/>
      <w:bookmarkEnd w:id="921"/>
      <w:bookmarkEnd w:id="922"/>
      <w:proofErr w:type="gramEnd"/>
    </w:p>
    <w:p w14:paraId="07204D18" w14:textId="353F1A90" w:rsidR="008C1183" w:rsidRPr="00476D2F" w:rsidRDefault="008C1183" w:rsidP="008C1183">
      <w:r w:rsidRPr="00476D2F">
        <w:fldChar w:fldCharType="begin"/>
      </w:r>
      <w:r w:rsidRPr="00476D2F">
        <w:instrText xml:space="preserve"> REF _Ref424985550 \h  \* MERGEFORMAT </w:instrText>
      </w:r>
      <w:r w:rsidRPr="00476D2F">
        <w:fldChar w:fldCharType="separate"/>
      </w:r>
      <w:r w:rsidR="004501EF" w:rsidRPr="00476D2F">
        <w:t xml:space="preserve">Figure </w:t>
      </w:r>
      <w:r w:rsidR="004501EF">
        <w:t>9</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 CONTRL message that refers to the original interchange in which the error has been detected.</w:t>
      </w:r>
    </w:p>
    <w:p w14:paraId="7D3A3EE6" w14:textId="0EAFDE0B" w:rsidR="008C1183" w:rsidRPr="00476D2F" w:rsidRDefault="008C1183" w:rsidP="008C1183">
      <w:r w:rsidRPr="00476D2F">
        <w:t xml:space="preserve">This use of reference numbers of interchanges and messages is arbitrary, </w:t>
      </w:r>
      <w:proofErr w:type="gramStart"/>
      <w:r w:rsidRPr="00476D2F">
        <w:t>as long as</w:t>
      </w:r>
      <w:proofErr w:type="gramEnd"/>
      <w:r w:rsidRPr="00476D2F">
        <w:t xml:space="preserve"> an interchange reference is unique between a sender/recipient pair and a message reference is unique within a Movement identified with its unique MRN (</w:t>
      </w:r>
      <w:r w:rsidRPr="00476D2F">
        <w:fldChar w:fldCharType="begin"/>
      </w:r>
      <w:r w:rsidRPr="00476D2F">
        <w:instrText xml:space="preserve"> REF _Ref26958426 \h  \* MERGEFORMAT </w:instrText>
      </w:r>
      <w:r w:rsidRPr="00476D2F">
        <w:fldChar w:fldCharType="separate"/>
      </w:r>
      <w:r w:rsidR="004501EF" w:rsidRPr="00476D2F">
        <w:t xml:space="preserve"> Design principles</w:t>
      </w:r>
      <w:r w:rsidRPr="00476D2F">
        <w:fldChar w:fldCharType="end"/>
      </w:r>
      <w:r w:rsidRPr="00476D2F">
        <w:t>).</w:t>
      </w:r>
    </w:p>
    <w:p w14:paraId="3E8BEBB3" w14:textId="604DEF23" w:rsidR="008C1183" w:rsidRPr="00476D2F" w:rsidRDefault="008C1183" w:rsidP="008C1183">
      <w:r w:rsidRPr="00476D2F">
        <w:t>A CONTRL message carries its own interchange and message reference, in the figure ‘1’ and ‘c’ respectively. The reference to the interchange and message in which an error has been detected is exchanged in the UCI and UCM segments respectively (</w:t>
      </w:r>
      <w:r w:rsidRPr="00476D2F">
        <w:fldChar w:fldCharType="begin"/>
      </w:r>
      <w:r w:rsidRPr="00476D2F">
        <w:instrText xml:space="preserve"> REF _Ref521757626 \h  \* MERGEFORMAT </w:instrText>
      </w:r>
      <w:r w:rsidRPr="00476D2F">
        <w:fldChar w:fldCharType="separate"/>
      </w:r>
      <w:r w:rsidR="004501EF" w:rsidRPr="00476D2F">
        <w:t>EDIFACT message formatting</w:t>
      </w:r>
      <w:r w:rsidRPr="00476D2F">
        <w:fldChar w:fldCharType="end"/>
      </w:r>
      <w:r w:rsidRPr="00476D2F">
        <w:t>).</w:t>
      </w:r>
    </w:p>
    <w:p w14:paraId="18DE0C78" w14:textId="5054BA7A" w:rsidR="008C1183" w:rsidRPr="00476D2F" w:rsidRDefault="008C1183" w:rsidP="008C1183">
      <w:pPr>
        <w:rPr>
          <w:b/>
          <w:i/>
        </w:rPr>
      </w:pPr>
      <w:r w:rsidRPr="00476D2F">
        <w:fldChar w:fldCharType="begin"/>
      </w:r>
      <w:r w:rsidRPr="00476D2F">
        <w:instrText xml:space="preserve"> REF _Ref424985550 \h  \* MERGEFORMAT </w:instrText>
      </w:r>
      <w:r w:rsidRPr="00476D2F">
        <w:fldChar w:fldCharType="separate"/>
      </w:r>
      <w:r w:rsidR="004501EF" w:rsidRPr="00476D2F">
        <w:t xml:space="preserve">Figure </w:t>
      </w:r>
      <w:r w:rsidR="004501EF">
        <w:t>9</w:t>
      </w:r>
      <w:r w:rsidRPr="00476D2F">
        <w:fldChar w:fldCharType="end"/>
      </w:r>
      <w:r w:rsidRPr="00476D2F">
        <w:t xml:space="preserve"> only shows a sending and receiving role of an organisation whereas an organisation can have both roles at the same time. Therefore, this figure is a simplification of the actual communication between two organisations. </w:t>
      </w:r>
    </w:p>
    <w:p w14:paraId="51D14BA2" w14:textId="2BFEEFE5" w:rsidR="00777E20" w:rsidRPr="00476D2F" w:rsidRDefault="00777E20" w:rsidP="00777E20">
      <w:pPr>
        <w:pStyle w:val="Heading4"/>
      </w:pPr>
      <w:r w:rsidRPr="00476D2F">
        <w:t xml:space="preserve">Technical </w:t>
      </w:r>
      <w:r w:rsidR="00DC7177" w:rsidRPr="00476D2F">
        <w:t>e</w:t>
      </w:r>
      <w:r w:rsidRPr="00476D2F">
        <w:t>rror codes</w:t>
      </w:r>
    </w:p>
    <w:p w14:paraId="654F59FE" w14:textId="73B3C236" w:rsidR="00777E20" w:rsidRPr="00476D2F" w:rsidRDefault="00777E20" w:rsidP="00777E20">
      <w:pPr>
        <w:spacing w:before="0"/>
      </w:pPr>
      <w:r w:rsidRPr="00476D2F">
        <w:t xml:space="preserve">This section explains the error codes that can be used by the EDIFACT NACK (specified as C_EDI_NCK in DDNxA volumes). The EDIFACT NACK is described in </w:t>
      </w:r>
      <w:r w:rsidRPr="00476D2F">
        <w:fldChar w:fldCharType="begin"/>
      </w:r>
      <w:r w:rsidRPr="00476D2F">
        <w:instrText xml:space="preserve"> REF _Ref27416763 \r \h  \* MERGEFORMAT </w:instrText>
      </w:r>
      <w:r w:rsidRPr="00476D2F">
        <w:fldChar w:fldCharType="separate"/>
      </w:r>
      <w:r w:rsidR="004501EF">
        <w:t>VI.7</w:t>
      </w:r>
      <w:r w:rsidRPr="00476D2F">
        <w:fldChar w:fldCharType="end"/>
      </w:r>
      <w:r w:rsidRPr="00476D2F">
        <w:t xml:space="preserve"> </w:t>
      </w:r>
      <w:r w:rsidRPr="00476D2F">
        <w:fldChar w:fldCharType="begin"/>
      </w:r>
      <w:r w:rsidRPr="00476D2F">
        <w:instrText xml:space="preserve"> REF _Ref27416767 \h  \* MERGEFORMAT </w:instrText>
      </w:r>
      <w:r w:rsidRPr="00476D2F">
        <w:fldChar w:fldCharType="separate"/>
      </w:r>
      <w:r w:rsidR="004501EF" w:rsidRPr="00476D2F">
        <w:t>EDIFACT CONTRL Message</w:t>
      </w:r>
      <w:r w:rsidRPr="00476D2F">
        <w:fldChar w:fldCharType="end"/>
      </w:r>
      <w:r w:rsidRPr="00476D2F">
        <w:t xml:space="preserve">. </w:t>
      </w:r>
    </w:p>
    <w:p w14:paraId="705486B7" w14:textId="681A5C2E" w:rsidR="00D62A1F" w:rsidRPr="00476D2F" w:rsidRDefault="00777E20" w:rsidP="00334B2D">
      <w:pPr>
        <w:spacing w:after="120"/>
      </w:pPr>
      <w:r w:rsidRPr="00476D2F">
        <w:t>For the formatting errors identified</w:t>
      </w:r>
      <w:r w:rsidR="00334B2D" w:rsidRPr="00476D2F">
        <w:t xml:space="preserve"> </w:t>
      </w:r>
      <w:r w:rsidRPr="00476D2F">
        <w:t xml:space="preserve">for </w:t>
      </w:r>
      <w:r w:rsidRPr="00476D2F">
        <w:rPr>
          <w:b/>
        </w:rPr>
        <w:t>IE907A</w:t>
      </w:r>
      <w:r w:rsidRPr="00476D2F">
        <w:t xml:space="preserve">, </w:t>
      </w:r>
      <w:r w:rsidR="00334B2D" w:rsidRPr="00476D2F">
        <w:t xml:space="preserve">the </w:t>
      </w:r>
      <w:r w:rsidRPr="00476D2F">
        <w:t>error codes are maintained in CS/RD2 (CL023)</w:t>
      </w:r>
      <w:r w:rsidR="00D62A1F" w:rsidRPr="00476D2F">
        <w:t>.</w:t>
      </w:r>
    </w:p>
    <w:p w14:paraId="6F0FAAFA" w14:textId="5368A37B" w:rsidR="00777E20" w:rsidRPr="00476D2F" w:rsidRDefault="00777E20" w:rsidP="00334B2D">
      <w:pPr>
        <w:spacing w:after="120"/>
      </w:pPr>
      <w:proofErr w:type="gramStart"/>
      <w:r w:rsidRPr="00476D2F">
        <w:t>In particular, for</w:t>
      </w:r>
      <w:proofErr w:type="gramEnd"/>
      <w:r w:rsidRPr="00476D2F">
        <w:t xml:space="preserve"> the EDIFACT, the following table shows the EDIFACT segment that has to be used for a particular EDIFACT error code.</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3591"/>
        <w:gridCol w:w="5129"/>
      </w:tblGrid>
      <w:tr w:rsidR="00777E20" w:rsidRPr="00110E6A" w14:paraId="15AAF1FB" w14:textId="77777777" w:rsidTr="00B904AD">
        <w:trPr>
          <w:jc w:val="center"/>
        </w:trPr>
        <w:tc>
          <w:tcPr>
            <w:tcW w:w="3591" w:type="dxa"/>
            <w:shd w:val="clear" w:color="auto" w:fill="002060"/>
          </w:tcPr>
          <w:p w14:paraId="471F24CB" w14:textId="77777777" w:rsidR="00777E20" w:rsidRPr="00476D2F" w:rsidRDefault="00777E20" w:rsidP="00B904AD">
            <w:pPr>
              <w:spacing w:before="0"/>
              <w:rPr>
                <w:b/>
              </w:rPr>
            </w:pPr>
            <w:r w:rsidRPr="00476D2F">
              <w:rPr>
                <w:b/>
              </w:rPr>
              <w:t>EDIFACT error segment</w:t>
            </w:r>
          </w:p>
        </w:tc>
        <w:tc>
          <w:tcPr>
            <w:tcW w:w="5129" w:type="dxa"/>
            <w:shd w:val="clear" w:color="auto" w:fill="002060"/>
          </w:tcPr>
          <w:p w14:paraId="10D34FD9" w14:textId="77777777" w:rsidR="00777E20" w:rsidRPr="00476D2F" w:rsidRDefault="00777E20" w:rsidP="00B904AD">
            <w:pPr>
              <w:spacing w:before="0"/>
              <w:rPr>
                <w:b/>
              </w:rPr>
            </w:pPr>
            <w:r w:rsidRPr="00476D2F">
              <w:rPr>
                <w:b/>
              </w:rPr>
              <w:t xml:space="preserve"> EDIFACT error code</w:t>
            </w:r>
          </w:p>
        </w:tc>
      </w:tr>
      <w:tr w:rsidR="00777E20" w:rsidRPr="00110E6A" w14:paraId="15FE6E31" w14:textId="77777777" w:rsidTr="00B904AD">
        <w:trPr>
          <w:jc w:val="center"/>
        </w:trPr>
        <w:tc>
          <w:tcPr>
            <w:tcW w:w="3591" w:type="dxa"/>
          </w:tcPr>
          <w:p w14:paraId="5A11DBDC" w14:textId="77777777" w:rsidR="00777E20" w:rsidRPr="00476D2F" w:rsidRDefault="00777E20" w:rsidP="00B904AD">
            <w:pPr>
              <w:spacing w:before="0"/>
            </w:pPr>
            <w:r w:rsidRPr="00476D2F">
              <w:t>UCI</w:t>
            </w:r>
          </w:p>
        </w:tc>
        <w:tc>
          <w:tcPr>
            <w:tcW w:w="5129" w:type="dxa"/>
          </w:tcPr>
          <w:p w14:paraId="7A2C712B" w14:textId="77777777" w:rsidR="00777E20" w:rsidRPr="00476D2F" w:rsidRDefault="00777E20" w:rsidP="00B904AD">
            <w:pPr>
              <w:spacing w:before="0"/>
            </w:pPr>
            <w:r w:rsidRPr="00476D2F">
              <w:t>2, 7, 12, 13, 14, 16, 18, 19, 21, 22, 23, 26, 28, 29, 32, 33.</w:t>
            </w:r>
          </w:p>
        </w:tc>
      </w:tr>
      <w:tr w:rsidR="00777E20" w:rsidRPr="00110E6A" w14:paraId="153C6A9A" w14:textId="77777777" w:rsidTr="00B904AD">
        <w:trPr>
          <w:jc w:val="center"/>
        </w:trPr>
        <w:tc>
          <w:tcPr>
            <w:tcW w:w="3591" w:type="dxa"/>
          </w:tcPr>
          <w:p w14:paraId="5CD6131C" w14:textId="77777777" w:rsidR="00777E20" w:rsidRPr="00476D2F" w:rsidRDefault="00777E20" w:rsidP="00B904AD">
            <w:pPr>
              <w:spacing w:before="0"/>
            </w:pPr>
            <w:r w:rsidRPr="00476D2F">
              <w:t xml:space="preserve">UCM </w:t>
            </w:r>
          </w:p>
        </w:tc>
        <w:tc>
          <w:tcPr>
            <w:tcW w:w="5129" w:type="dxa"/>
          </w:tcPr>
          <w:p w14:paraId="1BA7F3B0" w14:textId="77777777" w:rsidR="00777E20" w:rsidRPr="00476D2F" w:rsidRDefault="00777E20" w:rsidP="00B904AD">
            <w:pPr>
              <w:spacing w:before="0"/>
            </w:pPr>
            <w:r w:rsidRPr="00476D2F">
              <w:t>3, 12, 13, 14, 19, 21, 22, 28, 29.</w:t>
            </w:r>
          </w:p>
        </w:tc>
      </w:tr>
      <w:tr w:rsidR="00777E20" w:rsidRPr="00110E6A" w14:paraId="2CBF7B78" w14:textId="77777777" w:rsidTr="00B904AD">
        <w:trPr>
          <w:jc w:val="center"/>
        </w:trPr>
        <w:tc>
          <w:tcPr>
            <w:tcW w:w="3591" w:type="dxa"/>
          </w:tcPr>
          <w:p w14:paraId="49D24A3F" w14:textId="77777777" w:rsidR="00777E20" w:rsidRPr="00476D2F" w:rsidRDefault="00777E20" w:rsidP="00B904AD">
            <w:pPr>
              <w:spacing w:before="0"/>
            </w:pPr>
            <w:r w:rsidRPr="00476D2F">
              <w:t>UCS</w:t>
            </w:r>
          </w:p>
        </w:tc>
        <w:tc>
          <w:tcPr>
            <w:tcW w:w="5129" w:type="dxa"/>
          </w:tcPr>
          <w:p w14:paraId="2377247C" w14:textId="77777777" w:rsidR="00777E20" w:rsidRPr="00476D2F" w:rsidRDefault="00777E20" w:rsidP="00B904AD">
            <w:pPr>
              <w:spacing w:before="0"/>
            </w:pPr>
            <w:r w:rsidRPr="00476D2F">
              <w:t>6, 13, 15, 35, 36.</w:t>
            </w:r>
          </w:p>
        </w:tc>
      </w:tr>
      <w:tr w:rsidR="00777E20" w:rsidRPr="00110E6A" w14:paraId="12C21DF7" w14:textId="77777777" w:rsidTr="00B904AD">
        <w:trPr>
          <w:jc w:val="center"/>
        </w:trPr>
        <w:tc>
          <w:tcPr>
            <w:tcW w:w="3591" w:type="dxa"/>
          </w:tcPr>
          <w:p w14:paraId="48F07CF1" w14:textId="77777777" w:rsidR="00777E20" w:rsidRPr="00476D2F" w:rsidRDefault="00777E20" w:rsidP="00B904AD">
            <w:pPr>
              <w:spacing w:before="0"/>
            </w:pPr>
            <w:r w:rsidRPr="00476D2F">
              <w:t>UCD</w:t>
            </w:r>
          </w:p>
        </w:tc>
        <w:tc>
          <w:tcPr>
            <w:tcW w:w="5129" w:type="dxa"/>
          </w:tcPr>
          <w:p w14:paraId="4CF5F4EE" w14:textId="77777777" w:rsidR="00777E20" w:rsidRPr="00476D2F" w:rsidRDefault="00777E20" w:rsidP="00B904AD">
            <w:pPr>
              <w:spacing w:before="0"/>
            </w:pPr>
            <w:r w:rsidRPr="00476D2F">
              <w:t>12, 13, 14, 15, 16, 19, 21, 22, 37, 38, 39, 40.</w:t>
            </w:r>
          </w:p>
        </w:tc>
      </w:tr>
    </w:tbl>
    <w:p w14:paraId="3C04357E" w14:textId="19ED5138" w:rsidR="00777E20" w:rsidRPr="00476D2F" w:rsidRDefault="00777E20" w:rsidP="008F703C">
      <w:pPr>
        <w:pStyle w:val="Caption"/>
      </w:pPr>
      <w:bookmarkStart w:id="923" w:name="_Toc185900964"/>
      <w:r w:rsidRPr="00476D2F">
        <w:t xml:space="preserve">Table </w:t>
      </w:r>
      <w:r w:rsidR="002C7E76">
        <w:fldChar w:fldCharType="begin"/>
      </w:r>
      <w:r w:rsidR="002C7E76">
        <w:instrText xml:space="preserve"> SEQ Table \* ARABIC </w:instrText>
      </w:r>
      <w:r w:rsidR="002C7E76">
        <w:fldChar w:fldCharType="separate"/>
      </w:r>
      <w:r w:rsidR="004501EF">
        <w:rPr>
          <w:noProof/>
        </w:rPr>
        <w:t>38</w:t>
      </w:r>
      <w:r w:rsidR="002C7E76">
        <w:fldChar w:fldCharType="end"/>
      </w:r>
      <w:r w:rsidRPr="00476D2F">
        <w:t>: Segment position of EDIFACT error codes</w:t>
      </w:r>
      <w:bookmarkEnd w:id="923"/>
    </w:p>
    <w:p w14:paraId="1FEF954F" w14:textId="64FE0FD3" w:rsidR="00864BA4" w:rsidRPr="00476D2F" w:rsidRDefault="00864BA4" w:rsidP="00864BA4">
      <w:pPr>
        <w:pStyle w:val="Heading3"/>
      </w:pPr>
      <w:bookmarkStart w:id="924" w:name="_Ref525144559"/>
      <w:bookmarkStart w:id="925" w:name="_Ref27415717"/>
      <w:bookmarkStart w:id="926" w:name="_Ref103682914"/>
      <w:bookmarkStart w:id="927" w:name="_Toc185900716"/>
      <w:r w:rsidRPr="00476D2F">
        <w:t>Technical error (XML</w:t>
      </w:r>
      <w:bookmarkEnd w:id="924"/>
      <w:bookmarkEnd w:id="925"/>
      <w:r w:rsidRPr="00476D2F">
        <w:t>)</w:t>
      </w:r>
      <w:bookmarkEnd w:id="926"/>
      <w:bookmarkEnd w:id="927"/>
    </w:p>
    <w:p w14:paraId="453FC21A" w14:textId="77777777" w:rsidR="00864BA4" w:rsidRPr="00476D2F" w:rsidRDefault="00864BA4" w:rsidP="00864BA4">
      <w:r w:rsidRPr="00476D2F">
        <w:t>The XML error message (IE917: C_XML_NCK) shall be used to report XML format and structure errors.</w:t>
      </w:r>
    </w:p>
    <w:p w14:paraId="3A064772" w14:textId="28B86BD0" w:rsidR="00864BA4" w:rsidRPr="00476D2F" w:rsidRDefault="00864BA4" w:rsidP="00864BA4">
      <w:r w:rsidRPr="00476D2F">
        <w:t xml:space="preserve">Every interchange exchanged across the Common/External Domain can contain XML validation errors, e.g. a missing mandatory data item or use of a message version of XML that is not allowed. </w:t>
      </w:r>
      <w:r w:rsidRPr="00476D2F">
        <w:fldChar w:fldCharType="begin"/>
      </w:r>
      <w:r w:rsidRPr="00476D2F">
        <w:instrText xml:space="preserve"> REF _Ref132713284 \h  \* MERGEFORMAT </w:instrText>
      </w:r>
      <w:r w:rsidRPr="00476D2F">
        <w:fldChar w:fldCharType="separate"/>
      </w:r>
      <w:r w:rsidR="004501EF" w:rsidRPr="00476D2F">
        <w:t xml:space="preserve">Figure </w:t>
      </w:r>
      <w:r w:rsidR="004501EF">
        <w:t>10</w:t>
      </w:r>
      <w:r w:rsidRPr="00476D2F">
        <w:fldChar w:fldCharType="end"/>
      </w:r>
      <w:r w:rsidRPr="00476D2F">
        <w:t xml:space="preserve"> shows the exchange of a</w:t>
      </w:r>
      <w:r w:rsidR="00A038FF" w:rsidRPr="00476D2F">
        <w:t>n</w:t>
      </w:r>
      <w:r w:rsidRPr="00476D2F">
        <w:t xml:space="preserve"> XML CONTRL error message after detection of an error in an XML interchange. The original interchange and message within the interchange are referred to in the XML CONTRL. The reporting of XML errors using the XML NACK is specified in </w:t>
      </w:r>
      <w:r w:rsidRPr="00476D2F">
        <w:fldChar w:fldCharType="begin"/>
      </w:r>
      <w:r w:rsidRPr="00476D2F">
        <w:instrText xml:space="preserve"> REF _Ref191046500 \h  \* MERGEFORMAT </w:instrText>
      </w:r>
      <w:r w:rsidRPr="00476D2F">
        <w:fldChar w:fldCharType="separate"/>
      </w:r>
      <w:r w:rsidR="004501EF" w:rsidRPr="00476D2F">
        <w:t>XML error (CONTRL) message</w:t>
      </w:r>
      <w:r w:rsidRPr="00476D2F">
        <w:fldChar w:fldCharType="end"/>
      </w:r>
      <w:r w:rsidRPr="00476D2F">
        <w:t>.</w:t>
      </w:r>
    </w:p>
    <w:p w14:paraId="1DEFBEC0" w14:textId="77777777" w:rsidR="00864BA4" w:rsidRPr="00476D2F" w:rsidRDefault="00864BA4" w:rsidP="00864BA4">
      <w:pPr>
        <w:jc w:val="center"/>
      </w:pPr>
      <w:r w:rsidRPr="00476D2F">
        <w:t xml:space="preserve"> </w:t>
      </w:r>
      <w:r w:rsidRPr="00476D2F">
        <w:rPr>
          <w:noProof/>
          <w:lang w:val="en-IE" w:eastAsia="en-IE"/>
        </w:rPr>
        <w:drawing>
          <wp:inline distT="0" distB="0" distL="0" distR="0" wp14:anchorId="34D1CAF1" wp14:editId="6F633EDD">
            <wp:extent cx="3195829" cy="2818263"/>
            <wp:effectExtent l="0" t="0" r="0" b="0"/>
            <wp:docPr id="1953218260" name="Picture 1953218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92">
                      <a:extLst>
                        <a:ext uri="{28A0092B-C50C-407E-A947-70E740481C1C}">
                          <a14:useLocalDpi xmlns:a14="http://schemas.microsoft.com/office/drawing/2010/main" val="0"/>
                        </a:ext>
                      </a:extLst>
                    </a:blip>
                    <a:stretch>
                      <a:fillRect/>
                    </a:stretch>
                  </pic:blipFill>
                  <pic:spPr>
                    <a:xfrm>
                      <a:off x="0" y="0"/>
                      <a:ext cx="3195829" cy="2818263"/>
                    </a:xfrm>
                    <a:prstGeom prst="rect">
                      <a:avLst/>
                    </a:prstGeom>
                  </pic:spPr>
                </pic:pic>
              </a:graphicData>
            </a:graphic>
          </wp:inline>
        </w:drawing>
      </w:r>
    </w:p>
    <w:p w14:paraId="11759987" w14:textId="320ABC17" w:rsidR="00864BA4" w:rsidRPr="00476D2F" w:rsidRDefault="00864BA4" w:rsidP="008F703C">
      <w:pPr>
        <w:pStyle w:val="Caption"/>
      </w:pPr>
      <w:bookmarkStart w:id="928" w:name="_Ref132713284"/>
      <w:bookmarkStart w:id="929" w:name="_Toc190001787"/>
      <w:bookmarkStart w:id="930" w:name="_Toc526249271"/>
      <w:bookmarkStart w:id="931" w:name="_Toc185900887"/>
      <w:r w:rsidRPr="00476D2F">
        <w:t xml:space="preserve">Figure </w:t>
      </w:r>
      <w:r w:rsidRPr="00476D2F">
        <w:fldChar w:fldCharType="begin"/>
      </w:r>
      <w:r w:rsidRPr="00476D2F">
        <w:instrText xml:space="preserve"> SEQ Figure \* ARABIC </w:instrText>
      </w:r>
      <w:r w:rsidRPr="00476D2F">
        <w:fldChar w:fldCharType="separate"/>
      </w:r>
      <w:r w:rsidR="004501EF">
        <w:rPr>
          <w:noProof/>
        </w:rPr>
        <w:t>10</w:t>
      </w:r>
      <w:r w:rsidRPr="00476D2F">
        <w:fldChar w:fldCharType="end"/>
      </w:r>
      <w:bookmarkEnd w:id="928"/>
      <w:r w:rsidRPr="00476D2F">
        <w:t xml:space="preserve">: XML Control </w:t>
      </w:r>
      <w:proofErr w:type="gramStart"/>
      <w:r w:rsidRPr="00476D2F">
        <w:t>error</w:t>
      </w:r>
      <w:bookmarkEnd w:id="929"/>
      <w:bookmarkEnd w:id="930"/>
      <w:bookmarkEnd w:id="931"/>
      <w:proofErr w:type="gramEnd"/>
    </w:p>
    <w:p w14:paraId="678F9859" w14:textId="1A686B18" w:rsidR="00864BA4" w:rsidRPr="00476D2F" w:rsidRDefault="00864BA4" w:rsidP="00864BA4">
      <w:r w:rsidRPr="00476D2F">
        <w:fldChar w:fldCharType="begin"/>
      </w:r>
      <w:r w:rsidRPr="00476D2F">
        <w:instrText xml:space="preserve"> REF _Ref132713284 \h  \* MERGEFORMAT </w:instrText>
      </w:r>
      <w:r w:rsidRPr="00476D2F">
        <w:fldChar w:fldCharType="separate"/>
      </w:r>
      <w:r w:rsidR="004501EF" w:rsidRPr="00476D2F">
        <w:t xml:space="preserve">Figure </w:t>
      </w:r>
      <w:r w:rsidR="004501EF">
        <w:t>10</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w:t>
      </w:r>
      <w:r w:rsidR="00A038FF" w:rsidRPr="00476D2F">
        <w:t>n</w:t>
      </w:r>
      <w:r w:rsidRPr="00476D2F">
        <w:t xml:space="preserve"> XML CONTRL message that refers to the original interchange in which the error has been detected.</w:t>
      </w:r>
    </w:p>
    <w:p w14:paraId="0AD4730A" w14:textId="77777777" w:rsidR="00864BA4" w:rsidRPr="00476D2F" w:rsidRDefault="00864BA4" w:rsidP="00864BA4">
      <w:r w:rsidRPr="00476D2F">
        <w:t>The "Message identification" must be a unique identifier between sender/recipient. The response will not re-use the 'Message identification' of the request (ensured by duplicate detection using code '26' of the code list CL180 in CD906C).</w:t>
      </w:r>
    </w:p>
    <w:p w14:paraId="134DFEE8" w14:textId="77777777" w:rsidR="00864BA4" w:rsidRPr="00476D2F" w:rsidRDefault="00864BA4" w:rsidP="00864BA4">
      <w:r w:rsidRPr="00476D2F">
        <w:t>A CONTRL message carries its own interchange and message reference, in the figure ‘1’ and ‘c’ respectively. The reference to the interchange and message, in which an error has been detected, is exchanged in the Header of the Message respectively.</w:t>
      </w:r>
    </w:p>
    <w:p w14:paraId="3238CD91" w14:textId="6C35C3ED" w:rsidR="00864BA4" w:rsidRPr="00476D2F" w:rsidRDefault="00864BA4" w:rsidP="00864BA4">
      <w:r w:rsidRPr="00476D2F">
        <w:t xml:space="preserve">Moreover, </w:t>
      </w:r>
      <w:r w:rsidRPr="00476D2F">
        <w:fldChar w:fldCharType="begin"/>
      </w:r>
      <w:r w:rsidRPr="00476D2F">
        <w:instrText xml:space="preserve"> REF _Ref132713284 \h  \* MERGEFORMAT </w:instrText>
      </w:r>
      <w:r w:rsidRPr="00476D2F">
        <w:fldChar w:fldCharType="separate"/>
      </w:r>
      <w:r w:rsidR="004501EF" w:rsidRPr="00476D2F">
        <w:t xml:space="preserve">Figure </w:t>
      </w:r>
      <w:r w:rsidR="004501EF">
        <w:t>10</w:t>
      </w:r>
      <w:r w:rsidRPr="00476D2F">
        <w:fldChar w:fldCharType="end"/>
      </w:r>
      <w:r w:rsidRPr="00476D2F">
        <w:t xml:space="preserve"> shows only a sending and receiving role of an organisation, whereas an organisation can have both roles at the same time. Therefore, this figure is a simplification of the actual communication between two organisations. </w:t>
      </w:r>
    </w:p>
    <w:p w14:paraId="483311DC" w14:textId="1664BB07" w:rsidR="00864BA4" w:rsidRDefault="00864BA4" w:rsidP="00864BA4">
      <w:r w:rsidRPr="00476D2F">
        <w:t>Finally, if messages are resent after correction of an error, the interchange in which they are resent requires a new interchange reference (Message Identification) in the Message Level. A message is only unique in the context of an MRN and interchange. As the message has not yet been processed by the receiving application, that latter application will not detect a duplicate. It is recommended to re-send a message only after the correction of the error(s) that caused its rejection.</w:t>
      </w:r>
    </w:p>
    <w:p w14:paraId="0EE963F6" w14:textId="77777777" w:rsidR="0029784E" w:rsidRDefault="0029784E" w:rsidP="0029784E">
      <w:r>
        <w:t>For ICS domain, the XML error codes are defined in tcl_ics.xsd and maintained in CS/RD2.</w:t>
      </w:r>
    </w:p>
    <w:p w14:paraId="3167B1A4" w14:textId="2AAC8D50" w:rsidR="0029784E" w:rsidRPr="00476D2F" w:rsidRDefault="0029784E" w:rsidP="0029784E">
      <w:r>
        <w:t>For NCTS-P5 and AES-P1 domains, the XML error codes are defined in tcl.xsd and maintained in CS/RD2.</w:t>
      </w:r>
    </w:p>
    <w:p w14:paraId="10B4214F" w14:textId="4B952ACB" w:rsidR="00864BA4" w:rsidRPr="00476D2F" w:rsidRDefault="00864BA4" w:rsidP="00864BA4">
      <w:pPr>
        <w:pStyle w:val="Heading4"/>
      </w:pPr>
      <w:r w:rsidRPr="00476D2F">
        <w:t xml:space="preserve">Technical </w:t>
      </w:r>
      <w:r w:rsidR="003C6313" w:rsidRPr="00476D2F">
        <w:t>e</w:t>
      </w:r>
      <w:r w:rsidRPr="00476D2F">
        <w:t>rror codes</w:t>
      </w:r>
    </w:p>
    <w:p w14:paraId="696E87D9" w14:textId="09742841" w:rsidR="00864BA4" w:rsidRPr="00476D2F" w:rsidRDefault="00864BA4" w:rsidP="00864BA4">
      <w:pPr>
        <w:spacing w:before="0"/>
      </w:pPr>
      <w:r w:rsidRPr="00476D2F">
        <w:t xml:space="preserve">This section explains the error codes that can be used by and XML NACK error messages, (specified as C_XML_NCK in DDNxA volumes). The XML NACK is described in section </w:t>
      </w:r>
      <w:r w:rsidRPr="00476D2F">
        <w:fldChar w:fldCharType="begin"/>
      </w:r>
      <w:r w:rsidRPr="00476D2F">
        <w:instrText xml:space="preserve"> REF  _Ref191046500 \h \n  \* MERGEFORMAT </w:instrText>
      </w:r>
      <w:r w:rsidRPr="00476D2F">
        <w:fldChar w:fldCharType="separate"/>
      </w:r>
      <w:r w:rsidR="004501EF">
        <w:t>VII.5</w:t>
      </w:r>
      <w:r w:rsidRPr="00476D2F">
        <w:fldChar w:fldCharType="end"/>
      </w:r>
      <w:r w:rsidRPr="00476D2F">
        <w:t xml:space="preserve"> </w:t>
      </w:r>
      <w:r w:rsidRPr="00476D2F">
        <w:fldChar w:fldCharType="begin"/>
      </w:r>
      <w:r w:rsidRPr="00476D2F">
        <w:instrText xml:space="preserve"> REF _Ref191046500 \h  \* MERGEFORMAT </w:instrText>
      </w:r>
      <w:r w:rsidRPr="00476D2F">
        <w:fldChar w:fldCharType="separate"/>
      </w:r>
      <w:r w:rsidR="004501EF" w:rsidRPr="00476D2F">
        <w:t>XML error (CONTRL) message</w:t>
      </w:r>
      <w:r w:rsidRPr="00476D2F">
        <w:fldChar w:fldCharType="end"/>
      </w:r>
      <w:r w:rsidRPr="00476D2F">
        <w:t xml:space="preserve">. </w:t>
      </w:r>
    </w:p>
    <w:p w14:paraId="5375A139" w14:textId="06D42B13" w:rsidR="00864BA4" w:rsidRPr="00476D2F" w:rsidRDefault="00864BA4" w:rsidP="000503F0">
      <w:r w:rsidRPr="00476D2F">
        <w:t>For the formatting errors identified, different error codes are used:</w:t>
      </w:r>
    </w:p>
    <w:p w14:paraId="62B6D94D" w14:textId="1DC54845" w:rsidR="00864BA4" w:rsidRPr="00476D2F" w:rsidRDefault="004A06D8" w:rsidP="00864BA4">
      <w:pPr>
        <w:numPr>
          <w:ilvl w:val="0"/>
          <w:numId w:val="40"/>
        </w:numPr>
      </w:pPr>
      <w:r>
        <w:t>f</w:t>
      </w:r>
      <w:r w:rsidRPr="00476D2F">
        <w:t xml:space="preserve">or </w:t>
      </w:r>
      <w:r w:rsidR="00864BA4" w:rsidRPr="00476D2F">
        <w:rPr>
          <w:b/>
        </w:rPr>
        <w:t>IE917B</w:t>
      </w:r>
      <w:r w:rsidR="00864BA4" w:rsidRPr="00476D2F">
        <w:t xml:space="preserve">, error codes are maintained in CS/RD2 (CL030) </w:t>
      </w:r>
      <w:proofErr w:type="gramStart"/>
      <w:r w:rsidR="00864BA4" w:rsidRPr="00476D2F">
        <w:t>and also</w:t>
      </w:r>
      <w:proofErr w:type="gramEnd"/>
      <w:r w:rsidR="00864BA4" w:rsidRPr="00476D2F">
        <w:t xml:space="preserve"> available in tcl_ics.xsd;</w:t>
      </w:r>
    </w:p>
    <w:p w14:paraId="1BBB57C2" w14:textId="2F4DC39B" w:rsidR="00864BA4" w:rsidRPr="00476D2F" w:rsidRDefault="004A06D8" w:rsidP="00E94CF0">
      <w:pPr>
        <w:numPr>
          <w:ilvl w:val="0"/>
          <w:numId w:val="40"/>
        </w:numPr>
      </w:pPr>
      <w:r>
        <w:t>f</w:t>
      </w:r>
      <w:r w:rsidRPr="00476D2F">
        <w:t xml:space="preserve">or </w:t>
      </w:r>
      <w:r w:rsidR="00864BA4" w:rsidRPr="00476D2F">
        <w:rPr>
          <w:b/>
        </w:rPr>
        <w:t>IE917C</w:t>
      </w:r>
      <w:r w:rsidR="00E94CF0">
        <w:rPr>
          <w:b/>
        </w:rPr>
        <w:t xml:space="preserve"> </w:t>
      </w:r>
      <w:r w:rsidR="00E94CF0" w:rsidRPr="008165E1">
        <w:rPr>
          <w:bCs/>
        </w:rPr>
        <w:t>(AES-P1</w:t>
      </w:r>
      <w:r w:rsidR="00360123">
        <w:rPr>
          <w:bCs/>
        </w:rPr>
        <w:t>,</w:t>
      </w:r>
      <w:r w:rsidR="00360123" w:rsidRPr="00360123">
        <w:rPr>
          <w:bCs/>
        </w:rPr>
        <w:t xml:space="preserve"> </w:t>
      </w:r>
      <w:r w:rsidR="00360123" w:rsidRPr="008165E1">
        <w:rPr>
          <w:bCs/>
        </w:rPr>
        <w:t>NCTS-P5</w:t>
      </w:r>
      <w:r w:rsidR="00360123">
        <w:rPr>
          <w:bCs/>
        </w:rPr>
        <w:t xml:space="preserve"> a</w:t>
      </w:r>
      <w:r w:rsidR="00360123" w:rsidRPr="008165E1">
        <w:rPr>
          <w:bCs/>
        </w:rPr>
        <w:t>nd</w:t>
      </w:r>
      <w:r w:rsidR="00360123">
        <w:rPr>
          <w:bCs/>
        </w:rPr>
        <w:t xml:space="preserve"> NCTS-P6</w:t>
      </w:r>
      <w:r w:rsidR="00E94CF0" w:rsidRPr="008165E1">
        <w:rPr>
          <w:bCs/>
        </w:rPr>
        <w:t>)</w:t>
      </w:r>
      <w:r w:rsidR="00044FAE">
        <w:rPr>
          <w:bCs/>
        </w:rPr>
        <w:t>,</w:t>
      </w:r>
      <w:r w:rsidR="00FB3AD1">
        <w:rPr>
          <w:bCs/>
        </w:rPr>
        <w:t xml:space="preserve"> </w:t>
      </w:r>
      <w:r w:rsidR="00864BA4" w:rsidRPr="00476D2F">
        <w:t>error codes are specified in tcl.xsd and maintained in CS/RD2 (CL030)</w:t>
      </w:r>
      <w:r w:rsidR="00044FAE">
        <w:t>;</w:t>
      </w:r>
    </w:p>
    <w:p w14:paraId="288407D1" w14:textId="28BE290D" w:rsidR="00044FAE" w:rsidRPr="009C7849" w:rsidRDefault="009C7849" w:rsidP="00E94CF0">
      <w:pPr>
        <w:numPr>
          <w:ilvl w:val="0"/>
          <w:numId w:val="40"/>
        </w:numPr>
      </w:pPr>
      <w:r w:rsidRPr="00162A2A">
        <w:t xml:space="preserve">for </w:t>
      </w:r>
      <w:r w:rsidRPr="00162A2A">
        <w:rPr>
          <w:b/>
          <w:bCs/>
        </w:rPr>
        <w:t>IE917D</w:t>
      </w:r>
      <w:r w:rsidRPr="00162A2A">
        <w:t xml:space="preserve"> (XML errors for exchanges between ieCA/TED and NTA Opt-</w:t>
      </w:r>
      <w:r w:rsidR="00643D9B">
        <w:t>I</w:t>
      </w:r>
      <w:r w:rsidRPr="00162A2A">
        <w:t>n [NCTS-P6] error codes are specified in tcl.xsd and maintained in CS/RD2 (CL030).</w:t>
      </w:r>
    </w:p>
    <w:p w14:paraId="180FED69" w14:textId="6448C49C" w:rsidR="006946DA" w:rsidRPr="00D67F1C" w:rsidRDefault="0035237A" w:rsidP="006946DA">
      <w:pPr>
        <w:pStyle w:val="Heading3"/>
        <w:rPr>
          <w:lang w:val="es-ES"/>
        </w:rPr>
      </w:pPr>
      <w:bookmarkStart w:id="932" w:name="_Ref66826765"/>
      <w:bookmarkStart w:id="933" w:name="_Ref66827508"/>
      <w:bookmarkStart w:id="934" w:name="_Toc185900717"/>
      <w:r w:rsidRPr="00D67F1C">
        <w:rPr>
          <w:lang w:val="es-ES"/>
        </w:rPr>
        <w:t>Functional error - IE906 (CD906A</w:t>
      </w:r>
      <w:r w:rsidR="00541C78" w:rsidRPr="00D67F1C">
        <w:rPr>
          <w:lang w:val="es-ES"/>
        </w:rPr>
        <w:t>/</w:t>
      </w:r>
      <w:r w:rsidRPr="00D67F1C">
        <w:rPr>
          <w:lang w:val="es-ES"/>
        </w:rPr>
        <w:t>CD906B)</w:t>
      </w:r>
      <w:bookmarkEnd w:id="932"/>
      <w:bookmarkEnd w:id="933"/>
      <w:bookmarkEnd w:id="934"/>
    </w:p>
    <w:p w14:paraId="3880B555" w14:textId="2751A561" w:rsidR="00351A81" w:rsidRPr="00476D2F" w:rsidRDefault="00351A81" w:rsidP="00351A81">
      <w:r w:rsidRPr="00476D2F">
        <w:t>Every Information Exchange exchanged across the Common Domain can contain Functional errors, e.g. a required Data Item is missing or has a value that is not allowed or a Data Item is not allowed to have a value due to a rule specified by DDNA ([</w:t>
      </w:r>
      <w:r w:rsidRPr="00476D2F">
        <w:fldChar w:fldCharType="begin"/>
      </w:r>
      <w:r w:rsidRPr="00476D2F">
        <w:instrText xml:space="preserve"> REF L4_BPM_AES \h  \* MERGEFORMAT </w:instrText>
      </w:r>
      <w:r w:rsidRPr="00476D2F">
        <w:fldChar w:fldCharType="separate"/>
      </w:r>
      <w:r w:rsidR="004501EF" w:rsidRPr="000C1B4B">
        <w:rPr>
          <w:szCs w:val="24"/>
        </w:rPr>
        <w:t>R</w:t>
      </w:r>
      <w:r w:rsidR="004501EF">
        <w:rPr>
          <w:szCs w:val="24"/>
        </w:rPr>
        <w:t>27</w:t>
      </w:r>
      <w:r w:rsidRPr="00476D2F">
        <w:fldChar w:fldCharType="end"/>
      </w:r>
      <w:r w:rsidRPr="00476D2F">
        <w:t>], [</w:t>
      </w:r>
      <w:r w:rsidRPr="00476D2F">
        <w:fldChar w:fldCharType="begin"/>
      </w:r>
      <w:r w:rsidRPr="00476D2F">
        <w:instrText xml:space="preserve"> REF L4_BPM_NCTS \h  \* MERGEFORMAT </w:instrText>
      </w:r>
      <w:r w:rsidRPr="00476D2F">
        <w:fldChar w:fldCharType="separate"/>
      </w:r>
      <w:r w:rsidR="004501EF" w:rsidRPr="000C1B4B">
        <w:rPr>
          <w:szCs w:val="24"/>
        </w:rPr>
        <w:t>R</w:t>
      </w:r>
      <w:r w:rsidR="004501EF">
        <w:rPr>
          <w:szCs w:val="24"/>
        </w:rPr>
        <w:t>28</w:t>
      </w:r>
      <w:r w:rsidRPr="00476D2F">
        <w:fldChar w:fldCharType="end"/>
      </w:r>
      <w:r w:rsidRPr="00476D2F">
        <w:t>], [</w:t>
      </w:r>
      <w:r w:rsidRPr="00476D2F">
        <w:fldChar w:fldCharType="begin"/>
      </w:r>
      <w:r w:rsidRPr="00476D2F">
        <w:instrText xml:space="preserve"> REF R16 \h </w:instrText>
      </w:r>
      <w:r w:rsidRPr="00476D2F">
        <w:fldChar w:fldCharType="separate"/>
      </w:r>
      <w:r w:rsidR="004501EF" w:rsidRPr="000C1B4B">
        <w:rPr>
          <w:szCs w:val="24"/>
        </w:rPr>
        <w:t>R</w:t>
      </w:r>
      <w:r w:rsidR="004501EF">
        <w:rPr>
          <w:noProof/>
          <w:szCs w:val="24"/>
        </w:rPr>
        <w:t>16</w:t>
      </w:r>
      <w:r w:rsidRPr="00476D2F">
        <w:fldChar w:fldCharType="end"/>
      </w:r>
      <w:r w:rsidRPr="00476D2F">
        <w:t>], [</w:t>
      </w:r>
      <w:r w:rsidRPr="00476D2F">
        <w:fldChar w:fldCharType="begin"/>
      </w:r>
      <w:r w:rsidRPr="00476D2F">
        <w:instrText xml:space="preserve"> REF R17 \h  \* MERGEFORMAT </w:instrText>
      </w:r>
      <w:r w:rsidRPr="00476D2F">
        <w:fldChar w:fldCharType="separate"/>
      </w:r>
      <w:r w:rsidR="004501EF" w:rsidRPr="000C1B4B">
        <w:rPr>
          <w:szCs w:val="24"/>
        </w:rPr>
        <w:t>R</w:t>
      </w:r>
      <w:r w:rsidR="004501EF">
        <w:rPr>
          <w:szCs w:val="24"/>
        </w:rPr>
        <w:t>17</w:t>
      </w:r>
      <w:r w:rsidRPr="00476D2F">
        <w:fldChar w:fldCharType="end"/>
      </w:r>
      <w:r w:rsidRPr="00476D2F">
        <w:t>] and [</w:t>
      </w:r>
      <w:r w:rsidRPr="00476D2F">
        <w:fldChar w:fldCharType="begin"/>
      </w:r>
      <w:r w:rsidRPr="00476D2F">
        <w:instrText xml:space="preserve"> REF R18 \h  \* MERGEFORMAT </w:instrText>
      </w:r>
      <w:r w:rsidRPr="00476D2F">
        <w:fldChar w:fldCharType="separate"/>
      </w:r>
      <w:r w:rsidR="004501EF" w:rsidRPr="000C1B4B">
        <w:rPr>
          <w:szCs w:val="24"/>
        </w:rPr>
        <w:t>R</w:t>
      </w:r>
      <w:r w:rsidR="004501EF">
        <w:rPr>
          <w:szCs w:val="24"/>
        </w:rPr>
        <w:t>18</w:t>
      </w:r>
      <w:r w:rsidRPr="00476D2F">
        <w:fldChar w:fldCharType="end"/>
      </w:r>
      <w:r w:rsidRPr="00476D2F">
        <w:t>]). The possible values of these errors are specified in Codelist CL049 (CD906A and CD906B).</w:t>
      </w:r>
    </w:p>
    <w:p w14:paraId="3CB95758" w14:textId="05B4A6EA" w:rsidR="00351A81" w:rsidRPr="00797CEC" w:rsidRDefault="00351A81" w:rsidP="00351A81">
      <w:pPr>
        <w:rPr>
          <w:lang w:val="en-US"/>
        </w:rPr>
      </w:pPr>
      <w:r w:rsidRPr="00476D2F">
        <w:fldChar w:fldCharType="begin"/>
      </w:r>
      <w:r w:rsidRPr="00476D2F">
        <w:instrText xml:space="preserve"> REF _Ref425300486 \h  \* MERGEFORMAT </w:instrText>
      </w:r>
      <w:r w:rsidRPr="00476D2F">
        <w:fldChar w:fldCharType="separate"/>
      </w:r>
      <w:r w:rsidR="004501EF" w:rsidRPr="00476D2F">
        <w:t xml:space="preserve">Figure </w:t>
      </w:r>
      <w:r w:rsidR="004501EF">
        <w:t>11</w:t>
      </w:r>
      <w:r w:rsidRPr="00476D2F">
        <w:fldChar w:fldCharType="end"/>
      </w:r>
      <w:r w:rsidRPr="00476D2F">
        <w:t xml:space="preserve"> shows an example of a Functional error in NCTS-P4 and relates to the reception of an AAR by the Office of Destination.</w:t>
      </w:r>
    </w:p>
    <w:p w14:paraId="2D58A02A" w14:textId="77777777" w:rsidR="00351A81" w:rsidRPr="00476D2F" w:rsidRDefault="00351A81" w:rsidP="00351A81">
      <w:r w:rsidRPr="00476D2F">
        <w:rPr>
          <w:noProof/>
          <w:lang w:val="en-IE" w:eastAsia="en-IE"/>
        </w:rPr>
        <w:drawing>
          <wp:inline distT="0" distB="0" distL="0" distR="0" wp14:anchorId="4DC5B23A" wp14:editId="34534B04">
            <wp:extent cx="5533683" cy="54759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3" cstate="print"/>
                    <a:srcRect b="7334"/>
                    <a:stretch/>
                  </pic:blipFill>
                  <pic:spPr bwMode="auto">
                    <a:xfrm>
                      <a:off x="0" y="0"/>
                      <a:ext cx="5538931" cy="5481157"/>
                    </a:xfrm>
                    <a:prstGeom prst="rect">
                      <a:avLst/>
                    </a:prstGeom>
                    <a:noFill/>
                    <a:ln>
                      <a:noFill/>
                    </a:ln>
                    <a:extLst>
                      <a:ext uri="{53640926-AAD7-44D8-BBD7-CCE9431645EC}">
                        <a14:shadowObscured xmlns:a14="http://schemas.microsoft.com/office/drawing/2010/main"/>
                      </a:ext>
                    </a:extLst>
                  </pic:spPr>
                </pic:pic>
              </a:graphicData>
            </a:graphic>
          </wp:inline>
        </w:drawing>
      </w:r>
    </w:p>
    <w:p w14:paraId="3C0532E4" w14:textId="56ADBDDA" w:rsidR="00351A81" w:rsidRPr="00476D2F" w:rsidRDefault="00351A81" w:rsidP="008F703C">
      <w:pPr>
        <w:pStyle w:val="Caption"/>
      </w:pPr>
      <w:bookmarkStart w:id="935" w:name="_Ref411938707"/>
      <w:bookmarkStart w:id="936" w:name="_Toc412886061"/>
      <w:bookmarkStart w:id="937" w:name="_Ref425300486"/>
      <w:bookmarkStart w:id="938" w:name="_Toc457108846"/>
      <w:bookmarkStart w:id="939" w:name="_Toc473825782"/>
      <w:bookmarkStart w:id="940" w:name="_Toc474213126"/>
      <w:bookmarkStart w:id="941" w:name="_Toc46228952"/>
      <w:bookmarkStart w:id="942" w:name="_Toc77048992"/>
      <w:bookmarkStart w:id="943" w:name="_Toc526249269"/>
      <w:bookmarkStart w:id="944" w:name="_Toc185900888"/>
      <w:r w:rsidRPr="00476D2F">
        <w:t xml:space="preserve">Figure </w:t>
      </w:r>
      <w:r w:rsidRPr="00476D2F">
        <w:fldChar w:fldCharType="begin"/>
      </w:r>
      <w:r w:rsidRPr="00476D2F">
        <w:instrText xml:space="preserve"> SEQ Figure \* ARABIC </w:instrText>
      </w:r>
      <w:r w:rsidRPr="00476D2F">
        <w:fldChar w:fldCharType="separate"/>
      </w:r>
      <w:r w:rsidR="004501EF">
        <w:rPr>
          <w:noProof/>
        </w:rPr>
        <w:t>11</w:t>
      </w:r>
      <w:r w:rsidRPr="00476D2F">
        <w:fldChar w:fldCharType="end"/>
      </w:r>
      <w:bookmarkEnd w:id="935"/>
      <w:bookmarkEnd w:id="936"/>
      <w:bookmarkEnd w:id="937"/>
      <w:r w:rsidRPr="00476D2F">
        <w:t xml:space="preserve">: Functional error across the </w:t>
      </w:r>
      <w:bookmarkEnd w:id="938"/>
      <w:bookmarkEnd w:id="939"/>
      <w:bookmarkEnd w:id="940"/>
      <w:bookmarkEnd w:id="941"/>
      <w:bookmarkEnd w:id="942"/>
      <w:r w:rsidRPr="00476D2F">
        <w:t>Common Domain (NCTS)</w:t>
      </w:r>
      <w:bookmarkEnd w:id="943"/>
      <w:bookmarkEnd w:id="944"/>
    </w:p>
    <w:p w14:paraId="2E7E212E" w14:textId="77777777" w:rsidR="00351A81" w:rsidRPr="00476D2F" w:rsidRDefault="00351A81" w:rsidP="00351A81">
      <w:r w:rsidRPr="00476D2F">
        <w:t>This figure shows the detection of an AAR with a Functional error. It causes a rejection of that AAR by the Office of Destination with a C_FUN_NCK. The correct AAR is sent after correction of the application by the Country of Destination or Departure, or the manual correction of the declaration message.</w:t>
      </w:r>
    </w:p>
    <w:p w14:paraId="37CBBF13" w14:textId="5869358D" w:rsidR="00351A81" w:rsidRPr="00476D2F" w:rsidRDefault="00351A81" w:rsidP="00351A81">
      <w:r w:rsidRPr="00476D2F">
        <w:t>The CD906A Functional error (</w:t>
      </w:r>
      <w:r w:rsidR="00EE45F6" w:rsidRPr="00476D2F">
        <w:fldChar w:fldCharType="begin"/>
      </w:r>
      <w:r w:rsidR="00EE45F6" w:rsidRPr="00476D2F">
        <w:instrText xml:space="preserve"> REF _Ref63933502 \r \h </w:instrText>
      </w:r>
      <w:r w:rsidR="00EE45F6" w:rsidRPr="00476D2F">
        <w:fldChar w:fldCharType="separate"/>
      </w:r>
      <w:r w:rsidR="004501EF">
        <w:t>V.3.4.1</w:t>
      </w:r>
      <w:r w:rsidR="00EE45F6" w:rsidRPr="00476D2F">
        <w:fldChar w:fldCharType="end"/>
      </w:r>
      <w:r w:rsidRPr="00476D2F">
        <w:t>) shall be used in NCTS-P4, ECS-P2 and the CD906B Functional error (</w:t>
      </w:r>
      <w:r w:rsidR="00EE45F6" w:rsidRPr="00476D2F">
        <w:fldChar w:fldCharType="begin"/>
      </w:r>
      <w:r w:rsidR="00EE45F6" w:rsidRPr="00476D2F">
        <w:instrText xml:space="preserve"> REF _Ref63933502 \r \h </w:instrText>
      </w:r>
      <w:r w:rsidR="00EE45F6" w:rsidRPr="00476D2F">
        <w:fldChar w:fldCharType="separate"/>
      </w:r>
      <w:r w:rsidR="004501EF">
        <w:t>V.3.4.1</w:t>
      </w:r>
      <w:r w:rsidR="00EE45F6" w:rsidRPr="00476D2F">
        <w:fldChar w:fldCharType="end"/>
      </w:r>
      <w:r w:rsidRPr="00476D2F">
        <w:t xml:space="preserve">) in ICS-P1. </w:t>
      </w:r>
    </w:p>
    <w:p w14:paraId="7C625870" w14:textId="4CC120A6" w:rsidR="00351A81" w:rsidRPr="00476D2F" w:rsidRDefault="00351A81" w:rsidP="00351A81">
      <w:r w:rsidRPr="00476D2F">
        <w:t xml:space="preserve">With respect to EDIFACT exchanges, if messages are resent after correction of an error, the interchange in which they are resent requires a new interchange reference in the UNB segment (otherwise, a duplicate will be detected by an EDIFACT translator and a CONTRL with error code ‘26’ is exchanged). A message is only unique in the context of an MRN and messages with the same reference in the UNH segment can be received (see </w:t>
      </w:r>
      <w:r w:rsidRPr="00476D2F">
        <w:fldChar w:fldCharType="begin"/>
      </w:r>
      <w:r w:rsidRPr="00476D2F">
        <w:instrText xml:space="preserve"> REF _Ref521757626 \h  \* MERGEFORMAT </w:instrText>
      </w:r>
      <w:r w:rsidRPr="00476D2F">
        <w:fldChar w:fldCharType="separate"/>
      </w:r>
      <w:r w:rsidR="004501EF" w:rsidRPr="00476D2F">
        <w:t>EDIFACT message formatting</w:t>
      </w:r>
      <w:r w:rsidRPr="00476D2F">
        <w:fldChar w:fldCharType="end"/>
      </w:r>
      <w:r w:rsidRPr="00476D2F">
        <w:t>). As the message has not yet been processed by the receiving application, the latter will not detect a duplicate.</w:t>
      </w:r>
    </w:p>
    <w:p w14:paraId="5FD24045" w14:textId="471AAB41" w:rsidR="00351A81" w:rsidRPr="00476D2F" w:rsidRDefault="00351A81" w:rsidP="00351A81">
      <w:r w:rsidRPr="00476D2F">
        <w:t>It is not permitted to re-send a message other than after correction of the error(s) that caused the previous rejection.</w:t>
      </w:r>
    </w:p>
    <w:p w14:paraId="49B84AC1" w14:textId="77777777" w:rsidR="00E204A1" w:rsidRPr="00476D2F" w:rsidRDefault="00E204A1" w:rsidP="00E204A1">
      <w:pPr>
        <w:pStyle w:val="Heading4"/>
      </w:pPr>
      <w:bookmarkStart w:id="945" w:name="_Ref63933502"/>
      <w:r w:rsidRPr="00476D2F">
        <w:t>Functional error codes</w:t>
      </w:r>
      <w:bookmarkEnd w:id="945"/>
    </w:p>
    <w:p w14:paraId="36138B3E" w14:textId="77777777" w:rsidR="006946DA" w:rsidRPr="00476D2F" w:rsidRDefault="006946DA" w:rsidP="006946DA">
      <w:r w:rsidRPr="00476D2F">
        <w:t>This section describes the use of Functional error data group in IE906 (CD906A/CD906B). The CD906A message must be used for Functional error reporting in the following cases:</w:t>
      </w:r>
    </w:p>
    <w:p w14:paraId="26D1A8E9" w14:textId="65974859" w:rsidR="006946DA" w:rsidRPr="00476D2F" w:rsidRDefault="006946DA" w:rsidP="006946DA">
      <w:pPr>
        <w:pStyle w:val="ListParagraph"/>
        <w:numPr>
          <w:ilvl w:val="0"/>
          <w:numId w:val="62"/>
        </w:numPr>
        <w:spacing w:before="120"/>
      </w:pPr>
      <w:r w:rsidRPr="00476D2F">
        <w:t>Common Domain exchanges in NCTS-P4</w:t>
      </w:r>
      <w:r w:rsidR="007B4500" w:rsidRPr="00476D2F">
        <w:t>;</w:t>
      </w:r>
    </w:p>
    <w:p w14:paraId="5449AEE3" w14:textId="77BF76D0" w:rsidR="006946DA" w:rsidRPr="00476D2F" w:rsidRDefault="006946DA" w:rsidP="006946DA">
      <w:pPr>
        <w:pStyle w:val="ListParagraph"/>
        <w:numPr>
          <w:ilvl w:val="0"/>
          <w:numId w:val="62"/>
        </w:numPr>
        <w:spacing w:before="120"/>
      </w:pPr>
      <w:r w:rsidRPr="00476D2F">
        <w:t>Common Domain exchanges in ECS-P2</w:t>
      </w:r>
      <w:r w:rsidR="007B4500" w:rsidRPr="00476D2F">
        <w:t>;</w:t>
      </w:r>
    </w:p>
    <w:p w14:paraId="29C715CE" w14:textId="073E0CC4" w:rsidR="006946DA" w:rsidRPr="00476D2F" w:rsidRDefault="006946DA" w:rsidP="006946DA">
      <w:pPr>
        <w:pStyle w:val="ListParagraph"/>
        <w:numPr>
          <w:ilvl w:val="0"/>
          <w:numId w:val="62"/>
        </w:numPr>
        <w:spacing w:before="120"/>
      </w:pPr>
      <w:r w:rsidRPr="00476D2F">
        <w:t>Common Domain exchanges between NTA of transitional NCTS-P5 and NTA [NCTS-P4]</w:t>
      </w:r>
      <w:r w:rsidR="007B4500" w:rsidRPr="00476D2F">
        <w:t>;</w:t>
      </w:r>
    </w:p>
    <w:p w14:paraId="559C436C" w14:textId="727C70C6" w:rsidR="006946DA" w:rsidRPr="00476D2F" w:rsidRDefault="006946DA" w:rsidP="006946DA">
      <w:pPr>
        <w:pStyle w:val="ListParagraph"/>
        <w:numPr>
          <w:ilvl w:val="0"/>
          <w:numId w:val="62"/>
        </w:numPr>
        <w:spacing w:before="120"/>
      </w:pPr>
      <w:r w:rsidRPr="00476D2F">
        <w:t>Common Domain exchanges in between NECA of transitional AES-P1 and NECA [ECS-P2]</w:t>
      </w:r>
      <w:r w:rsidR="007B4500" w:rsidRPr="00476D2F">
        <w:t>;</w:t>
      </w:r>
    </w:p>
    <w:p w14:paraId="66D359ED" w14:textId="77777777" w:rsidR="006946DA" w:rsidRPr="00476D2F" w:rsidRDefault="006946DA" w:rsidP="006946DA">
      <w:pPr>
        <w:pStyle w:val="ListParagraph"/>
        <w:numPr>
          <w:ilvl w:val="0"/>
          <w:numId w:val="62"/>
        </w:numPr>
        <w:spacing w:before="120"/>
      </w:pPr>
      <w:r w:rsidRPr="00476D2F">
        <w:t>ICS-P1 is using CD906B in Common Domain exchanges.</w:t>
      </w:r>
    </w:p>
    <w:p w14:paraId="552DD52E" w14:textId="4C234968" w:rsidR="006946DA" w:rsidRPr="00476D2F" w:rsidRDefault="006946DA" w:rsidP="006946DA">
      <w:r w:rsidRPr="00476D2F">
        <w:t xml:space="preserve">More information for cases 3, 4 and 5 can be found in section </w:t>
      </w:r>
      <w:r w:rsidR="0056631E" w:rsidRPr="00476D2F">
        <w:fldChar w:fldCharType="begin"/>
      </w:r>
      <w:r w:rsidR="0056631E" w:rsidRPr="00476D2F">
        <w:instrText xml:space="preserve"> REF _Ref525227764 \r \h </w:instrText>
      </w:r>
      <w:r w:rsidR="0056631E" w:rsidRPr="00476D2F">
        <w:fldChar w:fldCharType="separate"/>
      </w:r>
      <w:r w:rsidR="004501EF">
        <w:t>V.4.6</w:t>
      </w:r>
      <w:r w:rsidR="0056631E" w:rsidRPr="00476D2F">
        <w:fldChar w:fldCharType="end"/>
      </w:r>
      <w:r w:rsidRPr="00476D2F">
        <w:t>.</w:t>
      </w:r>
    </w:p>
    <w:p w14:paraId="5A5817C2" w14:textId="77894DDF" w:rsidR="006946DA" w:rsidRPr="00476D2F" w:rsidRDefault="006946DA" w:rsidP="006946DA">
      <w:r w:rsidRPr="00476D2F">
        <w:t>The Data Group ‘FUNCTIONAL ERROR’ has been introduced to enable the exchange of Functional errors. This Data Group is the technical implementation of Rule 123 in the FMS specified in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4501EF" w:rsidRPr="000C1B4B">
        <w:rPr>
          <w:szCs w:val="24"/>
        </w:rPr>
        <w:t>R</w:t>
      </w:r>
      <w:r w:rsidR="004501EF">
        <w:rPr>
          <w:szCs w:val="24"/>
        </w:rPr>
        <w:t>25</w:t>
      </w:r>
      <w:r w:rsidRPr="00476D2F">
        <w:rPr>
          <w:bCs/>
        </w:rPr>
        <w:fldChar w:fldCharType="end"/>
      </w:r>
      <w:r w:rsidRPr="00476D2F">
        <w:t>] Appendix B, [</w:t>
      </w:r>
      <w:r w:rsidRPr="00476D2F">
        <w:fldChar w:fldCharType="begin"/>
      </w:r>
      <w:r w:rsidRPr="00476D2F">
        <w:instrText xml:space="preserve"> REF R13 \h  \* MERGEFORMAT </w:instrText>
      </w:r>
      <w:r w:rsidRPr="00476D2F">
        <w:fldChar w:fldCharType="separate"/>
      </w:r>
      <w:r w:rsidR="004501EF" w:rsidRPr="000C1B4B">
        <w:rPr>
          <w:szCs w:val="24"/>
        </w:rPr>
        <w:t>R</w:t>
      </w:r>
      <w:r w:rsidR="004501EF">
        <w:rPr>
          <w:szCs w:val="24"/>
        </w:rPr>
        <w:t>13</w:t>
      </w:r>
      <w:r w:rsidRPr="00476D2F">
        <w:fldChar w:fldCharType="end"/>
      </w:r>
      <w:r w:rsidRPr="00476D2F">
        <w:t>] Appendix B1 and [</w:t>
      </w:r>
      <w:r w:rsidRPr="00476D2F">
        <w:fldChar w:fldCharType="begin"/>
      </w:r>
      <w:r w:rsidRPr="00476D2F">
        <w:instrText xml:space="preserve"> REF R14 \h  \* MERGEFORMAT </w:instrText>
      </w:r>
      <w:r w:rsidRPr="00476D2F">
        <w:fldChar w:fldCharType="separate"/>
      </w:r>
      <w:r w:rsidR="004501EF" w:rsidRPr="000C1B4B">
        <w:rPr>
          <w:szCs w:val="24"/>
        </w:rPr>
        <w:t>R</w:t>
      </w:r>
      <w:r w:rsidR="004501EF">
        <w:rPr>
          <w:szCs w:val="24"/>
        </w:rPr>
        <w:t>14</w:t>
      </w:r>
      <w:r w:rsidRPr="00476D2F">
        <w:fldChar w:fldCharType="end"/>
      </w:r>
      <w:r w:rsidRPr="00476D2F">
        <w:t xml:space="preserve">] Appendix B1). </w:t>
      </w:r>
    </w:p>
    <w:p w14:paraId="52E866F3" w14:textId="77777777" w:rsidR="006946DA" w:rsidRPr="00476D2F" w:rsidRDefault="006946DA" w:rsidP="006946DA">
      <w:r w:rsidRPr="00476D2F">
        <w:t>The Data Group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56" w:type="dxa"/>
          <w:right w:w="56" w:type="dxa"/>
        </w:tblCellMar>
        <w:tblLook w:val="00A0" w:firstRow="1" w:lastRow="0" w:firstColumn="1" w:lastColumn="0" w:noHBand="0" w:noVBand="0"/>
      </w:tblPr>
      <w:tblGrid>
        <w:gridCol w:w="1120"/>
        <w:gridCol w:w="5898"/>
        <w:gridCol w:w="1152"/>
        <w:gridCol w:w="885"/>
      </w:tblGrid>
      <w:tr w:rsidR="006946DA" w:rsidRPr="00110E6A" w14:paraId="4AA4F5FE" w14:textId="77777777" w:rsidTr="00B904AD">
        <w:trPr>
          <w:cantSplit/>
          <w:trHeight w:val="364"/>
          <w:tblHeader/>
          <w:jc w:val="center"/>
        </w:trPr>
        <w:tc>
          <w:tcPr>
            <w:tcW w:w="626" w:type="pct"/>
            <w:shd w:val="clear" w:color="auto" w:fill="002060"/>
          </w:tcPr>
          <w:p w14:paraId="38C26C45" w14:textId="77777777" w:rsidR="006946DA" w:rsidRPr="00476D2F" w:rsidRDefault="006946DA" w:rsidP="00B904AD">
            <w:pPr>
              <w:pStyle w:val="Table12"/>
              <w:rPr>
                <w:b/>
              </w:rPr>
            </w:pPr>
            <w:r w:rsidRPr="00476D2F">
              <w:rPr>
                <w:b/>
              </w:rPr>
              <w:t>Data Item</w:t>
            </w:r>
          </w:p>
        </w:tc>
        <w:tc>
          <w:tcPr>
            <w:tcW w:w="3264" w:type="pct"/>
            <w:shd w:val="clear" w:color="auto" w:fill="002060"/>
          </w:tcPr>
          <w:p w14:paraId="15C058E7" w14:textId="77777777" w:rsidR="006946DA" w:rsidRPr="00476D2F" w:rsidRDefault="006946DA" w:rsidP="00B904AD">
            <w:pPr>
              <w:pStyle w:val="Table12"/>
              <w:rPr>
                <w:b/>
              </w:rPr>
            </w:pPr>
            <w:r w:rsidRPr="00476D2F">
              <w:rPr>
                <w:b/>
              </w:rPr>
              <w:t>Content</w:t>
            </w:r>
          </w:p>
        </w:tc>
        <w:tc>
          <w:tcPr>
            <w:tcW w:w="628" w:type="pct"/>
            <w:shd w:val="clear" w:color="auto" w:fill="002060"/>
          </w:tcPr>
          <w:p w14:paraId="0F1F547D" w14:textId="77777777" w:rsidR="006946DA" w:rsidRPr="00476D2F" w:rsidRDefault="006946DA" w:rsidP="00B904AD">
            <w:pPr>
              <w:pStyle w:val="Table12"/>
              <w:jc w:val="both"/>
              <w:rPr>
                <w:b/>
              </w:rPr>
            </w:pPr>
            <w:r w:rsidRPr="00476D2F">
              <w:rPr>
                <w:b/>
              </w:rPr>
              <w:t>Status</w:t>
            </w:r>
          </w:p>
        </w:tc>
        <w:tc>
          <w:tcPr>
            <w:tcW w:w="482" w:type="pct"/>
            <w:shd w:val="clear" w:color="auto" w:fill="002060"/>
          </w:tcPr>
          <w:p w14:paraId="3FF8E639" w14:textId="77777777" w:rsidR="006946DA" w:rsidRPr="00476D2F" w:rsidRDefault="006946DA" w:rsidP="00B904AD">
            <w:pPr>
              <w:pStyle w:val="Table12"/>
              <w:jc w:val="both"/>
              <w:rPr>
                <w:b/>
              </w:rPr>
            </w:pPr>
            <w:r w:rsidRPr="00476D2F">
              <w:rPr>
                <w:b/>
              </w:rPr>
              <w:t>Format</w:t>
            </w:r>
          </w:p>
        </w:tc>
      </w:tr>
      <w:tr w:rsidR="006946DA" w:rsidRPr="00110E6A" w14:paraId="03B75650" w14:textId="77777777" w:rsidTr="00B904AD">
        <w:trPr>
          <w:cantSplit/>
          <w:trHeight w:val="380"/>
          <w:jc w:val="center"/>
        </w:trPr>
        <w:tc>
          <w:tcPr>
            <w:tcW w:w="626" w:type="pct"/>
          </w:tcPr>
          <w:p w14:paraId="357DF095" w14:textId="77777777" w:rsidR="006946DA" w:rsidRPr="00476D2F" w:rsidRDefault="006946DA" w:rsidP="00B904AD">
            <w:pPr>
              <w:pStyle w:val="Table12"/>
              <w:rPr>
                <w:b/>
                <w:i/>
              </w:rPr>
            </w:pPr>
            <w:r w:rsidRPr="00476D2F">
              <w:rPr>
                <w:b/>
                <w:i/>
              </w:rPr>
              <w:t>Error type</w:t>
            </w:r>
          </w:p>
        </w:tc>
        <w:tc>
          <w:tcPr>
            <w:tcW w:w="3264" w:type="pct"/>
          </w:tcPr>
          <w:p w14:paraId="3B835FC4" w14:textId="77777777" w:rsidR="006946DA" w:rsidRPr="00476D2F" w:rsidRDefault="006946DA" w:rsidP="00B904AD">
            <w:pPr>
              <w:pStyle w:val="Table12"/>
            </w:pPr>
            <w:r w:rsidRPr="00476D2F">
              <w:t>Values taken from CS/RD2 (CL049).</w:t>
            </w:r>
          </w:p>
        </w:tc>
        <w:tc>
          <w:tcPr>
            <w:tcW w:w="628" w:type="pct"/>
          </w:tcPr>
          <w:p w14:paraId="39FDC1AA" w14:textId="77777777" w:rsidR="006946DA" w:rsidRPr="00476D2F" w:rsidRDefault="006946DA" w:rsidP="00B904AD">
            <w:pPr>
              <w:pStyle w:val="Table12"/>
            </w:pPr>
            <w:r w:rsidRPr="00476D2F">
              <w:t>Required</w:t>
            </w:r>
          </w:p>
        </w:tc>
        <w:tc>
          <w:tcPr>
            <w:tcW w:w="482" w:type="pct"/>
          </w:tcPr>
          <w:p w14:paraId="56FB59F8" w14:textId="77777777" w:rsidR="006946DA" w:rsidRPr="00476D2F" w:rsidRDefault="006946DA" w:rsidP="00B904AD">
            <w:pPr>
              <w:pStyle w:val="Table12"/>
            </w:pPr>
            <w:r w:rsidRPr="00476D2F">
              <w:t>n2</w:t>
            </w:r>
          </w:p>
        </w:tc>
      </w:tr>
      <w:tr w:rsidR="006946DA" w:rsidRPr="00110E6A" w14:paraId="7FCAFA12" w14:textId="77777777" w:rsidTr="00B904AD">
        <w:trPr>
          <w:cantSplit/>
          <w:trHeight w:val="3929"/>
          <w:jc w:val="center"/>
        </w:trPr>
        <w:tc>
          <w:tcPr>
            <w:tcW w:w="626" w:type="pct"/>
          </w:tcPr>
          <w:p w14:paraId="2B76FF06" w14:textId="77777777" w:rsidR="006946DA" w:rsidRPr="00476D2F" w:rsidRDefault="006946DA" w:rsidP="00B904AD">
            <w:pPr>
              <w:pStyle w:val="Table12"/>
              <w:rPr>
                <w:b/>
                <w:i/>
              </w:rPr>
            </w:pPr>
            <w:r w:rsidRPr="00476D2F">
              <w:rPr>
                <w:b/>
                <w:i/>
              </w:rPr>
              <w:t>Error pointer</w:t>
            </w:r>
          </w:p>
        </w:tc>
        <w:tc>
          <w:tcPr>
            <w:tcW w:w="3264" w:type="pct"/>
          </w:tcPr>
          <w:p w14:paraId="0F22595B" w14:textId="77777777" w:rsidR="006946DA" w:rsidRPr="00476D2F" w:rsidRDefault="006946DA" w:rsidP="00B904AD">
            <w:pPr>
              <w:pStyle w:val="Table12"/>
            </w:pPr>
            <w:r w:rsidRPr="00476D2F">
              <w:t xml:space="preserve">This Data Item points to the Data Item or Data Group that caused the error by listing the hierarchy of that Data Item and its occurrence in the hierarchy. </w:t>
            </w:r>
          </w:p>
          <w:p w14:paraId="33CAB92C" w14:textId="77777777" w:rsidR="006946DA" w:rsidRPr="00476D2F" w:rsidRDefault="006946DA" w:rsidP="00B904AD">
            <w:pPr>
              <w:pStyle w:val="Table12"/>
            </w:pPr>
            <w:r w:rsidRPr="00476D2F">
              <w:t>In case of error type 90 or 93, the error pointer points to the MRN.</w:t>
            </w:r>
          </w:p>
          <w:p w14:paraId="032EA0E8" w14:textId="77777777" w:rsidR="006946DA" w:rsidRPr="00476D2F" w:rsidRDefault="006946DA" w:rsidP="00B904AD">
            <w:pPr>
              <w:pStyle w:val="Table12"/>
            </w:pPr>
            <w:r w:rsidRPr="00476D2F">
              <w:t>In case of error type 92, the error pointer points to the &lt;</w:t>
            </w:r>
            <w:proofErr w:type="spellStart"/>
            <w:r w:rsidRPr="00476D2F">
              <w:t>MessageType</w:t>
            </w:r>
            <w:proofErr w:type="spellEnd"/>
            <w:r w:rsidRPr="00476D2F">
              <w:t xml:space="preserve">&gt; (i.e. </w:t>
            </w:r>
            <w:proofErr w:type="spellStart"/>
            <w:r w:rsidRPr="00476D2F">
              <w:t>CDxxxC</w:t>
            </w:r>
            <w:proofErr w:type="spellEnd"/>
            <w:r w:rsidRPr="00476D2F">
              <w:t>).</w:t>
            </w:r>
          </w:p>
          <w:p w14:paraId="2EDFA88B" w14:textId="77777777" w:rsidR="006946DA" w:rsidRPr="00476D2F" w:rsidRDefault="006946DA" w:rsidP="00B904AD">
            <w:pPr>
              <w:pStyle w:val="Table12"/>
            </w:pPr>
            <w:r w:rsidRPr="00476D2F">
              <w:t>The syntax for the value of the error pointer is as follows:</w:t>
            </w:r>
          </w:p>
          <w:p w14:paraId="5551A22E" w14:textId="77777777" w:rsidR="006946DA" w:rsidRPr="00476D2F" w:rsidRDefault="006946DA" w:rsidP="00B904AD">
            <w:pPr>
              <w:pStyle w:val="Table12"/>
            </w:pPr>
            <w:r w:rsidRPr="00476D2F">
              <w:t xml:space="preserve"> (Data Group code ['(' (occurrence) ')' ]'.' )+ [(Data Item name)]</w:t>
            </w:r>
          </w:p>
          <w:p w14:paraId="37C7ACB5" w14:textId="77777777" w:rsidR="006946DA" w:rsidRPr="00476D2F" w:rsidRDefault="006946DA" w:rsidP="00B904AD">
            <w:pPr>
              <w:pStyle w:val="Table12"/>
            </w:pPr>
          </w:p>
          <w:p w14:paraId="0239681C" w14:textId="0B23A544" w:rsidR="006946DA" w:rsidRPr="00476D2F" w:rsidRDefault="006946DA" w:rsidP="00B904AD">
            <w:pPr>
              <w:pStyle w:val="Table12"/>
            </w:pPr>
            <w:r w:rsidRPr="00476D2F">
              <w:t xml:space="preserve">For the NCTS-P5 and AES-P1 operations during the Transitional Period, in case of error reported other than 90, 92 or 93 by an NCA[NCTS-P5/AES-P1]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pointer to the &lt;</w:t>
            </w:r>
            <w:proofErr w:type="spellStart"/>
            <w:r w:rsidRPr="00476D2F">
              <w:rPr>
                <w:bCs/>
                <w:iCs/>
              </w:rPr>
              <w:t>MessageType</w:t>
            </w:r>
            <w:proofErr w:type="spellEnd"/>
            <w:r w:rsidRPr="00476D2F">
              <w:rPr>
                <w:bCs/>
                <w:iCs/>
              </w:rPr>
              <w:t xml:space="preserve">&gt; (i.e. </w:t>
            </w:r>
            <w:proofErr w:type="spellStart"/>
            <w:r w:rsidRPr="00476D2F">
              <w:rPr>
                <w:bCs/>
                <w:iCs/>
              </w:rPr>
              <w:t>CDxxxX</w:t>
            </w:r>
            <w:proofErr w:type="spellEnd"/>
            <w:r w:rsidRPr="00476D2F">
              <w:rPr>
                <w:bCs/>
                <w:iCs/>
              </w:rPr>
              <w:t>)</w:t>
            </w:r>
            <w:r w:rsidRPr="00476D2F">
              <w:t>.</w:t>
            </w:r>
          </w:p>
        </w:tc>
        <w:tc>
          <w:tcPr>
            <w:tcW w:w="628" w:type="pct"/>
          </w:tcPr>
          <w:p w14:paraId="6F5BB12B" w14:textId="77777777" w:rsidR="006946DA" w:rsidRPr="00476D2F" w:rsidRDefault="006946DA" w:rsidP="00B904AD">
            <w:pPr>
              <w:pStyle w:val="Table12"/>
            </w:pPr>
            <w:r w:rsidRPr="00476D2F">
              <w:t>Required</w:t>
            </w:r>
          </w:p>
        </w:tc>
        <w:tc>
          <w:tcPr>
            <w:tcW w:w="482" w:type="pct"/>
          </w:tcPr>
          <w:p w14:paraId="2BA8A4E7" w14:textId="77777777" w:rsidR="006946DA" w:rsidRPr="00476D2F" w:rsidRDefault="006946DA" w:rsidP="00B904AD">
            <w:pPr>
              <w:pStyle w:val="Table12"/>
            </w:pPr>
            <w:r w:rsidRPr="00476D2F">
              <w:t>an..210</w:t>
            </w:r>
          </w:p>
        </w:tc>
      </w:tr>
      <w:tr w:rsidR="006946DA" w:rsidRPr="00110E6A" w14:paraId="243C4E20" w14:textId="77777777" w:rsidTr="00B904AD">
        <w:trPr>
          <w:cantSplit/>
          <w:trHeight w:val="3134"/>
          <w:jc w:val="center"/>
        </w:trPr>
        <w:tc>
          <w:tcPr>
            <w:tcW w:w="626" w:type="pct"/>
          </w:tcPr>
          <w:p w14:paraId="28E881AC" w14:textId="77777777" w:rsidR="006946DA" w:rsidRPr="00476D2F" w:rsidRDefault="006946DA" w:rsidP="00B904AD">
            <w:pPr>
              <w:pStyle w:val="Table12"/>
              <w:rPr>
                <w:b/>
                <w:i/>
              </w:rPr>
            </w:pPr>
            <w:r w:rsidRPr="00476D2F">
              <w:rPr>
                <w:b/>
                <w:i/>
              </w:rPr>
              <w:t xml:space="preserve">Error reason </w:t>
            </w:r>
          </w:p>
        </w:tc>
        <w:tc>
          <w:tcPr>
            <w:tcW w:w="3264" w:type="pct"/>
          </w:tcPr>
          <w:p w14:paraId="7AC36425" w14:textId="77777777" w:rsidR="006946DA" w:rsidRPr="00476D2F" w:rsidRDefault="006946DA" w:rsidP="00B904AD">
            <w:pPr>
              <w:pStyle w:val="BodyText"/>
              <w:rPr>
                <w:b w:val="0"/>
              </w:rPr>
            </w:pPr>
            <w:r w:rsidRPr="00476D2F">
              <w:rPr>
                <w:b w:val="0"/>
              </w:rPr>
              <w:t>This Data Item contains the identification of the Condition, Code List or Rule in case error type ‘15’ is detected due to an error related to a Condition or a Rule or a Code List or a Technical Rule (for example ‘C099’ to denote a violation of condition C099, ‘TR0001’ to denote a violation of technical rule TR0001 and ‘CL031’ denote a violation of Code List CL031).</w:t>
            </w:r>
          </w:p>
          <w:p w14:paraId="34E5D647" w14:textId="77777777" w:rsidR="006946DA" w:rsidRPr="00476D2F" w:rsidRDefault="006946DA" w:rsidP="00B904AD">
            <w:pPr>
              <w:pStyle w:val="Table12"/>
            </w:pPr>
            <w:r w:rsidRPr="00476D2F">
              <w:t xml:space="preserve">In case a specific C_DES_CON or C_EXT_RES building rule is violated the </w:t>
            </w:r>
            <w:proofErr w:type="gramStart"/>
            <w:r w:rsidRPr="00476D2F">
              <w:t>particular error</w:t>
            </w:r>
            <w:proofErr w:type="gramEnd"/>
            <w:r w:rsidRPr="00476D2F">
              <w:t xml:space="preserve"> reason code ‘</w:t>
            </w:r>
            <w:proofErr w:type="spellStart"/>
            <w:r w:rsidRPr="00476D2F">
              <w:t>TRxxxx</w:t>
            </w:r>
            <w:proofErr w:type="spellEnd"/>
            <w:r w:rsidRPr="00476D2F">
              <w:t>’ is used. Please refer to DDNTA or DDNXA Appendix Q1 about technical rules defined for the constructions of control results (IE018/IE518).</w:t>
            </w:r>
          </w:p>
          <w:p w14:paraId="705A3EED" w14:textId="77777777" w:rsidR="006946DA" w:rsidRPr="00476D2F" w:rsidRDefault="006946DA" w:rsidP="00B904AD">
            <w:pPr>
              <w:pStyle w:val="Table12"/>
            </w:pPr>
          </w:p>
          <w:p w14:paraId="512D01D5" w14:textId="2239946B" w:rsidR="006946DA" w:rsidRPr="00476D2F" w:rsidRDefault="006946DA" w:rsidP="00B904AD">
            <w:pPr>
              <w:pStyle w:val="Table12"/>
            </w:pPr>
            <w:r w:rsidRPr="00476D2F">
              <w:t xml:space="preserve">For the NCTS-P5 and AES-P1 operations during the Transitional Period, in case of error reported other than 90, 92 or 93 by </w:t>
            </w:r>
            <w:r w:rsidR="00422011">
              <w:t>ieCA/TED</w:t>
            </w:r>
            <w:r w:rsidR="00E17DDD" w:rsidRPr="00476D2F">
              <w:t xml:space="preserve"> or </w:t>
            </w:r>
            <w:r w:rsidRPr="00476D2F">
              <w:t xml:space="preserve">NCA[NCTS-P5/AES-P1]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reason</w:t>
            </w:r>
            <w:r w:rsidRPr="00476D2F">
              <w:t>:</w:t>
            </w:r>
          </w:p>
          <w:p w14:paraId="46AC2C68" w14:textId="06A95F79" w:rsidR="006946DA" w:rsidRPr="00476D2F" w:rsidRDefault="006946DA" w:rsidP="006946DA">
            <w:pPr>
              <w:pStyle w:val="BodyText"/>
              <w:numPr>
                <w:ilvl w:val="1"/>
                <w:numId w:val="60"/>
              </w:numPr>
              <w:spacing w:after="0"/>
              <w:ind w:left="360"/>
              <w:rPr>
                <w:b w:val="0"/>
              </w:rPr>
            </w:pPr>
            <w:r w:rsidRPr="00476D2F">
              <w:rPr>
                <w:b w:val="0"/>
              </w:rPr>
              <w:t>“</w:t>
            </w:r>
            <w:r w:rsidR="00422011">
              <w:rPr>
                <w:b w:val="0"/>
              </w:rPr>
              <w:t>ieCA/</w:t>
            </w:r>
            <w:proofErr w:type="spellStart"/>
            <w:r w:rsidR="00422011">
              <w:rPr>
                <w:b w:val="0"/>
              </w:rPr>
              <w:t>TED</w:t>
            </w:r>
            <w:r w:rsidRPr="00476D2F">
              <w:rPr>
                <w:b w:val="0"/>
              </w:rPr>
              <w:t>vB</w:t>
            </w:r>
            <w:proofErr w:type="spellEnd"/>
            <w:r w:rsidRPr="00476D2F">
              <w:rPr>
                <w:b w:val="0"/>
              </w:rPr>
              <w:t xml:space="preserve">” if exception is thrown by </w:t>
            </w:r>
            <w:r w:rsidR="00422011">
              <w:rPr>
                <w:b w:val="0"/>
              </w:rPr>
              <w:t>ieCA/</w:t>
            </w:r>
            <w:proofErr w:type="gramStart"/>
            <w:r w:rsidR="00422011">
              <w:rPr>
                <w:b w:val="0"/>
              </w:rPr>
              <w:t>TED</w:t>
            </w:r>
            <w:proofErr w:type="gramEnd"/>
          </w:p>
          <w:p w14:paraId="56307E6D" w14:textId="77777777" w:rsidR="006946DA" w:rsidRPr="00476D2F" w:rsidRDefault="006946DA" w:rsidP="00B904AD">
            <w:pPr>
              <w:pStyle w:val="BodyText"/>
              <w:spacing w:before="0" w:after="0"/>
              <w:ind w:left="360"/>
              <w:rPr>
                <w:b w:val="0"/>
              </w:rPr>
            </w:pPr>
            <w:r w:rsidRPr="00476D2F">
              <w:rPr>
                <w:b w:val="0"/>
              </w:rPr>
              <w:t>or</w:t>
            </w:r>
          </w:p>
          <w:p w14:paraId="1D6F03FA" w14:textId="77777777" w:rsidR="006946DA" w:rsidRPr="00476D2F" w:rsidRDefault="006946DA" w:rsidP="006946DA">
            <w:pPr>
              <w:pStyle w:val="BodyText"/>
              <w:numPr>
                <w:ilvl w:val="1"/>
                <w:numId w:val="60"/>
              </w:numPr>
              <w:spacing w:before="0"/>
              <w:ind w:left="360"/>
              <w:rPr>
                <w:b w:val="0"/>
              </w:rPr>
            </w:pPr>
            <w:r w:rsidRPr="00476D2F">
              <w:rPr>
                <w:b w:val="0"/>
              </w:rPr>
              <w:t>“</w:t>
            </w:r>
            <w:proofErr w:type="spellStart"/>
            <w:r w:rsidRPr="00476D2F">
              <w:rPr>
                <w:b w:val="0"/>
              </w:rPr>
              <w:t>NCAvB</w:t>
            </w:r>
            <w:proofErr w:type="spellEnd"/>
            <w:r w:rsidRPr="00476D2F">
              <w:rPr>
                <w:b w:val="0"/>
              </w:rPr>
              <w:t>” if exception is thrown by NTA or NECA</w:t>
            </w:r>
          </w:p>
        </w:tc>
        <w:tc>
          <w:tcPr>
            <w:tcW w:w="628" w:type="pct"/>
          </w:tcPr>
          <w:p w14:paraId="46F84245" w14:textId="77777777" w:rsidR="006946DA" w:rsidRPr="00476D2F" w:rsidRDefault="006946DA" w:rsidP="00B904AD">
            <w:pPr>
              <w:pStyle w:val="Table12"/>
            </w:pPr>
            <w:r w:rsidRPr="00476D2F">
              <w:t>Dependent</w:t>
            </w:r>
          </w:p>
        </w:tc>
        <w:tc>
          <w:tcPr>
            <w:tcW w:w="482" w:type="pct"/>
          </w:tcPr>
          <w:p w14:paraId="3D13309A" w14:textId="77777777" w:rsidR="006946DA" w:rsidRPr="00476D2F" w:rsidRDefault="006946DA" w:rsidP="00B904AD">
            <w:pPr>
              <w:pStyle w:val="Table12"/>
            </w:pPr>
            <w:r w:rsidRPr="00476D2F">
              <w:t>an..6</w:t>
            </w:r>
          </w:p>
        </w:tc>
      </w:tr>
      <w:tr w:rsidR="006946DA" w:rsidRPr="00110E6A" w14:paraId="6A3FC4A3" w14:textId="77777777" w:rsidTr="00B904AD">
        <w:trPr>
          <w:cantSplit/>
          <w:trHeight w:val="970"/>
          <w:jc w:val="center"/>
        </w:trPr>
        <w:tc>
          <w:tcPr>
            <w:tcW w:w="626" w:type="pct"/>
          </w:tcPr>
          <w:p w14:paraId="388DF4B9" w14:textId="77777777" w:rsidR="006946DA" w:rsidRPr="00476D2F" w:rsidRDefault="006946DA" w:rsidP="00B904AD">
            <w:pPr>
              <w:pStyle w:val="Table12"/>
              <w:rPr>
                <w:b/>
                <w:i/>
              </w:rPr>
            </w:pPr>
            <w:r w:rsidRPr="00476D2F">
              <w:rPr>
                <w:b/>
                <w:i/>
              </w:rPr>
              <w:t>Original attribute value</w:t>
            </w:r>
          </w:p>
        </w:tc>
        <w:tc>
          <w:tcPr>
            <w:tcW w:w="3264" w:type="pct"/>
          </w:tcPr>
          <w:p w14:paraId="38F2218B" w14:textId="77777777" w:rsidR="006946DA" w:rsidRPr="00476D2F" w:rsidRDefault="006946DA" w:rsidP="00B904AD">
            <w:pPr>
              <w:pStyle w:val="Table12"/>
            </w:pPr>
            <w:r w:rsidRPr="00476D2F">
              <w:t>This Data Item is used to exchange the original value in case sequencing of Data Groups is changed at reception of a message.</w:t>
            </w:r>
          </w:p>
        </w:tc>
        <w:tc>
          <w:tcPr>
            <w:tcW w:w="628" w:type="pct"/>
          </w:tcPr>
          <w:p w14:paraId="3BFD9E26" w14:textId="77777777" w:rsidR="006946DA" w:rsidRPr="00476D2F" w:rsidRDefault="006946DA" w:rsidP="00B904AD">
            <w:pPr>
              <w:pStyle w:val="Table12"/>
            </w:pPr>
            <w:r w:rsidRPr="00476D2F">
              <w:t>Optional</w:t>
            </w:r>
          </w:p>
        </w:tc>
        <w:tc>
          <w:tcPr>
            <w:tcW w:w="482" w:type="pct"/>
          </w:tcPr>
          <w:p w14:paraId="0BA8EAAE" w14:textId="77777777" w:rsidR="006946DA" w:rsidRPr="00476D2F" w:rsidRDefault="006946DA" w:rsidP="00B904AD">
            <w:pPr>
              <w:pStyle w:val="Table12"/>
            </w:pPr>
            <w:r w:rsidRPr="00476D2F">
              <w:t>an..140</w:t>
            </w:r>
          </w:p>
        </w:tc>
      </w:tr>
    </w:tbl>
    <w:p w14:paraId="2B67A098" w14:textId="10A8A460" w:rsidR="006946DA" w:rsidRPr="00476D2F" w:rsidRDefault="006946DA" w:rsidP="008F703C">
      <w:pPr>
        <w:pStyle w:val="Caption"/>
      </w:pPr>
      <w:bookmarkStart w:id="946" w:name="_Ref214773095"/>
      <w:bookmarkStart w:id="947" w:name="_Ref214773072"/>
      <w:bookmarkStart w:id="948" w:name="_Toc185900965"/>
      <w:r w:rsidRPr="00476D2F">
        <w:t xml:space="preserve">Table </w:t>
      </w:r>
      <w:r w:rsidR="002C7E76">
        <w:fldChar w:fldCharType="begin"/>
      </w:r>
      <w:r w:rsidR="002C7E76">
        <w:instrText xml:space="preserve"> SEQ Table \* ARABIC </w:instrText>
      </w:r>
      <w:r w:rsidR="002C7E76">
        <w:fldChar w:fldCharType="separate"/>
      </w:r>
      <w:r w:rsidR="004501EF">
        <w:rPr>
          <w:noProof/>
        </w:rPr>
        <w:t>39</w:t>
      </w:r>
      <w:r w:rsidR="002C7E76">
        <w:fldChar w:fldCharType="end"/>
      </w:r>
      <w:bookmarkEnd w:id="946"/>
      <w:r w:rsidRPr="00476D2F">
        <w:t>: Data Items for Functional error data group in IE906</w:t>
      </w:r>
      <w:bookmarkEnd w:id="947"/>
      <w:r w:rsidRPr="00476D2F">
        <w:t xml:space="preserve"> (CD906A/CD906B)</w:t>
      </w:r>
      <w:bookmarkEnd w:id="948"/>
    </w:p>
    <w:p w14:paraId="4188B8F7" w14:textId="77777777" w:rsidR="006946DA" w:rsidRPr="00476D2F" w:rsidRDefault="006946DA" w:rsidP="00442579">
      <w:pPr>
        <w:pStyle w:val="BodyTextIndent"/>
        <w:spacing w:before="0"/>
      </w:pPr>
      <w:r w:rsidRPr="00476D2F">
        <w:t>Notes to the Functional error Data Group:</w:t>
      </w:r>
    </w:p>
    <w:p w14:paraId="352CBC17" w14:textId="77777777" w:rsidR="006946DA" w:rsidRPr="00476D2F" w:rsidRDefault="006946DA" w:rsidP="006946DA">
      <w:pPr>
        <w:numPr>
          <w:ilvl w:val="0"/>
          <w:numId w:val="34"/>
        </w:numPr>
        <w:spacing w:before="120" w:after="120"/>
      </w:pPr>
      <w:r w:rsidRPr="00476D2F">
        <w:t>The Data Group codes used for the error pointer are listed in the corresponding Appendix Y. The notation used for specifying the pointer is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418"/>
        <w:gridCol w:w="3827"/>
        <w:gridCol w:w="3827"/>
      </w:tblGrid>
      <w:tr w:rsidR="006946DA" w:rsidRPr="00110E6A" w14:paraId="72CB79FE" w14:textId="77777777" w:rsidTr="00B904AD">
        <w:trPr>
          <w:cantSplit/>
          <w:tblHeader/>
          <w:jc w:val="center"/>
        </w:trPr>
        <w:tc>
          <w:tcPr>
            <w:tcW w:w="1418" w:type="dxa"/>
            <w:shd w:val="clear" w:color="auto" w:fill="002060"/>
          </w:tcPr>
          <w:p w14:paraId="10388876" w14:textId="77777777" w:rsidR="006946DA" w:rsidRPr="00476D2F" w:rsidRDefault="006946DA" w:rsidP="00B904AD">
            <w:pPr>
              <w:pStyle w:val="Table12"/>
              <w:rPr>
                <w:b/>
              </w:rPr>
            </w:pPr>
            <w:r w:rsidRPr="00476D2F">
              <w:rPr>
                <w:b/>
              </w:rPr>
              <w:t>Pattern</w:t>
            </w:r>
          </w:p>
        </w:tc>
        <w:tc>
          <w:tcPr>
            <w:tcW w:w="3827" w:type="dxa"/>
            <w:shd w:val="clear" w:color="auto" w:fill="002060"/>
          </w:tcPr>
          <w:p w14:paraId="63D7E2FE" w14:textId="77777777" w:rsidR="006946DA" w:rsidRPr="00476D2F" w:rsidRDefault="006946DA" w:rsidP="00B904AD">
            <w:pPr>
              <w:pStyle w:val="Table12"/>
              <w:jc w:val="both"/>
              <w:rPr>
                <w:b/>
              </w:rPr>
            </w:pPr>
            <w:r w:rsidRPr="00476D2F">
              <w:rPr>
                <w:b/>
              </w:rPr>
              <w:t>Semantics</w:t>
            </w:r>
          </w:p>
        </w:tc>
        <w:tc>
          <w:tcPr>
            <w:tcW w:w="3827" w:type="dxa"/>
            <w:shd w:val="clear" w:color="auto" w:fill="002060"/>
          </w:tcPr>
          <w:p w14:paraId="6C2C1917" w14:textId="77777777" w:rsidR="006946DA" w:rsidRPr="00476D2F" w:rsidRDefault="006946DA" w:rsidP="00B904AD">
            <w:pPr>
              <w:pStyle w:val="Table12"/>
              <w:jc w:val="both"/>
              <w:rPr>
                <w:b/>
              </w:rPr>
            </w:pPr>
            <w:r w:rsidRPr="00476D2F">
              <w:rPr>
                <w:b/>
              </w:rPr>
              <w:t>Example</w:t>
            </w:r>
          </w:p>
        </w:tc>
      </w:tr>
      <w:tr w:rsidR="006946DA" w:rsidRPr="00110E6A" w14:paraId="228F5EF5" w14:textId="77777777" w:rsidTr="00B904AD">
        <w:trPr>
          <w:cantSplit/>
          <w:jc w:val="center"/>
        </w:trPr>
        <w:tc>
          <w:tcPr>
            <w:tcW w:w="1418" w:type="dxa"/>
          </w:tcPr>
          <w:p w14:paraId="0314022F" w14:textId="77777777" w:rsidR="006946DA" w:rsidRPr="00476D2F" w:rsidRDefault="006946DA" w:rsidP="00B904AD">
            <w:pPr>
              <w:pStyle w:val="Table12"/>
            </w:pPr>
            <w:r w:rsidRPr="00476D2F">
              <w:t>A B</w:t>
            </w:r>
          </w:p>
        </w:tc>
        <w:tc>
          <w:tcPr>
            <w:tcW w:w="3827" w:type="dxa"/>
          </w:tcPr>
          <w:p w14:paraId="31A470C2" w14:textId="77777777" w:rsidR="006946DA" w:rsidRPr="00476D2F" w:rsidRDefault="006946DA" w:rsidP="00B904AD">
            <w:pPr>
              <w:pStyle w:val="Table12"/>
            </w:pPr>
            <w:r w:rsidRPr="00476D2F">
              <w:t>A followed by B</w:t>
            </w:r>
          </w:p>
        </w:tc>
        <w:tc>
          <w:tcPr>
            <w:tcW w:w="3827" w:type="dxa"/>
          </w:tcPr>
          <w:p w14:paraId="0C86985A" w14:textId="77777777" w:rsidR="006946DA" w:rsidRPr="00476D2F" w:rsidRDefault="006946DA" w:rsidP="00B904AD">
            <w:pPr>
              <w:pStyle w:val="Table12"/>
            </w:pPr>
            <w:r w:rsidRPr="00476D2F">
              <w:t>(Data Group code) (Data Item name)</w:t>
            </w:r>
          </w:p>
        </w:tc>
      </w:tr>
      <w:tr w:rsidR="006946DA" w:rsidRPr="00110E6A" w14:paraId="1690540D" w14:textId="77777777" w:rsidTr="00B904AD">
        <w:trPr>
          <w:cantSplit/>
          <w:jc w:val="center"/>
        </w:trPr>
        <w:tc>
          <w:tcPr>
            <w:tcW w:w="1418" w:type="dxa"/>
          </w:tcPr>
          <w:p w14:paraId="713AA190" w14:textId="77777777" w:rsidR="006946DA" w:rsidRPr="00476D2F" w:rsidRDefault="006946DA" w:rsidP="00B904AD">
            <w:pPr>
              <w:pStyle w:val="Table12"/>
            </w:pPr>
            <w:r w:rsidRPr="00476D2F">
              <w:t>[A]</w:t>
            </w:r>
          </w:p>
        </w:tc>
        <w:tc>
          <w:tcPr>
            <w:tcW w:w="3827" w:type="dxa"/>
          </w:tcPr>
          <w:p w14:paraId="7154F2DE" w14:textId="77777777" w:rsidR="006946DA" w:rsidRPr="00476D2F" w:rsidRDefault="006946DA" w:rsidP="00B904AD">
            <w:pPr>
              <w:pStyle w:val="Table12"/>
            </w:pPr>
            <w:proofErr w:type="gramStart"/>
            <w:r w:rsidRPr="00476D2F">
              <w:t>A or</w:t>
            </w:r>
            <w:proofErr w:type="gramEnd"/>
            <w:r w:rsidRPr="00476D2F">
              <w:t xml:space="preserve"> nothing</w:t>
            </w:r>
          </w:p>
        </w:tc>
        <w:tc>
          <w:tcPr>
            <w:tcW w:w="3827" w:type="dxa"/>
          </w:tcPr>
          <w:p w14:paraId="62F61BAB" w14:textId="77777777" w:rsidR="006946DA" w:rsidRPr="00476D2F" w:rsidRDefault="006946DA" w:rsidP="00B904AD">
            <w:pPr>
              <w:pStyle w:val="Table12"/>
            </w:pPr>
            <w:r w:rsidRPr="00476D2F">
              <w:t>[occurrence]</w:t>
            </w:r>
          </w:p>
        </w:tc>
      </w:tr>
      <w:tr w:rsidR="006946DA" w:rsidRPr="00110E6A" w14:paraId="18375C26" w14:textId="77777777" w:rsidTr="00B904AD">
        <w:trPr>
          <w:cantSplit/>
          <w:jc w:val="center"/>
        </w:trPr>
        <w:tc>
          <w:tcPr>
            <w:tcW w:w="1418" w:type="dxa"/>
          </w:tcPr>
          <w:p w14:paraId="39F543E6" w14:textId="77777777" w:rsidR="006946DA" w:rsidRPr="00476D2F" w:rsidRDefault="006946DA" w:rsidP="00B904AD">
            <w:pPr>
              <w:pStyle w:val="Table12"/>
              <w:rPr>
                <w:vertAlign w:val="superscript"/>
              </w:rPr>
            </w:pPr>
            <w:r w:rsidRPr="00476D2F">
              <w:t>A</w:t>
            </w:r>
            <w:r w:rsidRPr="00476D2F">
              <w:rPr>
                <w:vertAlign w:val="superscript"/>
              </w:rPr>
              <w:t>+</w:t>
            </w:r>
          </w:p>
        </w:tc>
        <w:tc>
          <w:tcPr>
            <w:tcW w:w="3827" w:type="dxa"/>
          </w:tcPr>
          <w:p w14:paraId="113AABD8" w14:textId="77777777" w:rsidR="006946DA" w:rsidRPr="00476D2F" w:rsidRDefault="006946DA" w:rsidP="00B904AD">
            <w:pPr>
              <w:pStyle w:val="Table12"/>
            </w:pPr>
            <w:r w:rsidRPr="00476D2F">
              <w:t>One or more occurrences of A</w:t>
            </w:r>
          </w:p>
        </w:tc>
        <w:tc>
          <w:tcPr>
            <w:tcW w:w="3827" w:type="dxa"/>
          </w:tcPr>
          <w:p w14:paraId="12DF366B" w14:textId="77777777" w:rsidR="006946DA" w:rsidRPr="00476D2F" w:rsidRDefault="006946DA" w:rsidP="00B904AD">
            <w:pPr>
              <w:pStyle w:val="Table12"/>
              <w:rPr>
                <w:vertAlign w:val="superscript"/>
              </w:rPr>
            </w:pPr>
            <w:r w:rsidRPr="00476D2F">
              <w:t>(Data Group code)</w:t>
            </w:r>
            <w:r w:rsidRPr="00476D2F">
              <w:rPr>
                <w:vertAlign w:val="superscript"/>
              </w:rPr>
              <w:t>+</w:t>
            </w:r>
          </w:p>
        </w:tc>
      </w:tr>
      <w:tr w:rsidR="006946DA" w:rsidRPr="00110E6A" w14:paraId="19931137" w14:textId="77777777" w:rsidTr="00B904AD">
        <w:trPr>
          <w:cantSplit/>
          <w:jc w:val="center"/>
        </w:trPr>
        <w:tc>
          <w:tcPr>
            <w:tcW w:w="1418" w:type="dxa"/>
          </w:tcPr>
          <w:p w14:paraId="1ED6D6E7" w14:textId="77777777" w:rsidR="006946DA" w:rsidRPr="00476D2F" w:rsidRDefault="006946DA" w:rsidP="00B904AD">
            <w:pPr>
              <w:pStyle w:val="Table12"/>
            </w:pPr>
            <w:r w:rsidRPr="00476D2F">
              <w:t>(expression)</w:t>
            </w:r>
          </w:p>
        </w:tc>
        <w:tc>
          <w:tcPr>
            <w:tcW w:w="3827" w:type="dxa"/>
          </w:tcPr>
          <w:p w14:paraId="32FF1F21" w14:textId="77777777" w:rsidR="006946DA" w:rsidRPr="00476D2F" w:rsidRDefault="006946DA" w:rsidP="00B904AD">
            <w:pPr>
              <w:pStyle w:val="Table12"/>
            </w:pPr>
            <w:r w:rsidRPr="00476D2F">
              <w:t>Expression is treated as unit and may be combined as described in this list</w:t>
            </w:r>
          </w:p>
        </w:tc>
        <w:tc>
          <w:tcPr>
            <w:tcW w:w="3827" w:type="dxa"/>
          </w:tcPr>
          <w:p w14:paraId="005A0C36" w14:textId="77777777" w:rsidR="006946DA" w:rsidRPr="00476D2F" w:rsidRDefault="006946DA" w:rsidP="00B904AD">
            <w:pPr>
              <w:pStyle w:val="Table12"/>
            </w:pPr>
            <w:r w:rsidRPr="00476D2F">
              <w:t>(Data Group code)</w:t>
            </w:r>
          </w:p>
        </w:tc>
      </w:tr>
      <w:tr w:rsidR="006946DA" w:rsidRPr="00110E6A" w14:paraId="6EFAC20B" w14:textId="77777777" w:rsidTr="00B904AD">
        <w:trPr>
          <w:cantSplit/>
          <w:jc w:val="center"/>
        </w:trPr>
        <w:tc>
          <w:tcPr>
            <w:tcW w:w="1418" w:type="dxa"/>
          </w:tcPr>
          <w:p w14:paraId="3A083B28" w14:textId="77777777" w:rsidR="006946DA" w:rsidRPr="00476D2F" w:rsidRDefault="006946DA" w:rsidP="00B904AD">
            <w:pPr>
              <w:pStyle w:val="Table12"/>
            </w:pPr>
            <w:r w:rsidRPr="00476D2F">
              <w:t>‘string’</w:t>
            </w:r>
          </w:p>
        </w:tc>
        <w:tc>
          <w:tcPr>
            <w:tcW w:w="3827" w:type="dxa"/>
          </w:tcPr>
          <w:p w14:paraId="68D23D02" w14:textId="77777777" w:rsidR="006946DA" w:rsidRPr="00476D2F" w:rsidRDefault="006946DA" w:rsidP="00B904AD">
            <w:pPr>
              <w:pStyle w:val="Table12"/>
            </w:pPr>
            <w:r w:rsidRPr="00476D2F">
              <w:t>A literal string</w:t>
            </w:r>
          </w:p>
        </w:tc>
        <w:tc>
          <w:tcPr>
            <w:tcW w:w="3827" w:type="dxa"/>
          </w:tcPr>
          <w:p w14:paraId="647B7314" w14:textId="77777777" w:rsidR="006946DA" w:rsidRPr="00476D2F" w:rsidRDefault="006946DA" w:rsidP="00B904AD">
            <w:pPr>
              <w:pStyle w:val="Table12"/>
            </w:pPr>
            <w:r w:rsidRPr="00476D2F">
              <w:t>‘(’ or ‘.’</w:t>
            </w:r>
            <w:r w:rsidRPr="00476D2F">
              <w:rPr>
                <w:rStyle w:val="FootnoteReference"/>
              </w:rPr>
              <w:footnoteReference w:id="19"/>
            </w:r>
          </w:p>
        </w:tc>
      </w:tr>
    </w:tbl>
    <w:p w14:paraId="24F322E6" w14:textId="15BE26BC" w:rsidR="006946DA" w:rsidRPr="00476D2F" w:rsidRDefault="006946DA" w:rsidP="008F703C">
      <w:pPr>
        <w:pStyle w:val="Caption"/>
      </w:pPr>
      <w:bookmarkStart w:id="949" w:name="_Toc185900966"/>
      <w:r w:rsidRPr="00476D2F">
        <w:t xml:space="preserve">Table </w:t>
      </w:r>
      <w:r w:rsidR="002C7E76">
        <w:fldChar w:fldCharType="begin"/>
      </w:r>
      <w:r w:rsidR="002C7E76">
        <w:instrText xml:space="preserve"> SEQ Table \* ARABIC </w:instrText>
      </w:r>
      <w:r w:rsidR="002C7E76">
        <w:fldChar w:fldCharType="separate"/>
      </w:r>
      <w:r w:rsidR="004501EF">
        <w:rPr>
          <w:noProof/>
        </w:rPr>
        <w:t>40</w:t>
      </w:r>
      <w:r w:rsidR="002C7E76">
        <w:fldChar w:fldCharType="end"/>
      </w:r>
      <w:r w:rsidRPr="00476D2F">
        <w:t>: Notation of error pointer</w:t>
      </w:r>
      <w:bookmarkEnd w:id="949"/>
    </w:p>
    <w:p w14:paraId="1E8E919F" w14:textId="77777777" w:rsidR="006946DA" w:rsidRPr="00476D2F" w:rsidRDefault="006946DA" w:rsidP="006946DA">
      <w:pPr>
        <w:numPr>
          <w:ilvl w:val="0"/>
          <w:numId w:val="34"/>
        </w:numPr>
        <w:spacing w:before="120" w:after="120"/>
      </w:pPr>
      <w:r w:rsidRPr="00476D2F">
        <w:t>Occurrence is a sequence number for a Data Group. An occurrence is only given for repeatable or erroneously repeated Data Groups and is, therefore, optional. An occurrence relates to the sequence in which a message is received. This sequence is not necessarily equal to the sending sequence because the FMS structure may not be implemented as such by a National Customs Application;</w:t>
      </w:r>
    </w:p>
    <w:p w14:paraId="5E753FDA" w14:textId="77777777" w:rsidR="006946DA" w:rsidRPr="00476D2F" w:rsidRDefault="006946DA" w:rsidP="006946DA">
      <w:pPr>
        <w:numPr>
          <w:ilvl w:val="0"/>
          <w:numId w:val="34"/>
        </w:numPr>
        <w:spacing w:before="120" w:after="120"/>
      </w:pPr>
      <w:r w:rsidRPr="00476D2F">
        <w:t>The Data Item names of the FMS are listed in the corresponding Appendix Q of this DDNA. Examples of the error pointer are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3402"/>
        <w:gridCol w:w="5670"/>
      </w:tblGrid>
      <w:tr w:rsidR="006946DA" w:rsidRPr="00110E6A" w14:paraId="28C27839" w14:textId="77777777" w:rsidTr="00B904AD">
        <w:trPr>
          <w:cantSplit/>
          <w:tblHeader/>
          <w:jc w:val="center"/>
        </w:trPr>
        <w:tc>
          <w:tcPr>
            <w:tcW w:w="3402" w:type="dxa"/>
            <w:shd w:val="clear" w:color="auto" w:fill="002060"/>
          </w:tcPr>
          <w:p w14:paraId="531F65C9" w14:textId="77777777" w:rsidR="006946DA" w:rsidRPr="00476D2F" w:rsidRDefault="006946DA" w:rsidP="00B904AD">
            <w:pPr>
              <w:pStyle w:val="Table12"/>
              <w:rPr>
                <w:b/>
              </w:rPr>
            </w:pPr>
            <w:r w:rsidRPr="00476D2F">
              <w:rPr>
                <w:b/>
              </w:rPr>
              <w:t>Error pointer value</w:t>
            </w:r>
          </w:p>
        </w:tc>
        <w:tc>
          <w:tcPr>
            <w:tcW w:w="5670" w:type="dxa"/>
            <w:shd w:val="clear" w:color="auto" w:fill="002060"/>
          </w:tcPr>
          <w:p w14:paraId="7690B6D1" w14:textId="77777777" w:rsidR="006946DA" w:rsidRPr="00476D2F" w:rsidRDefault="006946DA" w:rsidP="00B904AD">
            <w:pPr>
              <w:pStyle w:val="Table12"/>
              <w:jc w:val="both"/>
              <w:rPr>
                <w:b/>
              </w:rPr>
            </w:pPr>
            <w:r w:rsidRPr="00476D2F">
              <w:rPr>
                <w:b/>
              </w:rPr>
              <w:t>Semantics</w:t>
            </w:r>
          </w:p>
        </w:tc>
      </w:tr>
      <w:tr w:rsidR="006946DA" w:rsidRPr="00110E6A" w14:paraId="533E7409" w14:textId="77777777" w:rsidTr="00B904AD">
        <w:trPr>
          <w:cantSplit/>
          <w:jc w:val="center"/>
        </w:trPr>
        <w:tc>
          <w:tcPr>
            <w:tcW w:w="3402" w:type="dxa"/>
          </w:tcPr>
          <w:p w14:paraId="478AE5C5" w14:textId="77777777" w:rsidR="006946DA" w:rsidRPr="00476D2F" w:rsidRDefault="006946DA" w:rsidP="00B904AD">
            <w:pPr>
              <w:pStyle w:val="Table12"/>
            </w:pPr>
            <w:proofErr w:type="spellStart"/>
            <w:r w:rsidRPr="00476D2F">
              <w:t>HEA.Containerised</w:t>
            </w:r>
            <w:proofErr w:type="spellEnd"/>
            <w:r w:rsidRPr="00476D2F">
              <w:t xml:space="preserve"> indicator</w:t>
            </w:r>
          </w:p>
        </w:tc>
        <w:tc>
          <w:tcPr>
            <w:tcW w:w="5670" w:type="dxa"/>
          </w:tcPr>
          <w:p w14:paraId="369D7FD9" w14:textId="77777777" w:rsidR="006946DA" w:rsidRPr="00476D2F" w:rsidRDefault="006946DA" w:rsidP="00B904AD">
            <w:pPr>
              <w:pStyle w:val="Table12"/>
              <w:jc w:val="both"/>
            </w:pPr>
            <w:r w:rsidRPr="00476D2F">
              <w:t>Pointer to ‘Containerised indicator’ of the Header Data Group.</w:t>
            </w:r>
          </w:p>
        </w:tc>
      </w:tr>
      <w:tr w:rsidR="006946DA" w:rsidRPr="00110E6A" w14:paraId="64371F0E" w14:textId="77777777" w:rsidTr="00B904AD">
        <w:trPr>
          <w:cantSplit/>
          <w:jc w:val="center"/>
        </w:trPr>
        <w:tc>
          <w:tcPr>
            <w:tcW w:w="3402" w:type="dxa"/>
          </w:tcPr>
          <w:p w14:paraId="1DF64CB2" w14:textId="77777777" w:rsidR="006946DA" w:rsidRPr="00476D2F" w:rsidRDefault="006946DA" w:rsidP="00B904AD">
            <w:pPr>
              <w:pStyle w:val="Table12"/>
            </w:pPr>
            <w:r w:rsidRPr="00476D2F">
              <w:t>GUA(3).REF(5).Access code</w:t>
            </w:r>
          </w:p>
        </w:tc>
        <w:tc>
          <w:tcPr>
            <w:tcW w:w="5670" w:type="dxa"/>
          </w:tcPr>
          <w:p w14:paraId="0CE910D3" w14:textId="77777777" w:rsidR="006946DA" w:rsidRPr="00476D2F" w:rsidRDefault="006946DA" w:rsidP="00B904AD">
            <w:pPr>
              <w:pStyle w:val="Table12"/>
              <w:jc w:val="both"/>
            </w:pPr>
            <w:r w:rsidRPr="00476D2F">
              <w:t>Pointer to ‘Access code’ of the fifth Guarantee reference Data Group within the third Guarantee Data Group.</w:t>
            </w:r>
          </w:p>
        </w:tc>
      </w:tr>
      <w:tr w:rsidR="006946DA" w:rsidRPr="00110E6A" w14:paraId="03E4D5EF" w14:textId="77777777" w:rsidTr="00B904AD">
        <w:trPr>
          <w:cantSplit/>
          <w:jc w:val="center"/>
        </w:trPr>
        <w:tc>
          <w:tcPr>
            <w:tcW w:w="3402" w:type="dxa"/>
          </w:tcPr>
          <w:p w14:paraId="31AF42F7" w14:textId="77777777" w:rsidR="006946DA" w:rsidRPr="00476D2F" w:rsidRDefault="006946DA" w:rsidP="00B904AD">
            <w:pPr>
              <w:pStyle w:val="Table12"/>
            </w:pPr>
            <w:r w:rsidRPr="00476D2F">
              <w:t>GDS(3).GS2(4).Kind of packages</w:t>
            </w:r>
          </w:p>
        </w:tc>
        <w:tc>
          <w:tcPr>
            <w:tcW w:w="5670" w:type="dxa"/>
          </w:tcPr>
          <w:p w14:paraId="2BA8C045" w14:textId="77777777" w:rsidR="006946DA" w:rsidRPr="00476D2F" w:rsidRDefault="006946DA" w:rsidP="00B904AD">
            <w:pPr>
              <w:pStyle w:val="Table12"/>
              <w:jc w:val="both"/>
            </w:pPr>
            <w:r w:rsidRPr="00476D2F">
              <w:t>Pointer to ‘Kind of packages’ of the fourth Package Data Group within the third goods item.</w:t>
            </w:r>
          </w:p>
        </w:tc>
      </w:tr>
      <w:tr w:rsidR="006946DA" w:rsidRPr="00110E6A" w14:paraId="11C26737" w14:textId="77777777" w:rsidTr="00B904AD">
        <w:trPr>
          <w:cantSplit/>
          <w:jc w:val="center"/>
        </w:trPr>
        <w:tc>
          <w:tcPr>
            <w:tcW w:w="3402" w:type="dxa"/>
          </w:tcPr>
          <w:p w14:paraId="7CEFF482" w14:textId="77777777" w:rsidR="006946DA" w:rsidRPr="00476D2F" w:rsidRDefault="006946DA" w:rsidP="00B904AD">
            <w:pPr>
              <w:pStyle w:val="Table12"/>
            </w:pPr>
            <w:r w:rsidRPr="00476D2F">
              <w:t>CE1</w:t>
            </w:r>
          </w:p>
        </w:tc>
        <w:tc>
          <w:tcPr>
            <w:tcW w:w="5670" w:type="dxa"/>
          </w:tcPr>
          <w:p w14:paraId="1C841265" w14:textId="77777777" w:rsidR="006946DA" w:rsidRPr="00476D2F" w:rsidRDefault="006946DA" w:rsidP="00B904AD">
            <w:pPr>
              <w:pStyle w:val="Table12"/>
              <w:jc w:val="both"/>
            </w:pPr>
            <w:r w:rsidRPr="00476D2F">
              <w:t>Pointer to ‘(CONSIGNEE) TRADER’ Data Group.</w:t>
            </w:r>
          </w:p>
        </w:tc>
      </w:tr>
    </w:tbl>
    <w:p w14:paraId="69FE5722" w14:textId="63531563" w:rsidR="006946DA" w:rsidRPr="00476D2F" w:rsidRDefault="006946DA" w:rsidP="008F703C">
      <w:pPr>
        <w:pStyle w:val="Caption"/>
      </w:pPr>
      <w:bookmarkStart w:id="950" w:name="_Toc185900967"/>
      <w:r w:rsidRPr="00476D2F">
        <w:t xml:space="preserve">Table </w:t>
      </w:r>
      <w:r w:rsidR="002C7E76">
        <w:fldChar w:fldCharType="begin"/>
      </w:r>
      <w:r w:rsidR="002C7E76">
        <w:instrText xml:space="preserve"> SEQ Table \* ARABIC </w:instrText>
      </w:r>
      <w:r w:rsidR="002C7E76">
        <w:fldChar w:fldCharType="separate"/>
      </w:r>
      <w:r w:rsidR="004501EF">
        <w:rPr>
          <w:noProof/>
        </w:rPr>
        <w:t>41</w:t>
      </w:r>
      <w:r w:rsidR="002C7E76">
        <w:fldChar w:fldCharType="end"/>
      </w:r>
      <w:r w:rsidRPr="00476D2F">
        <w:t>: Examples of error pointer</w:t>
      </w:r>
      <w:bookmarkEnd w:id="950"/>
    </w:p>
    <w:bookmarkEnd w:id="910"/>
    <w:bookmarkEnd w:id="911"/>
    <w:bookmarkEnd w:id="912"/>
    <w:bookmarkEnd w:id="913"/>
    <w:p w14:paraId="5F09C8FA" w14:textId="77777777" w:rsidR="00FE1481" w:rsidRPr="00476D2F" w:rsidRDefault="00FE1481" w:rsidP="006523C3">
      <w:pPr>
        <w:spacing w:before="0"/>
        <w:jc w:val="left"/>
      </w:pPr>
    </w:p>
    <w:p w14:paraId="52F45113" w14:textId="461A3670" w:rsidR="006523C3" w:rsidRPr="00476D2F" w:rsidRDefault="006523C3" w:rsidP="00476D2F">
      <w:pPr>
        <w:spacing w:before="0"/>
      </w:pPr>
      <w:r w:rsidRPr="00476D2F">
        <w:t xml:space="preserve">This section explains the error codes that can be used by the Functional error messages, the EDIFACT FUN NACK (specified as C_FUN_NCK in DDNxA volumes). The EDIFACT NACK is described in </w:t>
      </w:r>
      <w:r w:rsidRPr="00476D2F">
        <w:fldChar w:fldCharType="begin"/>
      </w:r>
      <w:r w:rsidRPr="00476D2F">
        <w:instrText xml:space="preserve"> REF _Ref27416763 \r \h </w:instrText>
      </w:r>
      <w:r w:rsidR="006F3243" w:rsidRPr="00476D2F">
        <w:instrText xml:space="preserve"> \* MERGEFORMAT </w:instrText>
      </w:r>
      <w:r w:rsidRPr="00476D2F">
        <w:fldChar w:fldCharType="separate"/>
      </w:r>
      <w:r w:rsidR="004501EF">
        <w:t>VI.7</w:t>
      </w:r>
      <w:r w:rsidRPr="00476D2F">
        <w:fldChar w:fldCharType="end"/>
      </w:r>
      <w:r w:rsidRPr="00476D2F">
        <w:t xml:space="preserve"> </w:t>
      </w:r>
      <w:r w:rsidRPr="00476D2F">
        <w:fldChar w:fldCharType="begin"/>
      </w:r>
      <w:r w:rsidRPr="00476D2F">
        <w:instrText xml:space="preserve"> REF _Ref27416767 \h </w:instrText>
      </w:r>
      <w:r w:rsidR="006F3243" w:rsidRPr="00476D2F">
        <w:instrText xml:space="preserve"> \* MERGEFORMAT </w:instrText>
      </w:r>
      <w:r w:rsidRPr="00476D2F">
        <w:fldChar w:fldCharType="separate"/>
      </w:r>
      <w:r w:rsidR="004501EF" w:rsidRPr="00476D2F">
        <w:t>EDIFACT CONTRL Message</w:t>
      </w:r>
      <w:r w:rsidRPr="00476D2F">
        <w:fldChar w:fldCharType="end"/>
      </w:r>
      <w:r w:rsidRPr="00476D2F">
        <w:t xml:space="preserve">. </w:t>
      </w:r>
    </w:p>
    <w:p w14:paraId="01D730FB" w14:textId="77777777" w:rsidR="006523C3" w:rsidRPr="00476D2F" w:rsidRDefault="006523C3">
      <w:r w:rsidRPr="00476D2F">
        <w:t>The Functional error codes values are a subset of the generic table provided by EDIFACT and are based on the use of EDIFACT for Customs systems.</w:t>
      </w:r>
    </w:p>
    <w:p w14:paraId="377EAFF4" w14:textId="77777777" w:rsidR="006523C3" w:rsidRPr="00476D2F" w:rsidRDefault="006523C3">
      <w:pPr>
        <w:spacing w:after="240"/>
      </w:pPr>
      <w:r w:rsidRPr="00476D2F">
        <w:t>For the errors identified at functional level, different error codes are used:</w:t>
      </w:r>
    </w:p>
    <w:p w14:paraId="1230E1E9" w14:textId="77777777" w:rsidR="006523C3" w:rsidRPr="00476D2F" w:rsidRDefault="006523C3" w:rsidP="00A079D8">
      <w:pPr>
        <w:pStyle w:val="ListParagraph"/>
        <w:numPr>
          <w:ilvl w:val="0"/>
          <w:numId w:val="229"/>
        </w:numPr>
        <w:spacing w:before="0"/>
      </w:pPr>
      <w:r w:rsidRPr="00476D2F">
        <w:t xml:space="preserve">for </w:t>
      </w:r>
      <w:r w:rsidRPr="000B6417">
        <w:rPr>
          <w:b/>
        </w:rPr>
        <w:t>IE906A</w:t>
      </w:r>
      <w:r w:rsidRPr="00476D2F">
        <w:t>,</w:t>
      </w:r>
      <w:r w:rsidRPr="000B6417">
        <w:rPr>
          <w:b/>
        </w:rPr>
        <w:t xml:space="preserve"> </w:t>
      </w:r>
      <w:r w:rsidRPr="00476D2F">
        <w:t>error codes are maintained in CS/RD2 (CL049);</w:t>
      </w:r>
    </w:p>
    <w:p w14:paraId="78576FF2" w14:textId="10754F55" w:rsidR="006523C3" w:rsidRPr="00476D2F" w:rsidRDefault="006523C3" w:rsidP="00A079D8">
      <w:pPr>
        <w:pStyle w:val="ListParagraph"/>
        <w:numPr>
          <w:ilvl w:val="0"/>
          <w:numId w:val="229"/>
        </w:numPr>
        <w:spacing w:before="0"/>
      </w:pPr>
      <w:r w:rsidRPr="00476D2F">
        <w:t xml:space="preserve">for </w:t>
      </w:r>
      <w:r w:rsidRPr="000B6417">
        <w:rPr>
          <w:b/>
        </w:rPr>
        <w:t>IE906B</w:t>
      </w:r>
      <w:r w:rsidRPr="00476D2F">
        <w:t>, error codes are maintained in CS/RD2 (CL049) and are also available in tcl.xsd</w:t>
      </w:r>
      <w:r w:rsidR="00437C6B" w:rsidRPr="00476D2F">
        <w:t>.</w:t>
      </w:r>
    </w:p>
    <w:p w14:paraId="04A981BB" w14:textId="77777777" w:rsidR="00553B11" w:rsidRPr="00476D2F" w:rsidRDefault="00553B11">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75E2A58B" w14:textId="211F1BD4" w:rsidR="00553B11" w:rsidRPr="00476D2F" w:rsidRDefault="00553B11" w:rsidP="00476D2F">
      <w:pPr>
        <w:numPr>
          <w:ilvl w:val="0"/>
          <w:numId w:val="34"/>
        </w:numPr>
        <w:spacing w:before="120" w:after="120"/>
      </w:pPr>
      <w:r w:rsidRPr="00476D2F">
        <w:t>Status of a Data Item: a</w:t>
      </w:r>
      <w:r w:rsidR="001045AF" w:rsidRPr="00476D2F">
        <w:t>n</w:t>
      </w:r>
      <w:r w:rsidRPr="00476D2F">
        <w:t xml:space="preserve"> EDIFACT data element can be optional, whereas the related Data Item of an FMS is required;</w:t>
      </w:r>
    </w:p>
    <w:p w14:paraId="12F5B1B2" w14:textId="77777777" w:rsidR="00553B11" w:rsidRPr="00476D2F" w:rsidRDefault="00553B11" w:rsidP="00476D2F">
      <w:pPr>
        <w:numPr>
          <w:ilvl w:val="0"/>
          <w:numId w:val="34"/>
        </w:numPr>
        <w:spacing w:before="120" w:after="120"/>
      </w:pPr>
      <w:r w:rsidRPr="00476D2F">
        <w:t xml:space="preserve">Code values: code values are specified at functional level, </w:t>
      </w:r>
      <w:proofErr w:type="gramStart"/>
      <w:r w:rsidRPr="00476D2F">
        <w:t>with the exception of</w:t>
      </w:r>
      <w:proofErr w:type="gramEnd"/>
      <w:r w:rsidRPr="00476D2F">
        <w:t xml:space="preserve"> those codes that are specific to EDIFACT (e.g. qualifier values);</w:t>
      </w:r>
    </w:p>
    <w:p w14:paraId="76AEB83A" w14:textId="3C83F223" w:rsidR="00553B11" w:rsidRPr="00476D2F" w:rsidRDefault="00553B11" w:rsidP="00476D2F">
      <w:pPr>
        <w:numPr>
          <w:ilvl w:val="0"/>
          <w:numId w:val="34"/>
        </w:numPr>
        <w:spacing w:before="120" w:after="120"/>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4501EF" w:rsidRPr="000C1B4B">
        <w:rPr>
          <w:szCs w:val="24"/>
        </w:rPr>
        <w:t>R</w:t>
      </w:r>
      <w:r w:rsidR="004501EF">
        <w:rPr>
          <w:szCs w:val="24"/>
        </w:rPr>
        <w:t>25</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4501EF" w:rsidRPr="000C1B4B">
        <w:rPr>
          <w:szCs w:val="24"/>
        </w:rPr>
        <w:t>R</w:t>
      </w:r>
      <w:r w:rsidR="004501EF">
        <w:rPr>
          <w:szCs w:val="24"/>
        </w:rPr>
        <w:t>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4501EF" w:rsidRPr="000C1B4B">
        <w:rPr>
          <w:szCs w:val="24"/>
        </w:rPr>
        <w:t>R</w:t>
      </w:r>
      <w:r w:rsidR="004501EF">
        <w:rPr>
          <w:szCs w:val="24"/>
        </w:rPr>
        <w:t>14</w:t>
      </w:r>
      <w:r w:rsidRPr="00476D2F">
        <w:fldChar w:fldCharType="end"/>
      </w:r>
      <w:r w:rsidRPr="00476D2F">
        <w:t>]).</w:t>
      </w:r>
    </w:p>
    <w:p w14:paraId="5FC08680" w14:textId="2312A0F6" w:rsidR="001078C6" w:rsidRPr="00476D2F" w:rsidRDefault="001078C6">
      <w:pPr>
        <w:spacing w:before="0"/>
        <w:jc w:val="left"/>
      </w:pPr>
      <w:r w:rsidRPr="00476D2F">
        <w:br w:type="page"/>
      </w:r>
    </w:p>
    <w:p w14:paraId="4D8B8D9F" w14:textId="56AB70E8" w:rsidR="00FE1481" w:rsidRPr="00476D2F" w:rsidRDefault="009A168E" w:rsidP="000F3095">
      <w:pPr>
        <w:pStyle w:val="Heading3"/>
      </w:pPr>
      <w:bookmarkStart w:id="951" w:name="_Ref66826548"/>
      <w:bookmarkStart w:id="952" w:name="_Ref66827577"/>
      <w:bookmarkStart w:id="953" w:name="_Toc185900718"/>
      <w:r w:rsidRPr="00476D2F">
        <w:t>Functional error - IE906 (CD906C</w:t>
      </w:r>
      <w:r w:rsidR="002D38C3">
        <w:t xml:space="preserve"> and </w:t>
      </w:r>
      <w:r w:rsidR="00346450">
        <w:t>CD906D</w:t>
      </w:r>
      <w:r w:rsidRPr="00476D2F">
        <w:t>)</w:t>
      </w:r>
      <w:bookmarkEnd w:id="951"/>
      <w:bookmarkEnd w:id="952"/>
      <w:bookmarkEnd w:id="953"/>
    </w:p>
    <w:p w14:paraId="71CC7825" w14:textId="0A176520" w:rsidR="008E25D9" w:rsidRDefault="00FE1481" w:rsidP="00FE1481">
      <w:r w:rsidRPr="00476D2F">
        <w:t>This section describes the use of Functional error data group in IE906 (CD906C</w:t>
      </w:r>
      <w:r w:rsidR="00E251E8">
        <w:t xml:space="preserve"> and</w:t>
      </w:r>
      <w:r w:rsidR="00A84187">
        <w:t xml:space="preserve"> </w:t>
      </w:r>
      <w:r w:rsidR="006C124F">
        <w:rPr>
          <w:lang w:val="en-US"/>
        </w:rPr>
        <w:t>CD906D</w:t>
      </w:r>
      <w:r w:rsidRPr="00476D2F">
        <w:t xml:space="preserve">). </w:t>
      </w:r>
    </w:p>
    <w:p w14:paraId="7DC4D8F6" w14:textId="195FC2A6" w:rsidR="00FE1481" w:rsidRPr="00476D2F" w:rsidRDefault="00FE1481" w:rsidP="00FE1481">
      <w:r w:rsidRPr="00476D2F">
        <w:t xml:space="preserve">The </w:t>
      </w:r>
      <w:r w:rsidR="00A84187">
        <w:t>messages</w:t>
      </w:r>
      <w:r w:rsidRPr="00476D2F">
        <w:t xml:space="preserve"> CD906C</w:t>
      </w:r>
      <w:r w:rsidR="00A84187">
        <w:t xml:space="preserve"> and </w:t>
      </w:r>
      <w:r w:rsidR="00346450">
        <w:t>CD906D</w:t>
      </w:r>
      <w:r w:rsidRPr="00476D2F">
        <w:t xml:space="preserve"> must be used for Functional error reporting in the following cases:</w:t>
      </w:r>
    </w:p>
    <w:p w14:paraId="03C44B29" w14:textId="523C4113" w:rsidR="00FE1481" w:rsidRPr="00476D2F" w:rsidRDefault="00FE1481" w:rsidP="00FE1481">
      <w:pPr>
        <w:pStyle w:val="ListParagraph"/>
        <w:numPr>
          <w:ilvl w:val="0"/>
          <w:numId w:val="58"/>
        </w:numPr>
        <w:spacing w:before="120"/>
      </w:pPr>
      <w:r w:rsidRPr="00476D2F">
        <w:t>Post-transitional Common Domain exchanges in NCTS-P5</w:t>
      </w:r>
      <w:r w:rsidR="00D24935">
        <w:t xml:space="preserve"> </w:t>
      </w:r>
      <w:r w:rsidRPr="00476D2F">
        <w:t>and AES-P1</w:t>
      </w:r>
      <w:r w:rsidR="00346450">
        <w:t xml:space="preserve"> (</w:t>
      </w:r>
      <w:r w:rsidR="00346450" w:rsidRPr="00476D2F">
        <w:t>CD906C</w:t>
      </w:r>
      <w:r w:rsidR="00346450">
        <w:t>)</w:t>
      </w:r>
      <w:r w:rsidRPr="00476D2F">
        <w:t>;</w:t>
      </w:r>
    </w:p>
    <w:p w14:paraId="1C8405B1" w14:textId="50096674" w:rsidR="00FE1481" w:rsidRDefault="00FE1481" w:rsidP="00FE1481">
      <w:pPr>
        <w:pStyle w:val="ListParagraph"/>
        <w:numPr>
          <w:ilvl w:val="0"/>
          <w:numId w:val="58"/>
        </w:numPr>
        <w:spacing w:before="120"/>
      </w:pPr>
      <w:r w:rsidRPr="00476D2F">
        <w:t>Transitional</w:t>
      </w:r>
      <w:r w:rsidRPr="00476D2F" w:rsidDel="001F4C69">
        <w:t xml:space="preserve"> </w:t>
      </w:r>
      <w:r w:rsidRPr="00476D2F">
        <w:t>Common Domain exchanges between NCAs in NCTS-P5 and AES-P1</w:t>
      </w:r>
      <w:r w:rsidR="00346450">
        <w:t xml:space="preserve"> (</w:t>
      </w:r>
      <w:r w:rsidR="00346450" w:rsidRPr="00476D2F">
        <w:t>CD906C</w:t>
      </w:r>
      <w:r w:rsidR="00346450">
        <w:t>)</w:t>
      </w:r>
      <w:r w:rsidR="007939CB">
        <w:t>;</w:t>
      </w:r>
    </w:p>
    <w:p w14:paraId="671ED095" w14:textId="4A228505" w:rsidR="001D6A01" w:rsidRDefault="001D6A01" w:rsidP="00FE1481">
      <w:pPr>
        <w:pStyle w:val="ListParagraph"/>
        <w:numPr>
          <w:ilvl w:val="0"/>
          <w:numId w:val="58"/>
        </w:numPr>
        <w:spacing w:before="120"/>
      </w:pPr>
      <w:r w:rsidRPr="001D6A01">
        <w:t xml:space="preserve">Common Domain exchanges </w:t>
      </w:r>
      <w:r w:rsidR="000A6D12" w:rsidRPr="00162A2A">
        <w:t>between NCAs in NCTS-P6</w:t>
      </w:r>
      <w:r w:rsidR="000A6D12" w:rsidRPr="000A6D12">
        <w:t xml:space="preserve"> </w:t>
      </w:r>
      <w:r w:rsidR="000A6D12" w:rsidRPr="00162A2A">
        <w:t>and between NCAs in NCTS-P5/ NCTS-P6</w:t>
      </w:r>
      <w:r w:rsidR="001604DD">
        <w:t xml:space="preserve"> </w:t>
      </w:r>
      <w:r w:rsidR="00346450">
        <w:t>(</w:t>
      </w:r>
      <w:r w:rsidR="00346450" w:rsidRPr="00476D2F">
        <w:t>CD906</w:t>
      </w:r>
      <w:r w:rsidR="001604DD">
        <w:t>C</w:t>
      </w:r>
      <w:r w:rsidR="00346450">
        <w:t>)</w:t>
      </w:r>
      <w:r w:rsidRPr="001D6A01">
        <w:t>.</w:t>
      </w:r>
    </w:p>
    <w:p w14:paraId="2C1E68EB" w14:textId="47B80772" w:rsidR="00544AB2" w:rsidRPr="00544AB2" w:rsidRDefault="00544AB2" w:rsidP="00FE1481">
      <w:pPr>
        <w:pStyle w:val="ListParagraph"/>
        <w:numPr>
          <w:ilvl w:val="0"/>
          <w:numId w:val="58"/>
        </w:numPr>
        <w:spacing w:before="120"/>
      </w:pPr>
      <w:r w:rsidRPr="00162A2A">
        <w:t>Common Domain exchanges between NCAs</w:t>
      </w:r>
      <w:r w:rsidR="00DB2049">
        <w:t xml:space="preserve"> in NCTS-P6</w:t>
      </w:r>
      <w:r w:rsidR="005B1D56">
        <w:t xml:space="preserve"> (Opt-In)</w:t>
      </w:r>
      <w:r w:rsidRPr="00162A2A">
        <w:t xml:space="preserve"> and ieCA/TED (CD906D)</w:t>
      </w:r>
      <w:r w:rsidRPr="00544AB2">
        <w:t>.</w:t>
      </w:r>
    </w:p>
    <w:p w14:paraId="7147B44A" w14:textId="1C510A35" w:rsidR="00A91E80" w:rsidRDefault="006752AE" w:rsidP="00A079D8">
      <w:r w:rsidRPr="00476D2F">
        <w:t>The possible values of these errors are specified in Codelist CL180 (</w:t>
      </w:r>
      <w:r w:rsidR="00FA34DF" w:rsidRPr="00162A2A">
        <w:t>for CD906C) and CL437 (for CD906D)</w:t>
      </w:r>
      <w:r w:rsidRPr="00476D2F">
        <w:t xml:space="preserve"> (</w:t>
      </w:r>
      <w:r w:rsidR="00C73BFC">
        <w:t xml:space="preserve">section </w:t>
      </w:r>
      <w:r w:rsidR="00C73BFC">
        <w:fldChar w:fldCharType="begin"/>
      </w:r>
      <w:r w:rsidR="00C73BFC">
        <w:instrText xml:space="preserve"> REF _Ref115910803 \r \h </w:instrText>
      </w:r>
      <w:r w:rsidR="00C73BFC">
        <w:fldChar w:fldCharType="separate"/>
      </w:r>
      <w:r w:rsidR="004501EF">
        <w:t>V.3.5.1</w:t>
      </w:r>
      <w:r w:rsidR="00C73BFC">
        <w:fldChar w:fldCharType="end"/>
      </w:r>
      <w:r w:rsidRPr="00476D2F">
        <w:t>).</w:t>
      </w:r>
    </w:p>
    <w:p w14:paraId="60C36B44" w14:textId="578B47C0" w:rsidR="00FE1481" w:rsidRDefault="002F4589" w:rsidP="00FE1481">
      <w:pPr>
        <w:spacing w:after="120"/>
      </w:pPr>
      <w:r w:rsidRPr="002F4589">
        <w:t>More details on the usage of CD906C in NCTS-P5 and AES-P1 are provided in section V.4. More details on the usage of CD906C and CD906D in  NCTS-P6 are provided in section V.5.</w:t>
      </w:r>
      <w:r w:rsidR="004802BC">
        <w:t xml:space="preserve"> </w:t>
      </w:r>
      <w:r w:rsidR="00FE1481" w:rsidRPr="00476D2F">
        <w:t>The Data Group ‘FUNCTIONAL ERROR’ consists of the following Data Items:</w:t>
      </w:r>
    </w:p>
    <w:p w14:paraId="64197620" w14:textId="77777777" w:rsidR="002F4589" w:rsidRPr="00476D2F" w:rsidRDefault="002F4589" w:rsidP="00FE1481">
      <w:pPr>
        <w:spacing w:after="120"/>
      </w:pP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034"/>
        <w:gridCol w:w="6069"/>
        <w:gridCol w:w="1059"/>
        <w:gridCol w:w="893"/>
      </w:tblGrid>
      <w:tr w:rsidR="00FE1481" w:rsidRPr="00110E6A" w14:paraId="280EBF17" w14:textId="77777777" w:rsidTr="00476D2F">
        <w:trPr>
          <w:cantSplit/>
          <w:trHeight w:val="368"/>
          <w:tblHeader/>
          <w:jc w:val="center"/>
        </w:trPr>
        <w:tc>
          <w:tcPr>
            <w:tcW w:w="571" w:type="pct"/>
            <w:shd w:val="clear" w:color="auto" w:fill="002060"/>
          </w:tcPr>
          <w:p w14:paraId="43F6F89A" w14:textId="77777777" w:rsidR="00FE1481" w:rsidRPr="00476D2F" w:rsidRDefault="00FE1481" w:rsidP="00B904AD">
            <w:pPr>
              <w:pStyle w:val="Table12"/>
              <w:rPr>
                <w:b/>
              </w:rPr>
            </w:pPr>
            <w:r w:rsidRPr="00476D2F">
              <w:rPr>
                <w:b/>
              </w:rPr>
              <w:t>Data Item</w:t>
            </w:r>
          </w:p>
        </w:tc>
        <w:tc>
          <w:tcPr>
            <w:tcW w:w="3351" w:type="pct"/>
            <w:shd w:val="clear" w:color="auto" w:fill="002060"/>
          </w:tcPr>
          <w:p w14:paraId="74AC112C" w14:textId="77777777" w:rsidR="00FE1481" w:rsidRPr="00476D2F" w:rsidRDefault="00FE1481" w:rsidP="00B904AD">
            <w:pPr>
              <w:pStyle w:val="Table12"/>
              <w:rPr>
                <w:b/>
              </w:rPr>
            </w:pPr>
            <w:r w:rsidRPr="00476D2F">
              <w:rPr>
                <w:b/>
              </w:rPr>
              <w:t>Content</w:t>
            </w:r>
          </w:p>
        </w:tc>
        <w:tc>
          <w:tcPr>
            <w:tcW w:w="585" w:type="pct"/>
            <w:shd w:val="clear" w:color="auto" w:fill="002060"/>
          </w:tcPr>
          <w:p w14:paraId="081BAE0A" w14:textId="77777777" w:rsidR="00FE1481" w:rsidRPr="00476D2F" w:rsidRDefault="00FE1481" w:rsidP="00B904AD">
            <w:pPr>
              <w:pStyle w:val="Table12"/>
              <w:jc w:val="both"/>
              <w:rPr>
                <w:b/>
              </w:rPr>
            </w:pPr>
            <w:r w:rsidRPr="00476D2F">
              <w:rPr>
                <w:b/>
              </w:rPr>
              <w:t>Status</w:t>
            </w:r>
          </w:p>
        </w:tc>
        <w:tc>
          <w:tcPr>
            <w:tcW w:w="493" w:type="pct"/>
            <w:shd w:val="clear" w:color="auto" w:fill="002060"/>
          </w:tcPr>
          <w:p w14:paraId="28F05C39" w14:textId="77777777" w:rsidR="00FE1481" w:rsidRPr="00476D2F" w:rsidRDefault="00FE1481" w:rsidP="00B904AD">
            <w:pPr>
              <w:pStyle w:val="Table12"/>
              <w:jc w:val="both"/>
              <w:rPr>
                <w:b/>
              </w:rPr>
            </w:pPr>
            <w:r w:rsidRPr="00476D2F">
              <w:rPr>
                <w:b/>
              </w:rPr>
              <w:t>Format</w:t>
            </w:r>
          </w:p>
        </w:tc>
      </w:tr>
      <w:tr w:rsidR="00FE1481" w:rsidRPr="00110E6A" w14:paraId="3A4EF16A" w14:textId="77777777" w:rsidTr="00476D2F">
        <w:trPr>
          <w:cantSplit/>
          <w:trHeight w:val="384"/>
          <w:jc w:val="center"/>
        </w:trPr>
        <w:tc>
          <w:tcPr>
            <w:tcW w:w="571" w:type="pct"/>
          </w:tcPr>
          <w:p w14:paraId="58C59AAA" w14:textId="77777777" w:rsidR="00FE1481" w:rsidRPr="00476D2F" w:rsidRDefault="00FE1481" w:rsidP="00B904AD">
            <w:pPr>
              <w:pStyle w:val="Table12"/>
              <w:rPr>
                <w:b/>
                <w:i/>
              </w:rPr>
            </w:pPr>
            <w:r w:rsidRPr="00476D2F">
              <w:rPr>
                <w:b/>
                <w:i/>
              </w:rPr>
              <w:t>Error code</w:t>
            </w:r>
          </w:p>
        </w:tc>
        <w:tc>
          <w:tcPr>
            <w:tcW w:w="3351" w:type="pct"/>
          </w:tcPr>
          <w:p w14:paraId="286CCA1D" w14:textId="087A24D1" w:rsidR="00791A61" w:rsidRPr="00791A61" w:rsidRDefault="00791A61" w:rsidP="00791A61">
            <w:r w:rsidRPr="00791A61">
              <w:t>Values taken from CS/RD2</w:t>
            </w:r>
            <w:r w:rsidRPr="00162A2A">
              <w:t>:</w:t>
            </w:r>
          </w:p>
          <w:p w14:paraId="748449A4" w14:textId="77777777" w:rsidR="00791A61" w:rsidRPr="00162A2A" w:rsidRDefault="00791A61" w:rsidP="00791A61">
            <w:pPr>
              <w:pStyle w:val="ListParagraph"/>
              <w:numPr>
                <w:ilvl w:val="0"/>
                <w:numId w:val="241"/>
              </w:numPr>
              <w:spacing w:before="0"/>
              <w:contextualSpacing/>
              <w:jc w:val="left"/>
              <w:rPr>
                <w:lang w:val="en-US"/>
              </w:rPr>
            </w:pPr>
            <w:r w:rsidRPr="00162A2A">
              <w:t>CL180</w:t>
            </w:r>
            <w:r w:rsidRPr="00162A2A">
              <w:rPr>
                <w:lang w:val="el-GR"/>
              </w:rPr>
              <w:t xml:space="preserve"> </w:t>
            </w:r>
            <w:r w:rsidRPr="00162A2A">
              <w:rPr>
                <w:lang w:val="en-US"/>
              </w:rPr>
              <w:t>for CD906C</w:t>
            </w:r>
          </w:p>
          <w:p w14:paraId="2FCB4646" w14:textId="2955DA9F" w:rsidR="00FE1481" w:rsidRPr="00162A2A" w:rsidRDefault="00791A61" w:rsidP="00162A2A">
            <w:pPr>
              <w:pStyle w:val="ListParagraph"/>
              <w:numPr>
                <w:ilvl w:val="0"/>
                <w:numId w:val="241"/>
              </w:numPr>
              <w:spacing w:before="0"/>
              <w:contextualSpacing/>
              <w:jc w:val="left"/>
              <w:rPr>
                <w:lang w:val="en-US"/>
              </w:rPr>
            </w:pPr>
            <w:r w:rsidRPr="00162A2A">
              <w:rPr>
                <w:lang w:val="en-US"/>
              </w:rPr>
              <w:t>CL437 for CD906D</w:t>
            </w:r>
          </w:p>
        </w:tc>
        <w:tc>
          <w:tcPr>
            <w:tcW w:w="585" w:type="pct"/>
          </w:tcPr>
          <w:p w14:paraId="2453AF18" w14:textId="77777777" w:rsidR="00FE1481" w:rsidRPr="00476D2F" w:rsidRDefault="00FE1481" w:rsidP="00B904AD">
            <w:pPr>
              <w:pStyle w:val="Table12"/>
            </w:pPr>
            <w:r w:rsidRPr="00476D2F">
              <w:t>Required</w:t>
            </w:r>
          </w:p>
        </w:tc>
        <w:tc>
          <w:tcPr>
            <w:tcW w:w="493" w:type="pct"/>
          </w:tcPr>
          <w:p w14:paraId="3970E005" w14:textId="77777777" w:rsidR="00FE1481" w:rsidRPr="00476D2F" w:rsidRDefault="00FE1481" w:rsidP="00B904AD">
            <w:pPr>
              <w:pStyle w:val="Table12"/>
            </w:pPr>
            <w:r w:rsidRPr="00476D2F">
              <w:t>n2</w:t>
            </w:r>
          </w:p>
        </w:tc>
      </w:tr>
      <w:tr w:rsidR="00FE1481" w:rsidRPr="00110E6A" w14:paraId="592A8891" w14:textId="77777777" w:rsidTr="00797CEC">
        <w:trPr>
          <w:trHeight w:val="3970"/>
          <w:jc w:val="center"/>
        </w:trPr>
        <w:tc>
          <w:tcPr>
            <w:tcW w:w="571" w:type="pct"/>
          </w:tcPr>
          <w:p w14:paraId="019041EF" w14:textId="77777777" w:rsidR="00FE1481" w:rsidRPr="00476D2F" w:rsidRDefault="00FE1481" w:rsidP="00B904AD">
            <w:pPr>
              <w:pStyle w:val="Table12"/>
              <w:rPr>
                <w:b/>
                <w:i/>
              </w:rPr>
            </w:pPr>
            <w:r w:rsidRPr="00476D2F">
              <w:rPr>
                <w:b/>
                <w:i/>
              </w:rPr>
              <w:t>Error pointer</w:t>
            </w:r>
          </w:p>
        </w:tc>
        <w:tc>
          <w:tcPr>
            <w:tcW w:w="3351" w:type="pct"/>
          </w:tcPr>
          <w:p w14:paraId="163E19CF" w14:textId="77777777" w:rsidR="00FE1481" w:rsidRPr="00476D2F" w:rsidRDefault="00FE1481" w:rsidP="00B904AD">
            <w:pPr>
              <w:pStyle w:val="Table12"/>
            </w:pPr>
            <w:r w:rsidRPr="00476D2F">
              <w:t>The Error pointer is to be denoted as singular XPath expression starting at the root element of the document (“abbreviated absolute location path”).</w:t>
            </w:r>
          </w:p>
          <w:p w14:paraId="6770E593" w14:textId="58B13641" w:rsidR="00FE1481" w:rsidRPr="00476D2F" w:rsidRDefault="00FE1481" w:rsidP="00B904AD">
            <w:pPr>
              <w:pStyle w:val="Table12"/>
              <w:rPr>
                <w:b/>
                <w:bCs/>
                <w:iCs/>
                <w:u w:val="single"/>
              </w:rPr>
            </w:pPr>
            <w:r w:rsidRPr="00476D2F">
              <w:rPr>
                <w:b/>
                <w:bCs/>
                <w:iCs/>
                <w:u w:val="single"/>
              </w:rPr>
              <w:t>Example</w:t>
            </w:r>
            <w:r w:rsidR="00C074BE" w:rsidRPr="00476D2F">
              <w:rPr>
                <w:b/>
                <w:bCs/>
                <w:iCs/>
                <w:u w:val="single"/>
              </w:rPr>
              <w:t>s</w:t>
            </w:r>
            <w:r w:rsidR="00666E4D" w:rsidRPr="00476D2F">
              <w:rPr>
                <w:b/>
                <w:bCs/>
                <w:iCs/>
                <w:u w:val="single"/>
              </w:rPr>
              <w:t xml:space="preserve"> </w:t>
            </w:r>
            <w:r w:rsidR="00D55DC2" w:rsidRPr="00476D2F">
              <w:rPr>
                <w:b/>
                <w:bCs/>
                <w:iCs/>
                <w:u w:val="single"/>
              </w:rPr>
              <w:t xml:space="preserve">for the usage of </w:t>
            </w:r>
            <w:r w:rsidR="00666E4D" w:rsidRPr="00476D2F">
              <w:rPr>
                <w:b/>
                <w:bCs/>
                <w:iCs/>
                <w:u w:val="single"/>
              </w:rPr>
              <w:t>predicates (i.e. the position of a member in a node-set)</w:t>
            </w:r>
            <w:r w:rsidRPr="00476D2F">
              <w:rPr>
                <w:b/>
                <w:bCs/>
                <w:iCs/>
                <w:u w:val="single"/>
              </w:rPr>
              <w:t>:</w:t>
            </w:r>
          </w:p>
          <w:p w14:paraId="712439C3" w14:textId="7F5C2B1B" w:rsidR="00FE1481" w:rsidRPr="00476D2F" w:rsidRDefault="00FE1481" w:rsidP="00FE1481">
            <w:pPr>
              <w:pStyle w:val="Table12"/>
              <w:numPr>
                <w:ilvl w:val="0"/>
                <w:numId w:val="59"/>
              </w:numPr>
              <w:rPr>
                <w:i/>
              </w:rPr>
            </w:pPr>
            <w:r w:rsidRPr="00476D2F">
              <w:rPr>
                <w:rFonts w:ascii="Courier New" w:hAnsi="Courier New" w:cs="Courier New"/>
                <w:iCs/>
                <w:sz w:val="20"/>
                <w:szCs w:val="16"/>
              </w:rPr>
              <w:t>"/CD501C/</w:t>
            </w:r>
            <w:proofErr w:type="spellStart"/>
            <w:r w:rsidRPr="00476D2F">
              <w:rPr>
                <w:rFonts w:ascii="Courier New" w:hAnsi="Courier New" w:cs="Courier New"/>
                <w:iCs/>
                <w:sz w:val="20"/>
                <w:szCs w:val="16"/>
              </w:rPr>
              <w:t>GoodsShipment</w:t>
            </w:r>
            <w:proofErr w:type="spellEnd"/>
            <w:r w:rsidRPr="00476D2F">
              <w:rPr>
                <w:rFonts w:ascii="Courier New" w:hAnsi="Courier New" w:cs="Courier New"/>
                <w:iCs/>
                <w:sz w:val="20"/>
                <w:szCs w:val="16"/>
              </w:rPr>
              <w:t>/</w:t>
            </w:r>
            <w:proofErr w:type="spellStart"/>
            <w:r w:rsidRPr="00476D2F">
              <w:rPr>
                <w:rFonts w:ascii="Courier New" w:hAnsi="Courier New" w:cs="Courier New"/>
                <w:iCs/>
                <w:sz w:val="20"/>
                <w:szCs w:val="16"/>
              </w:rPr>
              <w:t>GoodsItem</w:t>
            </w:r>
            <w:proofErr w:type="spellEnd"/>
            <w:r w:rsidRPr="00476D2F">
              <w:rPr>
                <w:rFonts w:ascii="Courier New" w:hAnsi="Courier New" w:cs="Courier New"/>
                <w:iCs/>
                <w:sz w:val="20"/>
                <w:szCs w:val="16"/>
              </w:rPr>
              <w:t>[10]/Packaging[5]/</w:t>
            </w:r>
            <w:proofErr w:type="spellStart"/>
            <w:r w:rsidRPr="00476D2F">
              <w:rPr>
                <w:rFonts w:ascii="Courier New" w:hAnsi="Courier New" w:cs="Courier New"/>
                <w:iCs/>
                <w:sz w:val="20"/>
                <w:szCs w:val="16"/>
              </w:rPr>
              <w:t>shippingMarks</w:t>
            </w:r>
            <w:proofErr w:type="spellEnd"/>
            <w:r w:rsidRPr="00476D2F">
              <w:rPr>
                <w:rFonts w:ascii="Courier New" w:hAnsi="Courier New" w:cs="Courier New"/>
                <w:iCs/>
                <w:sz w:val="20"/>
                <w:szCs w:val="16"/>
              </w:rPr>
              <w:t>"</w:t>
            </w:r>
            <w:r w:rsidR="00634440" w:rsidRPr="00476D2F">
              <w:rPr>
                <w:sz w:val="20"/>
                <w:szCs w:val="16"/>
              </w:rPr>
              <w:t xml:space="preserve"> </w:t>
            </w:r>
            <w:r w:rsidR="00634440" w:rsidRPr="00476D2F">
              <w:rPr>
                <w:i/>
              </w:rPr>
              <w:t>-&gt; the recommended approach with minimum required predicates, i.e. [1] appears only where the multiplicity is &gt; 1 in reality</w:t>
            </w:r>
            <w:r w:rsidR="0091393E">
              <w:rPr>
                <w:i/>
              </w:rPr>
              <w:t>.</w:t>
            </w:r>
          </w:p>
          <w:p w14:paraId="2CF8028C" w14:textId="10B80837" w:rsidR="00740961" w:rsidRPr="00476D2F" w:rsidRDefault="00B570E5" w:rsidP="00FE1481">
            <w:pPr>
              <w:pStyle w:val="Table12"/>
              <w:numPr>
                <w:ilvl w:val="0"/>
                <w:numId w:val="59"/>
              </w:numPr>
              <w:rPr>
                <w:i/>
              </w:rPr>
            </w:pPr>
            <w:r w:rsidRPr="00476D2F">
              <w:rPr>
                <w:rFonts w:ascii="Courier New" w:hAnsi="Courier New" w:cs="Courier New"/>
                <w:iCs/>
                <w:sz w:val="20"/>
                <w:szCs w:val="16"/>
              </w:rPr>
              <w:t>“/CD501C[1]/GoodsShipment[1]/GoodsItem[10]/Packaging[1]/shippingMarks”</w:t>
            </w:r>
            <w:r w:rsidRPr="00476D2F">
              <w:rPr>
                <w:i/>
              </w:rPr>
              <w:t xml:space="preserve"> -&gt; possible addition of predicate in each Data Group, either it has multiplicity &gt;1 or not. This approach is used by some parsers which always put the occurrence in the XPath, independently of the multiplicity of the data elements.</w:t>
            </w:r>
          </w:p>
          <w:p w14:paraId="072209EF" w14:textId="1827AFA8" w:rsidR="00B570E5" w:rsidRPr="00476D2F" w:rsidRDefault="005B1B4A" w:rsidP="00FE1481">
            <w:pPr>
              <w:pStyle w:val="Table12"/>
              <w:numPr>
                <w:ilvl w:val="0"/>
                <w:numId w:val="59"/>
              </w:numPr>
              <w:rPr>
                <w:i/>
              </w:rPr>
            </w:pPr>
            <w:r w:rsidRPr="00476D2F">
              <w:rPr>
                <w:rFonts w:ascii="Courier New" w:hAnsi="Courier New" w:cs="Courier New"/>
                <w:iCs/>
                <w:sz w:val="20"/>
                <w:szCs w:val="16"/>
              </w:rPr>
              <w:t>“/CD501C/</w:t>
            </w:r>
            <w:proofErr w:type="spellStart"/>
            <w:r w:rsidRPr="00476D2F">
              <w:rPr>
                <w:rFonts w:ascii="Courier New" w:hAnsi="Courier New" w:cs="Courier New"/>
                <w:iCs/>
                <w:sz w:val="20"/>
                <w:szCs w:val="16"/>
              </w:rPr>
              <w:t>GoodsShipment</w:t>
            </w:r>
            <w:proofErr w:type="spellEnd"/>
            <w:r w:rsidRPr="00476D2F">
              <w:rPr>
                <w:rFonts w:ascii="Courier New" w:hAnsi="Courier New" w:cs="Courier New"/>
                <w:iCs/>
                <w:sz w:val="20"/>
                <w:szCs w:val="16"/>
              </w:rPr>
              <w:t>/</w:t>
            </w:r>
            <w:proofErr w:type="spellStart"/>
            <w:r w:rsidRPr="00476D2F">
              <w:rPr>
                <w:rFonts w:ascii="Courier New" w:hAnsi="Courier New" w:cs="Courier New"/>
                <w:iCs/>
                <w:sz w:val="20"/>
                <w:szCs w:val="16"/>
              </w:rPr>
              <w:t>GoodsItem</w:t>
            </w:r>
            <w:proofErr w:type="spellEnd"/>
            <w:r w:rsidRPr="00476D2F">
              <w:rPr>
                <w:rFonts w:ascii="Courier New" w:hAnsi="Courier New" w:cs="Courier New"/>
                <w:iCs/>
                <w:sz w:val="20"/>
                <w:szCs w:val="16"/>
              </w:rPr>
              <w:t>[10]/Packaging/</w:t>
            </w:r>
            <w:proofErr w:type="spellStart"/>
            <w:r w:rsidRPr="00476D2F">
              <w:rPr>
                <w:rFonts w:ascii="Courier New" w:hAnsi="Courier New" w:cs="Courier New"/>
                <w:iCs/>
                <w:sz w:val="20"/>
                <w:szCs w:val="16"/>
              </w:rPr>
              <w:t>shippingMarks</w:t>
            </w:r>
            <w:proofErr w:type="spellEnd"/>
            <w:r w:rsidRPr="00476D2F">
              <w:rPr>
                <w:rFonts w:ascii="Courier New" w:hAnsi="Courier New" w:cs="Courier New"/>
                <w:iCs/>
                <w:sz w:val="20"/>
                <w:szCs w:val="16"/>
              </w:rPr>
              <w:t>”</w:t>
            </w:r>
            <w:r w:rsidRPr="00476D2F">
              <w:rPr>
                <w:i/>
              </w:rPr>
              <w:t xml:space="preserve"> -&gt; if no other “Packaging” Data Group exists under “</w:t>
            </w:r>
            <w:proofErr w:type="spellStart"/>
            <w:r w:rsidRPr="00476D2F">
              <w:rPr>
                <w:i/>
              </w:rPr>
              <w:t>GoodsItem</w:t>
            </w:r>
            <w:proofErr w:type="spellEnd"/>
            <w:r w:rsidRPr="00476D2F">
              <w:rPr>
                <w:i/>
              </w:rPr>
              <w:t>[10]”, then the predicate could be omitted since the XPath is also unique without it.</w:t>
            </w:r>
          </w:p>
          <w:p w14:paraId="6DBCFA08" w14:textId="282EE58E" w:rsidR="005B1B4A" w:rsidRPr="00476D2F" w:rsidRDefault="005B1B4A" w:rsidP="00476D2F">
            <w:pPr>
              <w:pStyle w:val="Table12"/>
              <w:ind w:left="720"/>
              <w:rPr>
                <w:i/>
              </w:rPr>
            </w:pPr>
            <w:r w:rsidRPr="00476D2F">
              <w:rPr>
                <w:i/>
              </w:rPr>
              <w:t>The same approach is also applicable to NCTS-P5</w:t>
            </w:r>
            <w:r w:rsidR="00A4356A">
              <w:rPr>
                <w:i/>
              </w:rPr>
              <w:t xml:space="preserve"> and NCTS-P6</w:t>
            </w:r>
            <w:r w:rsidRPr="00476D2F">
              <w:rPr>
                <w:i/>
              </w:rPr>
              <w:t>.</w:t>
            </w:r>
          </w:p>
          <w:p w14:paraId="15C8F204" w14:textId="62FEDA95" w:rsidR="00FE1481" w:rsidRPr="00476D2F" w:rsidRDefault="00FE1481" w:rsidP="00B904AD">
            <w:pPr>
              <w:pStyle w:val="Table12"/>
              <w:spacing w:before="120" w:after="120"/>
            </w:pPr>
            <w:r w:rsidRPr="00476D2F">
              <w:t xml:space="preserve">Below, the expected </w:t>
            </w:r>
            <w:r w:rsidRPr="00476D2F">
              <w:rPr>
                <w:i/>
              </w:rPr>
              <w:t>Error pointer</w:t>
            </w:r>
            <w:r w:rsidRPr="00476D2F">
              <w:t xml:space="preserve"> per </w:t>
            </w:r>
            <w:r w:rsidRPr="00476D2F">
              <w:rPr>
                <w:i/>
              </w:rPr>
              <w:t>Error code</w:t>
            </w:r>
            <w:r w:rsidRPr="00476D2F">
              <w:t xml:space="preserve"> is defined: </w:t>
            </w:r>
          </w:p>
          <w:p w14:paraId="58F946D0" w14:textId="663E1EFE" w:rsidR="00FE1481" w:rsidRPr="00476D2F" w:rsidRDefault="00FE1481" w:rsidP="00B904AD">
            <w:pPr>
              <w:pStyle w:val="Table12"/>
              <w:spacing w:before="120" w:after="120"/>
            </w:pPr>
            <w:r w:rsidRPr="00476D2F">
              <w:t xml:space="preserve">IF </w:t>
            </w:r>
            <w:r w:rsidRPr="00476D2F">
              <w:rPr>
                <w:i/>
              </w:rPr>
              <w:t>Error code</w:t>
            </w:r>
            <w:r w:rsidRPr="00476D2F">
              <w:t xml:space="preserve"> = (90), THEN the </w:t>
            </w:r>
            <w:r w:rsidRPr="00476D2F">
              <w:rPr>
                <w:i/>
              </w:rPr>
              <w:t>Error pointer</w:t>
            </w:r>
            <w:r w:rsidRPr="00476D2F">
              <w:t xml:space="preserve"> points to the &lt;MRN&gt;.</w:t>
            </w:r>
          </w:p>
          <w:p w14:paraId="6E1E7EB7" w14:textId="77777777" w:rsidR="00FE1481" w:rsidRPr="00476D2F" w:rsidRDefault="00FE1481" w:rsidP="00B904AD">
            <w:pPr>
              <w:pStyle w:val="Table12"/>
              <w:spacing w:before="120" w:after="120"/>
            </w:pPr>
            <w:r w:rsidRPr="00476D2F">
              <w:t xml:space="preserve">IF </w:t>
            </w:r>
            <w:r w:rsidRPr="00476D2F">
              <w:rPr>
                <w:i/>
              </w:rPr>
              <w:t>Error code</w:t>
            </w:r>
            <w:r w:rsidRPr="00476D2F">
              <w:t xml:space="preserve"> = (92, 51 or 52), THEN the </w:t>
            </w:r>
            <w:r w:rsidRPr="00476D2F">
              <w:rPr>
                <w:i/>
              </w:rPr>
              <w:t>Error pointer</w:t>
            </w:r>
            <w:r w:rsidRPr="00476D2F">
              <w:t xml:space="preserve"> points to the &lt;Root Element&gt; (i.e. </w:t>
            </w:r>
            <w:proofErr w:type="spellStart"/>
            <w:r w:rsidRPr="00476D2F">
              <w:t>CDxxxX</w:t>
            </w:r>
            <w:proofErr w:type="spellEnd"/>
            <w:r w:rsidRPr="00476D2F">
              <w:t>).</w:t>
            </w:r>
          </w:p>
          <w:p w14:paraId="22F01490" w14:textId="77777777" w:rsidR="00FE1481" w:rsidRPr="00476D2F" w:rsidRDefault="00FE1481" w:rsidP="00B904AD">
            <w:pPr>
              <w:pStyle w:val="Table12"/>
              <w:spacing w:before="120" w:after="120"/>
            </w:pPr>
            <w:r w:rsidRPr="00476D2F">
              <w:t xml:space="preserve">ELSE the </w:t>
            </w:r>
            <w:r w:rsidRPr="00476D2F">
              <w:rPr>
                <w:i/>
              </w:rPr>
              <w:t>Error pointer</w:t>
            </w:r>
            <w:r w:rsidRPr="00476D2F">
              <w:t xml:space="preserve"> points to the &lt;Data Item or Data Group that caused the error&gt;.</w:t>
            </w:r>
          </w:p>
          <w:p w14:paraId="6F51A94F" w14:textId="77777777" w:rsidR="00FE1481" w:rsidRPr="00476D2F" w:rsidRDefault="00FE1481" w:rsidP="00B904AD">
            <w:pPr>
              <w:pStyle w:val="Table12"/>
              <w:rPr>
                <w:b/>
                <w:u w:val="single"/>
              </w:rPr>
            </w:pPr>
            <w:r w:rsidRPr="00476D2F">
              <w:rPr>
                <w:b/>
                <w:u w:val="single"/>
              </w:rPr>
              <w:t>Example for C0105</w:t>
            </w:r>
          </w:p>
          <w:p w14:paraId="2AD9231A" w14:textId="77777777" w:rsidR="00FE1481" w:rsidRPr="00476D2F" w:rsidRDefault="00FE1481" w:rsidP="00B904AD">
            <w:pPr>
              <w:pStyle w:val="Table12"/>
            </w:pPr>
            <w:r w:rsidRPr="00476D2F">
              <w:rPr>
                <w:i/>
              </w:rPr>
              <w:t>Error pointer</w:t>
            </w:r>
            <w:r w:rsidRPr="00476D2F">
              <w:t>:/CD001C/</w:t>
            </w:r>
            <w:proofErr w:type="spellStart"/>
            <w:r w:rsidRPr="00476D2F">
              <w:t>CustomsOfficeOfTransit</w:t>
            </w:r>
            <w:proofErr w:type="spellEnd"/>
            <w:r w:rsidRPr="00476D2F">
              <w:t>(Declared)</w:t>
            </w:r>
          </w:p>
          <w:p w14:paraId="67246965" w14:textId="77777777" w:rsidR="00FE1481" w:rsidRPr="00476D2F" w:rsidRDefault="00FE1481" w:rsidP="00B904AD">
            <w:pPr>
              <w:pStyle w:val="Table12"/>
            </w:pPr>
            <w:r w:rsidRPr="00476D2F">
              <w:rPr>
                <w:i/>
              </w:rPr>
              <w:t>Error code</w:t>
            </w:r>
            <w:r w:rsidRPr="00476D2F">
              <w:t>:13</w:t>
            </w:r>
          </w:p>
          <w:p w14:paraId="7AEC366F" w14:textId="496AB231" w:rsidR="00FE1481" w:rsidRPr="00476D2F" w:rsidRDefault="00FE1481" w:rsidP="00B904AD">
            <w:pPr>
              <w:pStyle w:val="Table12"/>
            </w:pPr>
            <w:r w:rsidRPr="00476D2F">
              <w:rPr>
                <w:i/>
              </w:rPr>
              <w:t>Error reason</w:t>
            </w:r>
            <w:r w:rsidRPr="00476D2F">
              <w:t>:C0105</w:t>
            </w:r>
          </w:p>
          <w:p w14:paraId="52F12BFF" w14:textId="77777777" w:rsidR="00FE1481" w:rsidRPr="00476D2F" w:rsidRDefault="00FE1481" w:rsidP="00B904AD">
            <w:pPr>
              <w:pStyle w:val="Table12"/>
            </w:pPr>
            <w:r w:rsidRPr="00476D2F">
              <w:rPr>
                <w:i/>
              </w:rPr>
              <w:t>Original attribute value</w:t>
            </w:r>
            <w:r w:rsidRPr="00476D2F">
              <w:t>: N/A</w:t>
            </w:r>
          </w:p>
        </w:tc>
        <w:tc>
          <w:tcPr>
            <w:tcW w:w="585" w:type="pct"/>
          </w:tcPr>
          <w:p w14:paraId="0931B03B" w14:textId="77777777" w:rsidR="00FE1481" w:rsidRPr="00476D2F" w:rsidRDefault="00FE1481" w:rsidP="00B904AD">
            <w:pPr>
              <w:pStyle w:val="Table12"/>
            </w:pPr>
            <w:r w:rsidRPr="00476D2F">
              <w:t>Required</w:t>
            </w:r>
          </w:p>
        </w:tc>
        <w:tc>
          <w:tcPr>
            <w:tcW w:w="493" w:type="pct"/>
          </w:tcPr>
          <w:p w14:paraId="52426BB3" w14:textId="77777777" w:rsidR="00FE1481" w:rsidRPr="00476D2F" w:rsidRDefault="00FE1481" w:rsidP="00B904AD">
            <w:pPr>
              <w:pStyle w:val="Table12"/>
            </w:pPr>
            <w:r w:rsidRPr="00476D2F">
              <w:t>an..512</w:t>
            </w:r>
          </w:p>
        </w:tc>
      </w:tr>
      <w:tr w:rsidR="00FE1481" w:rsidRPr="00110E6A" w14:paraId="6798C5F4" w14:textId="77777777" w:rsidTr="00797CEC">
        <w:trPr>
          <w:trHeight w:val="3166"/>
          <w:jc w:val="center"/>
        </w:trPr>
        <w:tc>
          <w:tcPr>
            <w:tcW w:w="571" w:type="pct"/>
          </w:tcPr>
          <w:p w14:paraId="4FC61B03" w14:textId="77777777" w:rsidR="00FE1481" w:rsidRPr="00476D2F" w:rsidRDefault="00FE1481" w:rsidP="00B904AD">
            <w:pPr>
              <w:pStyle w:val="Table12"/>
              <w:rPr>
                <w:b/>
                <w:i/>
              </w:rPr>
            </w:pPr>
            <w:r w:rsidRPr="00476D2F">
              <w:rPr>
                <w:b/>
                <w:i/>
              </w:rPr>
              <w:t xml:space="preserve">Error reason </w:t>
            </w:r>
          </w:p>
        </w:tc>
        <w:tc>
          <w:tcPr>
            <w:tcW w:w="3351" w:type="pct"/>
          </w:tcPr>
          <w:p w14:paraId="7E0710FC" w14:textId="77777777" w:rsidR="00FE1481" w:rsidRPr="00476D2F" w:rsidRDefault="00FE1481" w:rsidP="00B904AD">
            <w:pPr>
              <w:pStyle w:val="BodyText"/>
              <w:rPr>
                <w:b w:val="0"/>
              </w:rPr>
            </w:pPr>
            <w:r w:rsidRPr="00476D2F">
              <w:rPr>
                <w:b w:val="0"/>
              </w:rPr>
              <w:t xml:space="preserve">The </w:t>
            </w:r>
            <w:r w:rsidRPr="00476D2F">
              <w:rPr>
                <w:b w:val="0"/>
                <w:bCs/>
                <w:i/>
                <w:iCs/>
              </w:rPr>
              <w:t>Error reason</w:t>
            </w:r>
            <w:r w:rsidRPr="00476D2F">
              <w:rPr>
                <w:b w:val="0"/>
                <w:i/>
                <w:iCs/>
              </w:rPr>
              <w:t xml:space="preserve"> </w:t>
            </w:r>
            <w:r w:rsidRPr="00476D2F">
              <w:rPr>
                <w:b w:val="0"/>
              </w:rPr>
              <w:t>is used to report the reason of Functional error.</w:t>
            </w:r>
          </w:p>
          <w:p w14:paraId="70239E03"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12,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Codelist number against which the validation failed (using the string 'CL999' where CL999 is the number of the codelist as defined in Appendix Q2. The length of the number is fixed to 3 digits).</w:t>
            </w:r>
          </w:p>
          <w:p w14:paraId="2171CCB5"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13 or 15,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Condition or Technical Rule number(s) against which the validation failed (using the string 'C9999' or 'T9999' where 9999 is the number of the R&amp;C as defined in Appendix Q2).</w:t>
            </w:r>
          </w:p>
          <w:p w14:paraId="25C6F9B9"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14,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Rule or Technical Rule number(s) against which the validation failed</w:t>
            </w:r>
            <w:r w:rsidRPr="00476D2F">
              <w:t xml:space="preserve"> </w:t>
            </w:r>
            <w:r w:rsidRPr="00476D2F">
              <w:rPr>
                <w:b w:val="0"/>
              </w:rPr>
              <w:t>(using the string 'R9999' or 'T9999' where 9999 is the number of the R&amp;C as defined in Appendix Q2).</w:t>
            </w:r>
          </w:p>
          <w:p w14:paraId="5D66EA00" w14:textId="7DEA4ECC"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50,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Transitional Constraint number against which validation failed</w:t>
            </w:r>
            <w:r w:rsidRPr="00476D2F">
              <w:t xml:space="preserve"> </w:t>
            </w:r>
            <w:r w:rsidRPr="00476D2F">
              <w:rPr>
                <w:b w:val="0"/>
              </w:rPr>
              <w:t>(using the string 'E9999' or 'B9999' where 9999 is the number of the R&amp;C as defined in Appendix Q2).</w:t>
            </w:r>
          </w:p>
          <w:p w14:paraId="502BD9E4"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51 or 52, THEN the </w:t>
            </w:r>
            <w:r w:rsidRPr="00476D2F">
              <w:rPr>
                <w:b w:val="0"/>
                <w:bCs/>
                <w:i/>
                <w:iCs/>
              </w:rPr>
              <w:t>Error reason</w:t>
            </w:r>
            <w:r w:rsidRPr="00476D2F">
              <w:rPr>
                <w:b w:val="0"/>
                <w:i/>
                <w:iCs/>
              </w:rPr>
              <w:t xml:space="preserve"> </w:t>
            </w:r>
            <w:r w:rsidRPr="00476D2F">
              <w:rPr>
                <w:b w:val="0"/>
              </w:rPr>
              <w:t>shall be:</w:t>
            </w:r>
          </w:p>
          <w:p w14:paraId="3D52DC24" w14:textId="5D097DF8" w:rsidR="00FE1481" w:rsidRPr="00476D2F" w:rsidRDefault="00FE1481" w:rsidP="00FE1481">
            <w:pPr>
              <w:pStyle w:val="BodyText"/>
              <w:numPr>
                <w:ilvl w:val="0"/>
                <w:numId w:val="60"/>
              </w:numPr>
              <w:rPr>
                <w:b w:val="0"/>
              </w:rPr>
            </w:pPr>
            <w:r w:rsidRPr="00476D2F">
              <w:rPr>
                <w:b w:val="0"/>
              </w:rPr>
              <w:t>“</w:t>
            </w:r>
            <w:proofErr w:type="spellStart"/>
            <w:r w:rsidR="00422011">
              <w:rPr>
                <w:b w:val="0"/>
              </w:rPr>
              <w:t>ieCA</w:t>
            </w:r>
            <w:r w:rsidRPr="00476D2F">
              <w:rPr>
                <w:b w:val="0"/>
              </w:rPr>
              <w:t>vB</w:t>
            </w:r>
            <w:proofErr w:type="spellEnd"/>
            <w:r w:rsidRPr="00476D2F">
              <w:rPr>
                <w:b w:val="0"/>
              </w:rPr>
              <w:t xml:space="preserve">” if exception is thrown by </w:t>
            </w:r>
            <w:proofErr w:type="gramStart"/>
            <w:r w:rsidR="00422011">
              <w:rPr>
                <w:b w:val="0"/>
              </w:rPr>
              <w:t>ieCA</w:t>
            </w:r>
            <w:proofErr w:type="gramEnd"/>
          </w:p>
          <w:p w14:paraId="2ED42287" w14:textId="77777777" w:rsidR="00FE1481" w:rsidRPr="00476D2F" w:rsidRDefault="00FE1481" w:rsidP="00FE1481">
            <w:pPr>
              <w:pStyle w:val="BodyText"/>
              <w:numPr>
                <w:ilvl w:val="0"/>
                <w:numId w:val="60"/>
              </w:numPr>
              <w:rPr>
                <w:b w:val="0"/>
              </w:rPr>
            </w:pPr>
            <w:r w:rsidRPr="00476D2F">
              <w:rPr>
                <w:b w:val="0"/>
              </w:rPr>
              <w:t>“</w:t>
            </w:r>
            <w:proofErr w:type="spellStart"/>
            <w:r w:rsidRPr="00476D2F">
              <w:rPr>
                <w:b w:val="0"/>
              </w:rPr>
              <w:t>NCAvB</w:t>
            </w:r>
            <w:proofErr w:type="spellEnd"/>
            <w:r w:rsidRPr="00476D2F">
              <w:rPr>
                <w:b w:val="0"/>
              </w:rPr>
              <w:t>” if exception is thrown by NTA or NECA</w:t>
            </w:r>
          </w:p>
          <w:p w14:paraId="1B3D5988" w14:textId="77777777" w:rsidR="00FE1481" w:rsidRPr="00476D2F" w:rsidRDefault="00FE1481" w:rsidP="00B904AD">
            <w:pPr>
              <w:pStyle w:val="BodyText"/>
              <w:rPr>
                <w:b w:val="0"/>
              </w:rPr>
            </w:pPr>
            <w:r w:rsidRPr="00476D2F">
              <w:rPr>
                <w:b w:val="0"/>
              </w:rPr>
              <w:t xml:space="preserve">ELSE, the </w:t>
            </w:r>
            <w:r w:rsidRPr="00476D2F">
              <w:rPr>
                <w:b w:val="0"/>
                <w:bCs/>
                <w:i/>
                <w:iCs/>
              </w:rPr>
              <w:t>Error reason</w:t>
            </w:r>
            <w:r w:rsidRPr="00476D2F">
              <w:rPr>
                <w:b w:val="0"/>
                <w:i/>
                <w:iCs/>
              </w:rPr>
              <w:t xml:space="preserve"> </w:t>
            </w:r>
            <w:r w:rsidRPr="00476D2F">
              <w:rPr>
                <w:b w:val="0"/>
              </w:rPr>
              <w:t xml:space="preserve">shall have the value “N/A”. </w:t>
            </w:r>
          </w:p>
          <w:p w14:paraId="1BA06AA2" w14:textId="77777777" w:rsidR="00FE1481" w:rsidRPr="00476D2F" w:rsidRDefault="00FE1481" w:rsidP="00B904AD">
            <w:pPr>
              <w:pStyle w:val="BodyText"/>
              <w:rPr>
                <w:u w:val="single"/>
              </w:rPr>
            </w:pPr>
            <w:r w:rsidRPr="00476D2F">
              <w:rPr>
                <w:bCs/>
                <w:u w:val="single"/>
              </w:rPr>
              <w:t>Example for the violation of R0994</w:t>
            </w:r>
          </w:p>
          <w:p w14:paraId="7427937A" w14:textId="77777777" w:rsidR="00FE1481" w:rsidRPr="00476D2F" w:rsidRDefault="00FE1481" w:rsidP="00B904AD">
            <w:pPr>
              <w:pStyle w:val="Heading5TOC"/>
              <w:spacing w:before="40" w:after="40"/>
              <w:ind w:left="0"/>
            </w:pPr>
            <w:r w:rsidRPr="00476D2F">
              <w:t>Error pointer: </w:t>
            </w:r>
            <w:r w:rsidRPr="00476D2F">
              <w:rPr>
                <w:i w:val="0"/>
              </w:rPr>
              <w:t>/CD001C/Consignment/</w:t>
            </w:r>
            <w:proofErr w:type="spellStart"/>
            <w:r w:rsidRPr="00476D2F">
              <w:rPr>
                <w:i w:val="0"/>
              </w:rPr>
              <w:t>grossMass</w:t>
            </w:r>
            <w:proofErr w:type="spellEnd"/>
          </w:p>
          <w:p w14:paraId="2D51AC3A" w14:textId="6BD58ACB" w:rsidR="00FE1481" w:rsidRPr="00476D2F" w:rsidRDefault="00FE1481" w:rsidP="00B904AD">
            <w:pPr>
              <w:pStyle w:val="Heading5TOC"/>
              <w:spacing w:before="40" w:after="40"/>
              <w:ind w:left="0"/>
            </w:pPr>
            <w:r w:rsidRPr="00476D2F">
              <w:t>Error code:</w:t>
            </w:r>
            <w:r w:rsidR="0021426E" w:rsidRPr="00476D2F">
              <w:rPr>
                <w:i w:val="0"/>
              </w:rPr>
              <w:t>14</w:t>
            </w:r>
          </w:p>
          <w:p w14:paraId="3148FF1E" w14:textId="77777777" w:rsidR="00FE1481" w:rsidRPr="00476D2F" w:rsidRDefault="00FE1481" w:rsidP="00B904AD">
            <w:pPr>
              <w:pStyle w:val="Heading5TOC"/>
              <w:spacing w:before="40" w:after="40"/>
              <w:ind w:left="0"/>
            </w:pPr>
            <w:r w:rsidRPr="00476D2F">
              <w:t xml:space="preserve">Error reason: </w:t>
            </w:r>
            <w:r w:rsidRPr="00476D2F">
              <w:rPr>
                <w:i w:val="0"/>
              </w:rPr>
              <w:t>R0994</w:t>
            </w:r>
          </w:p>
          <w:p w14:paraId="586FF7C4" w14:textId="77777777" w:rsidR="00FE1481" w:rsidRPr="00476D2F" w:rsidRDefault="00FE1481" w:rsidP="00B904AD">
            <w:pPr>
              <w:pStyle w:val="Heading5TOC"/>
              <w:spacing w:before="40" w:after="40"/>
              <w:ind w:left="0"/>
            </w:pPr>
            <w:r w:rsidRPr="00476D2F">
              <w:t xml:space="preserve">Original attribute value: </w:t>
            </w:r>
            <w:r w:rsidRPr="00476D2F">
              <w:rPr>
                <w:i w:val="0"/>
              </w:rPr>
              <w:t>45887</w:t>
            </w:r>
          </w:p>
          <w:p w14:paraId="5A80FA2F" w14:textId="77777777" w:rsidR="00FE1481" w:rsidRPr="00476D2F" w:rsidRDefault="00FE1481" w:rsidP="00B904AD">
            <w:pPr>
              <w:pStyle w:val="Table12"/>
            </w:pPr>
            <w:r w:rsidRPr="00476D2F">
              <w:t>(e.g. for the value of the erroneous data element in the erroneous message).</w:t>
            </w:r>
          </w:p>
          <w:p w14:paraId="210AD111" w14:textId="77777777" w:rsidR="00FE1481" w:rsidRPr="00476D2F" w:rsidRDefault="00FE1481" w:rsidP="00B904AD">
            <w:pPr>
              <w:pStyle w:val="BodyText"/>
              <w:rPr>
                <w:u w:val="single"/>
              </w:rPr>
            </w:pPr>
            <w:r w:rsidRPr="00476D2F">
              <w:rPr>
                <w:bCs/>
                <w:u w:val="single"/>
              </w:rPr>
              <w:t>Example for the violation of CL217</w:t>
            </w:r>
          </w:p>
          <w:p w14:paraId="3703338C" w14:textId="77777777" w:rsidR="00FE1481" w:rsidRPr="00476D2F" w:rsidRDefault="00FE1481" w:rsidP="00B904AD">
            <w:pPr>
              <w:pStyle w:val="Heading5TOC"/>
              <w:spacing w:before="40" w:after="40"/>
              <w:ind w:left="0"/>
            </w:pPr>
            <w:r w:rsidRPr="00476D2F">
              <w:t>Error pointer: </w:t>
            </w:r>
            <w:r w:rsidRPr="00476D2F">
              <w:rPr>
                <w:i w:val="0"/>
              </w:rPr>
              <w:t>/CD001C/TransitOperation/security</w:t>
            </w:r>
          </w:p>
          <w:p w14:paraId="10DD4872" w14:textId="77777777" w:rsidR="00FE1481" w:rsidRPr="00476D2F" w:rsidRDefault="00FE1481" w:rsidP="00B904AD">
            <w:pPr>
              <w:pStyle w:val="Heading5TOC"/>
              <w:spacing w:before="40" w:after="40"/>
              <w:ind w:left="0"/>
            </w:pPr>
            <w:r w:rsidRPr="00476D2F">
              <w:t>Error code:</w:t>
            </w:r>
            <w:r w:rsidRPr="00476D2F">
              <w:rPr>
                <w:i w:val="0"/>
              </w:rPr>
              <w:t>12</w:t>
            </w:r>
          </w:p>
          <w:p w14:paraId="1430F4F0" w14:textId="77777777" w:rsidR="00FE1481" w:rsidRPr="00476D2F" w:rsidRDefault="00FE1481" w:rsidP="00B904AD">
            <w:pPr>
              <w:pStyle w:val="Heading5TOC"/>
              <w:spacing w:before="40" w:after="40"/>
              <w:ind w:left="0"/>
            </w:pPr>
            <w:r w:rsidRPr="00476D2F">
              <w:t xml:space="preserve">Error reason: </w:t>
            </w:r>
            <w:r w:rsidRPr="00476D2F">
              <w:rPr>
                <w:i w:val="0"/>
              </w:rPr>
              <w:t>CL217</w:t>
            </w:r>
          </w:p>
          <w:p w14:paraId="35316584" w14:textId="77777777" w:rsidR="00FE1481" w:rsidRPr="00476D2F" w:rsidRDefault="00FE1481" w:rsidP="00B904AD">
            <w:pPr>
              <w:pStyle w:val="Heading5TOC"/>
              <w:spacing w:before="40" w:after="40"/>
              <w:ind w:left="0"/>
            </w:pPr>
            <w:r w:rsidRPr="00476D2F">
              <w:t xml:space="preserve">Original attribute value: </w:t>
            </w:r>
            <w:r w:rsidRPr="00476D2F">
              <w:rPr>
                <w:i w:val="0"/>
              </w:rPr>
              <w:t>8</w:t>
            </w:r>
          </w:p>
          <w:p w14:paraId="431059FC" w14:textId="77777777" w:rsidR="00FE1481" w:rsidRPr="00476D2F" w:rsidRDefault="00FE1481" w:rsidP="00B904AD">
            <w:pPr>
              <w:pStyle w:val="Table12"/>
            </w:pPr>
            <w:r w:rsidRPr="00476D2F">
              <w:t>(e.g. for the value of the erroneous data element in the erroneous message).</w:t>
            </w:r>
          </w:p>
          <w:p w14:paraId="6558FB00" w14:textId="77777777" w:rsidR="00FE1481" w:rsidRPr="00476D2F" w:rsidRDefault="00FE1481" w:rsidP="00B904AD">
            <w:pPr>
              <w:pStyle w:val="Table12"/>
            </w:pPr>
          </w:p>
          <w:p w14:paraId="21A222C4" w14:textId="77777777" w:rsidR="00FE1481" w:rsidRPr="00476D2F" w:rsidRDefault="00FE1481" w:rsidP="00B904AD">
            <w:pPr>
              <w:pStyle w:val="Table12"/>
            </w:pPr>
            <w:r w:rsidRPr="00476D2F">
              <w:t>Note: for the CL number and the R &amp; C number, it must include the leading zeros if applicable.</w:t>
            </w:r>
          </w:p>
        </w:tc>
        <w:tc>
          <w:tcPr>
            <w:tcW w:w="585" w:type="pct"/>
          </w:tcPr>
          <w:p w14:paraId="641C8507" w14:textId="77777777" w:rsidR="00FE1481" w:rsidRPr="00476D2F" w:rsidRDefault="00FE1481" w:rsidP="00B904AD">
            <w:pPr>
              <w:pStyle w:val="Table12"/>
            </w:pPr>
            <w:r w:rsidRPr="00476D2F">
              <w:t>Required</w:t>
            </w:r>
          </w:p>
        </w:tc>
        <w:tc>
          <w:tcPr>
            <w:tcW w:w="493" w:type="pct"/>
          </w:tcPr>
          <w:p w14:paraId="352856DA" w14:textId="77777777" w:rsidR="00FE1481" w:rsidRPr="00476D2F" w:rsidRDefault="00FE1481" w:rsidP="00B904AD">
            <w:pPr>
              <w:pStyle w:val="Table12"/>
            </w:pPr>
            <w:r w:rsidRPr="00476D2F">
              <w:t>an..7</w:t>
            </w:r>
          </w:p>
        </w:tc>
      </w:tr>
      <w:tr w:rsidR="00FE1481" w:rsidRPr="00110E6A" w14:paraId="55B8318F" w14:textId="77777777" w:rsidTr="00476D2F">
        <w:trPr>
          <w:cantSplit/>
          <w:trHeight w:val="980"/>
          <w:jc w:val="center"/>
        </w:trPr>
        <w:tc>
          <w:tcPr>
            <w:tcW w:w="571" w:type="pct"/>
          </w:tcPr>
          <w:p w14:paraId="6AEF1CE5" w14:textId="77777777" w:rsidR="00FE1481" w:rsidRPr="00476D2F" w:rsidRDefault="00FE1481" w:rsidP="00B904AD">
            <w:pPr>
              <w:pStyle w:val="Table12"/>
              <w:rPr>
                <w:b/>
                <w:i/>
              </w:rPr>
            </w:pPr>
            <w:r w:rsidRPr="00476D2F">
              <w:rPr>
                <w:b/>
                <w:i/>
              </w:rPr>
              <w:t>Original attribute value</w:t>
            </w:r>
          </w:p>
        </w:tc>
        <w:tc>
          <w:tcPr>
            <w:tcW w:w="3351" w:type="pct"/>
          </w:tcPr>
          <w:p w14:paraId="723475AC" w14:textId="77777777" w:rsidR="00FE1481" w:rsidRPr="00476D2F" w:rsidRDefault="00FE1481" w:rsidP="00B904AD">
            <w:pPr>
              <w:pStyle w:val="Table12"/>
            </w:pPr>
            <w:r w:rsidRPr="00476D2F">
              <w:t xml:space="preserve">It is used to provide the value of the data element where the error occurred as per </w:t>
            </w:r>
            <w:r w:rsidRPr="00476D2F">
              <w:rPr>
                <w:i/>
              </w:rPr>
              <w:t>Error pointer</w:t>
            </w:r>
            <w:r w:rsidRPr="00476D2F">
              <w:t xml:space="preserve"> in the erroneous message.</w:t>
            </w:r>
          </w:p>
        </w:tc>
        <w:tc>
          <w:tcPr>
            <w:tcW w:w="585" w:type="pct"/>
          </w:tcPr>
          <w:p w14:paraId="61934AAF" w14:textId="77777777" w:rsidR="00FE1481" w:rsidRPr="00476D2F" w:rsidRDefault="00FE1481" w:rsidP="00B904AD">
            <w:pPr>
              <w:pStyle w:val="Table12"/>
            </w:pPr>
            <w:r w:rsidRPr="00476D2F">
              <w:t>Optional</w:t>
            </w:r>
          </w:p>
        </w:tc>
        <w:tc>
          <w:tcPr>
            <w:tcW w:w="493" w:type="pct"/>
          </w:tcPr>
          <w:p w14:paraId="6AA4F782" w14:textId="77777777" w:rsidR="00FE1481" w:rsidRPr="00476D2F" w:rsidRDefault="00FE1481" w:rsidP="00B904AD">
            <w:pPr>
              <w:pStyle w:val="Table12"/>
            </w:pPr>
            <w:r w:rsidRPr="00476D2F">
              <w:t>an..512</w:t>
            </w:r>
          </w:p>
        </w:tc>
      </w:tr>
    </w:tbl>
    <w:p w14:paraId="1652140B" w14:textId="45B43BB8" w:rsidR="00FE1481" w:rsidRPr="00476D2F" w:rsidRDefault="00FE1481" w:rsidP="008F703C">
      <w:pPr>
        <w:pStyle w:val="Caption"/>
      </w:pPr>
      <w:bookmarkStart w:id="954" w:name="_Ref32226034"/>
      <w:bookmarkStart w:id="955" w:name="_Toc185900968"/>
      <w:r w:rsidRPr="00476D2F">
        <w:t xml:space="preserve">Table </w:t>
      </w:r>
      <w:r w:rsidR="002C7E76">
        <w:fldChar w:fldCharType="begin"/>
      </w:r>
      <w:r w:rsidR="002C7E76">
        <w:instrText xml:space="preserve"> SEQ Table \* ARABIC </w:instrText>
      </w:r>
      <w:r w:rsidR="002C7E76">
        <w:fldChar w:fldCharType="separate"/>
      </w:r>
      <w:r w:rsidR="004501EF">
        <w:rPr>
          <w:noProof/>
        </w:rPr>
        <w:t>42</w:t>
      </w:r>
      <w:r w:rsidR="002C7E76">
        <w:fldChar w:fldCharType="end"/>
      </w:r>
      <w:bookmarkEnd w:id="954"/>
      <w:r w:rsidRPr="00476D2F">
        <w:t>: Data Items for Functional error data group in IE906 (CD906C</w:t>
      </w:r>
      <w:r w:rsidR="00BA5B8F" w:rsidRPr="00897940">
        <w:t>/</w:t>
      </w:r>
      <w:r w:rsidR="00BA5B8F">
        <w:rPr>
          <w:lang w:val="en-US"/>
        </w:rPr>
        <w:t>CD906D</w:t>
      </w:r>
      <w:r w:rsidRPr="00476D2F">
        <w:t>)</w:t>
      </w:r>
      <w:bookmarkEnd w:id="955"/>
    </w:p>
    <w:p w14:paraId="65D79C59" w14:textId="77777777" w:rsidR="00FE1481" w:rsidRPr="00476D2F" w:rsidRDefault="00FE1481" w:rsidP="00FE1481">
      <w:r w:rsidRPr="00476D2F">
        <w:t xml:space="preserve">In the special case of reporting errors for the same “Error Code” and same “Error Reason”, the critical point is the “Error Code” and “Error Reason” to be accurate. </w:t>
      </w:r>
    </w:p>
    <w:p w14:paraId="1B95DE92" w14:textId="20DDD0B6" w:rsidR="00FE1481" w:rsidRPr="00476D2F" w:rsidRDefault="00FE1481" w:rsidP="00FE1481">
      <w:r w:rsidRPr="00476D2F">
        <w:t>The “Error Pointer” and “Original attribute value” are filled in based on the result from the validation engine. The multiplicity of functional errors reported (</w:t>
      </w:r>
      <w:r w:rsidR="00D10F57" w:rsidRPr="00476D2F">
        <w:t>one</w:t>
      </w:r>
      <w:r w:rsidRPr="00476D2F">
        <w:t xml:space="preserve"> or multiple) depends on whether the validation for a specific R/C has been either designed/implemented to stop on the first erroneous item or report errors as soon as all items are checked. </w:t>
      </w:r>
    </w:p>
    <w:p w14:paraId="5F885184" w14:textId="77777777" w:rsidR="00FE1481" w:rsidRPr="00476D2F" w:rsidRDefault="00FE1481" w:rsidP="00FE1481">
      <w:r w:rsidRPr="00476D2F">
        <w:t>The goal is to have precise error pointers, error codes and error reasons for analysis of the issues/rejections (for the NAs incident management).</w:t>
      </w:r>
    </w:p>
    <w:p w14:paraId="0BAC23ED" w14:textId="3F0D1E14" w:rsidR="00FE1481" w:rsidRPr="00476D2F" w:rsidRDefault="00FE1481" w:rsidP="00FE1481">
      <w:r w:rsidRPr="00476D2F">
        <w:t xml:space="preserve">Nevertheless, as per structure, the functional group might have more than </w:t>
      </w:r>
      <w:r w:rsidR="00D10F57" w:rsidRPr="00476D2F">
        <w:t>one</w:t>
      </w:r>
      <w:r w:rsidRPr="00476D2F">
        <w:t xml:space="preserve"> repetition. Regarding its content, specific error pointers are strictly expected in specific cases (error codes) as per </w:t>
      </w:r>
      <w:r w:rsidR="001D332F" w:rsidRPr="00476D2F">
        <w:fldChar w:fldCharType="begin"/>
      </w:r>
      <w:r w:rsidR="001D332F" w:rsidRPr="00476D2F">
        <w:instrText xml:space="preserve"> REF _Ref32226034 \h </w:instrText>
      </w:r>
      <w:r w:rsidR="001D332F" w:rsidRPr="00476D2F">
        <w:fldChar w:fldCharType="separate"/>
      </w:r>
      <w:r w:rsidR="004501EF" w:rsidRPr="00476D2F">
        <w:t xml:space="preserve">Table </w:t>
      </w:r>
      <w:r w:rsidR="004501EF">
        <w:rPr>
          <w:noProof/>
        </w:rPr>
        <w:t>42</w:t>
      </w:r>
      <w:r w:rsidR="001D332F" w:rsidRPr="00476D2F">
        <w:fldChar w:fldCharType="end"/>
      </w:r>
      <w:r w:rsidRPr="00476D2F">
        <w:t>. For other error codes, the Error pointer points to the &lt;Data Item or Data Group that caused the error&gt;.</w:t>
      </w:r>
    </w:p>
    <w:p w14:paraId="419030A2" w14:textId="77777777" w:rsidR="00F42A95" w:rsidRPr="00476D2F" w:rsidRDefault="00F42A95" w:rsidP="00FE1481"/>
    <w:p w14:paraId="2B54D231" w14:textId="77777777" w:rsidR="00DE1ACF" w:rsidRPr="00476D2F" w:rsidRDefault="00DE1ACF" w:rsidP="00DE1ACF">
      <w:pPr>
        <w:pStyle w:val="Heading4"/>
      </w:pPr>
      <w:bookmarkStart w:id="956" w:name="_Toc526170454"/>
      <w:bookmarkStart w:id="957" w:name="_Ref18049489"/>
      <w:bookmarkStart w:id="958" w:name="_Ref66827596"/>
      <w:bookmarkStart w:id="959" w:name="_Ref97133257"/>
      <w:bookmarkStart w:id="960" w:name="_Ref103682878"/>
      <w:bookmarkStart w:id="961" w:name="_Ref115910803"/>
      <w:r w:rsidRPr="00476D2F">
        <w:t>Functional error codes</w:t>
      </w:r>
      <w:bookmarkStart w:id="962" w:name="_Toc17972052"/>
      <w:bookmarkStart w:id="963" w:name="_Toc18065488"/>
      <w:bookmarkStart w:id="964" w:name="_Toc17972053"/>
      <w:bookmarkStart w:id="965" w:name="_Toc18065489"/>
      <w:bookmarkStart w:id="966" w:name="_Toc17972054"/>
      <w:bookmarkStart w:id="967" w:name="_Toc18065490"/>
      <w:bookmarkEnd w:id="956"/>
      <w:bookmarkEnd w:id="957"/>
      <w:bookmarkEnd w:id="958"/>
      <w:bookmarkEnd w:id="959"/>
      <w:bookmarkEnd w:id="960"/>
      <w:bookmarkEnd w:id="961"/>
      <w:bookmarkEnd w:id="962"/>
      <w:bookmarkEnd w:id="963"/>
      <w:bookmarkEnd w:id="964"/>
      <w:bookmarkEnd w:id="965"/>
      <w:bookmarkEnd w:id="966"/>
      <w:bookmarkEnd w:id="967"/>
    </w:p>
    <w:p w14:paraId="2BBE9900" w14:textId="2D92729F" w:rsidR="0000039D" w:rsidRPr="001D5112" w:rsidRDefault="00446B72" w:rsidP="00162A2A">
      <w:pPr>
        <w:spacing w:before="0"/>
        <w:jc w:val="left"/>
      </w:pPr>
      <w:r w:rsidRPr="00476D2F">
        <w:t xml:space="preserve">This section explains the error codes that can be used by the Functional error messages, XML FUN NACK (specified as C_FUN_NCK in DDNxA volumes). The XML NACK is described in section </w:t>
      </w:r>
      <w:r w:rsidRPr="00476D2F">
        <w:fldChar w:fldCharType="begin"/>
      </w:r>
      <w:r w:rsidRPr="00476D2F">
        <w:instrText xml:space="preserve"> REF  _Ref191046500 \h \n  \* MERGEFORMAT </w:instrText>
      </w:r>
      <w:r w:rsidRPr="00476D2F">
        <w:fldChar w:fldCharType="separate"/>
      </w:r>
      <w:r w:rsidR="004501EF">
        <w:t>VII.5</w:t>
      </w:r>
      <w:r w:rsidRPr="00476D2F">
        <w:fldChar w:fldCharType="end"/>
      </w:r>
      <w:r w:rsidRPr="00476D2F">
        <w:t xml:space="preserve"> </w:t>
      </w:r>
      <w:r w:rsidRPr="00476D2F">
        <w:fldChar w:fldCharType="begin"/>
      </w:r>
      <w:r w:rsidRPr="00476D2F">
        <w:instrText xml:space="preserve"> REF _Ref191046500 \h </w:instrText>
      </w:r>
      <w:r w:rsidRPr="00476D2F">
        <w:fldChar w:fldCharType="separate"/>
      </w:r>
      <w:r w:rsidR="004501EF" w:rsidRPr="00476D2F">
        <w:t>XML error (CONTRL) message</w:t>
      </w:r>
      <w:r w:rsidRPr="00476D2F">
        <w:fldChar w:fldCharType="end"/>
      </w:r>
      <w:r w:rsidR="00C53A16" w:rsidRPr="00476D2F">
        <w:t>.</w:t>
      </w:r>
      <w:r w:rsidRPr="00476D2F">
        <w:t xml:space="preserve"> For the errors identified at functional level</w:t>
      </w:r>
      <w:r w:rsidR="009F08C9" w:rsidRPr="00476D2F">
        <w:t xml:space="preserve"> </w:t>
      </w:r>
      <w:r w:rsidR="001D74BD" w:rsidRPr="00162A2A">
        <w:t xml:space="preserve">and reported with </w:t>
      </w:r>
      <w:r w:rsidR="001D74BD" w:rsidRPr="00162A2A">
        <w:rPr>
          <w:b/>
          <w:bCs/>
        </w:rPr>
        <w:t>CD906C or CD906D</w:t>
      </w:r>
      <w:r w:rsidR="001D74BD" w:rsidRPr="00476D2F" w:rsidDel="001D74BD">
        <w:t xml:space="preserve"> </w:t>
      </w:r>
      <w:r w:rsidR="009F08C9" w:rsidRPr="00476D2F">
        <w:t>the</w:t>
      </w:r>
      <w:r w:rsidRPr="00476D2F">
        <w:t xml:space="preserve"> error codes are specified in tcl.xsd and maintained in CS/RD2 </w:t>
      </w:r>
      <w:r w:rsidRPr="00866F68">
        <w:t>(CL180</w:t>
      </w:r>
      <w:r w:rsidR="00257B29" w:rsidRPr="00162A2A">
        <w:t xml:space="preserve"> and CL437 respectively)</w:t>
      </w:r>
      <w:r w:rsidRPr="00476D2F">
        <w:t>.</w:t>
      </w:r>
      <w:r w:rsidR="0000039D">
        <w:t xml:space="preserve"> </w:t>
      </w:r>
      <w:r w:rsidR="0000039D" w:rsidRPr="00162A2A">
        <w:t>The CL437 consists of the error codes, which are considered acceptable in the rejections exchanged between ieCA/TED and the NCAs in [NCTS-P6 Opt-</w:t>
      </w:r>
      <w:r w:rsidR="00132D46">
        <w:t>I</w:t>
      </w:r>
      <w:r w:rsidR="0000039D" w:rsidRPr="00162A2A">
        <w:t>n]. The CL437 includes the values of CL180 (NCTS-P6) and CL723 (ICS2).</w:t>
      </w:r>
    </w:p>
    <w:p w14:paraId="7A83D19D" w14:textId="588689F7" w:rsidR="00667F5F" w:rsidRPr="00476D2F" w:rsidRDefault="0000039D" w:rsidP="00162A2A">
      <w:pPr>
        <w:spacing w:before="0"/>
      </w:pPr>
      <w:r>
        <w:t xml:space="preserve"> </w:t>
      </w:r>
    </w:p>
    <w:p w14:paraId="503FE6A7" w14:textId="77777777" w:rsidR="00A81E08" w:rsidRPr="00476D2F" w:rsidRDefault="00A81E08" w:rsidP="00A81E08">
      <w:pPr>
        <w:spacing w:after="240"/>
      </w:pPr>
      <w:r w:rsidRPr="00476D2F">
        <w:t>The table below presents the list of functional error codes and their usage as defined in CS/RD2 (CL180).</w:t>
      </w:r>
    </w:p>
    <w:tbl>
      <w:tblPr>
        <w:tblW w:w="9606" w:type="dxa"/>
        <w:tblInd w:w="-14"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CellMar>
          <w:left w:w="0" w:type="dxa"/>
          <w:right w:w="0" w:type="dxa"/>
        </w:tblCellMar>
        <w:tblLook w:val="04A0" w:firstRow="1" w:lastRow="0" w:firstColumn="1" w:lastColumn="0" w:noHBand="0" w:noVBand="1"/>
      </w:tblPr>
      <w:tblGrid>
        <w:gridCol w:w="680"/>
        <w:gridCol w:w="1215"/>
        <w:gridCol w:w="5788"/>
        <w:gridCol w:w="1923"/>
      </w:tblGrid>
      <w:tr w:rsidR="00A81E08" w:rsidRPr="00110E6A" w14:paraId="2AD75EEE" w14:textId="77777777" w:rsidTr="00B904AD">
        <w:trPr>
          <w:trHeight w:val="316"/>
          <w:tblHeader/>
        </w:trPr>
        <w:tc>
          <w:tcPr>
            <w:tcW w:w="680" w:type="dxa"/>
            <w:shd w:val="clear" w:color="auto" w:fill="F5F5F5"/>
            <w:tcMar>
              <w:top w:w="14" w:type="dxa"/>
              <w:left w:w="14" w:type="dxa"/>
              <w:bottom w:w="0" w:type="dxa"/>
              <w:right w:w="14" w:type="dxa"/>
            </w:tcMar>
            <w:vAlign w:val="center"/>
            <w:hideMark/>
          </w:tcPr>
          <w:p w14:paraId="3E806D4F" w14:textId="77777777" w:rsidR="00A81E08" w:rsidRPr="00476D2F" w:rsidRDefault="00A81E08" w:rsidP="00B904AD">
            <w:pPr>
              <w:spacing w:before="120" w:after="120"/>
              <w:jc w:val="center"/>
              <w:rPr>
                <w:sz w:val="22"/>
                <w:szCs w:val="22"/>
              </w:rPr>
            </w:pPr>
            <w:r w:rsidRPr="00476D2F">
              <w:rPr>
                <w:b/>
                <w:bCs/>
              </w:rPr>
              <w:t>Value</w:t>
            </w:r>
          </w:p>
        </w:tc>
        <w:tc>
          <w:tcPr>
            <w:tcW w:w="1215" w:type="dxa"/>
            <w:shd w:val="clear" w:color="auto" w:fill="F5F5F5"/>
            <w:tcMar>
              <w:top w:w="14" w:type="dxa"/>
              <w:left w:w="14" w:type="dxa"/>
              <w:bottom w:w="0" w:type="dxa"/>
              <w:right w:w="14" w:type="dxa"/>
            </w:tcMar>
            <w:vAlign w:val="center"/>
            <w:hideMark/>
          </w:tcPr>
          <w:p w14:paraId="5FEE44F7" w14:textId="77777777" w:rsidR="00A81E08" w:rsidRPr="00476D2F" w:rsidRDefault="00A81E08" w:rsidP="00B904AD">
            <w:pPr>
              <w:spacing w:before="120" w:after="120"/>
              <w:jc w:val="center"/>
            </w:pPr>
            <w:r w:rsidRPr="00476D2F">
              <w:rPr>
                <w:b/>
                <w:bCs/>
              </w:rPr>
              <w:t>Description</w:t>
            </w:r>
          </w:p>
        </w:tc>
        <w:tc>
          <w:tcPr>
            <w:tcW w:w="5788" w:type="dxa"/>
            <w:shd w:val="clear" w:color="auto" w:fill="F5F5F5"/>
            <w:tcMar>
              <w:top w:w="14" w:type="dxa"/>
              <w:left w:w="14" w:type="dxa"/>
              <w:bottom w:w="0" w:type="dxa"/>
              <w:right w:w="14" w:type="dxa"/>
            </w:tcMar>
            <w:vAlign w:val="center"/>
            <w:hideMark/>
          </w:tcPr>
          <w:p w14:paraId="52D8ACB1" w14:textId="77777777" w:rsidR="00A81E08" w:rsidRPr="00476D2F" w:rsidRDefault="00A81E08" w:rsidP="00B904AD">
            <w:pPr>
              <w:spacing w:before="120" w:after="120"/>
            </w:pPr>
            <w:r w:rsidRPr="00476D2F">
              <w:rPr>
                <w:b/>
                <w:bCs/>
              </w:rPr>
              <w:t>Remark</w:t>
            </w:r>
          </w:p>
        </w:tc>
        <w:tc>
          <w:tcPr>
            <w:tcW w:w="1923" w:type="dxa"/>
            <w:shd w:val="clear" w:color="auto" w:fill="F5F5F5"/>
            <w:hideMark/>
          </w:tcPr>
          <w:p w14:paraId="5D65F0E5" w14:textId="77777777" w:rsidR="00A81E08" w:rsidRPr="00476D2F" w:rsidRDefault="00A81E08" w:rsidP="00B904AD">
            <w:pPr>
              <w:spacing w:before="120" w:after="120"/>
              <w:jc w:val="center"/>
              <w:rPr>
                <w:b/>
                <w:bCs/>
              </w:rPr>
            </w:pPr>
            <w:r w:rsidRPr="00476D2F">
              <w:rPr>
                <w:b/>
                <w:bCs/>
              </w:rPr>
              <w:t>Applicable</w:t>
            </w:r>
            <w:r w:rsidRPr="00476D2F">
              <w:rPr>
                <w:rStyle w:val="FootnoteReference"/>
                <w:b/>
                <w:bCs/>
              </w:rPr>
              <w:footnoteReference w:id="20"/>
            </w:r>
          </w:p>
        </w:tc>
      </w:tr>
      <w:tr w:rsidR="00A81E08" w:rsidRPr="00110E6A" w14:paraId="4C27A6F4" w14:textId="77777777" w:rsidTr="00B904AD">
        <w:trPr>
          <w:trHeight w:val="256"/>
        </w:trPr>
        <w:tc>
          <w:tcPr>
            <w:tcW w:w="680" w:type="dxa"/>
            <w:shd w:val="clear" w:color="auto" w:fill="FFFFFF"/>
            <w:tcMar>
              <w:top w:w="14" w:type="dxa"/>
              <w:left w:w="14" w:type="dxa"/>
              <w:bottom w:w="0" w:type="dxa"/>
              <w:right w:w="14" w:type="dxa"/>
            </w:tcMar>
            <w:vAlign w:val="center"/>
            <w:hideMark/>
          </w:tcPr>
          <w:p w14:paraId="23618CDB" w14:textId="77777777" w:rsidR="00A81E08" w:rsidRPr="00476D2F" w:rsidRDefault="00A81E08" w:rsidP="00B904AD">
            <w:pPr>
              <w:spacing w:before="120" w:after="120"/>
              <w:jc w:val="center"/>
              <w:rPr>
                <w:b/>
              </w:rPr>
            </w:pPr>
            <w:r w:rsidRPr="00476D2F">
              <w:rPr>
                <w:b/>
              </w:rPr>
              <w:t>12</w:t>
            </w:r>
          </w:p>
        </w:tc>
        <w:tc>
          <w:tcPr>
            <w:tcW w:w="1215" w:type="dxa"/>
            <w:shd w:val="clear" w:color="auto" w:fill="FFFFFF"/>
            <w:tcMar>
              <w:top w:w="14" w:type="dxa"/>
              <w:left w:w="14" w:type="dxa"/>
              <w:bottom w:w="0" w:type="dxa"/>
              <w:right w:w="14" w:type="dxa"/>
            </w:tcMar>
            <w:vAlign w:val="center"/>
            <w:hideMark/>
          </w:tcPr>
          <w:p w14:paraId="70657078" w14:textId="77777777" w:rsidR="00A81E08" w:rsidRPr="00476D2F" w:rsidRDefault="00A81E08" w:rsidP="00B904AD">
            <w:pPr>
              <w:spacing w:before="120" w:after="120"/>
              <w:jc w:val="center"/>
              <w:rPr>
                <w:b/>
                <w:bCs/>
                <w:iCs/>
              </w:rPr>
            </w:pPr>
            <w:r w:rsidRPr="00476D2F">
              <w:rPr>
                <w:b/>
                <w:bCs/>
                <w:iCs/>
              </w:rPr>
              <w:t>Codelist violation</w:t>
            </w:r>
          </w:p>
        </w:tc>
        <w:tc>
          <w:tcPr>
            <w:tcW w:w="5788" w:type="dxa"/>
            <w:shd w:val="clear" w:color="auto" w:fill="FFFFFF"/>
            <w:tcMar>
              <w:top w:w="14" w:type="dxa"/>
              <w:left w:w="14" w:type="dxa"/>
              <w:bottom w:w="0" w:type="dxa"/>
              <w:right w:w="14" w:type="dxa"/>
            </w:tcMar>
            <w:vAlign w:val="center"/>
            <w:hideMark/>
          </w:tcPr>
          <w:p w14:paraId="7E988D4C" w14:textId="77777777" w:rsidR="00A81E08" w:rsidRPr="00476D2F" w:rsidRDefault="00A81E08" w:rsidP="00B904AD">
            <w:pPr>
              <w:spacing w:before="120" w:after="120"/>
              <w:ind w:left="305" w:right="232"/>
            </w:pPr>
            <w:r w:rsidRPr="00476D2F">
              <w:t xml:space="preserve">The value of a Data Item is outside the predefined set of values (i.e. not part of the applicable (business or technical) Codelist). </w:t>
            </w:r>
          </w:p>
          <w:p w14:paraId="3D71976B" w14:textId="77777777" w:rsidR="00A81E08" w:rsidRPr="00476D2F" w:rsidRDefault="00A81E08" w:rsidP="00B904AD">
            <w:pPr>
              <w:spacing w:before="120" w:after="120"/>
              <w:ind w:left="305" w:right="232"/>
              <w:rPr>
                <w:b/>
                <w:bCs/>
                <w:i/>
                <w:iCs/>
                <w:color w:val="1F497D"/>
              </w:rPr>
            </w:pPr>
            <w:r w:rsidRPr="00476D2F">
              <w:rPr>
                <w:i/>
                <w:sz w:val="22"/>
              </w:rPr>
              <w:t>Example: The Data Element with CL027 (‘0’ or ‘1’) includes the value ‘2’. It violates the CL027.</w:t>
            </w:r>
          </w:p>
        </w:tc>
        <w:tc>
          <w:tcPr>
            <w:tcW w:w="1923" w:type="dxa"/>
            <w:shd w:val="clear" w:color="auto" w:fill="FFFFFF"/>
            <w:hideMark/>
          </w:tcPr>
          <w:p w14:paraId="49CAB29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003353E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544D33E" w14:textId="77777777" w:rsidTr="00B904AD">
        <w:trPr>
          <w:trHeight w:val="617"/>
        </w:trPr>
        <w:tc>
          <w:tcPr>
            <w:tcW w:w="680" w:type="dxa"/>
            <w:shd w:val="clear" w:color="auto" w:fill="FFFFFF"/>
            <w:tcMar>
              <w:top w:w="14" w:type="dxa"/>
              <w:left w:w="14" w:type="dxa"/>
              <w:bottom w:w="0" w:type="dxa"/>
              <w:right w:w="14" w:type="dxa"/>
            </w:tcMar>
            <w:vAlign w:val="center"/>
            <w:hideMark/>
          </w:tcPr>
          <w:p w14:paraId="283CC226" w14:textId="77777777" w:rsidR="00A81E08" w:rsidRPr="00476D2F" w:rsidRDefault="00A81E08" w:rsidP="00B904AD">
            <w:pPr>
              <w:spacing w:before="120" w:after="120"/>
              <w:jc w:val="center"/>
              <w:rPr>
                <w:b/>
              </w:rPr>
            </w:pPr>
            <w:r w:rsidRPr="00476D2F">
              <w:rPr>
                <w:b/>
              </w:rPr>
              <w:t>13</w:t>
            </w:r>
          </w:p>
        </w:tc>
        <w:tc>
          <w:tcPr>
            <w:tcW w:w="1215" w:type="dxa"/>
            <w:shd w:val="clear" w:color="auto" w:fill="FFFFFF"/>
            <w:tcMar>
              <w:top w:w="14" w:type="dxa"/>
              <w:left w:w="14" w:type="dxa"/>
              <w:bottom w:w="0" w:type="dxa"/>
              <w:right w:w="14" w:type="dxa"/>
            </w:tcMar>
            <w:vAlign w:val="center"/>
            <w:hideMark/>
          </w:tcPr>
          <w:p w14:paraId="3DF0F60F" w14:textId="7A3A6D80" w:rsidR="00A81E08" w:rsidRPr="00476D2F" w:rsidRDefault="0021426E" w:rsidP="00B904AD">
            <w:pPr>
              <w:spacing w:before="120" w:after="120"/>
              <w:jc w:val="center"/>
              <w:rPr>
                <w:b/>
                <w:bCs/>
                <w:iCs/>
              </w:rPr>
            </w:pPr>
            <w:r w:rsidRPr="00476D2F">
              <w:rPr>
                <w:b/>
                <w:bCs/>
                <w:iCs/>
              </w:rPr>
              <w:t>Condition violation (Missing)</w:t>
            </w:r>
          </w:p>
        </w:tc>
        <w:tc>
          <w:tcPr>
            <w:tcW w:w="5788" w:type="dxa"/>
            <w:shd w:val="clear" w:color="auto" w:fill="FFFFFF"/>
            <w:tcMar>
              <w:top w:w="14" w:type="dxa"/>
              <w:left w:w="14" w:type="dxa"/>
              <w:bottom w:w="0" w:type="dxa"/>
              <w:right w:w="14" w:type="dxa"/>
            </w:tcMar>
            <w:vAlign w:val="center"/>
            <w:hideMark/>
          </w:tcPr>
          <w:p w14:paraId="601C7783" w14:textId="77777777" w:rsidR="00A81E08" w:rsidRPr="00476D2F" w:rsidRDefault="00A81E08" w:rsidP="00B904AD">
            <w:pPr>
              <w:spacing w:before="120" w:after="120"/>
              <w:ind w:left="305" w:right="232"/>
            </w:pPr>
            <w:r w:rsidRPr="00476D2F">
              <w:t>A condition (</w:t>
            </w:r>
            <w:proofErr w:type="spellStart"/>
            <w:r w:rsidRPr="00476D2F">
              <w:t>Cxxxx</w:t>
            </w:r>
            <w:proofErr w:type="spellEnd"/>
            <w:r w:rsidRPr="00476D2F">
              <w:t xml:space="preserve"> or </w:t>
            </w:r>
            <w:proofErr w:type="spellStart"/>
            <w:r w:rsidRPr="00476D2F">
              <w:t>Txxxx</w:t>
            </w:r>
            <w:proofErr w:type="spellEnd"/>
            <w:r w:rsidRPr="00476D2F">
              <w:t>) is violated due to missing Data Group or Data Item is missing (while “R”).</w:t>
            </w:r>
          </w:p>
          <w:p w14:paraId="3F21C32B" w14:textId="77777777" w:rsidR="00A81E08" w:rsidRPr="00476D2F" w:rsidRDefault="00A81E08" w:rsidP="00B904AD">
            <w:pPr>
              <w:spacing w:before="120" w:after="120"/>
              <w:ind w:left="305" w:right="232"/>
              <w:rPr>
                <w:bCs/>
                <w:i/>
                <w:iCs/>
                <w:sz w:val="22"/>
                <w:szCs w:val="22"/>
              </w:rPr>
            </w:pPr>
            <w:r w:rsidRPr="00476D2F">
              <w:rPr>
                <w:bCs/>
                <w:i/>
                <w:iCs/>
                <w:sz w:val="22"/>
                <w:szCs w:val="22"/>
                <w:u w:val="single"/>
              </w:rPr>
              <w:t>Example:</w:t>
            </w:r>
            <w:r w:rsidRPr="00476D2F">
              <w:rPr>
                <w:bCs/>
                <w:i/>
                <w:iCs/>
                <w:sz w:val="22"/>
                <w:szCs w:val="22"/>
              </w:rPr>
              <w:t xml:space="preserve"> Violation of C0569 - Declared number of seals is ‘2’ and no seals are declared.</w:t>
            </w:r>
          </w:p>
          <w:p w14:paraId="0D4915A7" w14:textId="77777777" w:rsidR="00A81E08" w:rsidRPr="00476D2F" w:rsidRDefault="00A81E08" w:rsidP="00B904AD">
            <w:pPr>
              <w:spacing w:before="120" w:after="120"/>
              <w:ind w:left="305" w:right="232"/>
              <w:rPr>
                <w:bCs/>
                <w:i/>
                <w:iCs/>
                <w:sz w:val="22"/>
                <w:szCs w:val="22"/>
              </w:rPr>
            </w:pPr>
            <w:r w:rsidRPr="00476D2F">
              <w:rPr>
                <w:bCs/>
                <w:i/>
                <w:iCs/>
                <w:sz w:val="22"/>
                <w:szCs w:val="22"/>
              </w:rPr>
              <w:t>(IF /*/</w:t>
            </w:r>
            <w:proofErr w:type="spellStart"/>
            <w:r w:rsidRPr="00476D2F">
              <w:rPr>
                <w:bCs/>
                <w:i/>
                <w:iCs/>
                <w:sz w:val="22"/>
                <w:szCs w:val="22"/>
              </w:rPr>
              <w:t>GoodsShipment</w:t>
            </w:r>
            <w:proofErr w:type="spellEnd"/>
            <w:r w:rsidRPr="00476D2F">
              <w:rPr>
                <w:bCs/>
                <w:i/>
                <w:iCs/>
                <w:sz w:val="22"/>
                <w:szCs w:val="22"/>
              </w:rPr>
              <w:t>/Consignment/</w:t>
            </w:r>
            <w:proofErr w:type="spellStart"/>
            <w:r w:rsidRPr="00476D2F">
              <w:rPr>
                <w:bCs/>
                <w:i/>
                <w:iCs/>
                <w:sz w:val="22"/>
                <w:szCs w:val="22"/>
              </w:rPr>
              <w:t>TransportEquipment</w:t>
            </w:r>
            <w:proofErr w:type="spellEnd"/>
            <w:r w:rsidRPr="00476D2F">
              <w:rPr>
                <w:bCs/>
                <w:i/>
                <w:iCs/>
                <w:sz w:val="22"/>
                <w:szCs w:val="22"/>
              </w:rPr>
              <w:t>/</w:t>
            </w:r>
            <w:proofErr w:type="spellStart"/>
            <w:r w:rsidRPr="00476D2F">
              <w:rPr>
                <w:bCs/>
                <w:i/>
                <w:iCs/>
                <w:sz w:val="22"/>
                <w:szCs w:val="22"/>
              </w:rPr>
              <w:t>numberOfSeals</w:t>
            </w:r>
            <w:proofErr w:type="spellEnd"/>
            <w:r w:rsidRPr="00476D2F">
              <w:rPr>
                <w:bCs/>
                <w:i/>
                <w:iCs/>
                <w:sz w:val="22"/>
                <w:szCs w:val="22"/>
              </w:rPr>
              <w:t xml:space="preserve"> is GREATER than '0' </w:t>
            </w:r>
          </w:p>
          <w:p w14:paraId="47D050A7" w14:textId="77777777" w:rsidR="00A81E08" w:rsidRPr="00476D2F" w:rsidRDefault="00A81E08" w:rsidP="00B904AD">
            <w:pPr>
              <w:spacing w:before="120" w:after="120"/>
              <w:ind w:left="305" w:right="232"/>
              <w:rPr>
                <w:bCs/>
                <w:i/>
                <w:iCs/>
                <w:sz w:val="22"/>
                <w:szCs w:val="22"/>
              </w:rPr>
            </w:pPr>
            <w:r w:rsidRPr="00476D2F">
              <w:rPr>
                <w:bCs/>
                <w:i/>
                <w:iCs/>
                <w:sz w:val="22"/>
                <w:szCs w:val="22"/>
              </w:rPr>
              <w:t>THEN /*/</w:t>
            </w:r>
            <w:proofErr w:type="spellStart"/>
            <w:r w:rsidRPr="00476D2F">
              <w:rPr>
                <w:bCs/>
                <w:i/>
                <w:iCs/>
                <w:sz w:val="22"/>
                <w:szCs w:val="22"/>
              </w:rPr>
              <w:t>GoodsShipment</w:t>
            </w:r>
            <w:proofErr w:type="spellEnd"/>
            <w:r w:rsidRPr="00476D2F">
              <w:rPr>
                <w:bCs/>
                <w:i/>
                <w:iCs/>
                <w:sz w:val="22"/>
                <w:szCs w:val="22"/>
              </w:rPr>
              <w:t>/Consignment/</w:t>
            </w:r>
            <w:proofErr w:type="spellStart"/>
            <w:r w:rsidRPr="00476D2F">
              <w:rPr>
                <w:bCs/>
                <w:i/>
                <w:iCs/>
                <w:sz w:val="22"/>
                <w:szCs w:val="22"/>
              </w:rPr>
              <w:t>TransportEquipment</w:t>
            </w:r>
            <w:proofErr w:type="spellEnd"/>
            <w:r w:rsidRPr="00476D2F">
              <w:rPr>
                <w:bCs/>
                <w:i/>
                <w:iCs/>
                <w:sz w:val="22"/>
                <w:szCs w:val="22"/>
              </w:rPr>
              <w:t xml:space="preserve">/Seal = "R" </w:t>
            </w:r>
          </w:p>
          <w:p w14:paraId="1DB2FE39" w14:textId="77777777" w:rsidR="00A81E08" w:rsidRPr="00476D2F" w:rsidRDefault="00A81E08" w:rsidP="00B904AD">
            <w:pPr>
              <w:spacing w:before="120" w:after="120"/>
              <w:ind w:left="305" w:right="232"/>
              <w:rPr>
                <w:b/>
                <w:bCs/>
                <w:i/>
                <w:iCs/>
                <w:sz w:val="22"/>
                <w:szCs w:val="22"/>
              </w:rPr>
            </w:pPr>
            <w:r w:rsidRPr="00476D2F">
              <w:rPr>
                <w:bCs/>
                <w:i/>
                <w:iCs/>
                <w:sz w:val="22"/>
                <w:szCs w:val="22"/>
              </w:rPr>
              <w:t>ELSE /*/</w:t>
            </w:r>
            <w:proofErr w:type="spellStart"/>
            <w:r w:rsidRPr="00476D2F">
              <w:rPr>
                <w:bCs/>
                <w:i/>
                <w:iCs/>
                <w:sz w:val="22"/>
                <w:szCs w:val="22"/>
              </w:rPr>
              <w:t>GoodsShipment</w:t>
            </w:r>
            <w:proofErr w:type="spellEnd"/>
            <w:r w:rsidRPr="00476D2F">
              <w:rPr>
                <w:bCs/>
                <w:i/>
                <w:iCs/>
                <w:sz w:val="22"/>
                <w:szCs w:val="22"/>
              </w:rPr>
              <w:t>/Consignment/</w:t>
            </w:r>
            <w:proofErr w:type="spellStart"/>
            <w:r w:rsidRPr="00476D2F">
              <w:rPr>
                <w:bCs/>
                <w:i/>
                <w:iCs/>
                <w:sz w:val="22"/>
                <w:szCs w:val="22"/>
              </w:rPr>
              <w:t>TransportEquipment</w:t>
            </w:r>
            <w:proofErr w:type="spellEnd"/>
            <w:r w:rsidRPr="00476D2F">
              <w:rPr>
                <w:bCs/>
                <w:i/>
                <w:iCs/>
                <w:sz w:val="22"/>
                <w:szCs w:val="22"/>
              </w:rPr>
              <w:t>/Seal = "N".)</w:t>
            </w:r>
          </w:p>
        </w:tc>
        <w:tc>
          <w:tcPr>
            <w:tcW w:w="1923" w:type="dxa"/>
            <w:shd w:val="clear" w:color="auto" w:fill="FFFFFF"/>
            <w:hideMark/>
          </w:tcPr>
          <w:p w14:paraId="76CF85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2370EF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CB6244" w14:textId="77777777" w:rsidTr="00B904AD">
        <w:trPr>
          <w:trHeight w:val="919"/>
        </w:trPr>
        <w:tc>
          <w:tcPr>
            <w:tcW w:w="680" w:type="dxa"/>
            <w:shd w:val="clear" w:color="auto" w:fill="FFFFFF"/>
            <w:tcMar>
              <w:top w:w="14" w:type="dxa"/>
              <w:left w:w="14" w:type="dxa"/>
              <w:bottom w:w="0" w:type="dxa"/>
              <w:right w:w="14" w:type="dxa"/>
            </w:tcMar>
            <w:vAlign w:val="center"/>
            <w:hideMark/>
          </w:tcPr>
          <w:p w14:paraId="1C68EB5C" w14:textId="77777777" w:rsidR="00A81E08" w:rsidRPr="00476D2F" w:rsidRDefault="00A81E08" w:rsidP="00B904AD">
            <w:pPr>
              <w:spacing w:before="120" w:after="120"/>
              <w:jc w:val="center"/>
              <w:rPr>
                <w:b/>
              </w:rPr>
            </w:pPr>
            <w:r w:rsidRPr="00476D2F">
              <w:rPr>
                <w:b/>
              </w:rPr>
              <w:t>14</w:t>
            </w:r>
          </w:p>
        </w:tc>
        <w:tc>
          <w:tcPr>
            <w:tcW w:w="1215" w:type="dxa"/>
            <w:shd w:val="clear" w:color="auto" w:fill="FFFFFF"/>
            <w:tcMar>
              <w:top w:w="14" w:type="dxa"/>
              <w:left w:w="14" w:type="dxa"/>
              <w:bottom w:w="0" w:type="dxa"/>
              <w:right w:w="14" w:type="dxa"/>
            </w:tcMar>
            <w:vAlign w:val="center"/>
            <w:hideMark/>
          </w:tcPr>
          <w:p w14:paraId="0019E93D" w14:textId="77777777" w:rsidR="00A81E08" w:rsidRPr="00476D2F" w:rsidRDefault="00A81E08" w:rsidP="00B904AD">
            <w:pPr>
              <w:spacing w:before="120" w:after="120"/>
              <w:jc w:val="center"/>
              <w:rPr>
                <w:color w:val="1F497D"/>
              </w:rPr>
            </w:pPr>
            <w:r w:rsidRPr="00476D2F">
              <w:rPr>
                <w:b/>
                <w:bCs/>
                <w:iCs/>
              </w:rPr>
              <w:t>Rule violation</w:t>
            </w:r>
          </w:p>
        </w:tc>
        <w:tc>
          <w:tcPr>
            <w:tcW w:w="5788" w:type="dxa"/>
            <w:shd w:val="clear" w:color="auto" w:fill="FFFFFF"/>
            <w:tcMar>
              <w:top w:w="14" w:type="dxa"/>
              <w:left w:w="14" w:type="dxa"/>
              <w:bottom w:w="0" w:type="dxa"/>
              <w:right w:w="14" w:type="dxa"/>
            </w:tcMar>
            <w:vAlign w:val="center"/>
            <w:hideMark/>
          </w:tcPr>
          <w:p w14:paraId="7D158134" w14:textId="77777777" w:rsidR="00A81E08" w:rsidRPr="00476D2F" w:rsidRDefault="00A81E08" w:rsidP="00B904AD">
            <w:pPr>
              <w:spacing w:before="120" w:after="120"/>
              <w:ind w:left="305" w:right="232"/>
              <w:rPr>
                <w:bCs/>
                <w:iCs/>
              </w:rPr>
            </w:pPr>
            <w:r w:rsidRPr="00476D2F">
              <w:rPr>
                <w:bCs/>
                <w:iCs/>
              </w:rPr>
              <w:t>A rule (</w:t>
            </w:r>
            <w:proofErr w:type="spellStart"/>
            <w:r w:rsidRPr="00476D2F">
              <w:rPr>
                <w:bCs/>
                <w:iCs/>
              </w:rPr>
              <w:t>Rxxxx</w:t>
            </w:r>
            <w:proofErr w:type="spellEnd"/>
            <w:r w:rsidRPr="00476D2F">
              <w:rPr>
                <w:bCs/>
                <w:iCs/>
              </w:rPr>
              <w:t xml:space="preserve"> or </w:t>
            </w:r>
            <w:proofErr w:type="spellStart"/>
            <w:r w:rsidRPr="00476D2F">
              <w:rPr>
                <w:bCs/>
                <w:iCs/>
              </w:rPr>
              <w:t>Txxxx</w:t>
            </w:r>
            <w:proofErr w:type="spellEnd"/>
            <w:r w:rsidRPr="00476D2F">
              <w:rPr>
                <w:bCs/>
                <w:iCs/>
              </w:rPr>
              <w:t>) is violated and consequently a Data Group or a Data Item includes an invalid value.</w:t>
            </w:r>
          </w:p>
          <w:p w14:paraId="3D0AA300" w14:textId="77777777" w:rsidR="00A81E08" w:rsidRPr="00476D2F" w:rsidRDefault="00A81E08" w:rsidP="00B904AD">
            <w:pPr>
              <w:spacing w:before="120" w:after="120"/>
              <w:ind w:left="305" w:right="232"/>
              <w:rPr>
                <w:bCs/>
                <w:i/>
                <w:iCs/>
                <w:sz w:val="22"/>
                <w:szCs w:val="24"/>
              </w:rPr>
            </w:pPr>
            <w:r w:rsidRPr="00476D2F">
              <w:rPr>
                <w:bCs/>
                <w:i/>
                <w:iCs/>
                <w:sz w:val="22"/>
                <w:szCs w:val="24"/>
                <w:u w:val="single"/>
              </w:rPr>
              <w:t>Example:</w:t>
            </w:r>
            <w:r w:rsidRPr="00476D2F">
              <w:rPr>
                <w:bCs/>
                <w:i/>
                <w:iCs/>
                <w:sz w:val="22"/>
                <w:szCs w:val="24"/>
              </w:rPr>
              <w:t xml:space="preserve"> Violation of R0007 - The first declared Goods item number is 2.</w:t>
            </w:r>
          </w:p>
          <w:p w14:paraId="3A8E277D" w14:textId="3E7F4753" w:rsidR="00A81E08" w:rsidRPr="00476D2F" w:rsidRDefault="00A81E08">
            <w:pPr>
              <w:spacing w:before="120" w:after="120"/>
              <w:ind w:left="305" w:right="232"/>
              <w:rPr>
                <w:color w:val="1F497D"/>
              </w:rPr>
            </w:pPr>
            <w:r w:rsidRPr="00476D2F">
              <w:rPr>
                <w:bCs/>
                <w:i/>
                <w:iCs/>
                <w:sz w:val="22"/>
                <w:szCs w:val="24"/>
              </w:rPr>
              <w:t xml:space="preserve">(Each &lt;GOODS SHIPMENT - GOODS </w:t>
            </w:r>
            <w:proofErr w:type="spellStart"/>
            <w:r w:rsidRPr="00476D2F">
              <w:rPr>
                <w:bCs/>
                <w:i/>
                <w:iCs/>
                <w:sz w:val="22"/>
                <w:szCs w:val="24"/>
              </w:rPr>
              <w:t>ITEM.Goods</w:t>
            </w:r>
            <w:proofErr w:type="spellEnd"/>
            <w:r w:rsidRPr="00476D2F">
              <w:rPr>
                <w:bCs/>
                <w:i/>
                <w:iCs/>
                <w:sz w:val="22"/>
                <w:szCs w:val="24"/>
              </w:rPr>
              <w:t xml:space="preserve"> item number&gt; is unique throughout the declaration. The items shall be numbered in a sequential fashion, starting from '1' for the first item and</w:t>
            </w:r>
            <w:r w:rsidR="004E3CB1" w:rsidRPr="00476D2F">
              <w:rPr>
                <w:bCs/>
                <w:i/>
                <w:iCs/>
                <w:sz w:val="22"/>
                <w:szCs w:val="24"/>
              </w:rPr>
              <w:t xml:space="preserve"> </w:t>
            </w:r>
            <w:r w:rsidRPr="00476D2F">
              <w:rPr>
                <w:bCs/>
                <w:i/>
                <w:iCs/>
                <w:sz w:val="22"/>
                <w:szCs w:val="24"/>
              </w:rPr>
              <w:t>incrementing the numbering by '1' for each following item.)</w:t>
            </w:r>
          </w:p>
        </w:tc>
        <w:tc>
          <w:tcPr>
            <w:tcW w:w="1923" w:type="dxa"/>
            <w:shd w:val="clear" w:color="auto" w:fill="FFFFFF"/>
            <w:hideMark/>
          </w:tcPr>
          <w:p w14:paraId="7A8DA845"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277D524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755CE572" w14:textId="77777777" w:rsidTr="00B904AD">
        <w:trPr>
          <w:trHeight w:val="919"/>
        </w:trPr>
        <w:tc>
          <w:tcPr>
            <w:tcW w:w="680" w:type="dxa"/>
            <w:shd w:val="clear" w:color="auto" w:fill="FFFFFF"/>
            <w:tcMar>
              <w:top w:w="14" w:type="dxa"/>
              <w:left w:w="14" w:type="dxa"/>
              <w:bottom w:w="0" w:type="dxa"/>
              <w:right w:w="14" w:type="dxa"/>
            </w:tcMar>
            <w:vAlign w:val="center"/>
            <w:hideMark/>
          </w:tcPr>
          <w:p w14:paraId="4E857BB5" w14:textId="77777777" w:rsidR="00A81E08" w:rsidRPr="00476D2F" w:rsidRDefault="00A81E08" w:rsidP="00B904AD">
            <w:pPr>
              <w:spacing w:before="120" w:after="120"/>
              <w:jc w:val="center"/>
              <w:rPr>
                <w:b/>
              </w:rPr>
            </w:pPr>
            <w:r w:rsidRPr="00476D2F">
              <w:rPr>
                <w:b/>
              </w:rPr>
              <w:t>15</w:t>
            </w:r>
          </w:p>
        </w:tc>
        <w:tc>
          <w:tcPr>
            <w:tcW w:w="1215" w:type="dxa"/>
            <w:shd w:val="clear" w:color="auto" w:fill="FFFFFF"/>
            <w:tcMar>
              <w:top w:w="14" w:type="dxa"/>
              <w:left w:w="14" w:type="dxa"/>
              <w:bottom w:w="0" w:type="dxa"/>
              <w:right w:w="14" w:type="dxa"/>
            </w:tcMar>
            <w:vAlign w:val="center"/>
            <w:hideMark/>
          </w:tcPr>
          <w:p w14:paraId="71E7A0A6" w14:textId="2E87CD19" w:rsidR="00A81E08" w:rsidRPr="00476D2F" w:rsidRDefault="00A81E08" w:rsidP="00B904AD">
            <w:pPr>
              <w:spacing w:before="120" w:after="120"/>
              <w:jc w:val="center"/>
              <w:rPr>
                <w:b/>
                <w:color w:val="1F497D"/>
              </w:rPr>
            </w:pPr>
            <w:r w:rsidRPr="00476D2F">
              <w:rPr>
                <w:b/>
                <w:bCs/>
                <w:iCs/>
              </w:rPr>
              <w:t xml:space="preserve">Condition violation </w:t>
            </w:r>
            <w:r w:rsidR="00CF5DC0" w:rsidRPr="00476D2F">
              <w:rPr>
                <w:b/>
                <w:bCs/>
                <w:iCs/>
              </w:rPr>
              <w:t>(Not allowed)</w:t>
            </w:r>
          </w:p>
        </w:tc>
        <w:tc>
          <w:tcPr>
            <w:tcW w:w="5788" w:type="dxa"/>
            <w:shd w:val="clear" w:color="auto" w:fill="FFFFFF"/>
            <w:tcMar>
              <w:top w:w="14" w:type="dxa"/>
              <w:left w:w="14" w:type="dxa"/>
              <w:bottom w:w="0" w:type="dxa"/>
              <w:right w:w="14" w:type="dxa"/>
            </w:tcMar>
            <w:vAlign w:val="center"/>
            <w:hideMark/>
          </w:tcPr>
          <w:p w14:paraId="5E0AEE99" w14:textId="77777777" w:rsidR="00A81E08" w:rsidRPr="00476D2F" w:rsidRDefault="00A81E08" w:rsidP="00B904AD">
            <w:pPr>
              <w:spacing w:before="120" w:after="120"/>
              <w:ind w:left="305" w:right="232"/>
            </w:pPr>
            <w:r w:rsidRPr="00476D2F">
              <w:t>A condition (</w:t>
            </w:r>
            <w:proofErr w:type="spellStart"/>
            <w:r w:rsidRPr="00476D2F">
              <w:t>Cxxxx</w:t>
            </w:r>
            <w:proofErr w:type="spellEnd"/>
            <w:r w:rsidRPr="00476D2F">
              <w:t xml:space="preserve"> or </w:t>
            </w:r>
            <w:proofErr w:type="spellStart"/>
            <w:r w:rsidRPr="00476D2F">
              <w:t>Txxxx</w:t>
            </w:r>
            <w:proofErr w:type="spellEnd"/>
            <w:r w:rsidRPr="00476D2F">
              <w:t>) is violated and consequently a Data Group or Data Item is present despite it shall not be present (it is present while “N”).</w:t>
            </w:r>
          </w:p>
          <w:p w14:paraId="64704BCE" w14:textId="77777777" w:rsidR="00A81E08" w:rsidRPr="00476D2F" w:rsidRDefault="00A81E08" w:rsidP="00B904AD">
            <w:pPr>
              <w:spacing w:before="120" w:after="120"/>
              <w:ind w:left="305" w:right="232"/>
              <w:rPr>
                <w:bCs/>
                <w:i/>
                <w:iCs/>
                <w:sz w:val="22"/>
                <w:szCs w:val="24"/>
              </w:rPr>
            </w:pPr>
            <w:r w:rsidRPr="00476D2F">
              <w:rPr>
                <w:i/>
                <w:sz w:val="22"/>
                <w:szCs w:val="24"/>
              </w:rPr>
              <w:t xml:space="preserve">Example: Violation of </w:t>
            </w:r>
            <w:r w:rsidRPr="00476D2F">
              <w:rPr>
                <w:bCs/>
                <w:i/>
                <w:iCs/>
                <w:sz w:val="22"/>
                <w:szCs w:val="24"/>
              </w:rPr>
              <w:t>C0569 - Declared number of seals is ‘0’ and seals are declared.</w:t>
            </w:r>
          </w:p>
          <w:p w14:paraId="43191113" w14:textId="77777777" w:rsidR="00A81E08" w:rsidRPr="00476D2F" w:rsidRDefault="00A81E08" w:rsidP="00B904AD">
            <w:pPr>
              <w:spacing w:before="120" w:after="120"/>
              <w:ind w:left="305" w:right="232"/>
              <w:rPr>
                <w:bCs/>
                <w:i/>
                <w:iCs/>
                <w:sz w:val="22"/>
                <w:szCs w:val="24"/>
              </w:rPr>
            </w:pPr>
            <w:r w:rsidRPr="00476D2F">
              <w:rPr>
                <w:bCs/>
                <w:i/>
                <w:iCs/>
                <w:sz w:val="22"/>
                <w:szCs w:val="24"/>
              </w:rPr>
              <w:t>(IF /*/</w:t>
            </w:r>
            <w:proofErr w:type="spellStart"/>
            <w:r w:rsidRPr="00476D2F">
              <w:rPr>
                <w:bCs/>
                <w:i/>
                <w:iCs/>
                <w:sz w:val="22"/>
                <w:szCs w:val="24"/>
              </w:rPr>
              <w:t>GoodsShipment</w:t>
            </w:r>
            <w:proofErr w:type="spellEnd"/>
            <w:r w:rsidRPr="00476D2F">
              <w:rPr>
                <w:bCs/>
                <w:i/>
                <w:iCs/>
                <w:sz w:val="22"/>
                <w:szCs w:val="24"/>
              </w:rPr>
              <w:t>/Consignment/</w:t>
            </w:r>
            <w:proofErr w:type="spellStart"/>
            <w:r w:rsidRPr="00476D2F">
              <w:rPr>
                <w:bCs/>
                <w:i/>
                <w:iCs/>
                <w:sz w:val="22"/>
                <w:szCs w:val="24"/>
              </w:rPr>
              <w:t>TransportEquipment</w:t>
            </w:r>
            <w:proofErr w:type="spellEnd"/>
            <w:r w:rsidRPr="00476D2F">
              <w:rPr>
                <w:bCs/>
                <w:i/>
                <w:iCs/>
                <w:sz w:val="22"/>
                <w:szCs w:val="24"/>
              </w:rPr>
              <w:t>/</w:t>
            </w:r>
            <w:proofErr w:type="spellStart"/>
            <w:r w:rsidRPr="00476D2F">
              <w:rPr>
                <w:bCs/>
                <w:i/>
                <w:iCs/>
                <w:sz w:val="22"/>
                <w:szCs w:val="24"/>
              </w:rPr>
              <w:t>numberOfSeals</w:t>
            </w:r>
            <w:proofErr w:type="spellEnd"/>
            <w:r w:rsidRPr="00476D2F">
              <w:rPr>
                <w:bCs/>
                <w:i/>
                <w:iCs/>
                <w:sz w:val="22"/>
                <w:szCs w:val="24"/>
              </w:rPr>
              <w:t xml:space="preserve"> is GREATER than '0'</w:t>
            </w:r>
          </w:p>
          <w:p w14:paraId="33B0EDAE" w14:textId="77777777" w:rsidR="00A81E08" w:rsidRPr="00476D2F" w:rsidRDefault="00A81E08" w:rsidP="00B904AD">
            <w:pPr>
              <w:spacing w:before="120" w:after="120"/>
              <w:ind w:left="305" w:right="232"/>
              <w:rPr>
                <w:bCs/>
                <w:i/>
                <w:iCs/>
                <w:sz w:val="22"/>
                <w:szCs w:val="24"/>
              </w:rPr>
            </w:pPr>
            <w:r w:rsidRPr="00476D2F">
              <w:rPr>
                <w:bCs/>
                <w:i/>
                <w:iCs/>
                <w:sz w:val="22"/>
                <w:szCs w:val="24"/>
              </w:rPr>
              <w:t>THEN /*/</w:t>
            </w:r>
            <w:proofErr w:type="spellStart"/>
            <w:r w:rsidRPr="00476D2F">
              <w:rPr>
                <w:bCs/>
                <w:i/>
                <w:iCs/>
                <w:sz w:val="22"/>
                <w:szCs w:val="24"/>
              </w:rPr>
              <w:t>GoodsShipment</w:t>
            </w:r>
            <w:proofErr w:type="spellEnd"/>
            <w:r w:rsidRPr="00476D2F">
              <w:rPr>
                <w:bCs/>
                <w:i/>
                <w:iCs/>
                <w:sz w:val="22"/>
                <w:szCs w:val="24"/>
              </w:rPr>
              <w:t>/Consignment/</w:t>
            </w:r>
            <w:proofErr w:type="spellStart"/>
            <w:r w:rsidRPr="00476D2F">
              <w:rPr>
                <w:bCs/>
                <w:i/>
                <w:iCs/>
                <w:sz w:val="22"/>
                <w:szCs w:val="24"/>
              </w:rPr>
              <w:t>TransportEquipment</w:t>
            </w:r>
            <w:proofErr w:type="spellEnd"/>
            <w:r w:rsidRPr="00476D2F">
              <w:rPr>
                <w:bCs/>
                <w:i/>
                <w:iCs/>
                <w:sz w:val="22"/>
                <w:szCs w:val="24"/>
              </w:rPr>
              <w:t>/Seal = "R"</w:t>
            </w:r>
          </w:p>
          <w:p w14:paraId="259AF5A5" w14:textId="77777777" w:rsidR="00A81E08" w:rsidRPr="00476D2F" w:rsidRDefault="00A81E08" w:rsidP="00B904AD">
            <w:pPr>
              <w:spacing w:before="120" w:after="120"/>
              <w:ind w:left="305" w:right="232"/>
              <w:rPr>
                <w:sz w:val="22"/>
                <w:szCs w:val="22"/>
              </w:rPr>
            </w:pPr>
            <w:r w:rsidRPr="00476D2F">
              <w:rPr>
                <w:bCs/>
                <w:i/>
                <w:iCs/>
                <w:sz w:val="22"/>
                <w:szCs w:val="24"/>
              </w:rPr>
              <w:t>ELSE /*/</w:t>
            </w:r>
            <w:proofErr w:type="spellStart"/>
            <w:r w:rsidRPr="00476D2F">
              <w:rPr>
                <w:bCs/>
                <w:i/>
                <w:iCs/>
                <w:sz w:val="22"/>
                <w:szCs w:val="24"/>
              </w:rPr>
              <w:t>GoodsShipment</w:t>
            </w:r>
            <w:proofErr w:type="spellEnd"/>
            <w:r w:rsidRPr="00476D2F">
              <w:rPr>
                <w:bCs/>
                <w:i/>
                <w:iCs/>
                <w:sz w:val="22"/>
                <w:szCs w:val="24"/>
              </w:rPr>
              <w:t>/Consignment/</w:t>
            </w:r>
            <w:proofErr w:type="spellStart"/>
            <w:r w:rsidRPr="00476D2F">
              <w:rPr>
                <w:bCs/>
                <w:i/>
                <w:iCs/>
                <w:sz w:val="22"/>
                <w:szCs w:val="24"/>
              </w:rPr>
              <w:t>TransportEquipment</w:t>
            </w:r>
            <w:proofErr w:type="spellEnd"/>
            <w:r w:rsidRPr="00476D2F">
              <w:rPr>
                <w:bCs/>
                <w:i/>
                <w:iCs/>
                <w:sz w:val="22"/>
                <w:szCs w:val="24"/>
              </w:rPr>
              <w:t>/Seal = "N")</w:t>
            </w:r>
          </w:p>
        </w:tc>
        <w:tc>
          <w:tcPr>
            <w:tcW w:w="1923" w:type="dxa"/>
            <w:shd w:val="clear" w:color="auto" w:fill="FFFFFF"/>
            <w:hideMark/>
          </w:tcPr>
          <w:p w14:paraId="44CE6EB8"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E7A5007"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C683A0E" w14:textId="77777777" w:rsidTr="00B904AD">
        <w:trPr>
          <w:trHeight w:val="617"/>
        </w:trPr>
        <w:tc>
          <w:tcPr>
            <w:tcW w:w="680" w:type="dxa"/>
            <w:shd w:val="clear" w:color="auto" w:fill="FFFFFF"/>
            <w:tcMar>
              <w:top w:w="14" w:type="dxa"/>
              <w:left w:w="14" w:type="dxa"/>
              <w:bottom w:w="0" w:type="dxa"/>
              <w:right w:w="14" w:type="dxa"/>
            </w:tcMar>
            <w:vAlign w:val="center"/>
            <w:hideMark/>
          </w:tcPr>
          <w:p w14:paraId="07DB3C81" w14:textId="77777777" w:rsidR="00A81E08" w:rsidRPr="00476D2F" w:rsidRDefault="00A81E08" w:rsidP="00B904AD">
            <w:pPr>
              <w:spacing w:before="120" w:after="120"/>
              <w:jc w:val="center"/>
              <w:rPr>
                <w:b/>
                <w:bCs/>
                <w:iCs/>
              </w:rPr>
            </w:pPr>
            <w:r w:rsidRPr="00476D2F">
              <w:rPr>
                <w:b/>
                <w:bCs/>
                <w:iCs/>
              </w:rPr>
              <w:t>26</w:t>
            </w:r>
          </w:p>
        </w:tc>
        <w:tc>
          <w:tcPr>
            <w:tcW w:w="1215" w:type="dxa"/>
            <w:shd w:val="clear" w:color="auto" w:fill="FFFFFF"/>
            <w:tcMar>
              <w:top w:w="14" w:type="dxa"/>
              <w:left w:w="14" w:type="dxa"/>
              <w:bottom w:w="0" w:type="dxa"/>
              <w:right w:w="14" w:type="dxa"/>
            </w:tcMar>
            <w:vAlign w:val="center"/>
            <w:hideMark/>
          </w:tcPr>
          <w:p w14:paraId="00ACDE89" w14:textId="77777777" w:rsidR="00A81E08" w:rsidRPr="00476D2F" w:rsidRDefault="00A81E08" w:rsidP="00B904AD">
            <w:pPr>
              <w:spacing w:before="120" w:after="120"/>
              <w:jc w:val="center"/>
              <w:rPr>
                <w:b/>
                <w:bCs/>
                <w:iCs/>
              </w:rPr>
            </w:pPr>
            <w:r w:rsidRPr="00476D2F">
              <w:rPr>
                <w:b/>
                <w:bCs/>
                <w:iCs/>
              </w:rPr>
              <w:t>Duplicate Message ID</w:t>
            </w:r>
          </w:p>
        </w:tc>
        <w:tc>
          <w:tcPr>
            <w:tcW w:w="5788" w:type="dxa"/>
            <w:shd w:val="clear" w:color="auto" w:fill="FFFFFF"/>
            <w:tcMar>
              <w:top w:w="14" w:type="dxa"/>
              <w:left w:w="14" w:type="dxa"/>
              <w:bottom w:w="0" w:type="dxa"/>
              <w:right w:w="14" w:type="dxa"/>
            </w:tcMar>
            <w:vAlign w:val="center"/>
            <w:hideMark/>
          </w:tcPr>
          <w:p w14:paraId="02E1CDB1" w14:textId="77777777" w:rsidR="00A81E08" w:rsidRPr="00476D2F" w:rsidRDefault="00A81E08" w:rsidP="00B904AD">
            <w:pPr>
              <w:spacing w:before="120" w:after="120"/>
              <w:ind w:left="305" w:right="232"/>
              <w:rPr>
                <w:b/>
                <w:bCs/>
                <w:i/>
                <w:iCs/>
                <w:color w:val="1F497D"/>
              </w:rPr>
            </w:pPr>
            <w:r w:rsidRPr="00476D2F">
              <w:t>The message includes the same ‘Message identifier’ as another message already received and processed.</w:t>
            </w:r>
          </w:p>
        </w:tc>
        <w:tc>
          <w:tcPr>
            <w:tcW w:w="1923" w:type="dxa"/>
            <w:shd w:val="clear" w:color="auto" w:fill="FFFFFF"/>
            <w:hideMark/>
          </w:tcPr>
          <w:p w14:paraId="2B9CC1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7B1006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12128F1" w14:textId="77777777" w:rsidTr="00B904AD">
        <w:trPr>
          <w:trHeight w:val="617"/>
        </w:trPr>
        <w:tc>
          <w:tcPr>
            <w:tcW w:w="680" w:type="dxa"/>
            <w:shd w:val="clear" w:color="auto" w:fill="FFFFFF"/>
            <w:tcMar>
              <w:top w:w="14" w:type="dxa"/>
              <w:left w:w="14" w:type="dxa"/>
              <w:bottom w:w="0" w:type="dxa"/>
              <w:right w:w="14" w:type="dxa"/>
            </w:tcMar>
            <w:vAlign w:val="center"/>
            <w:hideMark/>
          </w:tcPr>
          <w:p w14:paraId="6587FEB4" w14:textId="77777777" w:rsidR="00A81E08" w:rsidRPr="00476D2F" w:rsidRDefault="00A81E08" w:rsidP="00B904AD">
            <w:pPr>
              <w:spacing w:before="120" w:after="120"/>
              <w:jc w:val="center"/>
              <w:rPr>
                <w:b/>
              </w:rPr>
            </w:pPr>
            <w:r w:rsidRPr="00476D2F">
              <w:rPr>
                <w:b/>
              </w:rPr>
              <w:t>50</w:t>
            </w:r>
          </w:p>
        </w:tc>
        <w:tc>
          <w:tcPr>
            <w:tcW w:w="1215" w:type="dxa"/>
            <w:shd w:val="clear" w:color="auto" w:fill="FFFFFF"/>
            <w:tcMar>
              <w:top w:w="14" w:type="dxa"/>
              <w:left w:w="14" w:type="dxa"/>
              <w:bottom w:w="0" w:type="dxa"/>
              <w:right w:w="14" w:type="dxa"/>
            </w:tcMar>
            <w:vAlign w:val="center"/>
            <w:hideMark/>
          </w:tcPr>
          <w:p w14:paraId="2D433481" w14:textId="77777777" w:rsidR="00A81E08" w:rsidRPr="00476D2F" w:rsidRDefault="00A81E08" w:rsidP="00B904AD">
            <w:pPr>
              <w:spacing w:before="120" w:after="120"/>
              <w:jc w:val="center"/>
              <w:rPr>
                <w:color w:val="1F497D"/>
              </w:rPr>
            </w:pPr>
            <w:r w:rsidRPr="00476D2F">
              <w:rPr>
                <w:b/>
                <w:bCs/>
                <w:iCs/>
              </w:rPr>
              <w:t>Transitional constraint Violation</w:t>
            </w:r>
          </w:p>
        </w:tc>
        <w:tc>
          <w:tcPr>
            <w:tcW w:w="5788" w:type="dxa"/>
            <w:shd w:val="clear" w:color="auto" w:fill="FFFFFF"/>
            <w:tcMar>
              <w:top w:w="14" w:type="dxa"/>
              <w:left w:w="14" w:type="dxa"/>
              <w:bottom w:w="0" w:type="dxa"/>
              <w:right w:w="14" w:type="dxa"/>
            </w:tcMar>
            <w:vAlign w:val="center"/>
            <w:hideMark/>
          </w:tcPr>
          <w:p w14:paraId="06420F09" w14:textId="77777777" w:rsidR="00A81E08" w:rsidRPr="00476D2F" w:rsidRDefault="00A81E08" w:rsidP="000A62E4">
            <w:pPr>
              <w:keepNext/>
              <w:keepLines/>
              <w:spacing w:before="120" w:after="120"/>
              <w:ind w:left="306" w:right="232"/>
            </w:pPr>
            <w:r w:rsidRPr="00476D2F">
              <w:t>A transitional constraint (</w:t>
            </w:r>
            <w:proofErr w:type="spellStart"/>
            <w:r w:rsidRPr="00476D2F">
              <w:t>Exxxx</w:t>
            </w:r>
            <w:proofErr w:type="spellEnd"/>
            <w:r w:rsidRPr="00476D2F">
              <w:t xml:space="preserve"> or </w:t>
            </w:r>
            <w:proofErr w:type="spellStart"/>
            <w:r w:rsidRPr="00476D2F">
              <w:t>Bxxxx</w:t>
            </w:r>
            <w:proofErr w:type="spellEnd"/>
            <w:r w:rsidRPr="00476D2F">
              <w:t xml:space="preserve">) is violated. A Data Group is missing or too many repetitions are in the message. A Data Item is missing or is present despite it may not be present, or a Data Item includes an incorrect value (including violation of the format). </w:t>
            </w:r>
          </w:p>
          <w:p w14:paraId="2F477B67" w14:textId="77777777" w:rsidR="00A81E08" w:rsidRPr="00476D2F" w:rsidRDefault="00A81E08" w:rsidP="000A62E4">
            <w:pPr>
              <w:keepNext/>
              <w:keepLines/>
              <w:spacing w:before="120" w:after="120"/>
              <w:ind w:left="306" w:right="232"/>
              <w:rPr>
                <w:i/>
                <w:sz w:val="22"/>
                <w:szCs w:val="22"/>
              </w:rPr>
            </w:pPr>
            <w:r w:rsidRPr="00476D2F">
              <w:rPr>
                <w:i/>
                <w:sz w:val="22"/>
                <w:szCs w:val="22"/>
              </w:rPr>
              <w:t>Example: Violation of E1108 – Declaration with 10.000.000 packages.</w:t>
            </w:r>
          </w:p>
          <w:p w14:paraId="6455DB8F" w14:textId="77777777" w:rsidR="00A81E08" w:rsidRPr="00476D2F" w:rsidRDefault="00A81E08" w:rsidP="00B904AD">
            <w:pPr>
              <w:spacing w:before="120" w:after="120"/>
              <w:ind w:left="305" w:right="232"/>
              <w:rPr>
                <w:i/>
                <w:sz w:val="22"/>
                <w:szCs w:val="22"/>
              </w:rPr>
            </w:pPr>
            <w:r w:rsidRPr="00476D2F">
              <w:rPr>
                <w:i/>
                <w:sz w:val="22"/>
                <w:szCs w:val="22"/>
              </w:rPr>
              <w:t>(IF &lt;Decisive Date&gt; is LESS than or EQUAL to &lt;TPendDate&gt;</w:t>
            </w:r>
          </w:p>
          <w:p w14:paraId="1D82C693" w14:textId="1E5C1EAB" w:rsidR="00A81E08" w:rsidRPr="00476D2F" w:rsidRDefault="00A81E08">
            <w:pPr>
              <w:spacing w:before="120" w:after="120"/>
              <w:ind w:left="305" w:right="232"/>
              <w:rPr>
                <w:color w:val="1F497D"/>
              </w:rPr>
            </w:pPr>
            <w:r w:rsidRPr="00476D2F">
              <w:rPr>
                <w:i/>
                <w:sz w:val="22"/>
                <w:szCs w:val="22"/>
              </w:rPr>
              <w:t>THEN /*/</w:t>
            </w:r>
            <w:proofErr w:type="spellStart"/>
            <w:r w:rsidRPr="00476D2F">
              <w:rPr>
                <w:i/>
                <w:sz w:val="22"/>
                <w:szCs w:val="22"/>
              </w:rPr>
              <w:t>ExportOperation</w:t>
            </w:r>
            <w:proofErr w:type="spellEnd"/>
            <w:r w:rsidRPr="00476D2F">
              <w:rPr>
                <w:i/>
                <w:sz w:val="22"/>
                <w:szCs w:val="22"/>
              </w:rPr>
              <w:t>/</w:t>
            </w:r>
            <w:proofErr w:type="spellStart"/>
            <w:r w:rsidRPr="00476D2F">
              <w:rPr>
                <w:i/>
                <w:sz w:val="22"/>
                <w:szCs w:val="22"/>
              </w:rPr>
              <w:t>totalNumberOfPackages</w:t>
            </w:r>
            <w:proofErr w:type="spellEnd"/>
            <w:r w:rsidR="00DB6E62">
              <w:rPr>
                <w:i/>
                <w:sz w:val="22"/>
                <w:szCs w:val="22"/>
              </w:rPr>
              <w:t xml:space="preserve"> </w:t>
            </w:r>
            <w:r w:rsidRPr="00476D2F">
              <w:rPr>
                <w:i/>
                <w:sz w:val="22"/>
                <w:szCs w:val="22"/>
              </w:rPr>
              <w:t>format shall be set to n..7)</w:t>
            </w:r>
          </w:p>
        </w:tc>
        <w:tc>
          <w:tcPr>
            <w:tcW w:w="1923" w:type="dxa"/>
            <w:shd w:val="clear" w:color="auto" w:fill="FFFFFF"/>
            <w:hideMark/>
          </w:tcPr>
          <w:p w14:paraId="3D08A7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0045442"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EAB190" w14:textId="77777777" w:rsidTr="00B904AD">
        <w:trPr>
          <w:trHeight w:val="919"/>
        </w:trPr>
        <w:tc>
          <w:tcPr>
            <w:tcW w:w="680" w:type="dxa"/>
            <w:shd w:val="clear" w:color="auto" w:fill="FFFFFF"/>
            <w:tcMar>
              <w:top w:w="14" w:type="dxa"/>
              <w:left w:w="14" w:type="dxa"/>
              <w:bottom w:w="0" w:type="dxa"/>
              <w:right w:w="14" w:type="dxa"/>
            </w:tcMar>
            <w:vAlign w:val="center"/>
            <w:hideMark/>
          </w:tcPr>
          <w:p w14:paraId="402C6B89" w14:textId="77777777" w:rsidR="00A81E08" w:rsidRPr="00476D2F" w:rsidRDefault="00A81E08" w:rsidP="00B904AD">
            <w:pPr>
              <w:spacing w:before="120" w:after="120"/>
              <w:jc w:val="center"/>
              <w:rPr>
                <w:b/>
              </w:rPr>
            </w:pPr>
            <w:r w:rsidRPr="00476D2F">
              <w:rPr>
                <w:b/>
              </w:rPr>
              <w:t>51</w:t>
            </w:r>
          </w:p>
        </w:tc>
        <w:tc>
          <w:tcPr>
            <w:tcW w:w="1215" w:type="dxa"/>
            <w:shd w:val="clear" w:color="auto" w:fill="FFFFFF"/>
            <w:tcMar>
              <w:top w:w="14" w:type="dxa"/>
              <w:left w:w="14" w:type="dxa"/>
              <w:bottom w:w="0" w:type="dxa"/>
              <w:right w:w="14" w:type="dxa"/>
            </w:tcMar>
            <w:vAlign w:val="center"/>
            <w:hideMark/>
          </w:tcPr>
          <w:p w14:paraId="03263346" w14:textId="77777777" w:rsidR="00A81E08" w:rsidRPr="00476D2F" w:rsidRDefault="00A81E08" w:rsidP="00B904AD">
            <w:pPr>
              <w:spacing w:before="120" w:after="120"/>
              <w:jc w:val="center"/>
            </w:pPr>
            <w:r w:rsidRPr="00476D2F">
              <w:rPr>
                <w:b/>
                <w:bCs/>
                <w:iCs/>
              </w:rPr>
              <w:t>EDI violation post downgrade</w:t>
            </w:r>
          </w:p>
        </w:tc>
        <w:tc>
          <w:tcPr>
            <w:tcW w:w="5788" w:type="dxa"/>
            <w:shd w:val="clear" w:color="auto" w:fill="FFFFFF"/>
            <w:tcMar>
              <w:top w:w="14" w:type="dxa"/>
              <w:left w:w="14" w:type="dxa"/>
              <w:bottom w:w="0" w:type="dxa"/>
              <w:right w:w="14" w:type="dxa"/>
            </w:tcMar>
            <w:vAlign w:val="center"/>
            <w:hideMark/>
          </w:tcPr>
          <w:p w14:paraId="6B89C95D" w14:textId="09BB2875" w:rsidR="00A81E08" w:rsidRPr="00476D2F" w:rsidRDefault="00A81E08" w:rsidP="00B904AD">
            <w:pPr>
              <w:spacing w:before="120" w:after="120"/>
              <w:ind w:left="305" w:right="232"/>
              <w:rPr>
                <w:b/>
                <w:bCs/>
                <w:i/>
                <w:iCs/>
                <w:color w:val="1F497D"/>
              </w:rPr>
            </w:pPr>
            <w:r w:rsidRPr="00476D2F">
              <w:t>After the downgrade conversion (from “To Be”</w:t>
            </w:r>
            <w:r w:rsidR="00605581">
              <w:t xml:space="preserve"> to </w:t>
            </w:r>
            <w:r w:rsidR="00605581" w:rsidRPr="00476D2F">
              <w:t>“Legacy</w:t>
            </w:r>
            <w:r w:rsidRPr="00476D2F">
              <w:t>”) the EDIFACT message is syntactically incorrect (a CD906C is generated and sent back to the application that initiated the conversion).</w:t>
            </w:r>
          </w:p>
        </w:tc>
        <w:tc>
          <w:tcPr>
            <w:tcW w:w="1923" w:type="dxa"/>
            <w:shd w:val="clear" w:color="auto" w:fill="FFFFFF"/>
          </w:tcPr>
          <w:p w14:paraId="1FFED2D3" w14:textId="77777777" w:rsidR="00A81E08" w:rsidRPr="00476D2F" w:rsidRDefault="00A81E08" w:rsidP="00A81E08">
            <w:pPr>
              <w:numPr>
                <w:ilvl w:val="0"/>
                <w:numId w:val="101"/>
              </w:numPr>
              <w:spacing w:before="120" w:after="120"/>
            </w:pPr>
            <w:r w:rsidRPr="00476D2F">
              <w:t>During TP</w:t>
            </w:r>
          </w:p>
        </w:tc>
      </w:tr>
      <w:tr w:rsidR="00A81E08" w:rsidRPr="00110E6A" w14:paraId="2004125D" w14:textId="77777777" w:rsidTr="00B904AD">
        <w:trPr>
          <w:trHeight w:val="919"/>
        </w:trPr>
        <w:tc>
          <w:tcPr>
            <w:tcW w:w="680" w:type="dxa"/>
            <w:shd w:val="clear" w:color="auto" w:fill="FFFFFF"/>
            <w:tcMar>
              <w:top w:w="14" w:type="dxa"/>
              <w:left w:w="14" w:type="dxa"/>
              <w:bottom w:w="0" w:type="dxa"/>
              <w:right w:w="14" w:type="dxa"/>
            </w:tcMar>
            <w:vAlign w:val="center"/>
            <w:hideMark/>
          </w:tcPr>
          <w:p w14:paraId="7FAA8AAB" w14:textId="77777777" w:rsidR="00A81E08" w:rsidRPr="00476D2F" w:rsidRDefault="00A81E08" w:rsidP="00B904AD">
            <w:pPr>
              <w:spacing w:before="120" w:after="120"/>
              <w:jc w:val="center"/>
              <w:rPr>
                <w:b/>
              </w:rPr>
            </w:pPr>
            <w:r w:rsidRPr="00476D2F">
              <w:rPr>
                <w:b/>
              </w:rPr>
              <w:t>52</w:t>
            </w:r>
          </w:p>
        </w:tc>
        <w:tc>
          <w:tcPr>
            <w:tcW w:w="1215" w:type="dxa"/>
            <w:shd w:val="clear" w:color="auto" w:fill="FFFFFF"/>
            <w:tcMar>
              <w:top w:w="14" w:type="dxa"/>
              <w:left w:w="14" w:type="dxa"/>
              <w:bottom w:w="0" w:type="dxa"/>
              <w:right w:w="14" w:type="dxa"/>
            </w:tcMar>
            <w:vAlign w:val="center"/>
            <w:hideMark/>
          </w:tcPr>
          <w:p w14:paraId="4C96CC83" w14:textId="77777777" w:rsidR="00A81E08" w:rsidRPr="00476D2F" w:rsidRDefault="00A81E08" w:rsidP="00B904AD">
            <w:pPr>
              <w:spacing w:before="120" w:after="120"/>
              <w:jc w:val="center"/>
              <w:rPr>
                <w:color w:val="1F497D"/>
              </w:rPr>
            </w:pPr>
            <w:r w:rsidRPr="00476D2F">
              <w:rPr>
                <w:b/>
                <w:bCs/>
                <w:iCs/>
              </w:rPr>
              <w:t>Functional violation post downgrade</w:t>
            </w:r>
          </w:p>
        </w:tc>
        <w:tc>
          <w:tcPr>
            <w:tcW w:w="5788" w:type="dxa"/>
            <w:shd w:val="clear" w:color="auto" w:fill="FFFFFF"/>
            <w:tcMar>
              <w:top w:w="14" w:type="dxa"/>
              <w:left w:w="14" w:type="dxa"/>
              <w:bottom w:w="0" w:type="dxa"/>
              <w:right w:w="14" w:type="dxa"/>
            </w:tcMar>
            <w:vAlign w:val="center"/>
            <w:hideMark/>
          </w:tcPr>
          <w:p w14:paraId="5030AA4F" w14:textId="6C0BD549" w:rsidR="00A81E08" w:rsidRPr="00476D2F" w:rsidRDefault="00A81E08" w:rsidP="00B904AD">
            <w:pPr>
              <w:spacing w:before="120" w:after="120"/>
              <w:ind w:left="305" w:right="232"/>
            </w:pPr>
            <w:r w:rsidRPr="00476D2F">
              <w:t>After the ‘downgrade’ conversion (from “To Be”</w:t>
            </w:r>
            <w:r w:rsidR="00605581">
              <w:t xml:space="preserve"> to </w:t>
            </w:r>
            <w:r w:rsidR="00605581" w:rsidRPr="00476D2F">
              <w:t>“Legacy</w:t>
            </w:r>
            <w:r w:rsidRPr="00476D2F">
              <w:t xml:space="preserve">”) the EDIFACT message is semantically incorrect: </w:t>
            </w:r>
          </w:p>
          <w:p w14:paraId="7602880A"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 xml:space="preserve">FMS (sequencing, </w:t>
            </w:r>
            <w:proofErr w:type="spellStart"/>
            <w:r w:rsidRPr="00476D2F">
              <w:t>optionalities</w:t>
            </w:r>
            <w:proofErr w:type="spellEnd"/>
            <w:r w:rsidRPr="00476D2F">
              <w:t xml:space="preserve">, repetitions, formatting) is </w:t>
            </w:r>
            <w:proofErr w:type="gramStart"/>
            <w:r w:rsidRPr="00476D2F">
              <w:t>violated</w:t>
            </w:r>
            <w:proofErr w:type="gramEnd"/>
          </w:p>
          <w:p w14:paraId="5A29E4B0"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Business Validation (</w:t>
            </w:r>
            <w:proofErr w:type="spellStart"/>
            <w:r w:rsidRPr="00476D2F">
              <w:t>Rxxx</w:t>
            </w:r>
            <w:proofErr w:type="spellEnd"/>
            <w:r w:rsidRPr="00476D2F">
              <w:t xml:space="preserve">, </w:t>
            </w:r>
            <w:proofErr w:type="spellStart"/>
            <w:r w:rsidRPr="00476D2F">
              <w:t>Cxxx</w:t>
            </w:r>
            <w:proofErr w:type="spellEnd"/>
            <w:r w:rsidRPr="00476D2F">
              <w:t xml:space="preserve"> or </w:t>
            </w:r>
            <w:proofErr w:type="spellStart"/>
            <w:r w:rsidRPr="00476D2F">
              <w:t>TRxxxx</w:t>
            </w:r>
            <w:proofErr w:type="spellEnd"/>
            <w:r w:rsidRPr="00476D2F">
              <w:t xml:space="preserve"> and Codelist validation) is violated</w:t>
            </w:r>
          </w:p>
        </w:tc>
        <w:tc>
          <w:tcPr>
            <w:tcW w:w="1923" w:type="dxa"/>
            <w:shd w:val="clear" w:color="auto" w:fill="FFFFFF"/>
          </w:tcPr>
          <w:p w14:paraId="143713EC" w14:textId="77777777" w:rsidR="00A81E08" w:rsidRPr="00476D2F" w:rsidRDefault="00A81E08" w:rsidP="00A81E08">
            <w:pPr>
              <w:numPr>
                <w:ilvl w:val="0"/>
                <w:numId w:val="101"/>
              </w:numPr>
              <w:spacing w:before="120" w:after="120"/>
            </w:pPr>
            <w:r w:rsidRPr="00476D2F">
              <w:t>During TP</w:t>
            </w:r>
          </w:p>
        </w:tc>
      </w:tr>
      <w:tr w:rsidR="00A81E08" w:rsidRPr="00110E6A" w14:paraId="7C038D31" w14:textId="77777777" w:rsidTr="00B904AD">
        <w:trPr>
          <w:trHeight w:val="617"/>
        </w:trPr>
        <w:tc>
          <w:tcPr>
            <w:tcW w:w="680" w:type="dxa"/>
            <w:shd w:val="clear" w:color="auto" w:fill="FFFFFF"/>
            <w:tcMar>
              <w:top w:w="14" w:type="dxa"/>
              <w:left w:w="14" w:type="dxa"/>
              <w:bottom w:w="0" w:type="dxa"/>
              <w:right w:w="14" w:type="dxa"/>
            </w:tcMar>
            <w:vAlign w:val="center"/>
            <w:hideMark/>
          </w:tcPr>
          <w:p w14:paraId="57413427" w14:textId="77777777" w:rsidR="00A81E08" w:rsidRPr="00476D2F" w:rsidRDefault="00A81E08" w:rsidP="00B904AD">
            <w:pPr>
              <w:spacing w:before="120" w:after="120"/>
              <w:jc w:val="center"/>
              <w:rPr>
                <w:b/>
              </w:rPr>
            </w:pPr>
            <w:r w:rsidRPr="00476D2F">
              <w:rPr>
                <w:b/>
              </w:rPr>
              <w:t>90</w:t>
            </w:r>
          </w:p>
        </w:tc>
        <w:tc>
          <w:tcPr>
            <w:tcW w:w="1215" w:type="dxa"/>
            <w:shd w:val="clear" w:color="auto" w:fill="FFFFFF"/>
            <w:tcMar>
              <w:top w:w="14" w:type="dxa"/>
              <w:left w:w="14" w:type="dxa"/>
              <w:bottom w:w="0" w:type="dxa"/>
              <w:right w:w="14" w:type="dxa"/>
            </w:tcMar>
            <w:vAlign w:val="center"/>
            <w:hideMark/>
          </w:tcPr>
          <w:p w14:paraId="7B7AA91C" w14:textId="77777777" w:rsidR="00A81E08" w:rsidRPr="00476D2F" w:rsidRDefault="00A81E08" w:rsidP="00B904AD">
            <w:pPr>
              <w:spacing w:before="120" w:after="120"/>
              <w:jc w:val="center"/>
              <w:rPr>
                <w:b/>
              </w:rPr>
            </w:pPr>
            <w:r w:rsidRPr="00476D2F">
              <w:rPr>
                <w:b/>
              </w:rPr>
              <w:t>Unknown MRN</w:t>
            </w:r>
          </w:p>
        </w:tc>
        <w:tc>
          <w:tcPr>
            <w:tcW w:w="5788" w:type="dxa"/>
            <w:shd w:val="clear" w:color="auto" w:fill="FFFFFF"/>
            <w:tcMar>
              <w:top w:w="14" w:type="dxa"/>
              <w:left w:w="14" w:type="dxa"/>
              <w:bottom w:w="0" w:type="dxa"/>
              <w:right w:w="14" w:type="dxa"/>
            </w:tcMar>
            <w:vAlign w:val="center"/>
            <w:hideMark/>
          </w:tcPr>
          <w:p w14:paraId="2BB69B6C" w14:textId="77777777" w:rsidR="00A81E08" w:rsidRPr="00476D2F" w:rsidRDefault="00A81E08" w:rsidP="00B904AD">
            <w:pPr>
              <w:spacing w:before="120" w:after="120"/>
              <w:ind w:left="305" w:right="232"/>
            </w:pPr>
            <w:r w:rsidRPr="00476D2F">
              <w:t xml:space="preserve">A message is received with MRN unknown to the destination (exception is the IEx01 messages concerning movement creation). To be used only when there is no ‘negative </w:t>
            </w:r>
            <w:proofErr w:type="gramStart"/>
            <w:r w:rsidRPr="00476D2F">
              <w:t>response’</w:t>
            </w:r>
            <w:proofErr w:type="gramEnd"/>
          </w:p>
          <w:p w14:paraId="2446D647" w14:textId="70393DB7" w:rsidR="009F093F" w:rsidRPr="001D5112" w:rsidRDefault="009F093F" w:rsidP="009F093F">
            <w:pPr>
              <w:spacing w:before="120" w:after="120"/>
              <w:ind w:left="305" w:right="232"/>
              <w:rPr>
                <w:i/>
              </w:rPr>
            </w:pPr>
            <w:r w:rsidRPr="001D5112">
              <w:rPr>
                <w:i/>
              </w:rPr>
              <w:t>Example: The CDx02C</w:t>
            </w:r>
            <w:r w:rsidRPr="001D5112">
              <w:rPr>
                <w:i/>
                <w:color w:val="FF0000"/>
              </w:rPr>
              <w:t xml:space="preserve"> </w:t>
            </w:r>
            <w:r w:rsidRPr="001D5112">
              <w:rPr>
                <w:i/>
              </w:rPr>
              <w:t>is received and MRN is unknown, it must be responded with negative CDx03C; not with CD906C.</w:t>
            </w:r>
          </w:p>
          <w:p w14:paraId="09707D38" w14:textId="56205F19" w:rsidR="00A81E08" w:rsidRPr="00476D2F" w:rsidRDefault="009F093F" w:rsidP="00B904AD">
            <w:pPr>
              <w:spacing w:before="120" w:after="120"/>
              <w:ind w:left="305" w:right="232"/>
              <w:rPr>
                <w:b/>
                <w:bCs/>
                <w:i/>
                <w:iCs/>
                <w:color w:val="1F497D"/>
              </w:rPr>
            </w:pPr>
            <w:r w:rsidRPr="001D5112">
              <w:rPr>
                <w:i/>
              </w:rPr>
              <w:t>But: If a message CD115C</w:t>
            </w:r>
            <w:r w:rsidRPr="001D5112">
              <w:rPr>
                <w:i/>
                <w:color w:val="FF0000"/>
              </w:rPr>
              <w:t xml:space="preserve"> </w:t>
            </w:r>
            <w:r w:rsidRPr="001D5112">
              <w:rPr>
                <w:i/>
              </w:rPr>
              <w:t>is received and MRN is unknown, it must be responded with a CD906C</w:t>
            </w:r>
            <w:r w:rsidRPr="001D5112">
              <w:rPr>
                <w:i/>
                <w:color w:val="FF0000"/>
              </w:rPr>
              <w:t xml:space="preserve"> </w:t>
            </w:r>
            <w:r w:rsidRPr="001D5112">
              <w:rPr>
                <w:i/>
              </w:rPr>
              <w:t>with code ‘90’.</w:t>
            </w:r>
          </w:p>
        </w:tc>
        <w:tc>
          <w:tcPr>
            <w:tcW w:w="1923" w:type="dxa"/>
            <w:shd w:val="clear" w:color="auto" w:fill="FFFFFF"/>
            <w:hideMark/>
          </w:tcPr>
          <w:p w14:paraId="3B8085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4C874233"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5863EEBB" w14:textId="77777777" w:rsidTr="00B904AD">
        <w:trPr>
          <w:trHeight w:val="617"/>
        </w:trPr>
        <w:tc>
          <w:tcPr>
            <w:tcW w:w="680" w:type="dxa"/>
            <w:shd w:val="clear" w:color="auto" w:fill="FFFFFF"/>
            <w:tcMar>
              <w:top w:w="14" w:type="dxa"/>
              <w:left w:w="14" w:type="dxa"/>
              <w:bottom w:w="0" w:type="dxa"/>
              <w:right w:w="14" w:type="dxa"/>
            </w:tcMar>
            <w:vAlign w:val="center"/>
            <w:hideMark/>
          </w:tcPr>
          <w:p w14:paraId="2F4C9BDE" w14:textId="77777777" w:rsidR="00A81E08" w:rsidRPr="00476D2F" w:rsidRDefault="00A81E08" w:rsidP="00B904AD">
            <w:pPr>
              <w:spacing w:before="120" w:after="120"/>
              <w:jc w:val="center"/>
              <w:rPr>
                <w:b/>
              </w:rPr>
            </w:pPr>
            <w:r w:rsidRPr="00476D2F">
              <w:rPr>
                <w:b/>
              </w:rPr>
              <w:t>92</w:t>
            </w:r>
          </w:p>
        </w:tc>
        <w:tc>
          <w:tcPr>
            <w:tcW w:w="1215" w:type="dxa"/>
            <w:shd w:val="clear" w:color="auto" w:fill="FFFFFF"/>
            <w:tcMar>
              <w:top w:w="14" w:type="dxa"/>
              <w:left w:w="14" w:type="dxa"/>
              <w:bottom w:w="0" w:type="dxa"/>
              <w:right w:w="14" w:type="dxa"/>
            </w:tcMar>
            <w:vAlign w:val="center"/>
            <w:hideMark/>
          </w:tcPr>
          <w:p w14:paraId="29047249" w14:textId="77777777" w:rsidR="00A81E08" w:rsidRPr="00476D2F" w:rsidRDefault="00A81E08" w:rsidP="00B904AD">
            <w:pPr>
              <w:spacing w:before="120" w:after="120"/>
              <w:jc w:val="center"/>
              <w:rPr>
                <w:b/>
              </w:rPr>
            </w:pPr>
            <w:r w:rsidRPr="00476D2F">
              <w:rPr>
                <w:b/>
              </w:rPr>
              <w:t>Message out of sequence</w:t>
            </w:r>
          </w:p>
        </w:tc>
        <w:tc>
          <w:tcPr>
            <w:tcW w:w="5788" w:type="dxa"/>
            <w:shd w:val="clear" w:color="auto" w:fill="FFFFFF"/>
            <w:tcMar>
              <w:top w:w="14" w:type="dxa"/>
              <w:left w:w="14" w:type="dxa"/>
              <w:bottom w:w="0" w:type="dxa"/>
              <w:right w:w="14" w:type="dxa"/>
            </w:tcMar>
            <w:vAlign w:val="center"/>
            <w:hideMark/>
          </w:tcPr>
          <w:p w14:paraId="2AA11DCF" w14:textId="77777777" w:rsidR="00A81E08" w:rsidRPr="00476D2F" w:rsidRDefault="00A81E08" w:rsidP="00B904AD">
            <w:pPr>
              <w:spacing w:before="120" w:after="120"/>
              <w:ind w:left="305" w:right="232"/>
            </w:pPr>
            <w:r w:rsidRPr="00476D2F">
              <w:t>The message cannot be processed, because the receiver’s states machine is not in the state that does not allow to process the received message.</w:t>
            </w:r>
          </w:p>
          <w:p w14:paraId="02014606" w14:textId="77777777" w:rsidR="00A81E08" w:rsidRPr="00476D2F" w:rsidRDefault="00A81E08" w:rsidP="00B904AD">
            <w:pPr>
              <w:spacing w:before="120" w:after="120"/>
              <w:ind w:left="305" w:right="232"/>
              <w:rPr>
                <w:b/>
                <w:bCs/>
                <w:i/>
                <w:iCs/>
                <w:color w:val="1F497D"/>
              </w:rPr>
            </w:pPr>
            <w:r w:rsidRPr="00476D2F">
              <w:rPr>
                <w:i/>
                <w:sz w:val="22"/>
              </w:rPr>
              <w:t>Example: the NTA (Office of Departure) receives the message CD018C while the movement is still in the state ‘Under control’.</w:t>
            </w:r>
          </w:p>
        </w:tc>
        <w:tc>
          <w:tcPr>
            <w:tcW w:w="1923" w:type="dxa"/>
            <w:shd w:val="clear" w:color="auto" w:fill="FFFFFF"/>
            <w:hideMark/>
          </w:tcPr>
          <w:p w14:paraId="05E81406"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354D45E"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9D8BF66" w14:textId="77777777" w:rsidTr="00B904AD">
        <w:trPr>
          <w:trHeight w:val="522"/>
        </w:trPr>
        <w:tc>
          <w:tcPr>
            <w:tcW w:w="680" w:type="dxa"/>
            <w:shd w:val="clear" w:color="auto" w:fill="FFFFFF"/>
            <w:tcMar>
              <w:top w:w="14" w:type="dxa"/>
              <w:left w:w="14" w:type="dxa"/>
              <w:bottom w:w="0" w:type="dxa"/>
              <w:right w:w="14" w:type="dxa"/>
            </w:tcMar>
            <w:vAlign w:val="center"/>
            <w:hideMark/>
          </w:tcPr>
          <w:p w14:paraId="0CCA6FAA" w14:textId="77777777" w:rsidR="00A81E08" w:rsidRPr="00476D2F" w:rsidRDefault="00A81E08" w:rsidP="00B904AD">
            <w:pPr>
              <w:spacing w:before="120" w:after="120"/>
              <w:jc w:val="center"/>
              <w:rPr>
                <w:b/>
              </w:rPr>
            </w:pPr>
            <w:r w:rsidRPr="00476D2F">
              <w:rPr>
                <w:b/>
              </w:rPr>
              <w:t>93</w:t>
            </w:r>
          </w:p>
        </w:tc>
        <w:tc>
          <w:tcPr>
            <w:tcW w:w="1215" w:type="dxa"/>
            <w:shd w:val="clear" w:color="auto" w:fill="FFFFFF"/>
            <w:tcMar>
              <w:top w:w="14" w:type="dxa"/>
              <w:left w:w="14" w:type="dxa"/>
              <w:bottom w:w="0" w:type="dxa"/>
              <w:right w:w="14" w:type="dxa"/>
            </w:tcMar>
            <w:vAlign w:val="center"/>
            <w:hideMark/>
          </w:tcPr>
          <w:p w14:paraId="4D2A81F5" w14:textId="77777777" w:rsidR="00A81E08" w:rsidRPr="00476D2F" w:rsidRDefault="00A81E08" w:rsidP="00B904AD">
            <w:pPr>
              <w:spacing w:before="120" w:after="120"/>
              <w:jc w:val="center"/>
              <w:rPr>
                <w:b/>
              </w:rPr>
            </w:pPr>
            <w:r w:rsidRPr="00476D2F">
              <w:rPr>
                <w:b/>
              </w:rPr>
              <w:t>Invalid MRN</w:t>
            </w:r>
          </w:p>
        </w:tc>
        <w:tc>
          <w:tcPr>
            <w:tcW w:w="5788" w:type="dxa"/>
            <w:shd w:val="clear" w:color="auto" w:fill="FFFFFF"/>
            <w:tcMar>
              <w:top w:w="14" w:type="dxa"/>
              <w:left w:w="14" w:type="dxa"/>
              <w:bottom w:w="0" w:type="dxa"/>
              <w:right w:w="14" w:type="dxa"/>
            </w:tcMar>
            <w:vAlign w:val="center"/>
            <w:hideMark/>
          </w:tcPr>
          <w:p w14:paraId="72C86C7E" w14:textId="77777777" w:rsidR="00A81E08" w:rsidRPr="00476D2F" w:rsidRDefault="00A81E08" w:rsidP="00B904AD">
            <w:pPr>
              <w:spacing w:before="120" w:after="120"/>
              <w:ind w:left="305" w:right="232"/>
            </w:pPr>
            <w:r w:rsidRPr="00476D2F">
              <w:t xml:space="preserve">The message includes a value for the Data Item &lt;MRN&gt; that violates the structure defined in the DDCOM. </w:t>
            </w:r>
          </w:p>
          <w:p w14:paraId="0DF70B79" w14:textId="77777777" w:rsidR="00A81E08" w:rsidRPr="00476D2F" w:rsidRDefault="00A81E08" w:rsidP="00B904AD">
            <w:pPr>
              <w:spacing w:before="120" w:after="120"/>
              <w:ind w:left="305" w:right="232"/>
              <w:rPr>
                <w:b/>
                <w:bCs/>
                <w:i/>
                <w:iCs/>
                <w:color w:val="1F497D"/>
              </w:rPr>
            </w:pPr>
            <w:r w:rsidRPr="00476D2F">
              <w:rPr>
                <w:i/>
                <w:sz w:val="22"/>
              </w:rPr>
              <w:t>Example: the ‘Check digit’ is not valid.</w:t>
            </w:r>
          </w:p>
        </w:tc>
        <w:tc>
          <w:tcPr>
            <w:tcW w:w="1923" w:type="dxa"/>
            <w:shd w:val="clear" w:color="auto" w:fill="FFFFFF"/>
            <w:hideMark/>
          </w:tcPr>
          <w:p w14:paraId="597FD16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7927D2C" w14:textId="62039470" w:rsidR="00A81E08" w:rsidRPr="00476D2F" w:rsidRDefault="00A81E08" w:rsidP="000653D0">
            <w:pPr>
              <w:pStyle w:val="ListParagraph"/>
              <w:spacing w:before="120" w:after="120" w:line="252" w:lineRule="auto"/>
              <w:ind w:left="507"/>
              <w:contextualSpacing/>
              <w:jc w:val="left"/>
            </w:pPr>
          </w:p>
        </w:tc>
      </w:tr>
    </w:tbl>
    <w:p w14:paraId="3B3391A8" w14:textId="14508810" w:rsidR="00A81E08" w:rsidRPr="00476D2F" w:rsidDel="001B4870" w:rsidRDefault="00A81E08" w:rsidP="008F703C">
      <w:pPr>
        <w:pStyle w:val="Caption"/>
      </w:pPr>
      <w:bookmarkStart w:id="968" w:name="_Toc185900969"/>
      <w:r w:rsidRPr="00476D2F">
        <w:t xml:space="preserve">Table </w:t>
      </w:r>
      <w:r w:rsidR="002C7E76">
        <w:fldChar w:fldCharType="begin"/>
      </w:r>
      <w:r w:rsidR="002C7E76">
        <w:instrText xml:space="preserve"> SEQ Table \* ARABIC </w:instrText>
      </w:r>
      <w:r w:rsidR="002C7E76">
        <w:fldChar w:fldCharType="separate"/>
      </w:r>
      <w:r w:rsidR="004501EF">
        <w:rPr>
          <w:noProof/>
        </w:rPr>
        <w:t>43</w:t>
      </w:r>
      <w:r w:rsidR="002C7E76">
        <w:fldChar w:fldCharType="end"/>
      </w:r>
      <w:r w:rsidRPr="00476D2F">
        <w:t xml:space="preserve">: Functional error codes </w:t>
      </w:r>
      <w:r w:rsidR="009F093F">
        <w:t>of CL180</w:t>
      </w:r>
      <w:r w:rsidRPr="00476D2F">
        <w:t xml:space="preserve"> for AES-P1</w:t>
      </w:r>
      <w:r w:rsidR="009F093F">
        <w:t>,</w:t>
      </w:r>
      <w:r w:rsidR="009F093F" w:rsidRPr="009F093F">
        <w:t xml:space="preserve"> </w:t>
      </w:r>
      <w:r w:rsidR="009F093F" w:rsidRPr="00476D2F">
        <w:t>NCTS-P5 and</w:t>
      </w:r>
      <w:r w:rsidR="009F093F">
        <w:t xml:space="preserve"> NCTS-P6</w:t>
      </w:r>
      <w:bookmarkEnd w:id="968"/>
    </w:p>
    <w:p w14:paraId="050C372B" w14:textId="3C67AD82" w:rsidR="00151CBF" w:rsidRPr="00476D2F" w:rsidRDefault="00151CBF" w:rsidP="00A81E08">
      <w:pPr>
        <w:rPr>
          <w:szCs w:val="24"/>
        </w:rPr>
      </w:pPr>
      <w:r w:rsidRPr="00476D2F">
        <w:rPr>
          <w:szCs w:val="24"/>
        </w:rPr>
        <w:t>In case a message CD502C (AES-P1), CD002C, CD114C or CD164C (NCTS-P5</w:t>
      </w:r>
      <w:r w:rsidR="00F01FE8">
        <w:rPr>
          <w:szCs w:val="24"/>
        </w:rPr>
        <w:t xml:space="preserve"> and NCTS-P6</w:t>
      </w:r>
      <w:r w:rsidR="00F01FE8" w:rsidRPr="00476D2F">
        <w:rPr>
          <w:szCs w:val="24"/>
        </w:rPr>
        <w:t xml:space="preserve">) </w:t>
      </w:r>
      <w:r w:rsidRPr="00476D2F">
        <w:rPr>
          <w:szCs w:val="24"/>
        </w:rPr>
        <w:t xml:space="preserve">includes an MRN unknown, it shall </w:t>
      </w:r>
      <w:r w:rsidRPr="00476D2F">
        <w:rPr>
          <w:szCs w:val="24"/>
          <w:u w:val="single"/>
        </w:rPr>
        <w:t>not</w:t>
      </w:r>
      <w:r w:rsidRPr="00476D2F">
        <w:rPr>
          <w:szCs w:val="24"/>
        </w:rPr>
        <w:t xml:space="preserve"> be responded with a message CD906</w:t>
      </w:r>
      <w:r w:rsidR="00AC4EEF">
        <w:rPr>
          <w:szCs w:val="24"/>
        </w:rPr>
        <w:t>C</w:t>
      </w:r>
      <w:r w:rsidRPr="00476D2F">
        <w:rPr>
          <w:szCs w:val="24"/>
        </w:rPr>
        <w:t xml:space="preserve"> (MRN Unknown), but with the specific response IE, as properly depicted in DDNXA for AES-P1</w:t>
      </w:r>
      <w:r w:rsidR="00735DDC">
        <w:rPr>
          <w:szCs w:val="24"/>
        </w:rPr>
        <w:t xml:space="preserve">, </w:t>
      </w:r>
      <w:r w:rsidRPr="00476D2F">
        <w:rPr>
          <w:szCs w:val="24"/>
        </w:rPr>
        <w:t>DDNTA for NCTS-P5</w:t>
      </w:r>
      <w:r w:rsidR="001145EE">
        <w:rPr>
          <w:szCs w:val="24"/>
        </w:rPr>
        <w:t xml:space="preserve"> and DDNTA for NCTS-P6</w:t>
      </w:r>
      <w:r w:rsidRPr="00476D2F">
        <w:rPr>
          <w:szCs w:val="24"/>
        </w:rPr>
        <w:t xml:space="preserve"> processes and Time Sequence Diagrams.</w:t>
      </w:r>
    </w:p>
    <w:p w14:paraId="4467BF8F" w14:textId="1E507D98" w:rsidR="00A81E08" w:rsidRPr="00476D2F" w:rsidRDefault="00A81E08" w:rsidP="00A81E08">
      <w:r w:rsidRPr="00476D2F">
        <w:t>It is assumed that</w:t>
      </w:r>
      <w:r w:rsidR="00F04FD8" w:rsidRPr="00476D2F">
        <w:t xml:space="preserve"> </w:t>
      </w:r>
      <w:r w:rsidRPr="00476D2F">
        <w:t>errors are detected by reception of a message. This implies that Functional errors are specified in more detail than message formatting errors (EDIFACT or XML). FMS specify more detail on the functional level with respect to:</w:t>
      </w:r>
    </w:p>
    <w:p w14:paraId="5B2CAF82" w14:textId="3C5D779F" w:rsidR="00A81E08" w:rsidRPr="00476D2F" w:rsidRDefault="00A81E08" w:rsidP="00A81E08">
      <w:pPr>
        <w:numPr>
          <w:ilvl w:val="0"/>
          <w:numId w:val="34"/>
        </w:numPr>
        <w:spacing w:before="120" w:after="120"/>
        <w:jc w:val="left"/>
      </w:pPr>
      <w:r w:rsidRPr="00476D2F">
        <w:t>Status of a Data Item: a</w:t>
      </w:r>
      <w:r w:rsidR="00207C56" w:rsidRPr="00476D2F">
        <w:t>n</w:t>
      </w:r>
      <w:r w:rsidRPr="00476D2F">
        <w:t xml:space="preserve"> EDIFACT data element can be optional, whereas the related Data Item of an FMS is required;</w:t>
      </w:r>
    </w:p>
    <w:p w14:paraId="5C55F0E8" w14:textId="77777777" w:rsidR="00A81E08" w:rsidRPr="00476D2F" w:rsidRDefault="00A81E08" w:rsidP="00A81E08">
      <w:pPr>
        <w:numPr>
          <w:ilvl w:val="0"/>
          <w:numId w:val="34"/>
        </w:numPr>
        <w:spacing w:before="120" w:after="120"/>
        <w:jc w:val="left"/>
      </w:pPr>
      <w:r w:rsidRPr="00476D2F">
        <w:t xml:space="preserve">Code values: code values are specified at functional level, </w:t>
      </w:r>
      <w:proofErr w:type="gramStart"/>
      <w:r w:rsidRPr="00476D2F">
        <w:t>with the exception of</w:t>
      </w:r>
      <w:proofErr w:type="gramEnd"/>
      <w:r w:rsidRPr="00476D2F">
        <w:t xml:space="preserve"> those codes that are specific to EDIFACT (e.g. qualifier values);</w:t>
      </w:r>
    </w:p>
    <w:p w14:paraId="6807D696" w14:textId="1F8EA771" w:rsidR="00A81E08" w:rsidRPr="00476D2F" w:rsidRDefault="00A81E08" w:rsidP="00A81E08">
      <w:pPr>
        <w:numPr>
          <w:ilvl w:val="0"/>
          <w:numId w:val="34"/>
        </w:numPr>
        <w:spacing w:before="120" w:after="120"/>
        <w:jc w:val="left"/>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4501EF" w:rsidRPr="000C1B4B">
        <w:rPr>
          <w:szCs w:val="24"/>
        </w:rPr>
        <w:t>R</w:t>
      </w:r>
      <w:r w:rsidR="004501EF">
        <w:rPr>
          <w:szCs w:val="24"/>
        </w:rPr>
        <w:t>25</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4501EF" w:rsidRPr="000C1B4B">
        <w:rPr>
          <w:szCs w:val="24"/>
        </w:rPr>
        <w:t>R</w:t>
      </w:r>
      <w:r w:rsidR="004501EF">
        <w:rPr>
          <w:szCs w:val="24"/>
        </w:rPr>
        <w:t>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4501EF" w:rsidRPr="000C1B4B">
        <w:rPr>
          <w:szCs w:val="24"/>
        </w:rPr>
        <w:t>R</w:t>
      </w:r>
      <w:r w:rsidR="004501EF">
        <w:rPr>
          <w:szCs w:val="24"/>
        </w:rPr>
        <w:t>14</w:t>
      </w:r>
      <w:r w:rsidRPr="00476D2F">
        <w:fldChar w:fldCharType="end"/>
      </w:r>
      <w:r w:rsidRPr="00476D2F">
        <w:t>]).</w:t>
      </w:r>
    </w:p>
    <w:p w14:paraId="3CE12F23" w14:textId="77777777" w:rsidR="00537868" w:rsidRDefault="00537868" w:rsidP="00A81E08">
      <w:pPr>
        <w:spacing w:before="0"/>
        <w:jc w:val="left"/>
      </w:pPr>
    </w:p>
    <w:p w14:paraId="5B5AC9BA" w14:textId="33F6C33E" w:rsidR="00537868" w:rsidRPr="0078766F" w:rsidRDefault="00537868" w:rsidP="00537868">
      <w:pPr>
        <w:pStyle w:val="Heading3"/>
      </w:pPr>
      <w:bookmarkStart w:id="969" w:name="_Ref112885318"/>
      <w:bookmarkStart w:id="970" w:name="_Toc185900719"/>
      <w:r w:rsidRPr="0078766F">
        <w:t>Functional error – IE056 (CD056D)</w:t>
      </w:r>
      <w:bookmarkEnd w:id="969"/>
      <w:bookmarkEnd w:id="970"/>
    </w:p>
    <w:p w14:paraId="360798BF" w14:textId="5F8CBD34" w:rsidR="001A5C8B" w:rsidRDefault="00537868" w:rsidP="0061696E">
      <w:r w:rsidRPr="00476D2F">
        <w:t>This section describes the use of Functional error data group in IE</w:t>
      </w:r>
      <w:r w:rsidR="00063440" w:rsidRPr="00ED2D06">
        <w:t>056</w:t>
      </w:r>
      <w:r w:rsidRPr="00476D2F">
        <w:t xml:space="preserve"> (CD</w:t>
      </w:r>
      <w:r w:rsidR="00ED2D06">
        <w:t>056</w:t>
      </w:r>
      <w:r w:rsidR="00063440">
        <w:rPr>
          <w:lang w:val="en-US"/>
        </w:rPr>
        <w:t>D</w:t>
      </w:r>
      <w:r w:rsidR="0061696E">
        <w:rPr>
          <w:lang w:val="en-US"/>
        </w:rPr>
        <w:t xml:space="preserve"> </w:t>
      </w:r>
      <w:r w:rsidR="00F04FD8">
        <w:rPr>
          <w:lang w:val="en-US"/>
        </w:rPr>
        <w:t>–</w:t>
      </w:r>
      <w:r w:rsidR="0061696E">
        <w:rPr>
          <w:lang w:val="en-US"/>
        </w:rPr>
        <w:t xml:space="preserve"> </w:t>
      </w:r>
      <w:r w:rsidR="0061696E" w:rsidRPr="0061696E">
        <w:rPr>
          <w:lang w:val="en-US"/>
        </w:rPr>
        <w:t>REJECTION FROM OFFICE OF</w:t>
      </w:r>
      <w:r w:rsidR="0061696E">
        <w:rPr>
          <w:lang w:val="en-US"/>
        </w:rPr>
        <w:t xml:space="preserve"> </w:t>
      </w:r>
      <w:r w:rsidR="0061696E" w:rsidRPr="0061696E">
        <w:rPr>
          <w:lang w:val="en-US"/>
        </w:rPr>
        <w:t>DEPARTURE ENS</w:t>
      </w:r>
      <w:r w:rsidRPr="00476D2F">
        <w:t>)</w:t>
      </w:r>
      <w:r w:rsidR="00326CFE">
        <w:t xml:space="preserve"> </w:t>
      </w:r>
      <w:r w:rsidR="00326CFE" w:rsidRPr="00326CFE">
        <w:t>in the following cases:</w:t>
      </w:r>
    </w:p>
    <w:p w14:paraId="2F62AB01" w14:textId="5EB93FD3" w:rsidR="001115AA" w:rsidRPr="00476D2F" w:rsidRDefault="001115AA" w:rsidP="001115AA">
      <w:pPr>
        <w:pStyle w:val="ListParagraph"/>
        <w:numPr>
          <w:ilvl w:val="0"/>
          <w:numId w:val="204"/>
        </w:numPr>
        <w:spacing w:before="120"/>
      </w:pPr>
      <w:r>
        <w:t xml:space="preserve">A combined declaration submitted by </w:t>
      </w:r>
      <w:r w:rsidR="000E5464">
        <w:t>a NTA (</w:t>
      </w:r>
      <w:r>
        <w:t>NCTS-P6</w:t>
      </w:r>
      <w:r w:rsidR="000E5464">
        <w:t>)</w:t>
      </w:r>
      <w:r>
        <w:t xml:space="preserve"> is rejected by </w:t>
      </w:r>
      <w:r w:rsidR="008B35A8">
        <w:t>ieCA/</w:t>
      </w:r>
      <w:r>
        <w:t>TED</w:t>
      </w:r>
      <w:r w:rsidRPr="00476D2F">
        <w:t>;</w:t>
      </w:r>
    </w:p>
    <w:p w14:paraId="06D47B11" w14:textId="1586FF12" w:rsidR="00537868" w:rsidRDefault="001115AA" w:rsidP="00ED2D06">
      <w:pPr>
        <w:pStyle w:val="ListParagraph"/>
        <w:numPr>
          <w:ilvl w:val="0"/>
          <w:numId w:val="204"/>
        </w:numPr>
        <w:spacing w:before="120"/>
      </w:pPr>
      <w:r>
        <w:t xml:space="preserve">An amendment of a combined declaration submitted by </w:t>
      </w:r>
      <w:r w:rsidR="000E5464">
        <w:t>a NTA (</w:t>
      </w:r>
      <w:r>
        <w:t>NCTS-P6</w:t>
      </w:r>
      <w:r w:rsidR="000E5464">
        <w:t>)</w:t>
      </w:r>
      <w:r>
        <w:t xml:space="preserve"> is rejected by </w:t>
      </w:r>
      <w:r w:rsidR="00EC558A">
        <w:t>ieCA/</w:t>
      </w:r>
      <w:r>
        <w:t>TED</w:t>
      </w:r>
      <w:r w:rsidR="00534C27">
        <w:t>;</w:t>
      </w:r>
    </w:p>
    <w:p w14:paraId="08A56058" w14:textId="60F68D04" w:rsidR="000A3BFC" w:rsidRDefault="000A3BFC" w:rsidP="00ED2D06">
      <w:pPr>
        <w:pStyle w:val="ListParagraph"/>
        <w:numPr>
          <w:ilvl w:val="0"/>
          <w:numId w:val="204"/>
        </w:numPr>
        <w:spacing w:before="120"/>
      </w:pPr>
      <w:r w:rsidRPr="000A3BFC">
        <w:t xml:space="preserve">An invalidation request for a valid ENS Filing submitted by </w:t>
      </w:r>
      <w:r w:rsidR="00195A31">
        <w:t xml:space="preserve">a </w:t>
      </w:r>
      <w:r w:rsidRPr="000A3BFC">
        <w:t xml:space="preserve">NTA (NCTS-P6) is rejected by </w:t>
      </w:r>
      <w:r w:rsidR="00F01C54">
        <w:t>ieCA/</w:t>
      </w:r>
      <w:r w:rsidRPr="000A3BFC">
        <w:t>TED</w:t>
      </w:r>
      <w:r w:rsidR="00534C27">
        <w:t>.</w:t>
      </w:r>
    </w:p>
    <w:p w14:paraId="1A13F863" w14:textId="4A69FC7D" w:rsidR="009A7ECC" w:rsidRDefault="002257C8">
      <w:pPr>
        <w:spacing w:before="120"/>
      </w:pPr>
      <w:r>
        <w:t xml:space="preserve">The </w:t>
      </w:r>
      <w:r w:rsidR="00E135CB">
        <w:t>Data Item “</w:t>
      </w:r>
      <w:r w:rsidR="00E135CB" w:rsidRPr="00E135CB">
        <w:t>Business rejection type</w:t>
      </w:r>
      <w:r w:rsidR="00E135CB">
        <w:t xml:space="preserve">” in </w:t>
      </w:r>
      <w:r w:rsidR="00ED4E53">
        <w:t>CD</w:t>
      </w:r>
      <w:r w:rsidR="00C024F5">
        <w:t xml:space="preserve">056 </w:t>
      </w:r>
      <w:r w:rsidR="00E135CB">
        <w:t>is</w:t>
      </w:r>
      <w:r w:rsidR="00C024F5">
        <w:t xml:space="preserve"> a</w:t>
      </w:r>
      <w:r w:rsidR="00C81C20">
        <w:t>n</w:t>
      </w:r>
      <w:r w:rsidR="00CF78D1">
        <w:t xml:space="preserve"> indicator </w:t>
      </w:r>
      <w:r w:rsidR="00567C64">
        <w:t>of the message rejected</w:t>
      </w:r>
      <w:r w:rsidR="00C81C20">
        <w:t xml:space="preserve"> </w:t>
      </w:r>
      <w:r w:rsidR="002C5B0E">
        <w:t xml:space="preserve">by </w:t>
      </w:r>
      <w:r w:rsidR="008B35A8">
        <w:t>ieCA/</w:t>
      </w:r>
      <w:r w:rsidR="002C5B0E">
        <w:t>TED</w:t>
      </w:r>
      <w:r w:rsidR="002A7A45">
        <w:t>.</w:t>
      </w:r>
      <w:r w:rsidR="002C5B0E">
        <w:t xml:space="preserve"> </w:t>
      </w:r>
      <w:r w:rsidR="002E3D8B">
        <w:t xml:space="preserve">The values of this Data Item are </w:t>
      </w:r>
      <w:r w:rsidR="00567C64">
        <w:t>maintained</w:t>
      </w:r>
      <w:r w:rsidR="002E3D8B">
        <w:t xml:space="preserve"> </w:t>
      </w:r>
      <w:r w:rsidR="00344EFE">
        <w:t>in</w:t>
      </w:r>
      <w:r w:rsidR="002E3D8B">
        <w:t xml:space="preserve"> CS/RD2 (CL561)</w:t>
      </w:r>
      <w:r w:rsidR="004C033B">
        <w:t>.</w:t>
      </w:r>
    </w:p>
    <w:p w14:paraId="3331B3E7" w14:textId="77777777" w:rsidR="00537868" w:rsidRPr="00476D2F" w:rsidRDefault="00537868" w:rsidP="00537868">
      <w:pPr>
        <w:spacing w:after="120"/>
      </w:pPr>
      <w:r w:rsidRPr="00476D2F">
        <w:t>The Data Group ‘FUNCTIONAL ERROR’ consists of the following Data Items:</w:t>
      </w:r>
    </w:p>
    <w:tbl>
      <w:tblPr>
        <w:tblW w:w="5158"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321"/>
        <w:gridCol w:w="6070"/>
        <w:gridCol w:w="1059"/>
        <w:gridCol w:w="891"/>
      </w:tblGrid>
      <w:tr w:rsidR="00E3314C" w:rsidRPr="00110E6A" w14:paraId="4EB1BFE9" w14:textId="77777777" w:rsidTr="00980D17">
        <w:trPr>
          <w:cantSplit/>
          <w:trHeight w:val="368"/>
          <w:tblHeader/>
          <w:jc w:val="center"/>
        </w:trPr>
        <w:tc>
          <w:tcPr>
            <w:tcW w:w="707" w:type="pct"/>
            <w:shd w:val="clear" w:color="auto" w:fill="002060"/>
          </w:tcPr>
          <w:p w14:paraId="14CF6FB3" w14:textId="77777777" w:rsidR="00537868" w:rsidRPr="00476D2F" w:rsidRDefault="00537868" w:rsidP="00404607">
            <w:pPr>
              <w:pStyle w:val="Table12"/>
              <w:rPr>
                <w:b/>
              </w:rPr>
            </w:pPr>
            <w:r w:rsidRPr="00476D2F">
              <w:rPr>
                <w:b/>
              </w:rPr>
              <w:t>Data Item</w:t>
            </w:r>
          </w:p>
        </w:tc>
        <w:tc>
          <w:tcPr>
            <w:tcW w:w="3249" w:type="pct"/>
            <w:shd w:val="clear" w:color="auto" w:fill="002060"/>
          </w:tcPr>
          <w:p w14:paraId="74FCE424" w14:textId="77777777" w:rsidR="00537868" w:rsidRPr="00476D2F" w:rsidRDefault="00537868" w:rsidP="00404607">
            <w:pPr>
              <w:pStyle w:val="Table12"/>
              <w:rPr>
                <w:b/>
              </w:rPr>
            </w:pPr>
            <w:r w:rsidRPr="00476D2F">
              <w:rPr>
                <w:b/>
              </w:rPr>
              <w:t>Content</w:t>
            </w:r>
          </w:p>
        </w:tc>
        <w:tc>
          <w:tcPr>
            <w:tcW w:w="567" w:type="pct"/>
            <w:shd w:val="clear" w:color="auto" w:fill="002060"/>
          </w:tcPr>
          <w:p w14:paraId="24C9292C" w14:textId="77777777" w:rsidR="00537868" w:rsidRPr="00476D2F" w:rsidRDefault="00537868" w:rsidP="00404607">
            <w:pPr>
              <w:pStyle w:val="Table12"/>
              <w:jc w:val="both"/>
              <w:rPr>
                <w:b/>
              </w:rPr>
            </w:pPr>
            <w:r w:rsidRPr="00476D2F">
              <w:rPr>
                <w:b/>
              </w:rPr>
              <w:t>Status</w:t>
            </w:r>
          </w:p>
        </w:tc>
        <w:tc>
          <w:tcPr>
            <w:tcW w:w="478" w:type="pct"/>
            <w:shd w:val="clear" w:color="auto" w:fill="002060"/>
          </w:tcPr>
          <w:p w14:paraId="543D4CA2" w14:textId="77777777" w:rsidR="00537868" w:rsidRPr="00476D2F" w:rsidRDefault="00537868" w:rsidP="00404607">
            <w:pPr>
              <w:pStyle w:val="Table12"/>
              <w:jc w:val="both"/>
              <w:rPr>
                <w:b/>
              </w:rPr>
            </w:pPr>
            <w:r w:rsidRPr="00476D2F">
              <w:rPr>
                <w:b/>
              </w:rPr>
              <w:t>Format</w:t>
            </w:r>
          </w:p>
        </w:tc>
      </w:tr>
      <w:tr w:rsidR="00537868" w:rsidRPr="00110E6A" w14:paraId="18F4DDD9" w14:textId="77777777" w:rsidTr="00615AD2">
        <w:trPr>
          <w:cantSplit/>
          <w:trHeight w:val="384"/>
          <w:jc w:val="center"/>
        </w:trPr>
        <w:tc>
          <w:tcPr>
            <w:tcW w:w="707" w:type="pct"/>
          </w:tcPr>
          <w:p w14:paraId="141C3E6A" w14:textId="77777777" w:rsidR="00537868" w:rsidRPr="00476D2F" w:rsidRDefault="00537868" w:rsidP="00404607">
            <w:pPr>
              <w:pStyle w:val="Table12"/>
              <w:rPr>
                <w:b/>
                <w:i/>
              </w:rPr>
            </w:pPr>
            <w:r w:rsidRPr="00476D2F">
              <w:rPr>
                <w:b/>
                <w:i/>
              </w:rPr>
              <w:t>Error code</w:t>
            </w:r>
          </w:p>
        </w:tc>
        <w:tc>
          <w:tcPr>
            <w:tcW w:w="3249" w:type="pct"/>
          </w:tcPr>
          <w:p w14:paraId="1A932A26" w14:textId="263FAF51" w:rsidR="00537868" w:rsidRPr="00476D2F" w:rsidRDefault="00537868" w:rsidP="00404607">
            <w:pPr>
              <w:pStyle w:val="Table12"/>
            </w:pPr>
            <w:r w:rsidRPr="00476D2F">
              <w:t>Values taken from CS/RD2 (</w:t>
            </w:r>
            <w:r w:rsidR="001E2D05" w:rsidRPr="00476D2F">
              <w:t>CL</w:t>
            </w:r>
            <w:r w:rsidR="0037037F">
              <w:t>437</w:t>
            </w:r>
            <w:r w:rsidRPr="00476D2F">
              <w:t>).</w:t>
            </w:r>
          </w:p>
        </w:tc>
        <w:tc>
          <w:tcPr>
            <w:tcW w:w="567" w:type="pct"/>
          </w:tcPr>
          <w:p w14:paraId="1AC4ABC7" w14:textId="77777777" w:rsidR="00537868" w:rsidRPr="00476D2F" w:rsidRDefault="00537868" w:rsidP="00404607">
            <w:pPr>
              <w:pStyle w:val="Table12"/>
            </w:pPr>
            <w:r w:rsidRPr="00476D2F">
              <w:t>Required</w:t>
            </w:r>
          </w:p>
        </w:tc>
        <w:tc>
          <w:tcPr>
            <w:tcW w:w="478" w:type="pct"/>
          </w:tcPr>
          <w:p w14:paraId="05FEBF13" w14:textId="77777777" w:rsidR="00537868" w:rsidRPr="00476D2F" w:rsidRDefault="00537868" w:rsidP="00404607">
            <w:pPr>
              <w:pStyle w:val="Table12"/>
            </w:pPr>
            <w:r w:rsidRPr="00476D2F">
              <w:t>n2</w:t>
            </w:r>
          </w:p>
        </w:tc>
      </w:tr>
      <w:tr w:rsidR="00537868" w:rsidRPr="00110E6A" w14:paraId="21951603" w14:textId="77777777" w:rsidTr="009A473C">
        <w:trPr>
          <w:cantSplit/>
          <w:trHeight w:val="1636"/>
          <w:jc w:val="center"/>
        </w:trPr>
        <w:tc>
          <w:tcPr>
            <w:tcW w:w="707" w:type="pct"/>
          </w:tcPr>
          <w:p w14:paraId="04EF8C2D" w14:textId="77777777" w:rsidR="00537868" w:rsidRPr="00476D2F" w:rsidRDefault="00537868" w:rsidP="00404607">
            <w:pPr>
              <w:pStyle w:val="Table12"/>
              <w:rPr>
                <w:b/>
                <w:i/>
              </w:rPr>
            </w:pPr>
            <w:r w:rsidRPr="00476D2F">
              <w:rPr>
                <w:b/>
                <w:i/>
              </w:rPr>
              <w:t>Error pointer</w:t>
            </w:r>
          </w:p>
        </w:tc>
        <w:tc>
          <w:tcPr>
            <w:tcW w:w="3249" w:type="pct"/>
          </w:tcPr>
          <w:p w14:paraId="74E1529E" w14:textId="2384CB0E" w:rsidR="00537868" w:rsidRDefault="00537868" w:rsidP="00404607">
            <w:pPr>
              <w:pStyle w:val="Table12"/>
            </w:pPr>
            <w:r w:rsidRPr="00476D2F">
              <w:t xml:space="preserve">The Error pointer is to be denoted as singular </w:t>
            </w:r>
            <w:proofErr w:type="spellStart"/>
            <w:r w:rsidRPr="00476D2F">
              <w:t>X</w:t>
            </w:r>
            <w:r w:rsidR="00F04FD8" w:rsidRPr="00476D2F">
              <w:t>p</w:t>
            </w:r>
            <w:r w:rsidRPr="00476D2F">
              <w:t>ath</w:t>
            </w:r>
            <w:proofErr w:type="spellEnd"/>
            <w:r w:rsidRPr="00476D2F">
              <w:t xml:space="preserve"> expression starting at the root element of the document (“abbreviated absolute location path”).</w:t>
            </w:r>
          </w:p>
          <w:p w14:paraId="001C16CE" w14:textId="353E498A" w:rsidR="00537868" w:rsidRPr="00476D2F" w:rsidRDefault="00CD7567" w:rsidP="00404607">
            <w:pPr>
              <w:pStyle w:val="Table12"/>
            </w:pPr>
            <w:r>
              <w:t>It re</w:t>
            </w:r>
            <w:r w:rsidR="00733E4B">
              <w:t>fers to the message</w:t>
            </w:r>
            <w:r w:rsidR="00733E4B" w:rsidRPr="009A473C">
              <w:rPr>
                <w:lang w:val="en-US"/>
              </w:rPr>
              <w:t xml:space="preserve"> </w:t>
            </w:r>
            <w:r w:rsidR="00F3218D" w:rsidRPr="009A473C">
              <w:rPr>
                <w:lang w:val="en-US"/>
              </w:rPr>
              <w:t>element path</w:t>
            </w:r>
            <w:r w:rsidR="007620C0">
              <w:rPr>
                <w:lang w:val="en-US"/>
              </w:rPr>
              <w:t xml:space="preserve"> as reported </w:t>
            </w:r>
            <w:r w:rsidR="00F72661" w:rsidRPr="00572967">
              <w:rPr>
                <w:lang w:val="en-US"/>
              </w:rPr>
              <w:t>by ICS2-CR</w:t>
            </w:r>
            <w:r w:rsidR="00F17FB9">
              <w:rPr>
                <w:lang w:val="en-US"/>
              </w:rPr>
              <w:t xml:space="preserve"> and submitted to </w:t>
            </w:r>
            <w:r w:rsidR="008B35A8">
              <w:rPr>
                <w:lang w:val="en-US"/>
              </w:rPr>
              <w:t>ieCA/</w:t>
            </w:r>
            <w:r w:rsidR="00F17FB9">
              <w:rPr>
                <w:lang w:val="en-US"/>
              </w:rPr>
              <w:t>TED</w:t>
            </w:r>
            <w:r w:rsidR="009322B0" w:rsidRPr="009A473C">
              <w:t>.</w:t>
            </w:r>
          </w:p>
        </w:tc>
        <w:tc>
          <w:tcPr>
            <w:tcW w:w="567" w:type="pct"/>
          </w:tcPr>
          <w:p w14:paraId="50A38D9D" w14:textId="77777777" w:rsidR="00537868" w:rsidRPr="00476D2F" w:rsidRDefault="00537868" w:rsidP="00404607">
            <w:pPr>
              <w:pStyle w:val="Table12"/>
            </w:pPr>
            <w:r w:rsidRPr="00476D2F">
              <w:t>Required</w:t>
            </w:r>
          </w:p>
        </w:tc>
        <w:tc>
          <w:tcPr>
            <w:tcW w:w="478" w:type="pct"/>
          </w:tcPr>
          <w:p w14:paraId="2D7CA365" w14:textId="77777777" w:rsidR="00537868" w:rsidRPr="00476D2F" w:rsidRDefault="00537868" w:rsidP="00404607">
            <w:pPr>
              <w:pStyle w:val="Table12"/>
            </w:pPr>
            <w:r w:rsidRPr="00476D2F">
              <w:t>an..512</w:t>
            </w:r>
          </w:p>
        </w:tc>
      </w:tr>
      <w:tr w:rsidR="00537868" w:rsidRPr="00110E6A" w14:paraId="57BF168C" w14:textId="77777777" w:rsidTr="00615AD2">
        <w:trPr>
          <w:cantSplit/>
          <w:trHeight w:val="1960"/>
          <w:jc w:val="center"/>
        </w:trPr>
        <w:tc>
          <w:tcPr>
            <w:tcW w:w="707" w:type="pct"/>
          </w:tcPr>
          <w:p w14:paraId="6F7A2D08" w14:textId="77777777" w:rsidR="00537868" w:rsidRPr="00476D2F" w:rsidRDefault="00537868" w:rsidP="00404607">
            <w:pPr>
              <w:pStyle w:val="Table12"/>
              <w:rPr>
                <w:b/>
                <w:i/>
              </w:rPr>
            </w:pPr>
            <w:r w:rsidRPr="00476D2F">
              <w:rPr>
                <w:b/>
                <w:i/>
              </w:rPr>
              <w:t xml:space="preserve">Error reason </w:t>
            </w:r>
          </w:p>
        </w:tc>
        <w:tc>
          <w:tcPr>
            <w:tcW w:w="3249" w:type="pct"/>
          </w:tcPr>
          <w:p w14:paraId="3D1E71BC" w14:textId="77777777" w:rsidR="00537868" w:rsidRPr="00476D2F" w:rsidRDefault="00537868" w:rsidP="00404607">
            <w:pPr>
              <w:pStyle w:val="BodyText"/>
              <w:rPr>
                <w:b w:val="0"/>
              </w:rPr>
            </w:pPr>
            <w:r w:rsidRPr="00476D2F">
              <w:rPr>
                <w:b w:val="0"/>
              </w:rPr>
              <w:t xml:space="preserve">The </w:t>
            </w:r>
            <w:r w:rsidRPr="00476D2F">
              <w:rPr>
                <w:b w:val="0"/>
                <w:bCs/>
                <w:i/>
                <w:iCs/>
              </w:rPr>
              <w:t>Error reason</w:t>
            </w:r>
            <w:r w:rsidRPr="00476D2F">
              <w:rPr>
                <w:b w:val="0"/>
                <w:i/>
                <w:iCs/>
              </w:rPr>
              <w:t xml:space="preserve"> </w:t>
            </w:r>
            <w:r w:rsidRPr="00476D2F">
              <w:rPr>
                <w:b w:val="0"/>
              </w:rPr>
              <w:t>is used to report the reason of Functional error.</w:t>
            </w:r>
          </w:p>
          <w:p w14:paraId="53FE0D71" w14:textId="689FC7C5" w:rsidR="00537868" w:rsidRPr="00476D2F" w:rsidRDefault="008D1D7E" w:rsidP="00404607">
            <w:pPr>
              <w:pStyle w:val="BodyText"/>
              <w:rPr>
                <w:b w:val="0"/>
              </w:rPr>
            </w:pPr>
            <w:r>
              <w:rPr>
                <w:b w:val="0"/>
              </w:rPr>
              <w:t xml:space="preserve">A specific codelist is going to be defined </w:t>
            </w:r>
            <w:r w:rsidR="00754C28">
              <w:rPr>
                <w:b w:val="0"/>
              </w:rPr>
              <w:t xml:space="preserve">to map the </w:t>
            </w:r>
            <w:r w:rsidR="00537868" w:rsidRPr="00476D2F">
              <w:rPr>
                <w:b w:val="0"/>
                <w:bCs/>
                <w:i/>
                <w:iCs/>
              </w:rPr>
              <w:t>Error code</w:t>
            </w:r>
            <w:r w:rsidR="00537868" w:rsidRPr="00476D2F">
              <w:rPr>
                <w:b w:val="0"/>
              </w:rPr>
              <w:t xml:space="preserve"> </w:t>
            </w:r>
            <w:r w:rsidR="00754C28">
              <w:rPr>
                <w:b w:val="0"/>
              </w:rPr>
              <w:t>value</w:t>
            </w:r>
            <w:r w:rsidR="00537868" w:rsidRPr="00476D2F">
              <w:rPr>
                <w:b w:val="0"/>
              </w:rPr>
              <w:t xml:space="preserve">, </w:t>
            </w:r>
            <w:r w:rsidR="00754C28">
              <w:rPr>
                <w:b w:val="0"/>
              </w:rPr>
              <w:t>based on</w:t>
            </w:r>
            <w:r w:rsidR="00537868" w:rsidRPr="00476D2F">
              <w:rPr>
                <w:b w:val="0"/>
              </w:rPr>
              <w:t xml:space="preserve"> the </w:t>
            </w:r>
            <w:r w:rsidR="00537868" w:rsidRPr="00476D2F">
              <w:rPr>
                <w:b w:val="0"/>
                <w:bCs/>
                <w:i/>
                <w:iCs/>
              </w:rPr>
              <w:t>Error reason</w:t>
            </w:r>
            <w:r w:rsidR="00537868" w:rsidRPr="00476D2F">
              <w:rPr>
                <w:b w:val="0"/>
                <w:i/>
                <w:iCs/>
              </w:rPr>
              <w:t xml:space="preserve"> </w:t>
            </w:r>
            <w:r w:rsidR="00754C28">
              <w:rPr>
                <w:b w:val="0"/>
                <w:iCs/>
              </w:rPr>
              <w:t xml:space="preserve">which is returned by </w:t>
            </w:r>
            <w:r w:rsidR="008B35A8">
              <w:rPr>
                <w:b w:val="0"/>
                <w:iCs/>
              </w:rPr>
              <w:t>ieCA/</w:t>
            </w:r>
            <w:r w:rsidR="00754C28">
              <w:rPr>
                <w:b w:val="0"/>
                <w:iCs/>
              </w:rPr>
              <w:t>TED</w:t>
            </w:r>
            <w:r w:rsidR="00537868" w:rsidRPr="00476D2F">
              <w:rPr>
                <w:b w:val="0"/>
              </w:rPr>
              <w:t>.</w:t>
            </w:r>
          </w:p>
          <w:p w14:paraId="7EC2D9E6" w14:textId="7DAF8B42" w:rsidR="00537868" w:rsidRPr="00476D2F" w:rsidRDefault="00537868" w:rsidP="00404607">
            <w:pPr>
              <w:pStyle w:val="Table12"/>
            </w:pPr>
          </w:p>
        </w:tc>
        <w:tc>
          <w:tcPr>
            <w:tcW w:w="567" w:type="pct"/>
          </w:tcPr>
          <w:p w14:paraId="142E53E1" w14:textId="77777777" w:rsidR="00537868" w:rsidRPr="00476D2F" w:rsidRDefault="00537868" w:rsidP="00404607">
            <w:pPr>
              <w:pStyle w:val="Table12"/>
            </w:pPr>
            <w:r w:rsidRPr="00476D2F">
              <w:t>Required</w:t>
            </w:r>
          </w:p>
        </w:tc>
        <w:tc>
          <w:tcPr>
            <w:tcW w:w="478" w:type="pct"/>
          </w:tcPr>
          <w:p w14:paraId="50549403" w14:textId="77777777" w:rsidR="00537868" w:rsidRPr="00476D2F" w:rsidRDefault="00537868" w:rsidP="00404607">
            <w:pPr>
              <w:pStyle w:val="Table12"/>
            </w:pPr>
            <w:r w:rsidRPr="00476D2F">
              <w:t>an..7</w:t>
            </w:r>
          </w:p>
        </w:tc>
      </w:tr>
      <w:tr w:rsidR="00537868" w:rsidRPr="00110E6A" w14:paraId="0F670354" w14:textId="77777777" w:rsidTr="00615AD2">
        <w:trPr>
          <w:cantSplit/>
          <w:trHeight w:val="980"/>
          <w:jc w:val="center"/>
        </w:trPr>
        <w:tc>
          <w:tcPr>
            <w:tcW w:w="707" w:type="pct"/>
          </w:tcPr>
          <w:p w14:paraId="58D0E26F" w14:textId="29360306" w:rsidR="00537868" w:rsidRPr="00476D2F" w:rsidRDefault="001E49D7" w:rsidP="00404607">
            <w:pPr>
              <w:pStyle w:val="Table12"/>
              <w:rPr>
                <w:b/>
                <w:i/>
              </w:rPr>
            </w:pPr>
            <w:r>
              <w:rPr>
                <w:b/>
                <w:i/>
              </w:rPr>
              <w:t>Error Description</w:t>
            </w:r>
          </w:p>
        </w:tc>
        <w:tc>
          <w:tcPr>
            <w:tcW w:w="3249" w:type="pct"/>
          </w:tcPr>
          <w:p w14:paraId="608B938A" w14:textId="6984CBBD" w:rsidR="00537868" w:rsidRPr="00476D2F" w:rsidRDefault="00537868" w:rsidP="00404607">
            <w:pPr>
              <w:pStyle w:val="Table12"/>
            </w:pPr>
            <w:r w:rsidRPr="00476D2F">
              <w:t xml:space="preserve">It is used to provide the </w:t>
            </w:r>
            <w:r w:rsidR="002D12D4">
              <w:t>description</w:t>
            </w:r>
            <w:r w:rsidRPr="00476D2F">
              <w:t xml:space="preserve"> of </w:t>
            </w:r>
            <w:r w:rsidR="002D12D4">
              <w:t>the error</w:t>
            </w:r>
            <w:r w:rsidRPr="00476D2F">
              <w:t xml:space="preserve"> occurred</w:t>
            </w:r>
            <w:r w:rsidR="00D30D60">
              <w:t xml:space="preserve"> in </w:t>
            </w:r>
            <w:r w:rsidR="008B35A8">
              <w:t>ieCA/</w:t>
            </w:r>
            <w:r w:rsidR="00D30D60">
              <w:t>TED</w:t>
            </w:r>
            <w:r w:rsidRPr="00476D2F">
              <w:t xml:space="preserve"> as per </w:t>
            </w:r>
            <w:r w:rsidRPr="00476D2F">
              <w:rPr>
                <w:i/>
              </w:rPr>
              <w:t>Error pointer</w:t>
            </w:r>
            <w:r w:rsidRPr="00476D2F">
              <w:t xml:space="preserve"> in the erroneous message.</w:t>
            </w:r>
          </w:p>
        </w:tc>
        <w:tc>
          <w:tcPr>
            <w:tcW w:w="567" w:type="pct"/>
          </w:tcPr>
          <w:p w14:paraId="65A7FF74" w14:textId="1E45E2FB" w:rsidR="00537868" w:rsidRPr="00476D2F" w:rsidRDefault="001E49D7" w:rsidP="00404607">
            <w:pPr>
              <w:pStyle w:val="Table12"/>
            </w:pPr>
            <w:r>
              <w:t>Required</w:t>
            </w:r>
          </w:p>
        </w:tc>
        <w:tc>
          <w:tcPr>
            <w:tcW w:w="478" w:type="pct"/>
          </w:tcPr>
          <w:p w14:paraId="78FFFBAD" w14:textId="77777777" w:rsidR="00537868" w:rsidRPr="00476D2F" w:rsidRDefault="00537868" w:rsidP="00404607">
            <w:pPr>
              <w:pStyle w:val="Table12"/>
            </w:pPr>
            <w:r w:rsidRPr="00476D2F">
              <w:t>an..512</w:t>
            </w:r>
          </w:p>
        </w:tc>
      </w:tr>
    </w:tbl>
    <w:p w14:paraId="7DF75B25" w14:textId="67C50028" w:rsidR="00537868" w:rsidRPr="00476D2F" w:rsidRDefault="00537868" w:rsidP="008F703C">
      <w:pPr>
        <w:pStyle w:val="Caption"/>
      </w:pPr>
      <w:bookmarkStart w:id="971" w:name="_Ref103618258"/>
      <w:bookmarkStart w:id="972" w:name="_Ref103618254"/>
      <w:bookmarkStart w:id="973" w:name="_Toc185900970"/>
      <w:r w:rsidRPr="00476D2F">
        <w:t xml:space="preserve">Table </w:t>
      </w:r>
      <w:r w:rsidR="002C7E76">
        <w:fldChar w:fldCharType="begin"/>
      </w:r>
      <w:r w:rsidR="002C7E76">
        <w:instrText xml:space="preserve"> SEQ Table \* ARABIC </w:instrText>
      </w:r>
      <w:r w:rsidR="002C7E76">
        <w:fldChar w:fldCharType="separate"/>
      </w:r>
      <w:r w:rsidR="004501EF">
        <w:rPr>
          <w:noProof/>
        </w:rPr>
        <w:t>44</w:t>
      </w:r>
      <w:r w:rsidR="002C7E76">
        <w:fldChar w:fldCharType="end"/>
      </w:r>
      <w:bookmarkEnd w:id="971"/>
      <w:r w:rsidRPr="00476D2F">
        <w:t>: Data Items for Functional error data group in IE</w:t>
      </w:r>
      <w:r w:rsidR="001E49D7">
        <w:t>056</w:t>
      </w:r>
      <w:r w:rsidRPr="00476D2F">
        <w:t xml:space="preserve"> (CD</w:t>
      </w:r>
      <w:r w:rsidR="001E49D7">
        <w:t>056D</w:t>
      </w:r>
      <w:r w:rsidRPr="00476D2F">
        <w:t>)</w:t>
      </w:r>
      <w:bookmarkEnd w:id="972"/>
      <w:bookmarkEnd w:id="973"/>
    </w:p>
    <w:p w14:paraId="0AA97C02" w14:textId="2C71F327" w:rsidR="00444272" w:rsidRDefault="00444272" w:rsidP="00897940">
      <w:r>
        <w:t xml:space="preserve">As per structure, the functional group might have more than one repetition, based on the number of functional errors identified by the validation engine of </w:t>
      </w:r>
      <w:r w:rsidR="008B35A8">
        <w:t>ieCA/</w:t>
      </w:r>
      <w:r>
        <w:t>TED.</w:t>
      </w:r>
    </w:p>
    <w:p w14:paraId="338336BE" w14:textId="1FF27C84" w:rsidR="00444272" w:rsidRDefault="00444272" w:rsidP="00897940">
      <w:r>
        <w:t xml:space="preserve">Regarding its content, specific error pointers are strictly expected in specific cases (error codes) as per </w:t>
      </w:r>
      <w:r w:rsidR="000E707A">
        <w:fldChar w:fldCharType="begin"/>
      </w:r>
      <w:r w:rsidR="000E707A">
        <w:instrText xml:space="preserve"> REF _Ref103618258 \h  \* MERGEFORMAT </w:instrText>
      </w:r>
      <w:r w:rsidR="000E707A">
        <w:fldChar w:fldCharType="separate"/>
      </w:r>
      <w:r w:rsidR="004501EF" w:rsidRPr="00476D2F">
        <w:t xml:space="preserve">Table </w:t>
      </w:r>
      <w:r w:rsidR="004501EF">
        <w:t>44</w:t>
      </w:r>
      <w:r w:rsidR="000E707A">
        <w:fldChar w:fldCharType="end"/>
      </w:r>
      <w:r>
        <w:t xml:space="preserve">. For other error codes, the Error pointer points to the &lt;Data Item or Data Group that caused the error&gt;. </w:t>
      </w:r>
    </w:p>
    <w:p w14:paraId="3DF0D651" w14:textId="4BD7DE94" w:rsidR="00537868" w:rsidRDefault="00444272" w:rsidP="00897940">
      <w:r>
        <w:t xml:space="preserve">The accurate error pointers, error codes and error reasons shall be reported precisely for the analysis of the issues/rejections, </w:t>
      </w:r>
      <w:proofErr w:type="gramStart"/>
      <w:r>
        <w:t>in order to</w:t>
      </w:r>
      <w:proofErr w:type="gramEnd"/>
      <w:r>
        <w:t xml:space="preserve"> facilitate the NAs incident management.</w:t>
      </w:r>
    </w:p>
    <w:p w14:paraId="0FC01E53" w14:textId="77777777" w:rsidR="00A81E08" w:rsidRPr="00476D2F" w:rsidRDefault="00A81E08" w:rsidP="00A81E08">
      <w:pPr>
        <w:spacing w:before="0"/>
        <w:jc w:val="left"/>
        <w:rPr>
          <w:b/>
          <w:i/>
        </w:rPr>
      </w:pPr>
      <w:r w:rsidRPr="00476D2F">
        <w:br w:type="page"/>
      </w:r>
    </w:p>
    <w:p w14:paraId="4FDC8F3E" w14:textId="2C711717" w:rsidR="008A0704" w:rsidRPr="00476D2F" w:rsidRDefault="00994041" w:rsidP="008A0704">
      <w:pPr>
        <w:pStyle w:val="Heading2"/>
      </w:pPr>
      <w:bookmarkStart w:id="974" w:name="_Ref63933619"/>
      <w:bookmarkStart w:id="975" w:name="_Toc64156981"/>
      <w:r>
        <w:t xml:space="preserve"> </w:t>
      </w:r>
      <w:bookmarkStart w:id="976" w:name="_Toc185900720"/>
      <w:r w:rsidR="008A0704" w:rsidRPr="00476D2F">
        <w:t>Scenarios for Exception Handling during Transitional Period</w:t>
      </w:r>
      <w:bookmarkEnd w:id="974"/>
      <w:bookmarkEnd w:id="975"/>
      <w:bookmarkEnd w:id="976"/>
    </w:p>
    <w:p w14:paraId="0FF2AA6F" w14:textId="379C52CE" w:rsidR="009153AC" w:rsidRPr="00476D2F" w:rsidRDefault="00DE0626" w:rsidP="004D4C64">
      <w:pPr>
        <w:pStyle w:val="Heading3"/>
      </w:pPr>
      <w:bookmarkStart w:id="977" w:name="_Ref424993737"/>
      <w:bookmarkStart w:id="978" w:name="_Toc472401163"/>
      <w:bookmarkStart w:id="979" w:name="_Toc473625745"/>
      <w:bookmarkStart w:id="980" w:name="_Toc473732609"/>
      <w:bookmarkStart w:id="981" w:name="_Toc473825701"/>
      <w:bookmarkStart w:id="982" w:name="_Toc259460336"/>
      <w:bookmarkStart w:id="983" w:name="_Toc185900721"/>
      <w:r w:rsidRPr="00476D2F">
        <w:t>Introduction</w:t>
      </w:r>
      <w:bookmarkEnd w:id="983"/>
    </w:p>
    <w:p w14:paraId="6F1385E9" w14:textId="38A115A3" w:rsidR="001F7472" w:rsidRPr="00476D2F" w:rsidRDefault="001F7472" w:rsidP="001F7472">
      <w:r w:rsidRPr="00476D2F">
        <w:t>The exception handling for NCTS</w:t>
      </w:r>
      <w:r w:rsidR="00EC43C5" w:rsidRPr="00476D2F">
        <w:t>-P5</w:t>
      </w:r>
      <w:r w:rsidRPr="00476D2F">
        <w:t xml:space="preserve"> and </w:t>
      </w:r>
      <w:r w:rsidR="00752422" w:rsidRPr="00476D2F">
        <w:t>AES-P1</w:t>
      </w:r>
      <w:r w:rsidRPr="00476D2F">
        <w:t xml:space="preserve"> operations during Transitional Period is defined </w:t>
      </w:r>
      <w:r w:rsidR="00C50164" w:rsidRPr="00476D2F">
        <w:t xml:space="preserve">in the next </w:t>
      </w:r>
      <w:r w:rsidR="00170DDE" w:rsidRPr="00476D2F">
        <w:t>sections</w:t>
      </w:r>
      <w:r w:rsidRPr="00476D2F">
        <w:t>.</w:t>
      </w:r>
    </w:p>
    <w:p w14:paraId="5E99CAEB" w14:textId="06CE62D9" w:rsidR="005F0035" w:rsidRPr="00476D2F" w:rsidRDefault="001F7472" w:rsidP="00DB5464">
      <w:r w:rsidRPr="00476D2F">
        <w:t>T</w:t>
      </w:r>
      <w:r w:rsidR="005A67EC" w:rsidRPr="00476D2F">
        <w:t xml:space="preserve">he </w:t>
      </w:r>
      <w:r w:rsidR="00AD3A3C" w:rsidRPr="00476D2F">
        <w:t>Common domain exchange patterns</w:t>
      </w:r>
      <w:r w:rsidR="00806E73" w:rsidRPr="00476D2F">
        <w:t xml:space="preserve"> and the respective </w:t>
      </w:r>
      <w:r w:rsidR="00F72969" w:rsidRPr="00476D2F">
        <w:t>Common Domain</w:t>
      </w:r>
      <w:r w:rsidR="00806E73" w:rsidRPr="00476D2F">
        <w:t xml:space="preserve"> policy</w:t>
      </w:r>
      <w:r w:rsidR="005A67EC" w:rsidRPr="00476D2F">
        <w:t xml:space="preserve"> are </w:t>
      </w:r>
      <w:r w:rsidR="00AD3A3C" w:rsidRPr="00476D2F">
        <w:t>defined in</w:t>
      </w:r>
      <w:r w:rsidR="00C260C6" w:rsidRPr="00476D2F">
        <w:t xml:space="preserve"> Section IV of pertinent</w:t>
      </w:r>
      <w:r w:rsidR="00AD3A3C" w:rsidRPr="00476D2F">
        <w:t xml:space="preserve"> DDNXA for AES-P1 </w:t>
      </w:r>
      <w:r w:rsidR="00C260C6" w:rsidRPr="00476D2F">
        <w:t>[</w:t>
      </w:r>
      <w:r w:rsidR="0094247C" w:rsidRPr="00476D2F">
        <w:fldChar w:fldCharType="begin"/>
      </w:r>
      <w:r w:rsidR="0094247C" w:rsidRPr="00476D2F">
        <w:instrText xml:space="preserve"> REF DDNXA_AES \h </w:instrText>
      </w:r>
      <w:r w:rsidR="0094247C" w:rsidRPr="00476D2F">
        <w:fldChar w:fldCharType="separate"/>
      </w:r>
      <w:r w:rsidR="004501EF" w:rsidRPr="000C1B4B">
        <w:rPr>
          <w:szCs w:val="24"/>
        </w:rPr>
        <w:t>R</w:t>
      </w:r>
      <w:r w:rsidR="004501EF">
        <w:rPr>
          <w:noProof/>
          <w:szCs w:val="24"/>
        </w:rPr>
        <w:t>39</w:t>
      </w:r>
      <w:r w:rsidR="0094247C" w:rsidRPr="00476D2F">
        <w:fldChar w:fldCharType="end"/>
      </w:r>
      <w:r w:rsidR="00C260C6" w:rsidRPr="00476D2F">
        <w:t xml:space="preserve">] </w:t>
      </w:r>
      <w:r w:rsidR="00AD3A3C" w:rsidRPr="00476D2F">
        <w:t xml:space="preserve">and DDNTA for NCTS-P5 </w:t>
      </w:r>
      <w:r w:rsidR="0094247C" w:rsidRPr="00476D2F">
        <w:t>[</w:t>
      </w:r>
      <w:r w:rsidR="0094247C" w:rsidRPr="00476D2F">
        <w:fldChar w:fldCharType="begin"/>
      </w:r>
      <w:r w:rsidR="0094247C" w:rsidRPr="00476D2F">
        <w:instrText xml:space="preserve"> REF DDNTA_NCTSP5 \h </w:instrText>
      </w:r>
      <w:r w:rsidR="0094247C" w:rsidRPr="00476D2F">
        <w:fldChar w:fldCharType="separate"/>
      </w:r>
      <w:r w:rsidR="004501EF" w:rsidRPr="000C1B4B">
        <w:rPr>
          <w:szCs w:val="24"/>
        </w:rPr>
        <w:t>R</w:t>
      </w:r>
      <w:r w:rsidR="004501EF">
        <w:rPr>
          <w:noProof/>
          <w:szCs w:val="24"/>
        </w:rPr>
        <w:t>40</w:t>
      </w:r>
      <w:r w:rsidR="0094247C" w:rsidRPr="00476D2F">
        <w:fldChar w:fldCharType="end"/>
      </w:r>
      <w:r w:rsidR="0094247C" w:rsidRPr="00476D2F">
        <w:t xml:space="preserve">] </w:t>
      </w:r>
      <w:r w:rsidRPr="00476D2F">
        <w:t xml:space="preserve">during </w:t>
      </w:r>
      <w:r w:rsidR="00EC43C5" w:rsidRPr="00476D2F">
        <w:t xml:space="preserve">the </w:t>
      </w:r>
      <w:r w:rsidR="002959D2" w:rsidRPr="00476D2F">
        <w:t>T</w:t>
      </w:r>
      <w:r w:rsidR="00EC43C5" w:rsidRPr="00476D2F">
        <w:t xml:space="preserve">ransitional </w:t>
      </w:r>
      <w:r w:rsidR="002959D2" w:rsidRPr="00476D2F">
        <w:t>P</w:t>
      </w:r>
      <w:r w:rsidR="00EC43C5" w:rsidRPr="00476D2F">
        <w:t xml:space="preserve">eriod of </w:t>
      </w:r>
      <w:r w:rsidRPr="00476D2F">
        <w:t>NCTS</w:t>
      </w:r>
      <w:r w:rsidR="00EC43C5" w:rsidRPr="00476D2F">
        <w:t>-P</w:t>
      </w:r>
      <w:r w:rsidRPr="00476D2F">
        <w:t xml:space="preserve">5 and </w:t>
      </w:r>
      <w:r w:rsidR="00752422" w:rsidRPr="00476D2F">
        <w:t>AES-P</w:t>
      </w:r>
      <w:r w:rsidR="00806E73" w:rsidRPr="00476D2F">
        <w:t>1</w:t>
      </w:r>
      <w:r w:rsidR="003B2992" w:rsidRPr="00476D2F">
        <w:t>.</w:t>
      </w:r>
    </w:p>
    <w:p w14:paraId="7E718791" w14:textId="39B1E6B7" w:rsidR="004544B9" w:rsidRPr="00476D2F" w:rsidRDefault="008D647B" w:rsidP="00472A86">
      <w:pPr>
        <w:spacing w:after="120"/>
      </w:pPr>
      <w:r w:rsidRPr="00476D2F">
        <w:fldChar w:fldCharType="begin"/>
      </w:r>
      <w:r w:rsidRPr="00476D2F">
        <w:instrText xml:space="preserve"> REF _Ref17786579 \h </w:instrText>
      </w:r>
      <w:r w:rsidRPr="00476D2F">
        <w:fldChar w:fldCharType="separate"/>
      </w:r>
      <w:r w:rsidR="004501EF" w:rsidRPr="00476D2F">
        <w:t xml:space="preserve">Table </w:t>
      </w:r>
      <w:r w:rsidR="004501EF">
        <w:rPr>
          <w:noProof/>
        </w:rPr>
        <w:t>45</w:t>
      </w:r>
      <w:r w:rsidRPr="00476D2F">
        <w:fldChar w:fldCharType="end"/>
      </w:r>
      <w:r w:rsidRPr="00476D2F">
        <w:t xml:space="preserve"> defines exception handling per CD exchange pattern</w:t>
      </w:r>
      <w:r w:rsidR="008A623C" w:rsidRPr="00476D2F">
        <w:t xml:space="preserve"> (</w:t>
      </w:r>
      <w:r w:rsidR="001F69B6" w:rsidRPr="00476D2F">
        <w:t>please refer to</w:t>
      </w:r>
      <w:r w:rsidR="008A623C" w:rsidRPr="00476D2F">
        <w:t xml:space="preserve"> column “Applicable Exception Handling”)</w:t>
      </w:r>
      <w:r w:rsidRPr="00476D2F">
        <w:t>:</w:t>
      </w:r>
    </w:p>
    <w:tbl>
      <w:tblPr>
        <w:tblW w:w="5373" w:type="pct"/>
        <w:jc w:val="center"/>
        <w:tblLook w:val="04A0" w:firstRow="1" w:lastRow="0" w:firstColumn="1" w:lastColumn="0" w:noHBand="0" w:noVBand="1"/>
      </w:tblPr>
      <w:tblGrid>
        <w:gridCol w:w="925"/>
        <w:gridCol w:w="2329"/>
        <w:gridCol w:w="2109"/>
        <w:gridCol w:w="1855"/>
        <w:gridCol w:w="2519"/>
      </w:tblGrid>
      <w:tr w:rsidR="008921AD" w:rsidRPr="00110E6A" w14:paraId="204FFA02" w14:textId="3CEF36F3" w:rsidTr="00A079D8">
        <w:trPr>
          <w:tblHeader/>
          <w:jc w:val="center"/>
        </w:trPr>
        <w:tc>
          <w:tcPr>
            <w:tcW w:w="92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701D3A7" w14:textId="77777777" w:rsidR="005A1A7F" w:rsidRPr="00476D2F" w:rsidRDefault="005A1A7F" w:rsidP="000E32E0">
            <w:pPr>
              <w:spacing w:before="120" w:after="120"/>
              <w:jc w:val="center"/>
              <w:rPr>
                <w:b/>
                <w:bCs/>
                <w:color w:val="FFFFFF" w:themeColor="background1"/>
                <w:sz w:val="22"/>
                <w:szCs w:val="22"/>
              </w:rPr>
            </w:pPr>
            <w:r w:rsidRPr="00476D2F">
              <w:rPr>
                <w:b/>
                <w:bCs/>
                <w:color w:val="FFFFFF" w:themeColor="background1"/>
                <w:sz w:val="22"/>
                <w:szCs w:val="22"/>
              </w:rPr>
              <w:t>Pattern</w:t>
            </w:r>
          </w:p>
        </w:tc>
        <w:tc>
          <w:tcPr>
            <w:tcW w:w="2405" w:type="dxa"/>
            <w:tcBorders>
              <w:top w:val="single" w:sz="4" w:space="0" w:color="auto"/>
              <w:left w:val="single" w:sz="4" w:space="0" w:color="auto"/>
              <w:bottom w:val="single" w:sz="4" w:space="0" w:color="auto"/>
              <w:right w:val="single" w:sz="4" w:space="0" w:color="auto"/>
            </w:tcBorders>
            <w:shd w:val="clear" w:color="auto" w:fill="002060"/>
            <w:vAlign w:val="center"/>
          </w:tcPr>
          <w:p w14:paraId="5C2179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Group</w:t>
            </w:r>
          </w:p>
        </w:tc>
        <w:tc>
          <w:tcPr>
            <w:tcW w:w="216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2D90DD"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Sending NA operational mode</w:t>
            </w:r>
          </w:p>
        </w:tc>
        <w:tc>
          <w:tcPr>
            <w:tcW w:w="189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1B17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Receiving NA operational mode</w:t>
            </w:r>
          </w:p>
        </w:tc>
        <w:tc>
          <w:tcPr>
            <w:tcW w:w="2600" w:type="dxa"/>
            <w:tcBorders>
              <w:top w:val="single" w:sz="4" w:space="0" w:color="auto"/>
              <w:left w:val="single" w:sz="4" w:space="0" w:color="auto"/>
              <w:bottom w:val="single" w:sz="4" w:space="0" w:color="auto"/>
              <w:right w:val="single" w:sz="4" w:space="0" w:color="auto"/>
            </w:tcBorders>
            <w:shd w:val="clear" w:color="auto" w:fill="002060"/>
          </w:tcPr>
          <w:p w14:paraId="401BD707" w14:textId="227C4579" w:rsidR="005A1A7F" w:rsidRPr="00476D2F" w:rsidRDefault="008A623C" w:rsidP="000E32E0">
            <w:pPr>
              <w:spacing w:before="120" w:after="120"/>
              <w:jc w:val="left"/>
              <w:rPr>
                <w:b/>
                <w:bCs/>
                <w:color w:val="FFFFFF" w:themeColor="background1"/>
                <w:sz w:val="22"/>
                <w:szCs w:val="22"/>
              </w:rPr>
            </w:pPr>
            <w:r w:rsidRPr="00476D2F">
              <w:rPr>
                <w:b/>
                <w:bCs/>
                <w:color w:val="FFFFFF" w:themeColor="background1"/>
                <w:sz w:val="22"/>
                <w:szCs w:val="22"/>
              </w:rPr>
              <w:t xml:space="preserve">Applicable </w:t>
            </w:r>
            <w:r w:rsidR="00D30417" w:rsidRPr="00476D2F">
              <w:rPr>
                <w:b/>
                <w:bCs/>
                <w:color w:val="FFFFFF" w:themeColor="background1"/>
                <w:sz w:val="22"/>
                <w:szCs w:val="22"/>
              </w:rPr>
              <w:t>Exception Handling</w:t>
            </w:r>
          </w:p>
        </w:tc>
      </w:tr>
      <w:tr w:rsidR="00D30417" w:rsidRPr="00110E6A" w14:paraId="2C404592" w14:textId="3DFBB82D" w:rsidTr="00A079D8">
        <w:trPr>
          <w:jc w:val="center"/>
        </w:trPr>
        <w:tc>
          <w:tcPr>
            <w:tcW w:w="925" w:type="dxa"/>
            <w:tcBorders>
              <w:top w:val="single" w:sz="4" w:space="0" w:color="auto"/>
              <w:left w:val="single" w:sz="4" w:space="0" w:color="auto"/>
              <w:bottom w:val="single" w:sz="4" w:space="0" w:color="auto"/>
              <w:right w:val="single" w:sz="4" w:space="0" w:color="auto"/>
            </w:tcBorders>
            <w:vAlign w:val="center"/>
            <w:hideMark/>
          </w:tcPr>
          <w:p w14:paraId="3736DFB1" w14:textId="2E5B3954" w:rsidR="005A1A7F" w:rsidRPr="00476D2F" w:rsidRDefault="00865EBF" w:rsidP="000E32E0">
            <w:pPr>
              <w:spacing w:before="120" w:after="120"/>
              <w:jc w:val="center"/>
            </w:pPr>
            <w:fldSimple w:instr="SEQ CDPattern2 \* MERGEFORMAT  \* MERGEFORMAT">
              <w:r w:rsidR="004501EF">
                <w:rPr>
                  <w:noProof/>
                </w:rPr>
                <w:t>1</w:t>
              </w:r>
            </w:fldSimple>
          </w:p>
        </w:tc>
        <w:tc>
          <w:tcPr>
            <w:tcW w:w="2405" w:type="dxa"/>
            <w:tcBorders>
              <w:top w:val="single" w:sz="4" w:space="0" w:color="auto"/>
              <w:left w:val="single" w:sz="4" w:space="0" w:color="auto"/>
              <w:bottom w:val="single" w:sz="4" w:space="0" w:color="auto"/>
              <w:right w:val="single" w:sz="4" w:space="0" w:color="auto"/>
            </w:tcBorders>
            <w:vAlign w:val="center"/>
          </w:tcPr>
          <w:p w14:paraId="4F304F49" w14:textId="77777777" w:rsidR="005A1A7F" w:rsidRPr="00476D2F" w:rsidRDefault="005A1A7F" w:rsidP="000E32E0">
            <w:pPr>
              <w:spacing w:before="120" w:after="120"/>
              <w:jc w:val="left"/>
              <w:rPr>
                <w:sz w:val="22"/>
                <w:szCs w:val="22"/>
              </w:rPr>
            </w:pPr>
            <w:r w:rsidRPr="00476D2F">
              <w:rPr>
                <w:sz w:val="22"/>
                <w:szCs w:val="22"/>
              </w:rPr>
              <w:t>CD exchanges between NAs in “Legacy”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B5E7006" w14:textId="77777777" w:rsidR="005A1A7F" w:rsidRPr="00476D2F" w:rsidRDefault="005A1A7F"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0FC5B1D" w14:textId="77777777" w:rsidR="005A1A7F" w:rsidRPr="00476D2F" w:rsidRDefault="005A1A7F" w:rsidP="000E32E0">
            <w:pPr>
              <w:spacing w:before="120" w:after="120"/>
              <w:jc w:val="left"/>
              <w:rPr>
                <w:sz w:val="22"/>
                <w:szCs w:val="22"/>
              </w:rPr>
            </w:pPr>
            <w:r w:rsidRPr="00476D2F">
              <w:rPr>
                <w:sz w:val="22"/>
                <w:szCs w:val="22"/>
              </w:rPr>
              <w:t>“Legacy”</w:t>
            </w:r>
          </w:p>
        </w:tc>
        <w:tc>
          <w:tcPr>
            <w:tcW w:w="2600" w:type="dxa"/>
            <w:tcBorders>
              <w:top w:val="single" w:sz="4" w:space="0" w:color="auto"/>
              <w:left w:val="single" w:sz="4" w:space="0" w:color="auto"/>
              <w:bottom w:val="single" w:sz="4" w:space="0" w:color="auto"/>
              <w:right w:val="single" w:sz="4" w:space="0" w:color="auto"/>
            </w:tcBorders>
          </w:tcPr>
          <w:p w14:paraId="7CD57893" w14:textId="7CAA8863" w:rsidR="005A1A7F"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(ECS-P2/NCTS-P4)</w:t>
            </w:r>
            <w:r w:rsidR="00DB2F43">
              <w:rPr>
                <w:sz w:val="22"/>
              </w:rPr>
              <w:t xml:space="preserve"> (section </w:t>
            </w:r>
            <w:r w:rsidR="00DB2F43">
              <w:rPr>
                <w:sz w:val="22"/>
              </w:rPr>
              <w:fldChar w:fldCharType="begin"/>
            </w:r>
            <w:r w:rsidR="00DB2F43">
              <w:rPr>
                <w:sz w:val="22"/>
              </w:rPr>
              <w:instrText xml:space="preserve"> REF _Ref115910087 \r \h </w:instrText>
            </w:r>
            <w:r w:rsidR="00DB2F43">
              <w:rPr>
                <w:sz w:val="22"/>
              </w:rPr>
            </w:r>
            <w:r w:rsidR="00DB2F43">
              <w:rPr>
                <w:sz w:val="22"/>
              </w:rPr>
              <w:fldChar w:fldCharType="separate"/>
            </w:r>
            <w:r w:rsidR="004501EF">
              <w:rPr>
                <w:sz w:val="22"/>
              </w:rPr>
              <w:t>V.4.2</w:t>
            </w:r>
            <w:r w:rsidR="00DB2F43">
              <w:rPr>
                <w:sz w:val="22"/>
              </w:rPr>
              <w:fldChar w:fldCharType="end"/>
            </w:r>
            <w:r w:rsidR="00DB2F43">
              <w:rPr>
                <w:sz w:val="22"/>
              </w:rPr>
              <w:t>)</w:t>
            </w:r>
          </w:p>
        </w:tc>
      </w:tr>
      <w:tr w:rsidR="004F2F11" w:rsidRPr="00110E6A" w14:paraId="2A799DA5" w14:textId="2EF6C2FD" w:rsidTr="00A079D8">
        <w:trPr>
          <w:jc w:val="center"/>
        </w:trPr>
        <w:tc>
          <w:tcPr>
            <w:tcW w:w="925" w:type="dxa"/>
            <w:tcBorders>
              <w:top w:val="single" w:sz="4" w:space="0" w:color="auto"/>
              <w:left w:val="single" w:sz="4" w:space="0" w:color="auto"/>
              <w:bottom w:val="single" w:sz="4" w:space="0" w:color="auto"/>
              <w:right w:val="single" w:sz="4" w:space="0" w:color="auto"/>
            </w:tcBorders>
            <w:vAlign w:val="center"/>
            <w:hideMark/>
          </w:tcPr>
          <w:p w14:paraId="38B9CA4E" w14:textId="54FED7DA" w:rsidR="004F2F11" w:rsidRPr="00476D2F" w:rsidRDefault="00865EBF" w:rsidP="000E32E0">
            <w:pPr>
              <w:spacing w:before="120" w:after="120"/>
              <w:jc w:val="center"/>
            </w:pPr>
            <w:fldSimple w:instr="SEQ CDPattern2 \* MERGEFORMAT  \* MERGEFORMAT">
              <w:r w:rsidR="004501EF">
                <w:rPr>
                  <w:noProof/>
                </w:rPr>
                <w:t>2</w:t>
              </w:r>
            </w:fldSimple>
          </w:p>
        </w:tc>
        <w:tc>
          <w:tcPr>
            <w:tcW w:w="2405" w:type="dxa"/>
            <w:vMerge w:val="restart"/>
            <w:tcBorders>
              <w:top w:val="single" w:sz="4" w:space="0" w:color="auto"/>
              <w:left w:val="single" w:sz="4" w:space="0" w:color="auto"/>
              <w:right w:val="single" w:sz="4" w:space="0" w:color="auto"/>
            </w:tcBorders>
            <w:vAlign w:val="center"/>
          </w:tcPr>
          <w:p w14:paraId="4A92EB20" w14:textId="77777777" w:rsidR="004F2F11" w:rsidRPr="00476D2F" w:rsidRDefault="004F2F11" w:rsidP="000E32E0">
            <w:pPr>
              <w:spacing w:before="120" w:after="120"/>
              <w:jc w:val="left"/>
              <w:rPr>
                <w:sz w:val="22"/>
                <w:szCs w:val="22"/>
              </w:rPr>
            </w:pPr>
            <w:bookmarkStart w:id="984" w:name="_Hlk17785395"/>
            <w:r w:rsidRPr="00476D2F">
              <w:rPr>
                <w:sz w:val="22"/>
                <w:szCs w:val="22"/>
              </w:rPr>
              <w:t>CD exchanges between NA in “Legacy” and NA “To Be”</w:t>
            </w:r>
            <w:bookmarkEnd w:id="984"/>
          </w:p>
        </w:tc>
        <w:tc>
          <w:tcPr>
            <w:tcW w:w="2160" w:type="dxa"/>
            <w:tcBorders>
              <w:top w:val="single" w:sz="4" w:space="0" w:color="auto"/>
              <w:left w:val="single" w:sz="4" w:space="0" w:color="auto"/>
              <w:bottom w:val="single" w:sz="4" w:space="0" w:color="auto"/>
              <w:right w:val="single" w:sz="4" w:space="0" w:color="auto"/>
            </w:tcBorders>
            <w:vAlign w:val="center"/>
            <w:hideMark/>
          </w:tcPr>
          <w:p w14:paraId="01530DD6" w14:textId="77777777" w:rsidR="004F2F11" w:rsidRPr="00476D2F" w:rsidRDefault="004F2F11"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6A466ABC" w14:textId="77777777" w:rsidR="004F2F11" w:rsidRPr="00476D2F" w:rsidRDefault="004F2F11" w:rsidP="000E32E0">
            <w:pPr>
              <w:spacing w:before="120" w:after="120"/>
              <w:jc w:val="left"/>
              <w:rPr>
                <w:sz w:val="22"/>
                <w:szCs w:val="22"/>
              </w:rPr>
            </w:pPr>
            <w:r w:rsidRPr="00476D2F">
              <w:rPr>
                <w:sz w:val="22"/>
                <w:szCs w:val="22"/>
              </w:rPr>
              <w:t xml:space="preserve">“To Be” </w:t>
            </w:r>
          </w:p>
        </w:tc>
        <w:tc>
          <w:tcPr>
            <w:tcW w:w="2600" w:type="dxa"/>
            <w:vMerge w:val="restart"/>
            <w:tcBorders>
              <w:top w:val="single" w:sz="4" w:space="0" w:color="auto"/>
              <w:left w:val="single" w:sz="4" w:space="0" w:color="auto"/>
              <w:right w:val="single" w:sz="4" w:space="0" w:color="auto"/>
            </w:tcBorders>
          </w:tcPr>
          <w:p w14:paraId="4BA342FE" w14:textId="074F5DA0" w:rsidR="004F2F11"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and as elabora</w:t>
            </w:r>
            <w:r w:rsidR="00A42CF7" w:rsidRPr="00476D2F">
              <w:rPr>
                <w:sz w:val="22"/>
              </w:rPr>
              <w:t>t</w:t>
            </w:r>
            <w:r w:rsidRPr="00476D2F">
              <w:rPr>
                <w:sz w:val="22"/>
              </w:rPr>
              <w:t>ed in section</w:t>
            </w:r>
            <w:r w:rsidR="000819EC" w:rsidRPr="00476D2F">
              <w:rPr>
                <w:sz w:val="22"/>
              </w:rPr>
              <w:t xml:space="preserve"> </w:t>
            </w:r>
            <w:r w:rsidR="000819EC" w:rsidRPr="00476D2F">
              <w:rPr>
                <w:sz w:val="22"/>
              </w:rPr>
              <w:fldChar w:fldCharType="begin"/>
            </w:r>
            <w:r w:rsidR="000819EC" w:rsidRPr="00476D2F">
              <w:rPr>
                <w:sz w:val="22"/>
              </w:rPr>
              <w:instrText xml:space="preserve"> REF _Ref27413918 \r \h </w:instrText>
            </w:r>
            <w:r w:rsidR="000819EC" w:rsidRPr="00476D2F">
              <w:rPr>
                <w:sz w:val="22"/>
              </w:rPr>
            </w:r>
            <w:r w:rsidR="000819EC" w:rsidRPr="00476D2F">
              <w:rPr>
                <w:sz w:val="22"/>
              </w:rPr>
              <w:fldChar w:fldCharType="separate"/>
            </w:r>
            <w:r w:rsidR="004501EF">
              <w:rPr>
                <w:sz w:val="22"/>
              </w:rPr>
              <w:t>V.4.2</w:t>
            </w:r>
            <w:r w:rsidR="000819EC" w:rsidRPr="00476D2F">
              <w:rPr>
                <w:sz w:val="22"/>
              </w:rPr>
              <w:fldChar w:fldCharType="end"/>
            </w:r>
            <w:r w:rsidR="000819EC" w:rsidRPr="00476D2F">
              <w:rPr>
                <w:sz w:val="22"/>
              </w:rPr>
              <w:t xml:space="preserve"> </w:t>
            </w:r>
            <w:r w:rsidR="002F3EA2" w:rsidRPr="00476D2F">
              <w:rPr>
                <w:sz w:val="22"/>
              </w:rPr>
              <w:t xml:space="preserve">in case conversion is </w:t>
            </w:r>
            <w:r w:rsidR="00AE3C69" w:rsidRPr="00476D2F">
              <w:rPr>
                <w:sz w:val="22"/>
              </w:rPr>
              <w:t>involved.</w:t>
            </w:r>
          </w:p>
        </w:tc>
      </w:tr>
      <w:tr w:rsidR="004F2F11" w:rsidRPr="00110E6A" w14:paraId="7B686B02" w14:textId="24B95E8C" w:rsidTr="00A079D8">
        <w:trPr>
          <w:jc w:val="center"/>
        </w:trPr>
        <w:tc>
          <w:tcPr>
            <w:tcW w:w="925" w:type="dxa"/>
            <w:tcBorders>
              <w:top w:val="single" w:sz="4" w:space="0" w:color="auto"/>
              <w:left w:val="single" w:sz="4" w:space="0" w:color="auto"/>
              <w:bottom w:val="single" w:sz="4" w:space="0" w:color="auto"/>
              <w:right w:val="single" w:sz="4" w:space="0" w:color="auto"/>
            </w:tcBorders>
            <w:vAlign w:val="center"/>
          </w:tcPr>
          <w:p w14:paraId="16A17EBD" w14:textId="20ADA8AA" w:rsidR="004F2F11" w:rsidRPr="00476D2F" w:rsidRDefault="00865EBF" w:rsidP="000E32E0">
            <w:pPr>
              <w:spacing w:before="120" w:after="120"/>
              <w:jc w:val="center"/>
            </w:pPr>
            <w:fldSimple w:instr="SEQ CDPattern2 \* MERGEFORMAT  \* MERGEFORMAT">
              <w:r w:rsidR="004501EF">
                <w:rPr>
                  <w:noProof/>
                </w:rPr>
                <w:t>3</w:t>
              </w:r>
            </w:fldSimple>
          </w:p>
        </w:tc>
        <w:tc>
          <w:tcPr>
            <w:tcW w:w="2405" w:type="dxa"/>
            <w:vMerge/>
            <w:tcBorders>
              <w:left w:val="single" w:sz="4" w:space="0" w:color="auto"/>
              <w:bottom w:val="single" w:sz="4" w:space="0" w:color="auto"/>
              <w:right w:val="single" w:sz="4" w:space="0" w:color="auto"/>
            </w:tcBorders>
            <w:vAlign w:val="center"/>
          </w:tcPr>
          <w:p w14:paraId="4C87CA30" w14:textId="77777777" w:rsidR="004F2F11" w:rsidRPr="00476D2F" w:rsidRDefault="004F2F11"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10646FC1" w14:textId="77777777" w:rsidR="004F2F11" w:rsidRPr="00476D2F" w:rsidRDefault="004F2F11" w:rsidP="000E32E0">
            <w:pPr>
              <w:spacing w:before="120" w:after="120"/>
              <w:jc w:val="left"/>
              <w:rPr>
                <w:sz w:val="22"/>
                <w:szCs w:val="22"/>
              </w:rPr>
            </w:pPr>
            <w:r w:rsidRPr="00476D2F">
              <w:rPr>
                <w:sz w:val="22"/>
                <w:szCs w:val="22"/>
              </w:rPr>
              <w:t>“To Be”</w:t>
            </w:r>
          </w:p>
        </w:tc>
        <w:tc>
          <w:tcPr>
            <w:tcW w:w="1890" w:type="dxa"/>
            <w:tcBorders>
              <w:top w:val="single" w:sz="4" w:space="0" w:color="auto"/>
              <w:left w:val="single" w:sz="4" w:space="0" w:color="auto"/>
              <w:bottom w:val="single" w:sz="4" w:space="0" w:color="auto"/>
              <w:right w:val="single" w:sz="4" w:space="0" w:color="auto"/>
            </w:tcBorders>
            <w:vAlign w:val="center"/>
          </w:tcPr>
          <w:p w14:paraId="781FEA32" w14:textId="77777777" w:rsidR="004F2F11" w:rsidRPr="00476D2F" w:rsidRDefault="004F2F11" w:rsidP="000E32E0">
            <w:pPr>
              <w:spacing w:before="120" w:after="120"/>
              <w:jc w:val="left"/>
              <w:rPr>
                <w:sz w:val="22"/>
                <w:szCs w:val="22"/>
              </w:rPr>
            </w:pPr>
            <w:r w:rsidRPr="00476D2F">
              <w:rPr>
                <w:sz w:val="22"/>
                <w:szCs w:val="22"/>
              </w:rPr>
              <w:t>“Legacy”</w:t>
            </w:r>
          </w:p>
        </w:tc>
        <w:tc>
          <w:tcPr>
            <w:tcW w:w="2600" w:type="dxa"/>
            <w:vMerge/>
            <w:tcBorders>
              <w:left w:val="single" w:sz="4" w:space="0" w:color="auto"/>
              <w:bottom w:val="single" w:sz="4" w:space="0" w:color="auto"/>
              <w:right w:val="single" w:sz="4" w:space="0" w:color="auto"/>
            </w:tcBorders>
          </w:tcPr>
          <w:p w14:paraId="766CDC46" w14:textId="77777777" w:rsidR="004F2F11" w:rsidRPr="00476D2F" w:rsidRDefault="004F2F11" w:rsidP="000E32E0">
            <w:pPr>
              <w:spacing w:before="120" w:after="120"/>
              <w:jc w:val="left"/>
              <w:rPr>
                <w:sz w:val="22"/>
                <w:szCs w:val="22"/>
              </w:rPr>
            </w:pPr>
          </w:p>
        </w:tc>
      </w:tr>
      <w:tr w:rsidR="004F2DF8" w:rsidRPr="00110E6A" w14:paraId="5E3FC086" w14:textId="14ABC6C7" w:rsidTr="00A079D8">
        <w:trPr>
          <w:jc w:val="center"/>
        </w:trPr>
        <w:tc>
          <w:tcPr>
            <w:tcW w:w="925" w:type="dxa"/>
            <w:tcBorders>
              <w:top w:val="single" w:sz="4" w:space="0" w:color="auto"/>
              <w:left w:val="single" w:sz="4" w:space="0" w:color="auto"/>
              <w:bottom w:val="single" w:sz="4" w:space="0" w:color="auto"/>
              <w:right w:val="single" w:sz="4" w:space="0" w:color="auto"/>
            </w:tcBorders>
            <w:vAlign w:val="center"/>
            <w:hideMark/>
          </w:tcPr>
          <w:p w14:paraId="6FDE2CD3" w14:textId="5908A4B3" w:rsidR="005A1A7F" w:rsidRPr="00476D2F" w:rsidRDefault="00865EBF" w:rsidP="000E32E0">
            <w:pPr>
              <w:spacing w:before="120" w:after="120"/>
              <w:jc w:val="center"/>
            </w:pPr>
            <w:fldSimple w:instr="SEQ CDPattern2 \* MERGEFORMAT  \* MERGEFORMAT">
              <w:r w:rsidR="004501EF">
                <w:rPr>
                  <w:noProof/>
                </w:rPr>
                <w:t>4</w:t>
              </w:r>
            </w:fldSimple>
          </w:p>
        </w:tc>
        <w:tc>
          <w:tcPr>
            <w:tcW w:w="2405" w:type="dxa"/>
            <w:vMerge w:val="restart"/>
            <w:tcBorders>
              <w:top w:val="single" w:sz="4" w:space="0" w:color="auto"/>
              <w:left w:val="single" w:sz="4" w:space="0" w:color="auto"/>
              <w:right w:val="single" w:sz="4" w:space="0" w:color="auto"/>
            </w:tcBorders>
            <w:vAlign w:val="center"/>
          </w:tcPr>
          <w:p w14:paraId="396A99A8" w14:textId="77777777" w:rsidR="005A1A7F" w:rsidRPr="00476D2F" w:rsidRDefault="005A1A7F" w:rsidP="000E32E0">
            <w:pPr>
              <w:spacing w:before="120" w:after="120"/>
              <w:jc w:val="left"/>
              <w:rPr>
                <w:sz w:val="22"/>
                <w:szCs w:val="22"/>
              </w:rPr>
            </w:pPr>
            <w:r w:rsidRPr="00476D2F">
              <w:rPr>
                <w:sz w:val="22"/>
                <w:szCs w:val="22"/>
              </w:rPr>
              <w:t>CD exchanges between NAs in “To Be”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959760" w14:textId="77777777" w:rsidR="005A1A7F" w:rsidRPr="00476D2F" w:rsidRDefault="005A1A7F" w:rsidP="000E32E0">
            <w:pPr>
              <w:spacing w:before="120" w:after="120"/>
              <w:jc w:val="left"/>
              <w:rPr>
                <w:sz w:val="22"/>
                <w:szCs w:val="22"/>
              </w:rPr>
            </w:pPr>
            <w:r w:rsidRPr="00476D2F">
              <w:rPr>
                <w:sz w:val="22"/>
                <w:szCs w:val="22"/>
              </w:rPr>
              <w:t>“To Be” (sending in “To Be” Interface)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0ADD1372"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1CF5702D" w14:textId="0235A83A" w:rsidR="005A1A7F" w:rsidRPr="00476D2F" w:rsidRDefault="002F3EA2" w:rsidP="000E32E0">
            <w:pPr>
              <w:spacing w:before="120" w:after="120"/>
              <w:jc w:val="left"/>
              <w:rPr>
                <w:sz w:val="22"/>
                <w:szCs w:val="22"/>
              </w:rPr>
            </w:pPr>
            <w:r w:rsidRPr="00476D2F">
              <w:rPr>
                <w:sz w:val="22"/>
                <w:szCs w:val="22"/>
              </w:rPr>
              <w:t xml:space="preserve">Exception Handling of </w:t>
            </w:r>
            <w:r w:rsidRPr="00476D2F">
              <w:rPr>
                <w:sz w:val="22"/>
              </w:rPr>
              <w:t xml:space="preserve">“To Be” protocol and </w:t>
            </w:r>
            <w:r w:rsidR="00666952" w:rsidRPr="00476D2F">
              <w:rPr>
                <w:sz w:val="22"/>
              </w:rPr>
              <w:t>as mentioned</w:t>
            </w:r>
            <w:r w:rsidRPr="00476D2F">
              <w:rPr>
                <w:sz w:val="22"/>
              </w:rPr>
              <w:t xml:space="preserve"> in section </w:t>
            </w:r>
            <w:r w:rsidRPr="00476D2F">
              <w:rPr>
                <w:sz w:val="22"/>
              </w:rPr>
              <w:fldChar w:fldCharType="begin"/>
            </w:r>
            <w:r w:rsidRPr="00476D2F">
              <w:rPr>
                <w:sz w:val="22"/>
              </w:rPr>
              <w:instrText xml:space="preserve"> REF _Ref525224231 \r \h </w:instrText>
            </w:r>
            <w:r w:rsidRPr="00476D2F">
              <w:rPr>
                <w:sz w:val="22"/>
              </w:rPr>
            </w:r>
            <w:r w:rsidRPr="00476D2F">
              <w:rPr>
                <w:sz w:val="22"/>
              </w:rPr>
              <w:fldChar w:fldCharType="separate"/>
            </w:r>
            <w:r w:rsidR="004501EF">
              <w:rPr>
                <w:sz w:val="22"/>
              </w:rPr>
              <w:t>V.4.5</w:t>
            </w:r>
            <w:r w:rsidRPr="00476D2F">
              <w:rPr>
                <w:sz w:val="22"/>
              </w:rPr>
              <w:fldChar w:fldCharType="end"/>
            </w:r>
          </w:p>
        </w:tc>
      </w:tr>
      <w:tr w:rsidR="004F2DF8" w:rsidRPr="00110E6A" w14:paraId="1D234064" w14:textId="327A5CB7" w:rsidTr="00A079D8">
        <w:trPr>
          <w:jc w:val="center"/>
        </w:trPr>
        <w:tc>
          <w:tcPr>
            <w:tcW w:w="925" w:type="dxa"/>
            <w:tcBorders>
              <w:top w:val="single" w:sz="4" w:space="0" w:color="auto"/>
              <w:left w:val="single" w:sz="4" w:space="0" w:color="auto"/>
              <w:bottom w:val="single" w:sz="4" w:space="0" w:color="auto"/>
              <w:right w:val="single" w:sz="4" w:space="0" w:color="auto"/>
            </w:tcBorders>
            <w:vAlign w:val="center"/>
          </w:tcPr>
          <w:p w14:paraId="4EC9B2CA" w14:textId="5183160A" w:rsidR="005A1A7F" w:rsidRPr="00476D2F" w:rsidRDefault="00865EBF" w:rsidP="000E32E0">
            <w:pPr>
              <w:spacing w:before="120" w:after="120"/>
              <w:jc w:val="center"/>
            </w:pPr>
            <w:fldSimple w:instr="SEQ CDPattern2 \* MERGEFORMAT  \* MERGEFORMAT">
              <w:r w:rsidR="004501EF">
                <w:rPr>
                  <w:noProof/>
                </w:rPr>
                <w:t>5</w:t>
              </w:r>
            </w:fldSimple>
          </w:p>
        </w:tc>
        <w:tc>
          <w:tcPr>
            <w:tcW w:w="2405" w:type="dxa"/>
            <w:vMerge/>
            <w:tcBorders>
              <w:left w:val="single" w:sz="4" w:space="0" w:color="auto"/>
              <w:bottom w:val="single" w:sz="4" w:space="0" w:color="auto"/>
              <w:right w:val="single" w:sz="4" w:space="0" w:color="auto"/>
            </w:tcBorders>
            <w:vAlign w:val="center"/>
          </w:tcPr>
          <w:p w14:paraId="2ADCCE9E" w14:textId="77777777" w:rsidR="005A1A7F" w:rsidRPr="00476D2F" w:rsidRDefault="005A1A7F"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73EF5811" w14:textId="77777777" w:rsidR="005A1A7F" w:rsidRPr="00476D2F" w:rsidRDefault="005A1A7F" w:rsidP="000E32E0">
            <w:pPr>
              <w:spacing w:before="120" w:after="120"/>
              <w:jc w:val="left"/>
              <w:rPr>
                <w:sz w:val="22"/>
                <w:szCs w:val="22"/>
              </w:rPr>
            </w:pPr>
            <w:r w:rsidRPr="00476D2F">
              <w:rPr>
                <w:sz w:val="22"/>
                <w:szCs w:val="22"/>
              </w:rPr>
              <w:t>“To Be” (sending in “Legacy” Interface)</w:t>
            </w:r>
            <w:r w:rsidRPr="00476D2F">
              <w:rPr>
                <w:rStyle w:val="FootnoteReference"/>
                <w:sz w:val="22"/>
                <w:szCs w:val="22"/>
              </w:rPr>
              <w:footnoteReference w:id="21"/>
            </w:r>
            <w:r w:rsidRPr="00476D2F">
              <w:rPr>
                <w:sz w:val="22"/>
                <w:szCs w:val="22"/>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401267C1"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38341A9E" w14:textId="4302FFA1" w:rsidR="005A1A7F" w:rsidRPr="00476D2F" w:rsidRDefault="00666952" w:rsidP="000E32E0">
            <w:pPr>
              <w:spacing w:before="120" w:after="120"/>
              <w:jc w:val="left"/>
              <w:rPr>
                <w:sz w:val="22"/>
              </w:rPr>
            </w:pPr>
            <w:r w:rsidRPr="00476D2F">
              <w:rPr>
                <w:sz w:val="22"/>
                <w:szCs w:val="22"/>
              </w:rPr>
              <w:t xml:space="preserve">Exception Handling of </w:t>
            </w:r>
            <w:r w:rsidRPr="00476D2F">
              <w:rPr>
                <w:sz w:val="22"/>
              </w:rPr>
              <w:t>“Legacy” protocol and as elaborated in section</w:t>
            </w:r>
            <w:r w:rsidR="00E87712" w:rsidRPr="00476D2F">
              <w:rPr>
                <w:sz w:val="22"/>
              </w:rPr>
              <w:t xml:space="preserve"> </w:t>
            </w:r>
            <w:r w:rsidR="00E87712" w:rsidRPr="00476D2F">
              <w:rPr>
                <w:sz w:val="22"/>
              </w:rPr>
              <w:fldChar w:fldCharType="begin"/>
            </w:r>
            <w:r w:rsidR="00E87712" w:rsidRPr="00476D2F">
              <w:rPr>
                <w:sz w:val="22"/>
              </w:rPr>
              <w:instrText xml:space="preserve"> REF _Ref27413918 \r \h </w:instrText>
            </w:r>
            <w:r w:rsidR="00E87712" w:rsidRPr="00476D2F">
              <w:rPr>
                <w:sz w:val="22"/>
              </w:rPr>
            </w:r>
            <w:r w:rsidR="00E87712" w:rsidRPr="00476D2F">
              <w:rPr>
                <w:sz w:val="22"/>
              </w:rPr>
              <w:fldChar w:fldCharType="separate"/>
            </w:r>
            <w:r w:rsidR="004501EF">
              <w:rPr>
                <w:sz w:val="22"/>
              </w:rPr>
              <w:t>V.4.2</w:t>
            </w:r>
            <w:r w:rsidR="00E87712" w:rsidRPr="00476D2F">
              <w:rPr>
                <w:sz w:val="22"/>
              </w:rPr>
              <w:fldChar w:fldCharType="end"/>
            </w:r>
            <w:r w:rsidRPr="00476D2F">
              <w:rPr>
                <w:sz w:val="22"/>
              </w:rPr>
              <w:t xml:space="preserve"> in case </w:t>
            </w:r>
            <w:r w:rsidR="00AE3C69" w:rsidRPr="00476D2F">
              <w:rPr>
                <w:sz w:val="22"/>
              </w:rPr>
              <w:t xml:space="preserve">conversion is performed by </w:t>
            </w:r>
            <w:r w:rsidRPr="00476D2F">
              <w:rPr>
                <w:sz w:val="22"/>
              </w:rPr>
              <w:t>Receiving NA</w:t>
            </w:r>
            <w:r w:rsidR="00560177" w:rsidRPr="00476D2F">
              <w:rPr>
                <w:sz w:val="22"/>
              </w:rPr>
              <w:t>.</w:t>
            </w:r>
          </w:p>
          <w:p w14:paraId="1B43B3D2" w14:textId="06E47713" w:rsidR="00560177" w:rsidRPr="00476D2F" w:rsidRDefault="00560177" w:rsidP="000E32E0">
            <w:pPr>
              <w:spacing w:before="120" w:after="120"/>
              <w:jc w:val="left"/>
              <w:rPr>
                <w:sz w:val="22"/>
                <w:szCs w:val="22"/>
              </w:rPr>
            </w:pPr>
            <w:r w:rsidRPr="00476D2F">
              <w:rPr>
                <w:sz w:val="22"/>
                <w:szCs w:val="22"/>
              </w:rPr>
              <w:t xml:space="preserve">Only cases “Upgrade of message” are applicable as per sections </w:t>
            </w:r>
            <w:r w:rsidR="006962F3" w:rsidRPr="00476D2F">
              <w:rPr>
                <w:sz w:val="22"/>
                <w:szCs w:val="22"/>
              </w:rPr>
              <w:fldChar w:fldCharType="begin"/>
            </w:r>
            <w:r w:rsidR="006962F3" w:rsidRPr="00476D2F">
              <w:rPr>
                <w:sz w:val="22"/>
                <w:szCs w:val="22"/>
              </w:rPr>
              <w:instrText xml:space="preserve"> REF _Ref27415789 \r \h </w:instrText>
            </w:r>
            <w:r w:rsidR="006962F3" w:rsidRPr="00476D2F">
              <w:rPr>
                <w:sz w:val="22"/>
                <w:szCs w:val="22"/>
              </w:rPr>
            </w:r>
            <w:r w:rsidR="006962F3" w:rsidRPr="00476D2F">
              <w:rPr>
                <w:sz w:val="22"/>
                <w:szCs w:val="22"/>
              </w:rPr>
              <w:fldChar w:fldCharType="separate"/>
            </w:r>
            <w:r w:rsidR="004501EF">
              <w:rPr>
                <w:sz w:val="22"/>
                <w:szCs w:val="22"/>
              </w:rPr>
              <w:t>V.4.4.1.2</w:t>
            </w:r>
            <w:r w:rsidR="006962F3" w:rsidRPr="00476D2F">
              <w:rPr>
                <w:sz w:val="22"/>
                <w:szCs w:val="22"/>
              </w:rPr>
              <w:fldChar w:fldCharType="end"/>
            </w:r>
            <w:r w:rsidR="00653F98" w:rsidRPr="00476D2F">
              <w:rPr>
                <w:sz w:val="22"/>
                <w:szCs w:val="22"/>
              </w:rPr>
              <w:t xml:space="preserve"> and </w:t>
            </w:r>
            <w:r w:rsidR="00C942BC" w:rsidRPr="00476D2F">
              <w:rPr>
                <w:sz w:val="22"/>
                <w:szCs w:val="22"/>
              </w:rPr>
              <w:fldChar w:fldCharType="begin"/>
            </w:r>
            <w:r w:rsidR="00C942BC" w:rsidRPr="00476D2F">
              <w:rPr>
                <w:sz w:val="22"/>
                <w:szCs w:val="22"/>
              </w:rPr>
              <w:instrText xml:space="preserve"> REF _Ref17970940 \r \h </w:instrText>
            </w:r>
            <w:r w:rsidR="00C942BC" w:rsidRPr="00476D2F">
              <w:rPr>
                <w:sz w:val="22"/>
                <w:szCs w:val="22"/>
              </w:rPr>
            </w:r>
            <w:r w:rsidR="00C942BC" w:rsidRPr="00476D2F">
              <w:rPr>
                <w:sz w:val="22"/>
                <w:szCs w:val="22"/>
              </w:rPr>
              <w:fldChar w:fldCharType="separate"/>
            </w:r>
            <w:r w:rsidR="004501EF">
              <w:rPr>
                <w:sz w:val="22"/>
                <w:szCs w:val="22"/>
              </w:rPr>
              <w:t>V.4.4.2.2</w:t>
            </w:r>
            <w:r w:rsidR="00C942BC" w:rsidRPr="00476D2F">
              <w:rPr>
                <w:sz w:val="22"/>
                <w:szCs w:val="22"/>
              </w:rPr>
              <w:fldChar w:fldCharType="end"/>
            </w:r>
            <w:r w:rsidR="00C942BC" w:rsidRPr="00476D2F">
              <w:rPr>
                <w:sz w:val="22"/>
                <w:szCs w:val="22"/>
              </w:rPr>
              <w:t>.</w:t>
            </w:r>
          </w:p>
        </w:tc>
      </w:tr>
    </w:tbl>
    <w:p w14:paraId="3C00F844" w14:textId="51CAE91D" w:rsidR="004544B9" w:rsidRPr="00476D2F" w:rsidRDefault="009218E3" w:rsidP="008F703C">
      <w:pPr>
        <w:pStyle w:val="Caption"/>
      </w:pPr>
      <w:bookmarkStart w:id="985" w:name="_Ref17786579"/>
      <w:bookmarkStart w:id="986" w:name="_Toc17674247"/>
      <w:bookmarkStart w:id="987" w:name="_Ref17786576"/>
      <w:bookmarkStart w:id="988" w:name="_Toc185900971"/>
      <w:r w:rsidRPr="00476D2F">
        <w:t xml:space="preserve">Table </w:t>
      </w:r>
      <w:r w:rsidR="002C7E76">
        <w:fldChar w:fldCharType="begin"/>
      </w:r>
      <w:r w:rsidR="002C7E76">
        <w:instrText xml:space="preserve"> SEQ Table \* ARABIC </w:instrText>
      </w:r>
      <w:r w:rsidR="002C7E76">
        <w:fldChar w:fldCharType="separate"/>
      </w:r>
      <w:r w:rsidR="004501EF">
        <w:rPr>
          <w:noProof/>
        </w:rPr>
        <w:t>45</w:t>
      </w:r>
      <w:r w:rsidR="002C7E76">
        <w:fldChar w:fldCharType="end"/>
      </w:r>
      <w:bookmarkEnd w:id="985"/>
      <w:r w:rsidRPr="00476D2F">
        <w:t>: Common Domain exchanges patterns during TP</w:t>
      </w:r>
      <w:bookmarkEnd w:id="986"/>
      <w:bookmarkEnd w:id="987"/>
      <w:bookmarkEnd w:id="988"/>
    </w:p>
    <w:p w14:paraId="3924676C" w14:textId="77777777" w:rsidR="00DF20E7" w:rsidRPr="00476D2F" w:rsidRDefault="00DF20E7">
      <w:pPr>
        <w:spacing w:before="0"/>
        <w:jc w:val="left"/>
        <w:rPr>
          <w:b/>
          <w:i/>
        </w:rPr>
      </w:pPr>
      <w:bookmarkStart w:id="989" w:name="_Ref17971432"/>
      <w:r w:rsidRPr="00476D2F">
        <w:br w:type="page"/>
      </w:r>
    </w:p>
    <w:p w14:paraId="1F27CCE4" w14:textId="77777777" w:rsidR="001B1124" w:rsidRPr="00476D2F" w:rsidRDefault="001B1124" w:rsidP="001B1124">
      <w:pPr>
        <w:pStyle w:val="Heading3"/>
      </w:pPr>
      <w:bookmarkStart w:id="990" w:name="_Toc64156983"/>
      <w:bookmarkStart w:id="991" w:name="_Ref115910087"/>
      <w:bookmarkStart w:id="992" w:name="_Ref27413918"/>
      <w:bookmarkStart w:id="993" w:name="_Toc185900722"/>
      <w:r w:rsidRPr="00476D2F">
        <w:t>Exception handling between “Legacy” NAs</w:t>
      </w:r>
      <w:bookmarkEnd w:id="990"/>
      <w:bookmarkEnd w:id="991"/>
      <w:bookmarkEnd w:id="993"/>
    </w:p>
    <w:p w14:paraId="54EC0D1C" w14:textId="77777777" w:rsidR="001B1124" w:rsidRPr="00476D2F" w:rsidRDefault="001B1124" w:rsidP="001B1124">
      <w:pPr>
        <w:spacing w:before="120"/>
      </w:pPr>
      <w:r w:rsidRPr="00476D2F">
        <w:t xml:space="preserve">The exception handling between “Legacy” NAs shall be performed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4F051B17" w14:textId="224CB1B5" w:rsidR="00590D6D" w:rsidRPr="00476D2F" w:rsidRDefault="00A65D16" w:rsidP="00A65D16">
      <w:pPr>
        <w:pStyle w:val="Heading3"/>
      </w:pPr>
      <w:bookmarkStart w:id="994" w:name="_Toc64156984"/>
      <w:bookmarkStart w:id="995" w:name="_Toc185900723"/>
      <w:r w:rsidRPr="00476D2F">
        <w:t>Exception handling between ‘Legacy’ and ‘To-Be’ NA</w:t>
      </w:r>
      <w:bookmarkEnd w:id="989"/>
      <w:bookmarkEnd w:id="992"/>
      <w:bookmarkEnd w:id="994"/>
      <w:bookmarkEnd w:id="995"/>
    </w:p>
    <w:p w14:paraId="11ED3379" w14:textId="0B728F2C" w:rsidR="00590D6D" w:rsidRPr="00476D2F" w:rsidRDefault="00590D6D" w:rsidP="00590D6D">
      <w:r w:rsidRPr="00476D2F">
        <w:t xml:space="preserve">The exception handling for </w:t>
      </w:r>
      <w:r w:rsidRPr="00476D2F">
        <w:rPr>
          <w:u w:val="single"/>
        </w:rPr>
        <w:t>Common Domain exchanges</w:t>
      </w:r>
      <w:r w:rsidRPr="00476D2F">
        <w:t xml:space="preserve"> between NA “To Be” and NA “Legacy” shall be performed as </w:t>
      </w:r>
      <w:r w:rsidR="00D53976" w:rsidRPr="00476D2F">
        <w:t>per “legacy” protocol, i.e.:</w:t>
      </w:r>
    </w:p>
    <w:p w14:paraId="53DC74EF" w14:textId="7A8FAC95" w:rsidR="00590D6D" w:rsidRPr="00476D2F" w:rsidRDefault="00590D6D" w:rsidP="00117A38">
      <w:pPr>
        <w:pStyle w:val="ListParagraph"/>
        <w:numPr>
          <w:ilvl w:val="0"/>
          <w:numId w:val="61"/>
        </w:numPr>
        <w:spacing w:before="120"/>
        <w:ind w:left="714" w:hanging="357"/>
      </w:pPr>
      <w:r w:rsidRPr="00476D2F">
        <w:t xml:space="preserve">Functional errors should be reported as specified in </w:t>
      </w:r>
      <w:r w:rsidR="00126BEF" w:rsidRPr="00476D2F">
        <w:t>(</w:t>
      </w:r>
      <w:r w:rsidR="000C41C6" w:rsidRPr="00476D2F">
        <w:fldChar w:fldCharType="begin"/>
      </w:r>
      <w:r w:rsidR="000C41C6" w:rsidRPr="00476D2F">
        <w:instrText xml:space="preserve"> REF _Ref66826765 \r \h </w:instrText>
      </w:r>
      <w:r w:rsidR="000C41C6" w:rsidRPr="00476D2F">
        <w:fldChar w:fldCharType="separate"/>
      </w:r>
      <w:r w:rsidR="004501EF">
        <w:t>V.3.4</w:t>
      </w:r>
      <w:r w:rsidR="000C41C6" w:rsidRPr="00476D2F">
        <w:fldChar w:fldCharType="end"/>
      </w:r>
      <w:r w:rsidR="00126BEF" w:rsidRPr="00476D2F">
        <w:t>)</w:t>
      </w:r>
      <w:r w:rsidRPr="00476D2F">
        <w:t xml:space="preserve"> using CD906A </w:t>
      </w:r>
      <w:r w:rsidR="00126BEF" w:rsidRPr="00476D2F">
        <w:t>(</w:t>
      </w:r>
      <w:r w:rsidR="000C41C6" w:rsidRPr="00476D2F">
        <w:fldChar w:fldCharType="begin"/>
      </w:r>
      <w:r w:rsidR="000C41C6" w:rsidRPr="00476D2F">
        <w:instrText xml:space="preserve"> REF _Ref63933502 \r \h </w:instrText>
      </w:r>
      <w:r w:rsidR="000C41C6" w:rsidRPr="00476D2F">
        <w:fldChar w:fldCharType="separate"/>
      </w:r>
      <w:r w:rsidR="004501EF">
        <w:t>V.3.4.1</w:t>
      </w:r>
      <w:r w:rsidR="000C41C6" w:rsidRPr="00476D2F">
        <w:fldChar w:fldCharType="end"/>
      </w:r>
      <w:r w:rsidR="00126BEF" w:rsidRPr="00476D2F">
        <w:t>)</w:t>
      </w:r>
      <w:r w:rsidRPr="00476D2F">
        <w:t>;</w:t>
      </w:r>
    </w:p>
    <w:p w14:paraId="4B7ED5B5" w14:textId="57E04B3A" w:rsidR="00590D6D" w:rsidRPr="00476D2F" w:rsidRDefault="00590D6D" w:rsidP="00117A38">
      <w:pPr>
        <w:pStyle w:val="ListParagraph"/>
        <w:numPr>
          <w:ilvl w:val="0"/>
          <w:numId w:val="61"/>
        </w:numPr>
        <w:spacing w:before="120"/>
        <w:ind w:left="714" w:hanging="357"/>
      </w:pPr>
      <w:r w:rsidRPr="00476D2F">
        <w:t>EDIFACT (TMS) error should be reported as specified in (</w:t>
      </w:r>
      <w:r w:rsidRPr="00476D2F">
        <w:fldChar w:fldCharType="begin"/>
      </w:r>
      <w:r w:rsidRPr="00476D2F">
        <w:instrText xml:space="preserve"> REF _Ref525145987 \r \h  \* MERGEFORMAT </w:instrText>
      </w:r>
      <w:r w:rsidRPr="00476D2F">
        <w:fldChar w:fldCharType="separate"/>
      </w:r>
      <w:r w:rsidR="004501EF">
        <w:t>V.3.2</w:t>
      </w:r>
      <w:r w:rsidRPr="00476D2F">
        <w:fldChar w:fldCharType="end"/>
      </w:r>
      <w:r w:rsidRPr="00476D2F">
        <w:t>) using CD907A.</w:t>
      </w:r>
    </w:p>
    <w:p w14:paraId="5BD95546" w14:textId="0B65A0DF" w:rsidR="00590D6D" w:rsidRPr="00476D2F" w:rsidRDefault="00590D6D" w:rsidP="00590D6D">
      <w:pPr>
        <w:spacing w:before="120"/>
      </w:pPr>
      <w:r w:rsidRPr="00476D2F">
        <w:t xml:space="preserve">However, a distinction shall be made at this point for exception handling depending on </w:t>
      </w:r>
      <w:r w:rsidR="007E6C06" w:rsidRPr="00476D2F">
        <w:t>whether conversion is used by NA</w:t>
      </w:r>
      <w:r w:rsidRPr="00476D2F">
        <w:t>:</w:t>
      </w:r>
    </w:p>
    <w:p w14:paraId="3BA93413" w14:textId="4F760772" w:rsidR="00590D6D" w:rsidRPr="00476D2F" w:rsidRDefault="008A6B9E" w:rsidP="00117A38">
      <w:pPr>
        <w:pStyle w:val="ListParagraph"/>
        <w:numPr>
          <w:ilvl w:val="0"/>
          <w:numId w:val="65"/>
        </w:numPr>
        <w:spacing w:before="120"/>
        <w:ind w:left="426" w:hanging="66"/>
      </w:pPr>
      <w:r>
        <w:t xml:space="preserve">The </w:t>
      </w:r>
      <w:r w:rsidR="00590D6D" w:rsidRPr="00476D2F">
        <w:t xml:space="preserve">NA “To Be” </w:t>
      </w:r>
      <w:r w:rsidR="003A3DE2" w:rsidRPr="003A3DE2">
        <w:t>always convert</w:t>
      </w:r>
      <w:r w:rsidR="0097518D">
        <w:t>s</w:t>
      </w:r>
      <w:r w:rsidR="003A3DE2" w:rsidRPr="003A3DE2">
        <w:t xml:space="preserve"> the error messages exchanged on the Common Domain</w:t>
      </w:r>
      <w:r w:rsidR="00590D6D" w:rsidRPr="00476D2F">
        <w:t xml:space="preserve">; </w:t>
      </w:r>
    </w:p>
    <w:p w14:paraId="653F87FB" w14:textId="58597FD0" w:rsidR="00590D6D" w:rsidRPr="00476D2F" w:rsidRDefault="003A3DE2" w:rsidP="00117A38">
      <w:pPr>
        <w:pStyle w:val="ListParagraph"/>
        <w:numPr>
          <w:ilvl w:val="0"/>
          <w:numId w:val="65"/>
        </w:numPr>
        <w:spacing w:before="120"/>
        <w:ind w:left="426" w:hanging="66"/>
      </w:pPr>
      <w:r>
        <w:t xml:space="preserve">The </w:t>
      </w:r>
      <w:r w:rsidR="00590D6D" w:rsidRPr="00476D2F">
        <w:t xml:space="preserve">NA “To Be” </w:t>
      </w:r>
      <w:r w:rsidR="0097518D" w:rsidRPr="0097518D">
        <w:t>do</w:t>
      </w:r>
      <w:r w:rsidR="00105F6C">
        <w:t xml:space="preserve">es </w:t>
      </w:r>
      <w:r w:rsidR="00105F6C" w:rsidRPr="0097518D">
        <w:t>n</w:t>
      </w:r>
      <w:r w:rsidR="00105F6C">
        <w:t>o</w:t>
      </w:r>
      <w:r w:rsidR="00105F6C" w:rsidRPr="0097518D">
        <w:t>t</w:t>
      </w:r>
      <w:r w:rsidR="0097518D" w:rsidRPr="0097518D">
        <w:t xml:space="preserve"> need the conversion of error messages for Common Domain exchanged with a </w:t>
      </w:r>
      <w:r w:rsidR="00D15665" w:rsidRPr="00476D2F">
        <w:t xml:space="preserve">“Legacy” NA </w:t>
      </w:r>
      <w:r w:rsidR="0097518D" w:rsidRPr="0097518D">
        <w:t xml:space="preserve">(i.e. NA is able to submit and receive Functional errors and EDIFACT errors with exact error codes, error pointers and error reasons as operating in </w:t>
      </w:r>
      <w:r w:rsidR="00675B49" w:rsidRPr="00476D2F">
        <w:t>“legacy”</w:t>
      </w:r>
      <w:r w:rsidR="0097518D">
        <w:t>)</w:t>
      </w:r>
      <w:r w:rsidR="00590D6D" w:rsidRPr="00476D2F">
        <w:t xml:space="preserve">. </w:t>
      </w:r>
    </w:p>
    <w:p w14:paraId="5150822C" w14:textId="77777777" w:rsidR="00590D6D" w:rsidRPr="00476D2F" w:rsidRDefault="00590D6D" w:rsidP="00590D6D">
      <w:pPr>
        <w:spacing w:before="120"/>
      </w:pPr>
      <w:r w:rsidRPr="00476D2F">
        <w:t xml:space="preserve">For </w:t>
      </w:r>
      <w:r w:rsidRPr="00476D2F">
        <w:rPr>
          <w:b/>
        </w:rPr>
        <w:t>NA “To Be” of type A</w:t>
      </w:r>
      <w:r w:rsidRPr="00476D2F">
        <w:t xml:space="preserve">, the following challenges shall be considered and especially when the errors are found in the </w:t>
      </w:r>
      <w:r w:rsidRPr="00476D2F">
        <w:rPr>
          <w:b/>
        </w:rPr>
        <w:t xml:space="preserve">“converted” </w:t>
      </w:r>
      <w:r w:rsidRPr="00476D2F">
        <w:t>message:</w:t>
      </w:r>
    </w:p>
    <w:p w14:paraId="189EB198" w14:textId="77777777" w:rsidR="00590D6D" w:rsidRPr="00476D2F" w:rsidRDefault="00590D6D" w:rsidP="00117A38">
      <w:pPr>
        <w:pStyle w:val="ListParagraph"/>
        <w:numPr>
          <w:ilvl w:val="0"/>
          <w:numId w:val="64"/>
        </w:numPr>
        <w:spacing w:before="120"/>
      </w:pPr>
      <w:r w:rsidRPr="00476D2F">
        <w:t>NCTS-P4/ECS-P2 supports EDIFACT message while NCTS-P5/AES-P1 XML messages;</w:t>
      </w:r>
    </w:p>
    <w:p w14:paraId="1B0FE55E" w14:textId="77777777" w:rsidR="00590D6D" w:rsidRPr="00476D2F" w:rsidRDefault="00590D6D" w:rsidP="00117A38">
      <w:pPr>
        <w:pStyle w:val="ListParagraph"/>
        <w:numPr>
          <w:ilvl w:val="0"/>
          <w:numId w:val="64"/>
        </w:numPr>
        <w:spacing w:before="120"/>
      </w:pPr>
      <w:r w:rsidRPr="00476D2F">
        <w:t>Error pointers are different from NCTS-P4/ECS-P2 phases to NCTS-P5/AES-P1 phases;</w:t>
      </w:r>
    </w:p>
    <w:p w14:paraId="4BDF161F" w14:textId="77777777" w:rsidR="00590D6D" w:rsidRPr="00476D2F" w:rsidRDefault="00590D6D" w:rsidP="00117A38">
      <w:pPr>
        <w:pStyle w:val="ListParagraph"/>
        <w:numPr>
          <w:ilvl w:val="0"/>
          <w:numId w:val="64"/>
        </w:numPr>
        <w:spacing w:before="120"/>
      </w:pPr>
      <w:r w:rsidRPr="00476D2F">
        <w:t>Different error codes between NCTS-P5/AES-P1 and NCTS-P4/ECS-P2;</w:t>
      </w:r>
    </w:p>
    <w:p w14:paraId="48608E56" w14:textId="77777777" w:rsidR="00590D6D" w:rsidRPr="00476D2F" w:rsidRDefault="00590D6D" w:rsidP="00117A38">
      <w:pPr>
        <w:pStyle w:val="ListParagraph"/>
        <w:numPr>
          <w:ilvl w:val="0"/>
          <w:numId w:val="64"/>
        </w:numPr>
        <w:spacing w:before="120"/>
      </w:pPr>
      <w:r w:rsidRPr="00476D2F">
        <w:t>Error is identified by the receiving application in a processed/converted message and not into original received;</w:t>
      </w:r>
    </w:p>
    <w:p w14:paraId="3B41425F" w14:textId="77777777" w:rsidR="00590D6D" w:rsidRPr="00476D2F" w:rsidRDefault="00590D6D" w:rsidP="00117A38">
      <w:pPr>
        <w:pStyle w:val="ListParagraph"/>
        <w:numPr>
          <w:ilvl w:val="0"/>
          <w:numId w:val="64"/>
        </w:numPr>
        <w:spacing w:before="120"/>
      </w:pPr>
      <w:r w:rsidRPr="00476D2F">
        <w:t>Error does not always imply error in the original received message. It might concern the converted message and therefore must be investigated under incident management:</w:t>
      </w:r>
    </w:p>
    <w:p w14:paraId="519C1B24" w14:textId="3E1265A6" w:rsidR="00590D6D" w:rsidRPr="00476D2F" w:rsidRDefault="00590D6D" w:rsidP="00117A38">
      <w:pPr>
        <w:pStyle w:val="ListParagraph"/>
        <w:numPr>
          <w:ilvl w:val="1"/>
          <w:numId w:val="63"/>
        </w:numPr>
        <w:spacing w:before="120"/>
      </w:pPr>
      <w:r w:rsidRPr="00476D2F">
        <w:t>Error in the original message</w:t>
      </w:r>
    </w:p>
    <w:p w14:paraId="6CCA0BBE" w14:textId="62D25C4E" w:rsidR="00590D6D" w:rsidRPr="00476D2F" w:rsidRDefault="00590D6D" w:rsidP="00117A38">
      <w:pPr>
        <w:pStyle w:val="ListParagraph"/>
        <w:numPr>
          <w:ilvl w:val="1"/>
          <w:numId w:val="63"/>
        </w:numPr>
        <w:spacing w:before="120"/>
      </w:pPr>
      <w:r w:rsidRPr="00476D2F">
        <w:t>Conversion/data mapping problem</w:t>
      </w:r>
    </w:p>
    <w:p w14:paraId="1E3165CC" w14:textId="688ED9E5" w:rsidR="00590D6D" w:rsidRPr="00476D2F" w:rsidRDefault="00590D6D" w:rsidP="00117A38">
      <w:pPr>
        <w:pStyle w:val="ListParagraph"/>
        <w:numPr>
          <w:ilvl w:val="1"/>
          <w:numId w:val="63"/>
        </w:numPr>
        <w:spacing w:before="120"/>
      </w:pPr>
      <w:r w:rsidRPr="00476D2F">
        <w:t>Erroneous implementation of R/C/TRT/BRT or Technical Rule.</w:t>
      </w:r>
    </w:p>
    <w:p w14:paraId="45453A1F" w14:textId="5D026339" w:rsidR="000E1C5D" w:rsidRPr="00476D2F" w:rsidRDefault="000E1C5D" w:rsidP="000E1C5D">
      <w:pPr>
        <w:pStyle w:val="Heading4"/>
      </w:pPr>
      <w:r w:rsidRPr="00476D2F">
        <w:t xml:space="preserve">Conversion using TAXUD </w:t>
      </w:r>
      <w:r w:rsidR="00422011">
        <w:t>ieCA/</w:t>
      </w:r>
      <w:proofErr w:type="gramStart"/>
      <w:r w:rsidR="00422011">
        <w:t>TED</w:t>
      </w:r>
      <w:proofErr w:type="gramEnd"/>
    </w:p>
    <w:p w14:paraId="681AFAA1" w14:textId="1A81D4E8" w:rsidR="00590D6D" w:rsidRPr="00476D2F" w:rsidRDefault="00590D6D" w:rsidP="000E1C5D">
      <w:pPr>
        <w:spacing w:before="120"/>
      </w:pPr>
      <w:r w:rsidRPr="00476D2F">
        <w:t xml:space="preserve">The exception handling for 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00422011">
        <w:rPr>
          <w:u w:val="single"/>
        </w:rPr>
        <w:t>ieCA/TED</w:t>
      </w:r>
      <w:r w:rsidRPr="00476D2F">
        <w:rPr>
          <w:u w:val="single"/>
        </w:rPr>
        <w:t xml:space="preserve"> convertor</w:t>
      </w:r>
      <w:r w:rsidRPr="00476D2F">
        <w:t xml:space="preserve"> must be in accordance with the principles for Common Domain exchanges defined in</w:t>
      </w:r>
      <w:r w:rsidRPr="00476D2F" w:rsidDel="00E14D51">
        <w:t xml:space="preserve"> </w:t>
      </w:r>
      <w:r w:rsidR="00AB13A8" w:rsidRPr="00476D2F">
        <w:fldChar w:fldCharType="begin"/>
      </w:r>
      <w:r w:rsidR="00AB13A8" w:rsidRPr="00476D2F">
        <w:instrText xml:space="preserve"> REF _Ref17786579 \h </w:instrText>
      </w:r>
      <w:r w:rsidR="00AB13A8" w:rsidRPr="00476D2F">
        <w:fldChar w:fldCharType="separate"/>
      </w:r>
      <w:r w:rsidR="004501EF" w:rsidRPr="00476D2F">
        <w:t xml:space="preserve">Table </w:t>
      </w:r>
      <w:r w:rsidR="004501EF">
        <w:rPr>
          <w:noProof/>
        </w:rPr>
        <w:t>45</w:t>
      </w:r>
      <w:r w:rsidR="00AB13A8" w:rsidRPr="00476D2F">
        <w:fldChar w:fldCharType="end"/>
      </w:r>
      <w:r w:rsidR="007B1359" w:rsidRPr="00476D2F">
        <w:t>.</w:t>
      </w:r>
    </w:p>
    <w:p w14:paraId="7730C126" w14:textId="2C1449D4" w:rsidR="00F04B6D" w:rsidRPr="00476D2F" w:rsidRDefault="00F04B6D" w:rsidP="00F04B6D">
      <w:pPr>
        <w:pStyle w:val="Heading5"/>
      </w:pPr>
      <w:r w:rsidRPr="00476D2F">
        <w:t xml:space="preserve">Error detected in XML message before </w:t>
      </w:r>
      <w:proofErr w:type="gramStart"/>
      <w:r w:rsidRPr="00476D2F">
        <w:t>downgrade</w:t>
      </w:r>
      <w:proofErr w:type="gramEnd"/>
    </w:p>
    <w:p w14:paraId="2C84D86B" w14:textId="480BC0A2" w:rsidR="00F666D7" w:rsidRPr="00476D2F" w:rsidRDefault="00F666D7" w:rsidP="00F666D7">
      <w:pPr>
        <w:spacing w:before="120"/>
      </w:pPr>
      <w:r w:rsidRPr="00476D2F">
        <w:t xml:space="preserve">If error found on </w:t>
      </w:r>
      <w:r w:rsidRPr="00476D2F">
        <w:rPr>
          <w:b/>
        </w:rPr>
        <w:t>originally submitted message (before conversion)</w:t>
      </w:r>
      <w:r w:rsidRPr="00476D2F">
        <w:t xml:space="preserve">, </w:t>
      </w:r>
      <w:r w:rsidR="00303FA9" w:rsidRPr="00476D2F">
        <w:t xml:space="preserve">the </w:t>
      </w:r>
      <w:r w:rsidRPr="00476D2F">
        <w:t xml:space="preserve">NA “To Be” of </w:t>
      </w:r>
      <w:r w:rsidRPr="00476D2F">
        <w:rPr>
          <w:b/>
        </w:rPr>
        <w:t>type A</w:t>
      </w:r>
      <w:r w:rsidRPr="00476D2F">
        <w:t xml:space="preserve"> </w:t>
      </w:r>
      <w:r w:rsidRPr="00476D2F">
        <w:rPr>
          <w:u w:val="single"/>
        </w:rPr>
        <w:t xml:space="preserve">using the TAXUD </w:t>
      </w:r>
      <w:r w:rsidR="00422011">
        <w:rPr>
          <w:u w:val="single"/>
        </w:rPr>
        <w:t>ieCA/TED</w:t>
      </w:r>
      <w:r w:rsidRPr="00476D2F">
        <w:rPr>
          <w:u w:val="single"/>
        </w:rPr>
        <w:t xml:space="preserve"> </w:t>
      </w:r>
      <w:r w:rsidRPr="00476D2F">
        <w:t xml:space="preserve">shall respond with Functional error (CD906C) message and XML CONTRL message (CD917C) having </w:t>
      </w:r>
      <w:r w:rsidRPr="00476D2F">
        <w:rPr>
          <w:b/>
        </w:rPr>
        <w:t>specific error reporting</w:t>
      </w:r>
      <w:r w:rsidRPr="00476D2F">
        <w:t xml:space="preserve"> (error code/type, error pointer/location and error location) as per “To Be” NCTS-P5/AES-P1 principles. </w:t>
      </w:r>
    </w:p>
    <w:p w14:paraId="00749C2A" w14:textId="77777777" w:rsidR="001F6921" w:rsidRPr="00476D2F" w:rsidRDefault="001F6921" w:rsidP="001F6921">
      <w:pPr>
        <w:pStyle w:val="Heading5"/>
      </w:pPr>
      <w:r w:rsidRPr="00476D2F">
        <w:t xml:space="preserve">Error detected in EDIFACT message before </w:t>
      </w:r>
      <w:proofErr w:type="gramStart"/>
      <w:r w:rsidRPr="00476D2F">
        <w:t>upgrade</w:t>
      </w:r>
      <w:proofErr w:type="gramEnd"/>
      <w:r w:rsidRPr="00476D2F">
        <w:t xml:space="preserve"> </w:t>
      </w:r>
    </w:p>
    <w:p w14:paraId="6E0DE32E" w14:textId="05E9D30F" w:rsidR="00590D6D" w:rsidRPr="00476D2F" w:rsidRDefault="00590D6D" w:rsidP="00F04B6D">
      <w:pPr>
        <w:spacing w:before="120"/>
      </w:pPr>
      <w:r w:rsidRPr="00476D2F">
        <w:t xml:space="preserve">If error found on </w:t>
      </w:r>
      <w:r w:rsidRPr="00476D2F">
        <w:rPr>
          <w:b/>
        </w:rPr>
        <w:t>originally submitted message (before conversion)</w:t>
      </w:r>
      <w:r w:rsidRPr="00476D2F">
        <w:t xml:space="preserve">, </w:t>
      </w:r>
      <w:r w:rsidR="00AB78A2" w:rsidRPr="00476D2F">
        <w:t xml:space="preserve">the </w:t>
      </w:r>
      <w:r w:rsidRPr="00476D2F">
        <w:t>NA “To Be”</w:t>
      </w:r>
      <w:r w:rsidR="00642632" w:rsidRPr="00476D2F">
        <w:t xml:space="preserve"> </w:t>
      </w:r>
      <w:r w:rsidRPr="00476D2F">
        <w:t xml:space="preserve">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00422011">
        <w:rPr>
          <w:u w:val="single"/>
        </w:rPr>
        <w:t>ieCA/TED</w:t>
      </w:r>
      <w:r w:rsidRPr="00476D2F">
        <w:rPr>
          <w:u w:val="single"/>
        </w:rPr>
        <w:t xml:space="preserve"> </w:t>
      </w:r>
      <w:r w:rsidRPr="00476D2F">
        <w:t xml:space="preserve">shall respond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2B3AA948" w14:textId="77777777" w:rsidR="00C75860" w:rsidRPr="00476D2F" w:rsidRDefault="00C75860" w:rsidP="00C75860">
      <w:pPr>
        <w:pStyle w:val="Heading5"/>
      </w:pPr>
      <w:r w:rsidRPr="00476D2F">
        <w:t xml:space="preserve">Error detected in XML message after </w:t>
      </w:r>
      <w:proofErr w:type="gramStart"/>
      <w:r w:rsidRPr="00476D2F">
        <w:t>upgrade</w:t>
      </w:r>
      <w:proofErr w:type="gramEnd"/>
    </w:p>
    <w:p w14:paraId="6714278D" w14:textId="603FE836" w:rsidR="00590D6D" w:rsidRPr="00476D2F" w:rsidRDefault="00590D6D" w:rsidP="002F33F9">
      <w:pPr>
        <w:spacing w:before="120"/>
      </w:pPr>
      <w:r w:rsidRPr="00476D2F">
        <w:t xml:space="preserve">If error found </w:t>
      </w:r>
      <w:r w:rsidRPr="00476D2F">
        <w:rPr>
          <w:b/>
        </w:rPr>
        <w:t>on converted</w:t>
      </w:r>
      <w:r w:rsidR="00642632" w:rsidRPr="00476D2F">
        <w:rPr>
          <w:b/>
        </w:rPr>
        <w:t xml:space="preserve"> </w:t>
      </w:r>
      <w:r w:rsidRPr="00476D2F">
        <w:rPr>
          <w:b/>
        </w:rPr>
        <w:t>message</w:t>
      </w:r>
      <w:r w:rsidRPr="00476D2F">
        <w:t xml:space="preserve">, </w:t>
      </w:r>
      <w:r w:rsidR="00AB78A2" w:rsidRPr="00476D2F">
        <w:t xml:space="preserve">the </w:t>
      </w:r>
      <w:r w:rsidRPr="00476D2F">
        <w:t xml:space="preserve">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00422011">
        <w:rPr>
          <w:u w:val="single"/>
        </w:rPr>
        <w:t>ieCA/TED</w:t>
      </w:r>
      <w:r w:rsidRPr="00476D2F" w:rsidDel="00FA52A8">
        <w:rPr>
          <w:u w:val="single"/>
        </w:rPr>
        <w:t xml:space="preserve"> </w:t>
      </w:r>
      <w:r w:rsidRPr="00476D2F">
        <w:t>shall</w:t>
      </w:r>
      <w:r w:rsidR="002F33F9" w:rsidRPr="00476D2F">
        <w:t xml:space="preserve"> </w:t>
      </w: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The Functional error (CD906A) shall be in alignment with “Legacy” NCTS-P4/ECS-P2 principles as described in Upgrade scenarios</w:t>
      </w:r>
      <w:r w:rsidR="00126BEF" w:rsidRPr="00476D2F">
        <w:t xml:space="preserve"> (</w:t>
      </w:r>
      <w:r w:rsidR="00126BEF" w:rsidRPr="00476D2F">
        <w:fldChar w:fldCharType="begin"/>
      </w:r>
      <w:r w:rsidR="00126BEF" w:rsidRPr="00476D2F">
        <w:instrText xml:space="preserve"> REF _Ref27415789 \r \h </w:instrText>
      </w:r>
      <w:r w:rsidR="00126BEF" w:rsidRPr="00476D2F">
        <w:fldChar w:fldCharType="separate"/>
      </w:r>
      <w:r w:rsidR="004501EF">
        <w:t>V.4.4.1.2</w:t>
      </w:r>
      <w:r w:rsidR="00126BEF" w:rsidRPr="00476D2F">
        <w:fldChar w:fldCharType="end"/>
      </w:r>
      <w:r w:rsidR="00126BEF" w:rsidRPr="00476D2F">
        <w:t>)</w:t>
      </w:r>
      <w:r w:rsidRPr="00476D2F">
        <w:t xml:space="preserve">. </w:t>
      </w:r>
    </w:p>
    <w:p w14:paraId="0B3E46F5" w14:textId="20F857B0" w:rsidR="00590D6D" w:rsidRPr="00476D2F" w:rsidRDefault="00590D6D" w:rsidP="002F33F9">
      <w:pPr>
        <w:pStyle w:val="ListParagraph"/>
        <w:spacing w:before="120" w:after="120"/>
        <w:ind w:left="0"/>
      </w:pPr>
      <w:r w:rsidRPr="00476D2F">
        <w:t>The NA “To Be” of</w:t>
      </w:r>
      <w:r w:rsidR="00F04FD8" w:rsidRPr="00476D2F">
        <w:t xml:space="preserve"> </w:t>
      </w:r>
      <w:r w:rsidRPr="00476D2F">
        <w:rPr>
          <w:b/>
        </w:rPr>
        <w:t>type A</w:t>
      </w:r>
      <w:r w:rsidRPr="00476D2F">
        <w:t xml:space="preserve"> </w:t>
      </w:r>
      <w:r w:rsidRPr="00476D2F">
        <w:rPr>
          <w:u w:val="single"/>
        </w:rPr>
        <w:t xml:space="preserve">using the </w:t>
      </w:r>
      <w:r w:rsidR="00136AA7" w:rsidRPr="00476D2F">
        <w:rPr>
          <w:u w:val="single"/>
        </w:rPr>
        <w:t xml:space="preserve">TAXUD </w:t>
      </w:r>
      <w:r w:rsidR="00422011">
        <w:rPr>
          <w:u w:val="single"/>
        </w:rPr>
        <w:t>ieCA/TED</w:t>
      </w:r>
      <w:r w:rsidRPr="00476D2F" w:rsidDel="00FA52A8">
        <w:rPr>
          <w:u w:val="single"/>
        </w:rPr>
        <w:t xml:space="preserve"> </w:t>
      </w:r>
      <w:r w:rsidRPr="00476D2F">
        <w:t xml:space="preserve">will support Functional error (CD906C)/XML CONTRL messages (CD917C) for “To Be” (see </w:t>
      </w:r>
      <w:r w:rsidR="006422D8" w:rsidRPr="00476D2F">
        <w:fldChar w:fldCharType="begin"/>
      </w:r>
      <w:r w:rsidR="006422D8" w:rsidRPr="00476D2F">
        <w:instrText xml:space="preserve"> REF _Ref525224231 \r \h </w:instrText>
      </w:r>
      <w:r w:rsidR="006422D8" w:rsidRPr="00476D2F">
        <w:fldChar w:fldCharType="separate"/>
      </w:r>
      <w:r w:rsidR="004501EF">
        <w:t>V.4.5</w:t>
      </w:r>
      <w:r w:rsidR="006422D8" w:rsidRPr="00476D2F">
        <w:fldChar w:fldCharType="end"/>
      </w:r>
      <w:r w:rsidRPr="00476D2F">
        <w:t xml:space="preserve">). Therefore, a “conversion” of Functional error (CD906C)/ XML CONTRL messages (CD917C) from one phase to another is necessary since different approaches are followed between </w:t>
      </w:r>
      <w:r w:rsidR="006422D8" w:rsidRPr="00476D2F">
        <w:t>“To Be”</w:t>
      </w:r>
      <w:r w:rsidRPr="00476D2F">
        <w:t xml:space="preserve"> and </w:t>
      </w:r>
      <w:r w:rsidR="006422D8" w:rsidRPr="00476D2F">
        <w:t>“Legacy”</w:t>
      </w:r>
      <w:r w:rsidRPr="00476D2F">
        <w:t>. Consequently, as mentioned above,</w:t>
      </w:r>
      <w:r w:rsidR="006422D8" w:rsidRPr="00476D2F">
        <w:t xml:space="preserve"> the</w:t>
      </w:r>
      <w:r w:rsidRPr="00476D2F">
        <w:t xml:space="preserve"> </w:t>
      </w:r>
      <w:r w:rsidRPr="00476D2F">
        <w:rPr>
          <w:b/>
        </w:rPr>
        <w:t>generic error reporting</w:t>
      </w:r>
      <w:r w:rsidRPr="00476D2F">
        <w:t xml:space="preserve"> (error code/type, error pointer/location and error location) shall be used during the </w:t>
      </w:r>
      <w:r w:rsidR="002959D2" w:rsidRPr="00476D2F">
        <w:t>T</w:t>
      </w:r>
      <w:r w:rsidRPr="00476D2F">
        <w:t xml:space="preserve">ransitional </w:t>
      </w:r>
      <w:r w:rsidR="002959D2" w:rsidRPr="00476D2F">
        <w:t>P</w:t>
      </w:r>
      <w:r w:rsidRPr="00476D2F">
        <w:t>eriod of NCTS-P5 and AES-P1</w:t>
      </w:r>
      <w:r w:rsidR="00117A38" w:rsidRPr="00476D2F">
        <w:t xml:space="preserve"> </w:t>
      </w:r>
      <w:r w:rsidRPr="00476D2F">
        <w:t xml:space="preserve">and for the “conversion” of Functional error (CD906C)/ XML CONTRL messages (CD917C) from “To Be” </w:t>
      </w:r>
      <w:r w:rsidR="006422D8" w:rsidRPr="00476D2F">
        <w:t>t</w:t>
      </w:r>
      <w:r w:rsidRPr="00476D2F">
        <w:t>o “Legacy”</w:t>
      </w:r>
      <w:r w:rsidR="006422D8" w:rsidRPr="00476D2F">
        <w:t xml:space="preserve"> </w:t>
      </w:r>
      <w:r w:rsidRPr="00476D2F">
        <w:t>approach and depending on the error at different levels (</w:t>
      </w:r>
      <w:r w:rsidR="00663512" w:rsidRPr="00476D2F">
        <w:fldChar w:fldCharType="begin"/>
      </w:r>
      <w:r w:rsidR="00663512" w:rsidRPr="00476D2F">
        <w:instrText xml:space="preserve"> REF _Ref17972531 \h </w:instrText>
      </w:r>
      <w:r w:rsidR="00663512" w:rsidRPr="00476D2F">
        <w:fldChar w:fldCharType="separate"/>
      </w:r>
      <w:r w:rsidR="004501EF" w:rsidRPr="00476D2F">
        <w:t xml:space="preserve">Table </w:t>
      </w:r>
      <w:r w:rsidR="004501EF">
        <w:rPr>
          <w:noProof/>
        </w:rPr>
        <w:t>46</w:t>
      </w:r>
      <w:r w:rsidR="00663512"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489"/>
        <w:gridCol w:w="1283"/>
        <w:gridCol w:w="2692"/>
      </w:tblGrid>
      <w:tr w:rsidR="00590D6D" w:rsidRPr="00110E6A" w14:paraId="0015ADC0" w14:textId="77777777" w:rsidTr="002F33F9">
        <w:trPr>
          <w:jc w:val="center"/>
        </w:trPr>
        <w:tc>
          <w:tcPr>
            <w:tcW w:w="1297" w:type="dxa"/>
            <w:shd w:val="clear" w:color="auto" w:fill="F2F2F2" w:themeFill="background1" w:themeFillShade="F2"/>
          </w:tcPr>
          <w:p w14:paraId="6F34ECB5" w14:textId="77777777" w:rsidR="00590D6D" w:rsidRPr="00476D2F" w:rsidRDefault="00590D6D" w:rsidP="000E32E0">
            <w:pPr>
              <w:pStyle w:val="ListParagraph"/>
              <w:spacing w:before="60" w:after="60"/>
              <w:ind w:left="0"/>
              <w:jc w:val="center"/>
            </w:pPr>
            <w:r w:rsidRPr="00476D2F">
              <w:t>Validation Error</w:t>
            </w:r>
          </w:p>
        </w:tc>
        <w:tc>
          <w:tcPr>
            <w:tcW w:w="2489" w:type="dxa"/>
            <w:shd w:val="clear" w:color="auto" w:fill="F2F2F2" w:themeFill="background1" w:themeFillShade="F2"/>
          </w:tcPr>
          <w:p w14:paraId="5C69D570"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632E02ED" w14:textId="77777777" w:rsidR="00590D6D" w:rsidRPr="00476D2F" w:rsidRDefault="00590D6D" w:rsidP="000E32E0">
            <w:pPr>
              <w:pStyle w:val="ListParagraph"/>
              <w:spacing w:before="60" w:after="60"/>
              <w:ind w:left="0"/>
              <w:jc w:val="center"/>
            </w:pPr>
            <w:r w:rsidRPr="00476D2F">
              <w:t>Convertor</w:t>
            </w:r>
          </w:p>
        </w:tc>
        <w:tc>
          <w:tcPr>
            <w:tcW w:w="2692" w:type="dxa"/>
            <w:shd w:val="clear" w:color="auto" w:fill="F2F2F2" w:themeFill="background1" w:themeFillShade="F2"/>
          </w:tcPr>
          <w:p w14:paraId="773324BF"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4F3AE23C" w14:textId="77777777" w:rsidTr="002F33F9">
        <w:trPr>
          <w:trHeight w:val="1404"/>
          <w:jc w:val="center"/>
        </w:trPr>
        <w:tc>
          <w:tcPr>
            <w:tcW w:w="1297" w:type="dxa"/>
          </w:tcPr>
          <w:p w14:paraId="5AB743B0" w14:textId="77777777" w:rsidR="00590D6D" w:rsidRPr="00476D2F" w:rsidRDefault="00590D6D" w:rsidP="000E32E0">
            <w:pPr>
              <w:pStyle w:val="ListParagraph"/>
              <w:spacing w:before="60" w:after="60"/>
              <w:ind w:left="0"/>
              <w:jc w:val="center"/>
              <w:rPr>
                <w:i/>
              </w:rPr>
            </w:pPr>
            <w:r w:rsidRPr="00476D2F">
              <w:rPr>
                <w:i/>
              </w:rPr>
              <w:t>XML Validation Errors</w:t>
            </w:r>
          </w:p>
        </w:tc>
        <w:tc>
          <w:tcPr>
            <w:tcW w:w="2489" w:type="dxa"/>
          </w:tcPr>
          <w:p w14:paraId="43ACA5D5" w14:textId="77777777" w:rsidR="00590D6D" w:rsidRPr="00476D2F" w:rsidRDefault="00590D6D" w:rsidP="000E32E0">
            <w:pPr>
              <w:pStyle w:val="ListParagraph"/>
              <w:spacing w:before="60" w:after="60"/>
              <w:ind w:left="0"/>
              <w:jc w:val="center"/>
              <w:rPr>
                <w:b/>
                <w:i/>
              </w:rPr>
            </w:pPr>
            <w:r w:rsidRPr="00476D2F">
              <w:rPr>
                <w:b/>
                <w:i/>
              </w:rPr>
              <w:t>CD917C</w:t>
            </w:r>
          </w:p>
          <w:p w14:paraId="5162BD43"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540387DC"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267FD891" w14:textId="77777777" w:rsidR="00590D6D" w:rsidRPr="00476D2F" w:rsidRDefault="00590D6D" w:rsidP="000E32E0">
            <w:pPr>
              <w:pStyle w:val="ListParagraph"/>
              <w:spacing w:before="60" w:after="60"/>
              <w:ind w:left="0"/>
              <w:jc w:val="center"/>
              <w:rPr>
                <w:b/>
                <w:i/>
              </w:rPr>
            </w:pPr>
            <w:r w:rsidRPr="00476D2F">
              <w:rPr>
                <w:b/>
                <w:i/>
              </w:rPr>
              <w:t>CD906A</w:t>
            </w:r>
          </w:p>
          <w:p w14:paraId="11A3FDC2" w14:textId="77777777" w:rsidR="00590D6D" w:rsidRPr="00476D2F" w:rsidRDefault="00590D6D" w:rsidP="000E32E0">
            <w:pPr>
              <w:pStyle w:val="ListParagraph"/>
              <w:spacing w:before="60" w:after="60"/>
              <w:ind w:left="0"/>
              <w:jc w:val="left"/>
            </w:pPr>
            <w:r w:rsidRPr="00476D2F">
              <w:rPr>
                <w:i/>
              </w:rPr>
              <w:t>Error type: 14</w:t>
            </w:r>
          </w:p>
          <w:p w14:paraId="5B4AAF1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B2C580D"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NCAvC</w:t>
            </w:r>
            <w:proofErr w:type="spellEnd"/>
          </w:p>
        </w:tc>
      </w:tr>
      <w:tr w:rsidR="00590D6D" w:rsidRPr="00110E6A" w14:paraId="28B61B54" w14:textId="77777777" w:rsidTr="002F33F9">
        <w:trPr>
          <w:trHeight w:val="1404"/>
          <w:jc w:val="center"/>
        </w:trPr>
        <w:tc>
          <w:tcPr>
            <w:tcW w:w="1297" w:type="dxa"/>
          </w:tcPr>
          <w:p w14:paraId="2105E6C6" w14:textId="77777777" w:rsidR="00590D6D" w:rsidRPr="00476D2F" w:rsidRDefault="00590D6D" w:rsidP="000E32E0">
            <w:pPr>
              <w:pStyle w:val="ListParagraph"/>
              <w:spacing w:before="60" w:after="60"/>
              <w:ind w:left="0"/>
              <w:jc w:val="center"/>
              <w:rPr>
                <w:i/>
              </w:rPr>
            </w:pPr>
            <w:r w:rsidRPr="00476D2F">
              <w:rPr>
                <w:i/>
              </w:rPr>
              <w:t>Business Validation Errors</w:t>
            </w:r>
          </w:p>
        </w:tc>
        <w:tc>
          <w:tcPr>
            <w:tcW w:w="2489" w:type="dxa"/>
          </w:tcPr>
          <w:p w14:paraId="7A72FEA3" w14:textId="77777777" w:rsidR="00590D6D" w:rsidRPr="00476D2F" w:rsidRDefault="00590D6D" w:rsidP="000E32E0">
            <w:pPr>
              <w:pStyle w:val="ListParagraph"/>
              <w:spacing w:before="60" w:after="60"/>
              <w:ind w:left="0"/>
              <w:jc w:val="center"/>
              <w:rPr>
                <w:b/>
                <w:i/>
              </w:rPr>
            </w:pPr>
            <w:r w:rsidRPr="00476D2F">
              <w:rPr>
                <w:b/>
                <w:i/>
              </w:rPr>
              <w:t>CD906C</w:t>
            </w:r>
          </w:p>
          <w:p w14:paraId="289FA2B6" w14:textId="10589D1F" w:rsidR="00590D6D" w:rsidRPr="00476D2F" w:rsidRDefault="00590D6D" w:rsidP="000E32E0">
            <w:pPr>
              <w:pStyle w:val="ListParagraph"/>
              <w:spacing w:before="60" w:after="60"/>
              <w:ind w:left="0"/>
              <w:jc w:val="center"/>
              <w:rPr>
                <w:i/>
              </w:rPr>
            </w:pPr>
            <w:r w:rsidRPr="00476D2F">
              <w:rPr>
                <w:i/>
              </w:rPr>
              <w:t>Specific Error Reporting</w:t>
            </w:r>
            <w:r w:rsidR="009A6782" w:rsidRPr="00476D2F">
              <w:rPr>
                <w:i/>
              </w:rPr>
              <w:t xml:space="preserve"> [</w:t>
            </w:r>
            <w:proofErr w:type="gramStart"/>
            <w:r w:rsidR="009A6782" w:rsidRPr="00476D2F">
              <w:rPr>
                <w:i/>
              </w:rPr>
              <w:t>with the exception of</w:t>
            </w:r>
            <w:proofErr w:type="gramEnd"/>
            <w:r w:rsidR="009A6782" w:rsidRPr="00476D2F">
              <w:rPr>
                <w:i/>
              </w:rPr>
              <w:t xml:space="preserve"> MRN Validation Error]</w:t>
            </w:r>
          </w:p>
        </w:tc>
        <w:tc>
          <w:tcPr>
            <w:tcW w:w="1283" w:type="dxa"/>
            <w:vAlign w:val="center"/>
          </w:tcPr>
          <w:p w14:paraId="0F31DE63"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072D2D45" w14:textId="77777777" w:rsidR="00590D6D" w:rsidRPr="00476D2F" w:rsidRDefault="00590D6D" w:rsidP="000E32E0">
            <w:pPr>
              <w:pStyle w:val="ListParagraph"/>
              <w:spacing w:before="60" w:after="60"/>
              <w:ind w:left="0"/>
              <w:jc w:val="center"/>
              <w:rPr>
                <w:b/>
                <w:i/>
              </w:rPr>
            </w:pPr>
            <w:r w:rsidRPr="00476D2F">
              <w:rPr>
                <w:b/>
                <w:i/>
              </w:rPr>
              <w:t>CD906A</w:t>
            </w:r>
          </w:p>
          <w:p w14:paraId="6B2E7779" w14:textId="77777777" w:rsidR="00590D6D" w:rsidRPr="00476D2F" w:rsidRDefault="00590D6D" w:rsidP="000E32E0">
            <w:pPr>
              <w:pStyle w:val="ListParagraph"/>
              <w:spacing w:before="60" w:after="60"/>
              <w:ind w:left="0"/>
              <w:jc w:val="left"/>
            </w:pPr>
            <w:r w:rsidRPr="00476D2F">
              <w:rPr>
                <w:i/>
              </w:rPr>
              <w:t>Error type: 15</w:t>
            </w:r>
          </w:p>
          <w:p w14:paraId="70AA3AC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4D9D5AED"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NCAvC</w:t>
            </w:r>
            <w:proofErr w:type="spellEnd"/>
          </w:p>
        </w:tc>
      </w:tr>
      <w:tr w:rsidR="006047C8" w:rsidRPr="00110E6A" w14:paraId="5BF16412" w14:textId="77777777" w:rsidTr="002F33F9">
        <w:trPr>
          <w:trHeight w:val="1404"/>
          <w:jc w:val="center"/>
        </w:trPr>
        <w:tc>
          <w:tcPr>
            <w:tcW w:w="1297" w:type="dxa"/>
          </w:tcPr>
          <w:p w14:paraId="5930E1CF" w14:textId="0D46BE0F" w:rsidR="006047C8" w:rsidRPr="00476D2F" w:rsidRDefault="006047C8" w:rsidP="006047C8">
            <w:pPr>
              <w:pStyle w:val="ListParagraph"/>
              <w:spacing w:before="60" w:after="60"/>
              <w:ind w:left="0"/>
              <w:jc w:val="center"/>
              <w:rPr>
                <w:i/>
              </w:rPr>
            </w:pPr>
            <w:r w:rsidRPr="00476D2F">
              <w:rPr>
                <w:i/>
              </w:rPr>
              <w:t>MRN Validation Errors</w:t>
            </w:r>
          </w:p>
        </w:tc>
        <w:tc>
          <w:tcPr>
            <w:tcW w:w="2489" w:type="dxa"/>
          </w:tcPr>
          <w:p w14:paraId="3A6E414E" w14:textId="77777777" w:rsidR="006047C8" w:rsidRPr="00476D2F" w:rsidRDefault="006047C8" w:rsidP="006047C8">
            <w:pPr>
              <w:pStyle w:val="ListParagraph"/>
              <w:spacing w:before="60" w:after="60"/>
              <w:ind w:left="0"/>
              <w:jc w:val="center"/>
              <w:rPr>
                <w:b/>
                <w:i/>
              </w:rPr>
            </w:pPr>
            <w:r w:rsidRPr="00476D2F">
              <w:rPr>
                <w:b/>
                <w:i/>
              </w:rPr>
              <w:t>CD906C</w:t>
            </w:r>
          </w:p>
          <w:p w14:paraId="7475ED71" w14:textId="77777777" w:rsidR="006047C8" w:rsidRPr="00476D2F" w:rsidRDefault="006047C8" w:rsidP="006047C8">
            <w:pPr>
              <w:pStyle w:val="ListParagraph"/>
              <w:spacing w:before="60" w:after="60"/>
              <w:ind w:left="0"/>
              <w:jc w:val="center"/>
              <w:rPr>
                <w:bCs/>
                <w:i/>
              </w:rPr>
            </w:pPr>
            <w:r w:rsidRPr="00476D2F">
              <w:rPr>
                <w:bCs/>
                <w:i/>
              </w:rPr>
              <w:t>Error type: 14</w:t>
            </w:r>
          </w:p>
          <w:p w14:paraId="25E6A873" w14:textId="77777777" w:rsidR="006047C8" w:rsidRPr="00476D2F" w:rsidRDefault="006047C8" w:rsidP="006047C8">
            <w:pPr>
              <w:pStyle w:val="ListParagraph"/>
              <w:spacing w:before="60" w:after="60"/>
              <w:ind w:left="0"/>
              <w:jc w:val="center"/>
              <w:rPr>
                <w:bCs/>
                <w:i/>
              </w:rPr>
            </w:pPr>
            <w:r w:rsidRPr="00476D2F">
              <w:rPr>
                <w:bCs/>
                <w:i/>
              </w:rPr>
              <w:t>Error pointer: MRN</w:t>
            </w:r>
          </w:p>
          <w:p w14:paraId="4353AC5F" w14:textId="026F33EE" w:rsidR="006047C8" w:rsidRPr="00476D2F" w:rsidRDefault="006047C8" w:rsidP="006047C8">
            <w:pPr>
              <w:pStyle w:val="ListParagraph"/>
              <w:spacing w:before="60" w:after="60"/>
              <w:ind w:left="0"/>
              <w:jc w:val="center"/>
              <w:rPr>
                <w:b/>
                <w:i/>
              </w:rPr>
            </w:pPr>
            <w:r w:rsidRPr="00476D2F">
              <w:rPr>
                <w:bCs/>
                <w:i/>
              </w:rPr>
              <w:t>Error Reason: R0028</w:t>
            </w:r>
          </w:p>
        </w:tc>
        <w:tc>
          <w:tcPr>
            <w:tcW w:w="1283" w:type="dxa"/>
            <w:vAlign w:val="center"/>
          </w:tcPr>
          <w:p w14:paraId="7C08A11C" w14:textId="317D4AA7" w:rsidR="006047C8" w:rsidRPr="00476D2F" w:rsidRDefault="006047C8" w:rsidP="006047C8">
            <w:pPr>
              <w:pStyle w:val="ListParagraph"/>
              <w:spacing w:before="60" w:after="60"/>
              <w:ind w:left="0"/>
              <w:jc w:val="center"/>
              <w:rPr>
                <w:rFonts w:ascii="Wingdings 3" w:eastAsia="Wingdings 3" w:hAnsi="Wingdings 3" w:cs="Wingdings 3"/>
              </w:rPr>
            </w:pPr>
            <w:r w:rsidRPr="00476D2F">
              <w:rPr>
                <w:rFonts w:ascii="Wingdings 3" w:eastAsia="Wingdings 3" w:hAnsi="Wingdings 3" w:cs="Wingdings 3"/>
              </w:rPr>
              <w:t></w:t>
            </w:r>
          </w:p>
        </w:tc>
        <w:tc>
          <w:tcPr>
            <w:tcW w:w="2692" w:type="dxa"/>
          </w:tcPr>
          <w:p w14:paraId="77063D5C" w14:textId="77777777" w:rsidR="006047C8" w:rsidRPr="00476D2F" w:rsidRDefault="00F90452" w:rsidP="006047C8">
            <w:pPr>
              <w:pStyle w:val="ListParagraph"/>
              <w:spacing w:before="60" w:after="60"/>
              <w:ind w:left="0"/>
              <w:jc w:val="center"/>
              <w:rPr>
                <w:b/>
                <w:i/>
              </w:rPr>
            </w:pPr>
            <w:r w:rsidRPr="00476D2F">
              <w:rPr>
                <w:b/>
                <w:i/>
              </w:rPr>
              <w:t>CD906A</w:t>
            </w:r>
          </w:p>
          <w:p w14:paraId="515D97E4" w14:textId="77777777" w:rsidR="00F90452" w:rsidRPr="00476D2F" w:rsidRDefault="00F90452" w:rsidP="000653D0">
            <w:pPr>
              <w:pStyle w:val="ListParagraph"/>
              <w:spacing w:before="60" w:after="60"/>
              <w:ind w:left="0"/>
              <w:jc w:val="left"/>
              <w:rPr>
                <w:bCs/>
                <w:i/>
              </w:rPr>
            </w:pPr>
            <w:r w:rsidRPr="00476D2F">
              <w:rPr>
                <w:bCs/>
                <w:i/>
              </w:rPr>
              <w:t>Error type: 93</w:t>
            </w:r>
          </w:p>
          <w:p w14:paraId="108A03BC" w14:textId="77777777" w:rsidR="00F90452" w:rsidRPr="00476D2F" w:rsidRDefault="00F90452" w:rsidP="000653D0">
            <w:pPr>
              <w:pStyle w:val="ListParagraph"/>
              <w:spacing w:before="60" w:after="60"/>
              <w:ind w:left="0"/>
              <w:jc w:val="left"/>
              <w:rPr>
                <w:bCs/>
                <w:i/>
              </w:rPr>
            </w:pPr>
            <w:r w:rsidRPr="00476D2F">
              <w:rPr>
                <w:bCs/>
                <w:i/>
              </w:rPr>
              <w:t>Error pointer: MRN</w:t>
            </w:r>
          </w:p>
          <w:p w14:paraId="72199EE3" w14:textId="7CAF4EC1" w:rsidR="00F90452" w:rsidRPr="00476D2F" w:rsidRDefault="00F90452" w:rsidP="000653D0">
            <w:pPr>
              <w:pStyle w:val="ListParagraph"/>
              <w:spacing w:before="60" w:after="60"/>
              <w:ind w:left="0"/>
              <w:jc w:val="left"/>
              <w:rPr>
                <w:b/>
                <w:i/>
              </w:rPr>
            </w:pPr>
            <w:r w:rsidRPr="00476D2F">
              <w:rPr>
                <w:bCs/>
                <w:i/>
              </w:rPr>
              <w:t xml:space="preserve">Error Reason: </w:t>
            </w:r>
            <w:proofErr w:type="spellStart"/>
            <w:r w:rsidRPr="00476D2F">
              <w:rPr>
                <w:bCs/>
                <w:i/>
              </w:rPr>
              <w:t>NCAvC</w:t>
            </w:r>
            <w:proofErr w:type="spellEnd"/>
          </w:p>
        </w:tc>
      </w:tr>
    </w:tbl>
    <w:p w14:paraId="6D432833" w14:textId="6386BB12" w:rsidR="00590D6D" w:rsidRPr="00476D2F" w:rsidRDefault="00590D6D" w:rsidP="008F703C">
      <w:pPr>
        <w:pStyle w:val="Caption"/>
      </w:pPr>
      <w:bookmarkStart w:id="996" w:name="_Ref17972531"/>
      <w:bookmarkStart w:id="997" w:name="_Toc185900972"/>
      <w:r w:rsidRPr="00476D2F">
        <w:t xml:space="preserve">Table </w:t>
      </w:r>
      <w:r w:rsidR="002C7E76">
        <w:fldChar w:fldCharType="begin"/>
      </w:r>
      <w:r w:rsidR="002C7E76">
        <w:instrText xml:space="preserve"> SEQ Table \* ARABIC </w:instrText>
      </w:r>
      <w:r w:rsidR="002C7E76">
        <w:fldChar w:fldCharType="separate"/>
      </w:r>
      <w:r w:rsidR="004501EF">
        <w:rPr>
          <w:noProof/>
        </w:rPr>
        <w:t>46</w:t>
      </w:r>
      <w:r w:rsidR="002C7E76">
        <w:fldChar w:fldCharType="end"/>
      </w:r>
      <w:bookmarkEnd w:id="996"/>
      <w:r w:rsidRPr="00476D2F">
        <w:t>: Conversion of error messages in case of errors other than 90</w:t>
      </w:r>
      <w:r w:rsidR="00DE7224" w:rsidRPr="00476D2F">
        <w:t xml:space="preserve"> or</w:t>
      </w:r>
      <w:r w:rsidRPr="00476D2F">
        <w:t xml:space="preserve"> 92 on an “Upgraded” message (received from NA “Legacy”)</w:t>
      </w:r>
      <w:bookmarkEnd w:id="997"/>
    </w:p>
    <w:p w14:paraId="648D919A" w14:textId="77777777" w:rsidR="000A62E4" w:rsidRPr="00476D2F" w:rsidRDefault="000A62E4" w:rsidP="000A62E4"/>
    <w:p w14:paraId="6A3EF1F3" w14:textId="50EAE23A" w:rsidR="005004F8" w:rsidRPr="00476D2F" w:rsidRDefault="005004F8" w:rsidP="005004F8">
      <w:pPr>
        <w:pStyle w:val="Heading6"/>
      </w:pPr>
      <w:r w:rsidRPr="00476D2F">
        <w:t xml:space="preserve">Error detected by TAXUD </w:t>
      </w:r>
      <w:r w:rsidR="00422011">
        <w:t>ieCA/TED</w:t>
      </w:r>
      <w:r w:rsidRPr="00476D2F">
        <w:t xml:space="preserve"> in XML message after </w:t>
      </w:r>
      <w:proofErr w:type="gramStart"/>
      <w:r w:rsidRPr="00476D2F">
        <w:t>upgrade</w:t>
      </w:r>
      <w:proofErr w:type="gramEnd"/>
    </w:p>
    <w:p w14:paraId="446A1FB1" w14:textId="4E61B3C6" w:rsidR="00590D6D" w:rsidRPr="00476D2F" w:rsidRDefault="0060305D" w:rsidP="005004F8">
      <w:r w:rsidRPr="00476D2F">
        <w:fldChar w:fldCharType="begin"/>
      </w:r>
      <w:r w:rsidRPr="00476D2F">
        <w:instrText xml:space="preserve"> REF _Ref17972531 \h </w:instrText>
      </w:r>
      <w:r w:rsidRPr="00476D2F">
        <w:fldChar w:fldCharType="separate"/>
      </w:r>
      <w:r w:rsidR="004501EF" w:rsidRPr="00476D2F">
        <w:t xml:space="preserve">Table </w:t>
      </w:r>
      <w:r w:rsidR="004501EF">
        <w:rPr>
          <w:noProof/>
        </w:rPr>
        <w:t>46</w:t>
      </w:r>
      <w:r w:rsidRPr="00476D2F">
        <w:fldChar w:fldCharType="end"/>
      </w:r>
      <w:r w:rsidRPr="00476D2F">
        <w:t xml:space="preserve"> error messages might also be sent from the </w:t>
      </w:r>
      <w:r w:rsidRPr="00476D2F">
        <w:rPr>
          <w:u w:val="single"/>
        </w:rPr>
        <w:t xml:space="preserve">TAXUD </w:t>
      </w:r>
      <w:r w:rsidR="00422011">
        <w:rPr>
          <w:u w:val="single"/>
        </w:rPr>
        <w:t>ieCA/TED</w:t>
      </w:r>
      <w:r w:rsidRPr="00476D2F" w:rsidDel="00FA52A8">
        <w:t xml:space="preserve"> </w:t>
      </w:r>
      <w:r w:rsidRPr="00476D2F">
        <w:t xml:space="preserve">during output format XML validation or Business Validation Errors (BRT, TRT, Rules &amp; Conditions and </w:t>
      </w:r>
      <w:r w:rsidR="00937AC6" w:rsidRPr="00476D2F">
        <w:t>C</w:t>
      </w:r>
      <w:r w:rsidRPr="00476D2F">
        <w:t xml:space="preserve">odelists for “To Be”) </w:t>
      </w:r>
      <w:r w:rsidR="00785005" w:rsidRPr="00476D2F">
        <w:t xml:space="preserve">prior to the submission of </w:t>
      </w:r>
      <w:r w:rsidRPr="00476D2F">
        <w:t>converted “Upgraded” message to</w:t>
      </w:r>
      <w:r w:rsidR="008516DE">
        <w:t xml:space="preserve"> the</w:t>
      </w:r>
      <w:r w:rsidRPr="00476D2F">
        <w:t xml:space="preserve"> NA “To Be”.</w:t>
      </w:r>
      <w:r w:rsidR="00ED45D7" w:rsidRPr="00476D2F">
        <w:t xml:space="preserve"> </w:t>
      </w:r>
    </w:p>
    <w:p w14:paraId="1C16E429" w14:textId="36C3CDCA" w:rsidR="00157826" w:rsidRPr="00476D2F" w:rsidDel="009C7F0D" w:rsidRDefault="00A47A77" w:rsidP="005004F8">
      <w:r w:rsidRPr="00476D2F">
        <w:t xml:space="preserve">In this case, the </w:t>
      </w:r>
      <w:r w:rsidR="00422011">
        <w:t>ieCA/TED</w:t>
      </w:r>
      <w:r w:rsidRPr="00476D2F">
        <w:t xml:space="preserve"> will send to the receiving NA (“To-Be”):</w:t>
      </w:r>
    </w:p>
    <w:p w14:paraId="019865AB" w14:textId="10BA7DA0" w:rsidR="00A47A77" w:rsidRPr="00476D2F" w:rsidRDefault="00107F04" w:rsidP="00F725BD">
      <w:pPr>
        <w:pStyle w:val="ListParagraph"/>
        <w:numPr>
          <w:ilvl w:val="0"/>
          <w:numId w:val="148"/>
        </w:numPr>
        <w:spacing w:before="0"/>
        <w:contextualSpacing/>
      </w:pPr>
      <w:r>
        <w:t>t</w:t>
      </w:r>
      <w:r w:rsidRPr="00476D2F">
        <w:t xml:space="preserve">he </w:t>
      </w:r>
      <w:r w:rsidR="00A47A77" w:rsidRPr="00476D2F">
        <w:t xml:space="preserve">post-conversion message (i.e. the “To-Be” IE in this case), for example the (erroneous) IE501C that is the result of the upgrade by the TAXUD </w:t>
      </w:r>
      <w:r w:rsidR="00422011">
        <w:t>ieCA/TED</w:t>
      </w:r>
      <w:r w:rsidR="00A47A77" w:rsidRPr="00476D2F">
        <w:t xml:space="preserve"> of an IE501B; </w:t>
      </w:r>
    </w:p>
    <w:p w14:paraId="4E80F310" w14:textId="5D72224A" w:rsidR="00A47A77" w:rsidRPr="00476D2F" w:rsidRDefault="00A47A77" w:rsidP="00F725BD">
      <w:pPr>
        <w:pStyle w:val="ListParagraph"/>
        <w:numPr>
          <w:ilvl w:val="0"/>
          <w:numId w:val="148"/>
        </w:numPr>
        <w:spacing w:before="0"/>
        <w:contextualSpacing/>
      </w:pPr>
      <w:r w:rsidRPr="00476D2F">
        <w:t xml:space="preserve">the </w:t>
      </w:r>
      <w:r w:rsidRPr="00476D2F">
        <w:rPr>
          <w:i/>
        </w:rPr>
        <w:t>Error Details Report</w:t>
      </w:r>
      <w:r w:rsidRPr="00476D2F">
        <w:t xml:space="preserve"> in which the detected error will be depicted to inform the NA “To-Be” about the error to be investigated. This </w:t>
      </w:r>
      <w:r w:rsidRPr="00476D2F">
        <w:rPr>
          <w:i/>
        </w:rPr>
        <w:t>Error Details Report</w:t>
      </w:r>
      <w:r w:rsidRPr="00476D2F">
        <w:t xml:space="preserve"> </w:t>
      </w:r>
      <w:r w:rsidR="00AA7E70" w:rsidRPr="00476D2F">
        <w:t>will</w:t>
      </w:r>
      <w:r w:rsidRPr="00476D2F">
        <w:t xml:space="preserve"> contain a CD917C or a CD906C error message generated by </w:t>
      </w:r>
      <w:r w:rsidR="00422011">
        <w:t>ieCA/TED</w:t>
      </w:r>
      <w:r w:rsidRPr="00476D2F">
        <w:t xml:space="preserve">, depending on the type of error detected; </w:t>
      </w:r>
    </w:p>
    <w:p w14:paraId="43F99184" w14:textId="7E9A4F70" w:rsidR="00A47A77" w:rsidRPr="00476D2F" w:rsidRDefault="00107F04" w:rsidP="00F725BD">
      <w:pPr>
        <w:pStyle w:val="ListParagraph"/>
        <w:numPr>
          <w:ilvl w:val="0"/>
          <w:numId w:val="148"/>
        </w:numPr>
        <w:spacing w:before="0"/>
        <w:contextualSpacing/>
      </w:pPr>
      <w:r>
        <w:t>t</w:t>
      </w:r>
      <w:r w:rsidRPr="00476D2F">
        <w:t xml:space="preserve">he </w:t>
      </w:r>
      <w:r w:rsidR="00A47A77" w:rsidRPr="00476D2F">
        <w:t xml:space="preserve">CD906A Error Message (see Table 30) produced by </w:t>
      </w:r>
      <w:r w:rsidR="00422011">
        <w:t>ieCA/TED</w:t>
      </w:r>
      <w:r w:rsidR="00A47A77" w:rsidRPr="00476D2F">
        <w:t xml:space="preserve"> by downgrading the </w:t>
      </w:r>
      <w:r w:rsidR="00A47A77" w:rsidRPr="00476D2F">
        <w:rPr>
          <w:i/>
        </w:rPr>
        <w:t>Error Details Report</w:t>
      </w:r>
      <w:r w:rsidR="00A47A77" w:rsidRPr="00476D2F">
        <w:t xml:space="preserve"> (that could be sent by the “To Be” NA to the “Legacy” NA where it would be readable).</w:t>
      </w:r>
    </w:p>
    <w:p w14:paraId="58505F0D" w14:textId="77777777" w:rsidR="00A47A77" w:rsidRPr="00476D2F" w:rsidRDefault="00A47A77" w:rsidP="00C42681">
      <w:r w:rsidRPr="00476D2F">
        <w:t>The NA “To-Be” will be responsible to perform the format and business validation of the post-conversion message and depending on the result:</w:t>
      </w:r>
    </w:p>
    <w:p w14:paraId="1E5B575B" w14:textId="27E5BCAB" w:rsidR="00A47A77" w:rsidRPr="00476D2F" w:rsidRDefault="00107F04" w:rsidP="00F725BD">
      <w:pPr>
        <w:pStyle w:val="ListParagraph"/>
        <w:numPr>
          <w:ilvl w:val="0"/>
          <w:numId w:val="144"/>
        </w:numPr>
        <w:spacing w:before="0"/>
        <w:contextualSpacing/>
      </w:pPr>
      <w:r>
        <w:t>e</w:t>
      </w:r>
      <w:r w:rsidRPr="00476D2F">
        <w:t xml:space="preserve">ither </w:t>
      </w:r>
      <w:r w:rsidR="00A47A77" w:rsidRPr="00476D2F">
        <w:t>accept it and continue the movement flow (on successful validation) or</w:t>
      </w:r>
      <w:r w:rsidR="002F3C69">
        <w:t>;</w:t>
      </w:r>
    </w:p>
    <w:p w14:paraId="30741E18" w14:textId="00E684BC" w:rsidR="00D315CC" w:rsidRPr="00476D2F" w:rsidRDefault="00107F04" w:rsidP="00D315CC">
      <w:pPr>
        <w:pStyle w:val="ListParagraph"/>
        <w:numPr>
          <w:ilvl w:val="0"/>
          <w:numId w:val="144"/>
        </w:numPr>
        <w:spacing w:before="0"/>
        <w:contextualSpacing/>
      </w:pPr>
      <w:r>
        <w:t>p</w:t>
      </w:r>
      <w:r w:rsidRPr="00476D2F">
        <w:t xml:space="preserve">roduce </w:t>
      </w:r>
      <w:r w:rsidR="00D315CC" w:rsidRPr="00476D2F">
        <w:t xml:space="preserve">the CD917C or CD906C (depending on which validation failed) and </w:t>
      </w:r>
      <w:r w:rsidR="00A47A77" w:rsidRPr="00476D2F">
        <w:t xml:space="preserve">send </w:t>
      </w:r>
      <w:r w:rsidR="00D315CC" w:rsidRPr="00476D2F">
        <w:t xml:space="preserve">it to </w:t>
      </w:r>
      <w:r w:rsidR="00A47A77" w:rsidRPr="00476D2F">
        <w:t xml:space="preserve">TAXUD </w:t>
      </w:r>
      <w:r w:rsidR="00422011">
        <w:t>ieCA/TED</w:t>
      </w:r>
      <w:r w:rsidR="00D315CC" w:rsidRPr="00476D2F">
        <w:t xml:space="preserve"> for </w:t>
      </w:r>
      <w:r w:rsidR="00560411" w:rsidRPr="00476D2F">
        <w:t>downgrade</w:t>
      </w:r>
      <w:r w:rsidR="00D315CC" w:rsidRPr="00476D2F">
        <w:t xml:space="preserve"> </w:t>
      </w:r>
      <w:proofErr w:type="gramStart"/>
      <w:r w:rsidR="00D315CC" w:rsidRPr="00476D2F">
        <w:t>in order to</w:t>
      </w:r>
      <w:proofErr w:type="gramEnd"/>
      <w:r w:rsidR="00D315CC" w:rsidRPr="00476D2F">
        <w:t xml:space="preserve"> be sent</w:t>
      </w:r>
      <w:r w:rsidR="00A47A77" w:rsidRPr="00476D2F">
        <w:t xml:space="preserve"> to </w:t>
      </w:r>
      <w:r w:rsidR="00A302E7">
        <w:t xml:space="preserve">the </w:t>
      </w:r>
      <w:r w:rsidR="00A47A77" w:rsidRPr="00476D2F">
        <w:t>NA “Legacy”.</w:t>
      </w:r>
      <w:r w:rsidR="00D315CC" w:rsidRPr="00476D2F">
        <w:t xml:space="preserve"> </w:t>
      </w:r>
    </w:p>
    <w:p w14:paraId="0E4E5992" w14:textId="28704C02" w:rsidR="00A47A77" w:rsidRPr="00476D2F" w:rsidRDefault="00A47A77" w:rsidP="00442579">
      <w:pPr>
        <w:keepNext/>
        <w:keepLines/>
      </w:pPr>
      <w:r w:rsidRPr="00476D2F">
        <w:t xml:space="preserve">The figure below </w:t>
      </w:r>
      <w:r w:rsidR="001E481C" w:rsidRPr="00476D2F">
        <w:t>(</w:t>
      </w:r>
      <w:r w:rsidR="001E481C" w:rsidRPr="00476D2F">
        <w:fldChar w:fldCharType="begin"/>
      </w:r>
      <w:r w:rsidR="001E481C" w:rsidRPr="00476D2F">
        <w:instrText xml:space="preserve"> REF _Ref44328850 \h </w:instrText>
      </w:r>
      <w:r w:rsidR="001E481C" w:rsidRPr="00476D2F">
        <w:fldChar w:fldCharType="separate"/>
      </w:r>
      <w:r w:rsidR="004501EF" w:rsidRPr="00476D2F">
        <w:t xml:space="preserve">Figure </w:t>
      </w:r>
      <w:r w:rsidR="004501EF">
        <w:rPr>
          <w:noProof/>
        </w:rPr>
        <w:t>12</w:t>
      </w:r>
      <w:r w:rsidR="001E481C" w:rsidRPr="00476D2F">
        <w:fldChar w:fldCharType="end"/>
      </w:r>
      <w:r w:rsidR="001E481C" w:rsidRPr="00476D2F">
        <w:t xml:space="preserve">) </w:t>
      </w:r>
      <w:r w:rsidRPr="00476D2F">
        <w:t>illustrates the above case:</w:t>
      </w:r>
    </w:p>
    <w:p w14:paraId="7562F72F" w14:textId="1DF829DA" w:rsidR="00897C6D" w:rsidRPr="00476D2F" w:rsidRDefault="00897C6D" w:rsidP="00442579">
      <w:pPr>
        <w:keepNext/>
        <w:keepLines/>
      </w:pPr>
    </w:p>
    <w:p w14:paraId="3F2E8E92" w14:textId="3F4581D6" w:rsidR="0081373F" w:rsidRPr="00476D2F" w:rsidRDefault="0081373F" w:rsidP="00442579">
      <w:pPr>
        <w:keepNext/>
        <w:keepLines/>
      </w:pPr>
      <w:r w:rsidRPr="00476D2F">
        <w:rPr>
          <w:noProof/>
          <w:lang w:val="en-IE" w:eastAsia="en-IE"/>
        </w:rPr>
        <w:drawing>
          <wp:inline distT="0" distB="0" distL="0" distR="0" wp14:anchorId="6892D551" wp14:editId="4ACD0812">
            <wp:extent cx="5760085" cy="7248525"/>
            <wp:effectExtent l="0" t="0" r="0" b="952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0" y="0"/>
                      <a:ext cx="5760085" cy="7248525"/>
                    </a:xfrm>
                    <a:prstGeom prst="rect">
                      <a:avLst/>
                    </a:prstGeom>
                  </pic:spPr>
                </pic:pic>
              </a:graphicData>
            </a:graphic>
          </wp:inline>
        </w:drawing>
      </w:r>
    </w:p>
    <w:p w14:paraId="5F23357D" w14:textId="3DFECB28" w:rsidR="00E44AF7" w:rsidRPr="00476D2F" w:rsidRDefault="00FD3777" w:rsidP="00442579">
      <w:pPr>
        <w:pStyle w:val="Caption"/>
        <w:keepNext/>
        <w:keepLines/>
      </w:pPr>
      <w:bookmarkStart w:id="998" w:name="_Ref44328850"/>
      <w:bookmarkStart w:id="999" w:name="_Toc185900889"/>
      <w:r w:rsidRPr="00476D2F">
        <w:t xml:space="preserve">Figure </w:t>
      </w:r>
      <w:r w:rsidRPr="00476D2F">
        <w:fldChar w:fldCharType="begin"/>
      </w:r>
      <w:r w:rsidRPr="00476D2F">
        <w:instrText xml:space="preserve"> SEQ Figure \* ARABIC </w:instrText>
      </w:r>
      <w:r w:rsidRPr="00476D2F">
        <w:fldChar w:fldCharType="separate"/>
      </w:r>
      <w:r w:rsidR="004501EF">
        <w:rPr>
          <w:noProof/>
        </w:rPr>
        <w:t>12</w:t>
      </w:r>
      <w:r w:rsidRPr="00476D2F">
        <w:fldChar w:fldCharType="end"/>
      </w:r>
      <w:bookmarkEnd w:id="998"/>
      <w:r w:rsidR="003F1CAA" w:rsidRPr="00476D2F">
        <w:t>: Handling of errors (other than 90</w:t>
      </w:r>
      <w:r w:rsidR="00D17652" w:rsidRPr="00476D2F">
        <w:t xml:space="preserve"> or</w:t>
      </w:r>
      <w:r w:rsidR="003F1CAA" w:rsidRPr="00476D2F">
        <w:t xml:space="preserve"> 92) following Upgrade of message with NA “To Be” of type A using the validation results from TAXUD </w:t>
      </w:r>
      <w:r w:rsidR="00422011">
        <w:t>ieCA/</w:t>
      </w:r>
      <w:proofErr w:type="gramStart"/>
      <w:r w:rsidR="00422011">
        <w:t>TED</w:t>
      </w:r>
      <w:bookmarkEnd w:id="999"/>
      <w:proofErr w:type="gramEnd"/>
    </w:p>
    <w:p w14:paraId="63B97B11" w14:textId="03254883" w:rsidR="000A62E4" w:rsidRPr="00476D2F" w:rsidRDefault="000A62E4" w:rsidP="00442579">
      <w:pPr>
        <w:keepNext/>
        <w:keepLines/>
      </w:pPr>
    </w:p>
    <w:p w14:paraId="40F87FA1" w14:textId="77777777" w:rsidR="00F8050F" w:rsidRPr="00476D2F" w:rsidRDefault="00F8050F" w:rsidP="00F8050F">
      <w:pPr>
        <w:pStyle w:val="Heading5"/>
      </w:pPr>
      <w:r w:rsidRPr="00476D2F">
        <w:t xml:space="preserve">Error detected in EDIFACT message after </w:t>
      </w:r>
      <w:proofErr w:type="gramStart"/>
      <w:r w:rsidRPr="00476D2F">
        <w:t>downgrade</w:t>
      </w:r>
      <w:proofErr w:type="gramEnd"/>
    </w:p>
    <w:p w14:paraId="364EAA2F" w14:textId="3DF1F091" w:rsidR="00590D6D" w:rsidRPr="00476D2F" w:rsidRDefault="0033346E" w:rsidP="0048411E">
      <w:pPr>
        <w:spacing w:before="120"/>
      </w:pPr>
      <w:r w:rsidRPr="00476D2F">
        <w:t>T</w:t>
      </w:r>
      <w:r w:rsidR="00570EA0" w:rsidRPr="00476D2F">
        <w:t xml:space="preserve">he </w:t>
      </w:r>
      <w:r w:rsidR="00590D6D" w:rsidRPr="00476D2F">
        <w:t>received Functional error (CD906A)/EDIFACT CONTRL message (CD907A) from NA “Legacy”</w:t>
      </w:r>
      <w:r w:rsidR="00117A38" w:rsidRPr="00476D2F">
        <w:t xml:space="preserve"> </w:t>
      </w:r>
      <w:r w:rsidR="00590D6D" w:rsidRPr="00476D2F">
        <w:t>in case errors found on a submitted “Downgraded” message</w:t>
      </w:r>
      <w:r w:rsidRPr="00476D2F">
        <w:t xml:space="preserve"> </w:t>
      </w:r>
      <w:r w:rsidR="00590D6D" w:rsidRPr="00476D2F">
        <w:t xml:space="preserve">shall be in alignment with </w:t>
      </w:r>
      <w:r w:rsidR="007E64AB" w:rsidRPr="00476D2F">
        <w:t xml:space="preserve">the </w:t>
      </w:r>
      <w:r w:rsidR="00590D6D" w:rsidRPr="00476D2F">
        <w:t>“Legacy” principles as described in Downgrade scenarios (</w:t>
      </w:r>
      <w:r w:rsidR="00D04EE2" w:rsidRPr="00476D2F">
        <w:fldChar w:fldCharType="begin"/>
      </w:r>
      <w:r w:rsidR="00D04EE2" w:rsidRPr="00476D2F">
        <w:instrText xml:space="preserve"> REF _Ref17972532 \r \h </w:instrText>
      </w:r>
      <w:r w:rsidR="00D04EE2" w:rsidRPr="00476D2F">
        <w:fldChar w:fldCharType="separate"/>
      </w:r>
      <w:r w:rsidR="004501EF">
        <w:t>V.4.4</w:t>
      </w:r>
      <w:r w:rsidR="00D04EE2" w:rsidRPr="00476D2F">
        <w:fldChar w:fldCharType="end"/>
      </w:r>
      <w:r w:rsidR="00590D6D" w:rsidRPr="00476D2F">
        <w:t xml:space="preserve">). </w:t>
      </w:r>
    </w:p>
    <w:p w14:paraId="02E3A199" w14:textId="43CB7C8F" w:rsidR="00590D6D" w:rsidRPr="00476D2F" w:rsidRDefault="00590D6D" w:rsidP="0048411E">
      <w:pPr>
        <w:spacing w:before="120"/>
      </w:pPr>
      <w:r w:rsidRPr="00476D2F">
        <w:t xml:space="preserve">The NA “To Be” </w:t>
      </w:r>
      <w:r w:rsidRPr="00476D2F">
        <w:rPr>
          <w:u w:val="single"/>
        </w:rPr>
        <w:t xml:space="preserve">using the </w:t>
      </w:r>
      <w:r w:rsidR="00136AA7" w:rsidRPr="00476D2F">
        <w:rPr>
          <w:u w:val="single"/>
        </w:rPr>
        <w:t xml:space="preserve">TAXUD </w:t>
      </w:r>
      <w:r w:rsidR="00422011">
        <w:rPr>
          <w:u w:val="single"/>
        </w:rPr>
        <w:t>ieCA/TED</w:t>
      </w:r>
      <w:r w:rsidRPr="00476D2F" w:rsidDel="00FA52A8">
        <w:rPr>
          <w:u w:val="single"/>
        </w:rPr>
        <w:t xml:space="preserve"> </w:t>
      </w:r>
      <w:r w:rsidRPr="00476D2F">
        <w:t>will support Functional error (CD906C) for “To Be”</w:t>
      </w:r>
      <w:r w:rsidR="0085230C" w:rsidRPr="00476D2F">
        <w:t xml:space="preserve"> </w:t>
      </w:r>
      <w:r w:rsidRPr="00476D2F">
        <w:t xml:space="preserve">(see </w:t>
      </w:r>
      <w:r w:rsidRPr="00476D2F">
        <w:fldChar w:fldCharType="begin"/>
      </w:r>
      <w:r w:rsidRPr="00476D2F">
        <w:instrText xml:space="preserve"> REF _Ref525224231 \r \h  \* MERGEFORMAT </w:instrText>
      </w:r>
      <w:r w:rsidRPr="00476D2F">
        <w:fldChar w:fldCharType="separate"/>
      </w:r>
      <w:r w:rsidR="004501EF">
        <w:t>V.4.5</w:t>
      </w:r>
      <w:r w:rsidRPr="00476D2F">
        <w:fldChar w:fldCharType="end"/>
      </w:r>
      <w:r w:rsidRPr="00476D2F">
        <w:t xml:space="preserve">). Therefore, a “conversion” of received Functional error (CD906A)/EDIFACT CONTRL message (CD907A) from one phase to another is necessary since different approaches are followed between “To Be” and “Legacy”. Consequently, a </w:t>
      </w:r>
      <w:r w:rsidRPr="00476D2F">
        <w:rPr>
          <w:b/>
        </w:rPr>
        <w:t>generic error reporting</w:t>
      </w:r>
      <w:r w:rsidRPr="00476D2F">
        <w:t xml:space="preserve"> (error code/type, error pointer/location and error location) shall be used during NCTS-P5 and AES-P1 and for the “conversion” of Functional error (CD906A)/EDIFACT CONTRL message (CD907A) from “Legacy” to “To Be” approach and depending on the error at different levels (</w:t>
      </w:r>
      <w:r w:rsidR="00132BFA" w:rsidRPr="00476D2F">
        <w:fldChar w:fldCharType="begin"/>
      </w:r>
      <w:r w:rsidR="00132BFA" w:rsidRPr="00476D2F">
        <w:instrText xml:space="preserve"> REF _Ref18066515 \h </w:instrText>
      </w:r>
      <w:r w:rsidR="00132BFA" w:rsidRPr="00476D2F">
        <w:fldChar w:fldCharType="separate"/>
      </w:r>
      <w:r w:rsidR="004501EF" w:rsidRPr="00476D2F">
        <w:t xml:space="preserve">Table </w:t>
      </w:r>
      <w:r w:rsidR="004501EF">
        <w:rPr>
          <w:noProof/>
        </w:rPr>
        <w:t>47</w:t>
      </w:r>
      <w:r w:rsidR="00132BFA" w:rsidRPr="00476D2F">
        <w:fldChar w:fldCharType="end"/>
      </w:r>
      <w:r w:rsidRPr="00476D2F">
        <w:t>):</w:t>
      </w:r>
    </w:p>
    <w:p w14:paraId="71BB19DC" w14:textId="77777777" w:rsidR="00590D6D" w:rsidRPr="00476D2F" w:rsidRDefault="00590D6D" w:rsidP="00590D6D">
      <w:pPr>
        <w:pStyle w:val="ListParagraph"/>
        <w:spacing w:before="120"/>
        <w:ind w:left="1440"/>
      </w:pP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490"/>
        <w:gridCol w:w="2155"/>
        <w:gridCol w:w="1283"/>
        <w:gridCol w:w="2833"/>
      </w:tblGrid>
      <w:tr w:rsidR="00590D6D" w:rsidRPr="00110E6A" w14:paraId="704DA895" w14:textId="77777777" w:rsidTr="00815A11">
        <w:trPr>
          <w:jc w:val="center"/>
        </w:trPr>
        <w:tc>
          <w:tcPr>
            <w:tcW w:w="1490" w:type="dxa"/>
            <w:shd w:val="clear" w:color="auto" w:fill="F2F2F2" w:themeFill="background1" w:themeFillShade="F2"/>
          </w:tcPr>
          <w:p w14:paraId="31DBFE5E" w14:textId="77777777" w:rsidR="00590D6D" w:rsidRPr="00476D2F" w:rsidRDefault="00590D6D" w:rsidP="000E32E0">
            <w:pPr>
              <w:pStyle w:val="ListParagraph"/>
              <w:spacing w:before="60" w:after="60"/>
              <w:ind w:left="0"/>
              <w:jc w:val="center"/>
            </w:pPr>
            <w:r w:rsidRPr="00476D2F">
              <w:t>Validation Error</w:t>
            </w:r>
          </w:p>
        </w:tc>
        <w:tc>
          <w:tcPr>
            <w:tcW w:w="2155" w:type="dxa"/>
            <w:shd w:val="clear" w:color="auto" w:fill="F2F2F2" w:themeFill="background1" w:themeFillShade="F2"/>
          </w:tcPr>
          <w:p w14:paraId="5FBA26DA"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037156B6" w14:textId="77777777" w:rsidR="00590D6D" w:rsidRPr="00476D2F" w:rsidRDefault="00590D6D" w:rsidP="000E32E0">
            <w:pPr>
              <w:pStyle w:val="ListParagraph"/>
              <w:spacing w:before="60" w:after="60"/>
              <w:ind w:left="0"/>
              <w:jc w:val="center"/>
            </w:pPr>
            <w:r w:rsidRPr="00476D2F">
              <w:t>Convertor</w:t>
            </w:r>
          </w:p>
        </w:tc>
        <w:tc>
          <w:tcPr>
            <w:tcW w:w="2833" w:type="dxa"/>
            <w:shd w:val="clear" w:color="auto" w:fill="F2F2F2" w:themeFill="background1" w:themeFillShade="F2"/>
          </w:tcPr>
          <w:p w14:paraId="2E182B9B"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1A42C47" w14:textId="77777777" w:rsidTr="00815A11">
        <w:trPr>
          <w:trHeight w:val="1404"/>
          <w:jc w:val="center"/>
        </w:trPr>
        <w:tc>
          <w:tcPr>
            <w:tcW w:w="1490" w:type="dxa"/>
          </w:tcPr>
          <w:p w14:paraId="6E493CB5" w14:textId="77777777" w:rsidR="00590D6D" w:rsidRPr="00476D2F" w:rsidRDefault="00590D6D" w:rsidP="000E32E0">
            <w:pPr>
              <w:pStyle w:val="ListParagraph"/>
              <w:spacing w:before="60" w:after="60"/>
              <w:ind w:left="0"/>
              <w:jc w:val="center"/>
              <w:rPr>
                <w:i/>
              </w:rPr>
            </w:pPr>
            <w:r w:rsidRPr="00476D2F">
              <w:rPr>
                <w:i/>
              </w:rPr>
              <w:t>TMS (EDIFACT)</w:t>
            </w:r>
          </w:p>
        </w:tc>
        <w:tc>
          <w:tcPr>
            <w:tcW w:w="2155" w:type="dxa"/>
          </w:tcPr>
          <w:p w14:paraId="0AAAF134" w14:textId="77777777" w:rsidR="00590D6D" w:rsidRPr="00476D2F" w:rsidRDefault="00590D6D" w:rsidP="000E32E0">
            <w:pPr>
              <w:pStyle w:val="ListParagraph"/>
              <w:spacing w:before="60" w:after="60"/>
              <w:ind w:left="0"/>
              <w:jc w:val="center"/>
              <w:rPr>
                <w:b/>
                <w:i/>
              </w:rPr>
            </w:pPr>
            <w:r w:rsidRPr="00476D2F">
              <w:rPr>
                <w:b/>
                <w:i/>
              </w:rPr>
              <w:t>CD907A.edifact</w:t>
            </w:r>
          </w:p>
          <w:p w14:paraId="5AF41EB2"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624A8574"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FEE9778" w14:textId="77777777" w:rsidR="00590D6D" w:rsidRPr="00476D2F" w:rsidRDefault="00590D6D" w:rsidP="000E32E0">
            <w:pPr>
              <w:pStyle w:val="ListParagraph"/>
              <w:spacing w:before="60" w:after="60"/>
              <w:ind w:left="0"/>
              <w:jc w:val="center"/>
              <w:rPr>
                <w:b/>
                <w:i/>
              </w:rPr>
            </w:pPr>
            <w:r w:rsidRPr="00476D2F">
              <w:rPr>
                <w:b/>
                <w:i/>
              </w:rPr>
              <w:t>CD906C.xml</w:t>
            </w:r>
          </w:p>
          <w:p w14:paraId="5F35B8C0" w14:textId="77777777" w:rsidR="00590D6D" w:rsidRPr="00476D2F" w:rsidRDefault="00590D6D" w:rsidP="000E32E0">
            <w:pPr>
              <w:pStyle w:val="ListParagraph"/>
              <w:spacing w:before="60" w:after="60"/>
              <w:ind w:left="0"/>
              <w:jc w:val="left"/>
            </w:pPr>
            <w:r w:rsidRPr="00476D2F">
              <w:rPr>
                <w:i/>
              </w:rPr>
              <w:t>Error type: 51</w:t>
            </w:r>
          </w:p>
          <w:p w14:paraId="2AFD75A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896F0E3"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NCAvB</w:t>
            </w:r>
            <w:proofErr w:type="spellEnd"/>
          </w:p>
        </w:tc>
      </w:tr>
      <w:tr w:rsidR="00590D6D" w:rsidRPr="00110E6A" w14:paraId="1A500801" w14:textId="77777777" w:rsidTr="00815A11">
        <w:trPr>
          <w:trHeight w:val="1404"/>
          <w:jc w:val="center"/>
        </w:trPr>
        <w:tc>
          <w:tcPr>
            <w:tcW w:w="1490" w:type="dxa"/>
          </w:tcPr>
          <w:p w14:paraId="02436448" w14:textId="77777777" w:rsidR="00590D6D" w:rsidRPr="00476D2F" w:rsidRDefault="00590D6D" w:rsidP="000E32E0">
            <w:pPr>
              <w:pStyle w:val="ListParagraph"/>
              <w:spacing w:before="60" w:after="60"/>
              <w:ind w:left="0"/>
              <w:jc w:val="center"/>
              <w:rPr>
                <w:i/>
              </w:rPr>
            </w:pPr>
            <w:r w:rsidRPr="00476D2F">
              <w:rPr>
                <w:i/>
              </w:rPr>
              <w:t xml:space="preserve">FMS (sequencing, </w:t>
            </w:r>
            <w:proofErr w:type="spellStart"/>
            <w:r w:rsidRPr="00476D2F">
              <w:rPr>
                <w:i/>
              </w:rPr>
              <w:t>optionalities</w:t>
            </w:r>
            <w:proofErr w:type="spellEnd"/>
            <w:r w:rsidRPr="00476D2F">
              <w:rPr>
                <w:i/>
              </w:rPr>
              <w:t>, repetitions, formatting)</w:t>
            </w:r>
          </w:p>
        </w:tc>
        <w:tc>
          <w:tcPr>
            <w:tcW w:w="2155" w:type="dxa"/>
          </w:tcPr>
          <w:p w14:paraId="6E6AD261" w14:textId="77777777" w:rsidR="00590D6D" w:rsidRPr="00476D2F" w:rsidRDefault="00590D6D" w:rsidP="000E32E0">
            <w:pPr>
              <w:pStyle w:val="ListParagraph"/>
              <w:spacing w:before="60" w:after="60"/>
              <w:ind w:left="0"/>
              <w:jc w:val="center"/>
              <w:rPr>
                <w:b/>
                <w:i/>
              </w:rPr>
            </w:pPr>
            <w:r w:rsidRPr="00476D2F">
              <w:rPr>
                <w:b/>
                <w:i/>
              </w:rPr>
              <w:t>CD906A.edifact</w:t>
            </w:r>
          </w:p>
          <w:p w14:paraId="1315C43C" w14:textId="77777777" w:rsidR="00590D6D" w:rsidRPr="00476D2F" w:rsidRDefault="00590D6D" w:rsidP="000E32E0">
            <w:pPr>
              <w:pStyle w:val="ListParagraph"/>
              <w:spacing w:before="60" w:after="60"/>
              <w:ind w:left="0"/>
              <w:jc w:val="center"/>
              <w:rPr>
                <w:i/>
              </w:rPr>
            </w:pPr>
            <w:r w:rsidRPr="00476D2F">
              <w:rPr>
                <w:i/>
              </w:rPr>
              <w:t>Specific Error Reporting</w:t>
            </w:r>
          </w:p>
        </w:tc>
        <w:tc>
          <w:tcPr>
            <w:tcW w:w="1283" w:type="dxa"/>
            <w:vAlign w:val="center"/>
          </w:tcPr>
          <w:p w14:paraId="4515F90E"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77005DF5" w14:textId="77777777" w:rsidR="00590D6D" w:rsidRPr="00476D2F" w:rsidRDefault="00590D6D" w:rsidP="000E32E0">
            <w:pPr>
              <w:pStyle w:val="ListParagraph"/>
              <w:spacing w:before="60" w:after="60"/>
              <w:ind w:left="0"/>
              <w:jc w:val="center"/>
              <w:rPr>
                <w:b/>
                <w:i/>
              </w:rPr>
            </w:pPr>
            <w:r w:rsidRPr="00476D2F">
              <w:rPr>
                <w:b/>
                <w:i/>
              </w:rPr>
              <w:t>CD906C.xml</w:t>
            </w:r>
          </w:p>
          <w:p w14:paraId="642171F8" w14:textId="77777777" w:rsidR="00590D6D" w:rsidRPr="00476D2F" w:rsidRDefault="00590D6D" w:rsidP="000E32E0">
            <w:pPr>
              <w:pStyle w:val="ListParagraph"/>
              <w:spacing w:before="60" w:after="60"/>
              <w:ind w:left="0"/>
              <w:jc w:val="left"/>
            </w:pPr>
            <w:r w:rsidRPr="00476D2F">
              <w:rPr>
                <w:i/>
              </w:rPr>
              <w:t>Error type: 52</w:t>
            </w:r>
          </w:p>
          <w:p w14:paraId="721E1B92"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0814A023"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NCAvB</w:t>
            </w:r>
            <w:proofErr w:type="spellEnd"/>
          </w:p>
        </w:tc>
      </w:tr>
      <w:tr w:rsidR="00590D6D" w:rsidRPr="00110E6A" w14:paraId="61BB8550" w14:textId="77777777" w:rsidTr="00815A11">
        <w:trPr>
          <w:trHeight w:val="1404"/>
          <w:jc w:val="center"/>
        </w:trPr>
        <w:tc>
          <w:tcPr>
            <w:tcW w:w="0" w:type="dxa"/>
          </w:tcPr>
          <w:p w14:paraId="0B4FC511" w14:textId="77777777" w:rsidR="00590D6D" w:rsidRPr="00476D2F" w:rsidRDefault="00590D6D" w:rsidP="000E32E0">
            <w:pPr>
              <w:pStyle w:val="ListParagraph"/>
              <w:spacing w:before="60" w:after="60"/>
              <w:ind w:left="0"/>
              <w:jc w:val="center"/>
              <w:rPr>
                <w:i/>
              </w:rPr>
            </w:pPr>
            <w:r w:rsidRPr="00476D2F">
              <w:rPr>
                <w:i/>
              </w:rPr>
              <w:t>Business Validation (R/C/T and Codelist validation)</w:t>
            </w:r>
          </w:p>
        </w:tc>
        <w:tc>
          <w:tcPr>
            <w:tcW w:w="2155" w:type="dxa"/>
          </w:tcPr>
          <w:p w14:paraId="0E47C138" w14:textId="77777777" w:rsidR="00590D6D" w:rsidRPr="00476D2F" w:rsidRDefault="00590D6D" w:rsidP="000E32E0">
            <w:pPr>
              <w:pStyle w:val="ListParagraph"/>
              <w:spacing w:before="60" w:after="60"/>
              <w:ind w:left="0"/>
              <w:jc w:val="center"/>
              <w:rPr>
                <w:b/>
                <w:i/>
              </w:rPr>
            </w:pPr>
            <w:r w:rsidRPr="00476D2F">
              <w:rPr>
                <w:b/>
                <w:i/>
              </w:rPr>
              <w:t>CD906A.edifact</w:t>
            </w:r>
          </w:p>
          <w:p w14:paraId="71CC42FA" w14:textId="77777777" w:rsidR="00590D6D" w:rsidRPr="00476D2F" w:rsidRDefault="00590D6D" w:rsidP="000E32E0">
            <w:pPr>
              <w:pStyle w:val="ListParagraph"/>
              <w:spacing w:before="60" w:after="60"/>
              <w:ind w:left="0"/>
              <w:jc w:val="center"/>
              <w:rPr>
                <w:b/>
                <w:i/>
              </w:rPr>
            </w:pPr>
            <w:r w:rsidRPr="00476D2F">
              <w:rPr>
                <w:i/>
              </w:rPr>
              <w:t>Specific Error Reporting</w:t>
            </w:r>
          </w:p>
        </w:tc>
        <w:tc>
          <w:tcPr>
            <w:tcW w:w="1283" w:type="dxa"/>
            <w:vAlign w:val="center"/>
          </w:tcPr>
          <w:p w14:paraId="4432758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ED33D2A" w14:textId="77777777" w:rsidR="00590D6D" w:rsidRPr="00476D2F" w:rsidRDefault="00590D6D" w:rsidP="000E32E0">
            <w:pPr>
              <w:pStyle w:val="ListParagraph"/>
              <w:spacing w:before="60" w:after="60"/>
              <w:ind w:left="0"/>
              <w:jc w:val="center"/>
              <w:rPr>
                <w:b/>
                <w:i/>
              </w:rPr>
            </w:pPr>
            <w:r w:rsidRPr="00476D2F">
              <w:rPr>
                <w:b/>
                <w:i/>
              </w:rPr>
              <w:t>CD906C.xml</w:t>
            </w:r>
          </w:p>
          <w:p w14:paraId="68DE69E5" w14:textId="77777777" w:rsidR="00590D6D" w:rsidRPr="00476D2F" w:rsidRDefault="00590D6D" w:rsidP="000E32E0">
            <w:pPr>
              <w:pStyle w:val="ListParagraph"/>
              <w:spacing w:before="60" w:after="60"/>
              <w:ind w:left="0"/>
              <w:jc w:val="left"/>
            </w:pPr>
            <w:r w:rsidRPr="00476D2F">
              <w:rPr>
                <w:i/>
              </w:rPr>
              <w:t>Error type: 52</w:t>
            </w:r>
          </w:p>
          <w:p w14:paraId="379156C6"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DBAC8F0" w14:textId="77777777" w:rsidR="00590D6D" w:rsidRPr="00476D2F" w:rsidRDefault="00590D6D" w:rsidP="000E32E0">
            <w:pPr>
              <w:pStyle w:val="ListParagraph"/>
              <w:spacing w:before="60" w:after="60"/>
              <w:ind w:left="0"/>
              <w:rPr>
                <w:b/>
                <w:i/>
              </w:rPr>
            </w:pPr>
            <w:r w:rsidRPr="00476D2F">
              <w:rPr>
                <w:i/>
              </w:rPr>
              <w:t xml:space="preserve">Error Reason: </w:t>
            </w:r>
            <w:proofErr w:type="spellStart"/>
            <w:r w:rsidRPr="00476D2F">
              <w:rPr>
                <w:color w:val="002060"/>
              </w:rPr>
              <w:t>NCAvB</w:t>
            </w:r>
            <w:proofErr w:type="spellEnd"/>
          </w:p>
        </w:tc>
      </w:tr>
    </w:tbl>
    <w:p w14:paraId="71F63E01" w14:textId="5BBAC85B" w:rsidR="00590D6D" w:rsidRDefault="00590D6D" w:rsidP="008F703C">
      <w:pPr>
        <w:pStyle w:val="Caption"/>
      </w:pPr>
      <w:bookmarkStart w:id="1000" w:name="_Ref18066515"/>
      <w:bookmarkStart w:id="1001" w:name="_Toc185900973"/>
      <w:r w:rsidRPr="00476D2F">
        <w:t xml:space="preserve">Table </w:t>
      </w:r>
      <w:r w:rsidR="002C7E76">
        <w:fldChar w:fldCharType="begin"/>
      </w:r>
      <w:r w:rsidR="002C7E76">
        <w:instrText xml:space="preserve"> SEQ Table \* ARABIC </w:instrText>
      </w:r>
      <w:r w:rsidR="002C7E76">
        <w:fldChar w:fldCharType="separate"/>
      </w:r>
      <w:r w:rsidR="004501EF">
        <w:rPr>
          <w:noProof/>
        </w:rPr>
        <w:t>47</w:t>
      </w:r>
      <w:r w:rsidR="002C7E76">
        <w:fldChar w:fldCharType="end"/>
      </w:r>
      <w:bookmarkEnd w:id="1000"/>
      <w:r w:rsidRPr="00476D2F">
        <w:t xml:space="preserve">: Conversion of error messages in case of errors other than 90, 92 or 93 on a submitted “Downgraded” message submitted by NA “To </w:t>
      </w:r>
      <w:proofErr w:type="gramStart"/>
      <w:r w:rsidRPr="00476D2F">
        <w:t>Be”</w:t>
      </w:r>
      <w:bookmarkEnd w:id="1001"/>
      <w:proofErr w:type="gramEnd"/>
    </w:p>
    <w:p w14:paraId="69EE2DB3" w14:textId="77777777" w:rsidR="0089274D" w:rsidRPr="0089274D" w:rsidRDefault="0089274D" w:rsidP="0089274D"/>
    <w:p w14:paraId="0C848CCF" w14:textId="2BD73460" w:rsidR="00C75164" w:rsidRPr="00476D2F" w:rsidRDefault="00C75164" w:rsidP="00C75164">
      <w:pPr>
        <w:pStyle w:val="Heading6"/>
      </w:pPr>
      <w:r w:rsidRPr="00476D2F">
        <w:t xml:space="preserve">Error detected by TAXUD </w:t>
      </w:r>
      <w:r w:rsidR="00422011">
        <w:t>ieCA/TED</w:t>
      </w:r>
      <w:r w:rsidRPr="00476D2F">
        <w:t xml:space="preserve"> in EDIFACT message after </w:t>
      </w:r>
      <w:proofErr w:type="gramStart"/>
      <w:r w:rsidRPr="00476D2F">
        <w:t>downgrade</w:t>
      </w:r>
      <w:proofErr w:type="gramEnd"/>
    </w:p>
    <w:p w14:paraId="0EB59471" w14:textId="75F8D686" w:rsidR="00590D6D" w:rsidRPr="00476D2F" w:rsidRDefault="0060305D" w:rsidP="00C75164">
      <w:r w:rsidRPr="00476D2F">
        <w:fldChar w:fldCharType="begin"/>
      </w:r>
      <w:r w:rsidRPr="00476D2F">
        <w:instrText xml:space="preserve"> REF _Ref18066515 \h </w:instrText>
      </w:r>
      <w:r w:rsidRPr="00476D2F">
        <w:fldChar w:fldCharType="separate"/>
      </w:r>
      <w:r w:rsidR="004501EF" w:rsidRPr="00476D2F">
        <w:t xml:space="preserve">Table </w:t>
      </w:r>
      <w:r w:rsidR="004501EF">
        <w:rPr>
          <w:noProof/>
        </w:rPr>
        <w:t>47</w:t>
      </w:r>
      <w:r w:rsidRPr="00476D2F">
        <w:fldChar w:fldCharType="end"/>
      </w:r>
      <w:r w:rsidRPr="00476D2F">
        <w:t xml:space="preserve"> error messages might also be sent from the </w:t>
      </w:r>
      <w:r w:rsidRPr="00476D2F">
        <w:rPr>
          <w:u w:val="single"/>
        </w:rPr>
        <w:t xml:space="preserve">TAXUD </w:t>
      </w:r>
      <w:r w:rsidR="00422011">
        <w:rPr>
          <w:u w:val="single"/>
        </w:rPr>
        <w:t>ieCA/TED</w:t>
      </w:r>
      <w:r w:rsidRPr="00476D2F" w:rsidDel="00FA52A8">
        <w:t xml:space="preserve"> </w:t>
      </w:r>
      <w:r w:rsidRPr="00476D2F">
        <w:t xml:space="preserve">during output format FMS validation, Business Validation Errors (Rules &amp; Conditions and </w:t>
      </w:r>
      <w:r w:rsidR="00172271" w:rsidRPr="00476D2F">
        <w:t>C</w:t>
      </w:r>
      <w:r w:rsidRPr="00476D2F">
        <w:t xml:space="preserve">odelists for “Legacy”) or output TMS (EDIFACT) validation </w:t>
      </w:r>
      <w:r w:rsidR="00BE5952" w:rsidRPr="00476D2F">
        <w:t>prior to the submission of</w:t>
      </w:r>
      <w:r w:rsidRPr="00476D2F">
        <w:t xml:space="preserve"> converted “Downgraded” message to </w:t>
      </w:r>
      <w:r w:rsidR="00EE7AC9">
        <w:t xml:space="preserve">the </w:t>
      </w:r>
      <w:r w:rsidRPr="00476D2F">
        <w:t>NA “Legacy”.</w:t>
      </w:r>
      <w:r w:rsidR="00A064A5" w:rsidRPr="00476D2F">
        <w:t xml:space="preserve"> </w:t>
      </w:r>
    </w:p>
    <w:p w14:paraId="43BAD18A" w14:textId="5A021285" w:rsidR="000A62E4" w:rsidRDefault="000A62E4" w:rsidP="00C75164"/>
    <w:p w14:paraId="1C8D633E" w14:textId="77777777" w:rsidR="0089274D" w:rsidRPr="00476D2F" w:rsidRDefault="0089274D" w:rsidP="00C75164"/>
    <w:p w14:paraId="71379BCD" w14:textId="77777777" w:rsidR="007524B4" w:rsidRPr="00476D2F" w:rsidRDefault="007524B4" w:rsidP="007524B4">
      <w:pPr>
        <w:pStyle w:val="Heading5"/>
      </w:pPr>
      <w:r w:rsidRPr="00476D2F">
        <w:t>Error reporting with error codes 90, 92 or 93</w:t>
      </w:r>
    </w:p>
    <w:p w14:paraId="670C7210" w14:textId="00B9032F" w:rsidR="00590D6D" w:rsidRPr="00476D2F" w:rsidRDefault="00590D6D" w:rsidP="007524B4">
      <w:pPr>
        <w:spacing w:before="120"/>
      </w:pPr>
      <w:r w:rsidRPr="00476D2F">
        <w:t>For error codes 90</w:t>
      </w:r>
      <w:r w:rsidR="009D0F35" w:rsidRPr="00476D2F">
        <w:t xml:space="preserve"> or </w:t>
      </w:r>
      <w:r w:rsidRPr="00476D2F">
        <w:t>92, the error reporting (error code/type, error pointer/location to MRN for error code 90</w:t>
      </w:r>
      <w:r w:rsidR="0096005D" w:rsidRPr="00476D2F">
        <w:t xml:space="preserve"> </w:t>
      </w:r>
      <w:r w:rsidRPr="00476D2F">
        <w:t>or Message Type for error code 92) is expected to be re-used in case:</w:t>
      </w:r>
    </w:p>
    <w:p w14:paraId="6380C6CC" w14:textId="2775917C" w:rsidR="00590D6D" w:rsidRPr="00476D2F" w:rsidRDefault="00590D6D" w:rsidP="007524B4">
      <w:pPr>
        <w:pStyle w:val="ListParagraph"/>
        <w:numPr>
          <w:ilvl w:val="0"/>
          <w:numId w:val="66"/>
        </w:numPr>
        <w:spacing w:before="120" w:after="120"/>
      </w:pPr>
      <w:r w:rsidRPr="00476D2F">
        <w:t>Errors found by NA “To Be” on an “Upgraded” message (</w:t>
      </w:r>
      <w:r w:rsidR="0064347D" w:rsidRPr="00476D2F">
        <w:fldChar w:fldCharType="begin"/>
      </w:r>
      <w:r w:rsidR="0064347D" w:rsidRPr="00476D2F">
        <w:instrText xml:space="preserve"> REF _Ref18066608 \h </w:instrText>
      </w:r>
      <w:r w:rsidR="0064347D" w:rsidRPr="00476D2F">
        <w:fldChar w:fldCharType="separate"/>
      </w:r>
      <w:r w:rsidR="004501EF" w:rsidRPr="00476D2F">
        <w:t xml:space="preserve">Table </w:t>
      </w:r>
      <w:r w:rsidR="004501EF">
        <w:rPr>
          <w:noProof/>
        </w:rPr>
        <w:t>48</w:t>
      </w:r>
      <w:r w:rsidR="0064347D"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579"/>
        <w:gridCol w:w="1283"/>
        <w:gridCol w:w="2602"/>
      </w:tblGrid>
      <w:tr w:rsidR="00590D6D" w:rsidRPr="00110E6A" w14:paraId="31F55337" w14:textId="77777777" w:rsidTr="007524B4">
        <w:trPr>
          <w:jc w:val="center"/>
        </w:trPr>
        <w:tc>
          <w:tcPr>
            <w:tcW w:w="1297" w:type="dxa"/>
            <w:shd w:val="clear" w:color="auto" w:fill="F2F2F2" w:themeFill="background1" w:themeFillShade="F2"/>
          </w:tcPr>
          <w:p w14:paraId="5E576B08" w14:textId="77777777" w:rsidR="00590D6D" w:rsidRPr="00476D2F" w:rsidRDefault="00590D6D" w:rsidP="000E32E0">
            <w:pPr>
              <w:pStyle w:val="ListParagraph"/>
              <w:spacing w:before="60" w:after="60"/>
              <w:ind w:left="0"/>
              <w:jc w:val="center"/>
            </w:pPr>
            <w:r w:rsidRPr="00476D2F">
              <w:t>Validation Error</w:t>
            </w:r>
          </w:p>
        </w:tc>
        <w:tc>
          <w:tcPr>
            <w:tcW w:w="2579" w:type="dxa"/>
            <w:shd w:val="clear" w:color="auto" w:fill="F2F2F2" w:themeFill="background1" w:themeFillShade="F2"/>
          </w:tcPr>
          <w:p w14:paraId="5AB1F376"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77D5E2BC" w14:textId="77777777" w:rsidR="00590D6D" w:rsidRPr="00476D2F" w:rsidRDefault="00590D6D" w:rsidP="000E32E0">
            <w:pPr>
              <w:pStyle w:val="ListParagraph"/>
              <w:spacing w:before="60" w:after="60"/>
              <w:ind w:left="0"/>
              <w:jc w:val="center"/>
            </w:pPr>
            <w:r w:rsidRPr="00476D2F">
              <w:t>Convertor</w:t>
            </w:r>
          </w:p>
        </w:tc>
        <w:tc>
          <w:tcPr>
            <w:tcW w:w="2602" w:type="dxa"/>
            <w:shd w:val="clear" w:color="auto" w:fill="F2F2F2" w:themeFill="background1" w:themeFillShade="F2"/>
          </w:tcPr>
          <w:p w14:paraId="63684393"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0832302E" w14:textId="77777777" w:rsidTr="007524B4">
        <w:trPr>
          <w:trHeight w:val="1404"/>
          <w:jc w:val="center"/>
        </w:trPr>
        <w:tc>
          <w:tcPr>
            <w:tcW w:w="0" w:type="dxa"/>
          </w:tcPr>
          <w:p w14:paraId="2B8645A4" w14:textId="54BBCB5C" w:rsidR="00590D6D" w:rsidRPr="00476D2F" w:rsidRDefault="00590D6D" w:rsidP="000E32E0">
            <w:pPr>
              <w:pStyle w:val="ListParagraph"/>
              <w:spacing w:before="60" w:after="60"/>
              <w:ind w:left="0"/>
              <w:jc w:val="center"/>
              <w:rPr>
                <w:i/>
              </w:rPr>
            </w:pPr>
            <w:r w:rsidRPr="00476D2F">
              <w:rPr>
                <w:i/>
              </w:rPr>
              <w:t>Error Code 90</w:t>
            </w:r>
          </w:p>
        </w:tc>
        <w:tc>
          <w:tcPr>
            <w:tcW w:w="0" w:type="dxa"/>
          </w:tcPr>
          <w:p w14:paraId="592A6431" w14:textId="77777777" w:rsidR="00590D6D" w:rsidRPr="00D67F1C" w:rsidRDefault="00590D6D" w:rsidP="000E32E0">
            <w:pPr>
              <w:pStyle w:val="ListParagraph"/>
              <w:spacing w:before="60" w:after="60"/>
              <w:ind w:left="0"/>
              <w:jc w:val="center"/>
              <w:rPr>
                <w:b/>
                <w:i/>
                <w:lang w:val="es-ES"/>
              </w:rPr>
            </w:pPr>
            <w:r w:rsidRPr="00D67F1C">
              <w:rPr>
                <w:b/>
                <w:i/>
                <w:lang w:val="es-ES"/>
              </w:rPr>
              <w:t>CD906C.xml</w:t>
            </w:r>
          </w:p>
          <w:p w14:paraId="4A528DCF" w14:textId="09C31BEB" w:rsidR="00590D6D" w:rsidRPr="00D67F1C" w:rsidRDefault="00590D6D" w:rsidP="000E32E0">
            <w:pPr>
              <w:pStyle w:val="ListParagraph"/>
              <w:spacing w:before="60" w:after="60"/>
              <w:ind w:left="0"/>
              <w:jc w:val="left"/>
              <w:rPr>
                <w:lang w:val="es-ES"/>
              </w:rPr>
            </w:pPr>
            <w:r w:rsidRPr="00D67F1C">
              <w:rPr>
                <w:i/>
                <w:lang w:val="es-ES"/>
              </w:rPr>
              <w:t xml:space="preserve">Error </w:t>
            </w:r>
            <w:proofErr w:type="spellStart"/>
            <w:r w:rsidRPr="00D67F1C">
              <w:rPr>
                <w:i/>
                <w:lang w:val="es-ES"/>
              </w:rPr>
              <w:t>code</w:t>
            </w:r>
            <w:proofErr w:type="spellEnd"/>
            <w:r w:rsidRPr="00D67F1C">
              <w:rPr>
                <w:i/>
                <w:lang w:val="es-ES"/>
              </w:rPr>
              <w:t xml:space="preserve">: </w:t>
            </w:r>
            <w:r w:rsidRPr="00D67F1C">
              <w:rPr>
                <w:color w:val="002060"/>
                <w:lang w:val="es-ES"/>
              </w:rPr>
              <w:t>90</w:t>
            </w:r>
          </w:p>
          <w:p w14:paraId="5C170827" w14:textId="77777777" w:rsidR="00590D6D" w:rsidRPr="00D67F1C" w:rsidRDefault="00590D6D" w:rsidP="000E32E0">
            <w:pPr>
              <w:pStyle w:val="ListParagraph"/>
              <w:spacing w:before="60" w:after="60"/>
              <w:ind w:left="0"/>
              <w:jc w:val="left"/>
              <w:rPr>
                <w:color w:val="002060"/>
                <w:lang w:val="es-ES"/>
              </w:rPr>
            </w:pPr>
            <w:r w:rsidRPr="00D67F1C">
              <w:rPr>
                <w:i/>
                <w:lang w:val="es-ES"/>
              </w:rPr>
              <w:t xml:space="preserve">Error pointer: </w:t>
            </w:r>
            <w:r w:rsidRPr="00D67F1C">
              <w:rPr>
                <w:color w:val="002060"/>
                <w:lang w:val="es-ES"/>
              </w:rPr>
              <w:t>MRN</w:t>
            </w:r>
          </w:p>
          <w:p w14:paraId="7AA0A4B8" w14:textId="77777777" w:rsidR="00590D6D" w:rsidRPr="00476D2F" w:rsidRDefault="00590D6D" w:rsidP="000E32E0">
            <w:pPr>
              <w:pStyle w:val="ListParagraph"/>
              <w:spacing w:before="60" w:after="60"/>
              <w:ind w:left="0"/>
              <w:jc w:val="left"/>
            </w:pPr>
            <w:r w:rsidRPr="00476D2F">
              <w:rPr>
                <w:i/>
              </w:rPr>
              <w:t xml:space="preserve">Error reason: </w:t>
            </w:r>
            <w:proofErr w:type="spellStart"/>
            <w:r w:rsidRPr="00476D2F">
              <w:rPr>
                <w:color w:val="002060"/>
              </w:rPr>
              <w:t>NCAvC</w:t>
            </w:r>
            <w:proofErr w:type="spellEnd"/>
          </w:p>
        </w:tc>
        <w:tc>
          <w:tcPr>
            <w:tcW w:w="0" w:type="dxa"/>
            <w:vAlign w:val="center"/>
          </w:tcPr>
          <w:p w14:paraId="7FDC1DE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0" w:type="dxa"/>
          </w:tcPr>
          <w:p w14:paraId="3A7418E2" w14:textId="77777777" w:rsidR="00590D6D" w:rsidRPr="00476D2F" w:rsidRDefault="00590D6D" w:rsidP="000E32E0">
            <w:pPr>
              <w:pStyle w:val="ListParagraph"/>
              <w:spacing w:before="60" w:after="60"/>
              <w:ind w:left="0"/>
              <w:jc w:val="center"/>
              <w:rPr>
                <w:b/>
                <w:i/>
              </w:rPr>
            </w:pPr>
            <w:r w:rsidRPr="00476D2F">
              <w:rPr>
                <w:b/>
                <w:i/>
              </w:rPr>
              <w:t>CD906A.edifact</w:t>
            </w:r>
          </w:p>
          <w:p w14:paraId="12EB7A95" w14:textId="735C40E5"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p>
          <w:p w14:paraId="6ECA6FDB"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7321A92"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NCAvC</w:t>
            </w:r>
            <w:proofErr w:type="spellEnd"/>
          </w:p>
        </w:tc>
      </w:tr>
      <w:tr w:rsidR="00590D6D" w:rsidRPr="00110E6A" w14:paraId="7DE115F8" w14:textId="77777777" w:rsidTr="007524B4">
        <w:trPr>
          <w:trHeight w:val="1404"/>
          <w:jc w:val="center"/>
        </w:trPr>
        <w:tc>
          <w:tcPr>
            <w:tcW w:w="1297" w:type="dxa"/>
          </w:tcPr>
          <w:p w14:paraId="086EFFB9" w14:textId="77777777" w:rsidR="00590D6D" w:rsidRPr="00476D2F" w:rsidRDefault="00590D6D" w:rsidP="000E32E0">
            <w:pPr>
              <w:pStyle w:val="ListParagraph"/>
              <w:spacing w:before="60" w:after="60"/>
              <w:ind w:left="0"/>
              <w:jc w:val="center"/>
              <w:rPr>
                <w:i/>
              </w:rPr>
            </w:pPr>
            <w:r w:rsidRPr="00476D2F">
              <w:rPr>
                <w:i/>
              </w:rPr>
              <w:t>Error Code 92</w:t>
            </w:r>
          </w:p>
        </w:tc>
        <w:tc>
          <w:tcPr>
            <w:tcW w:w="2579" w:type="dxa"/>
          </w:tcPr>
          <w:p w14:paraId="255519BA" w14:textId="77777777" w:rsidR="00590D6D" w:rsidRPr="00476D2F" w:rsidRDefault="00590D6D" w:rsidP="000E32E0">
            <w:pPr>
              <w:pStyle w:val="ListParagraph"/>
              <w:spacing w:before="60" w:after="60"/>
              <w:ind w:left="0"/>
              <w:jc w:val="center"/>
              <w:rPr>
                <w:b/>
                <w:i/>
              </w:rPr>
            </w:pPr>
            <w:r w:rsidRPr="00476D2F">
              <w:rPr>
                <w:b/>
                <w:i/>
              </w:rPr>
              <w:t>CD906C.xml</w:t>
            </w:r>
          </w:p>
          <w:p w14:paraId="4CC8ACEA"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499E7DA0"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60463D30" w14:textId="77777777" w:rsidR="00590D6D" w:rsidRPr="00476D2F" w:rsidRDefault="00590D6D" w:rsidP="000E32E0">
            <w:pPr>
              <w:pStyle w:val="ListParagraph"/>
              <w:spacing w:before="60" w:after="60"/>
              <w:ind w:left="0"/>
              <w:rPr>
                <w:b/>
                <w:i/>
              </w:rPr>
            </w:pPr>
            <w:r w:rsidRPr="00476D2F">
              <w:rPr>
                <w:i/>
              </w:rPr>
              <w:t xml:space="preserve">Error reason: </w:t>
            </w:r>
            <w:proofErr w:type="spellStart"/>
            <w:r w:rsidRPr="00476D2F">
              <w:rPr>
                <w:color w:val="002060"/>
              </w:rPr>
              <w:t>NCAvC</w:t>
            </w:r>
            <w:proofErr w:type="spellEnd"/>
          </w:p>
        </w:tc>
        <w:tc>
          <w:tcPr>
            <w:tcW w:w="1283" w:type="dxa"/>
            <w:vAlign w:val="center"/>
          </w:tcPr>
          <w:p w14:paraId="01A6410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02" w:type="dxa"/>
          </w:tcPr>
          <w:p w14:paraId="6219037A" w14:textId="77777777" w:rsidR="00590D6D" w:rsidRPr="00476D2F" w:rsidRDefault="00590D6D" w:rsidP="000E32E0">
            <w:pPr>
              <w:pStyle w:val="ListParagraph"/>
              <w:spacing w:before="60" w:after="60"/>
              <w:ind w:left="0"/>
              <w:jc w:val="center"/>
              <w:rPr>
                <w:b/>
                <w:i/>
              </w:rPr>
            </w:pPr>
            <w:r w:rsidRPr="00476D2F">
              <w:rPr>
                <w:b/>
                <w:i/>
              </w:rPr>
              <w:t>CD906A.edifact</w:t>
            </w:r>
          </w:p>
          <w:p w14:paraId="74A75508"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27606EC"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4F45EAF" w14:textId="77777777" w:rsidR="00590D6D" w:rsidRPr="00476D2F" w:rsidRDefault="00590D6D" w:rsidP="000E32E0">
            <w:pPr>
              <w:pStyle w:val="ListParagraph"/>
              <w:spacing w:before="60" w:after="60"/>
              <w:ind w:left="0"/>
              <w:rPr>
                <w:b/>
                <w:i/>
              </w:rPr>
            </w:pPr>
            <w:r w:rsidRPr="00476D2F">
              <w:rPr>
                <w:i/>
              </w:rPr>
              <w:t xml:space="preserve">Error reason: </w:t>
            </w:r>
            <w:proofErr w:type="spellStart"/>
            <w:r w:rsidRPr="00476D2F">
              <w:rPr>
                <w:color w:val="002060"/>
              </w:rPr>
              <w:t>NCAvC</w:t>
            </w:r>
            <w:proofErr w:type="spellEnd"/>
          </w:p>
        </w:tc>
      </w:tr>
    </w:tbl>
    <w:p w14:paraId="3F14C65A" w14:textId="4F1CB6BE" w:rsidR="00590D6D" w:rsidRDefault="00590D6D" w:rsidP="008F703C">
      <w:pPr>
        <w:pStyle w:val="Caption"/>
      </w:pPr>
      <w:bookmarkStart w:id="1002" w:name="_Ref18066608"/>
      <w:bookmarkStart w:id="1003" w:name="_Toc185900974"/>
      <w:r w:rsidRPr="00476D2F">
        <w:t xml:space="preserve">Table </w:t>
      </w:r>
      <w:r w:rsidR="002C7E76">
        <w:fldChar w:fldCharType="begin"/>
      </w:r>
      <w:r w:rsidR="002C7E76">
        <w:instrText xml:space="preserve"> SEQ Table \* ARABIC </w:instrText>
      </w:r>
      <w:r w:rsidR="002C7E76">
        <w:fldChar w:fldCharType="separate"/>
      </w:r>
      <w:r w:rsidR="004501EF">
        <w:rPr>
          <w:noProof/>
        </w:rPr>
        <w:t>48</w:t>
      </w:r>
      <w:r w:rsidR="002C7E76">
        <w:fldChar w:fldCharType="end"/>
      </w:r>
      <w:bookmarkEnd w:id="1002"/>
      <w:r w:rsidRPr="00476D2F">
        <w:t>: Conversion of error messages in case of errors 90</w:t>
      </w:r>
      <w:r w:rsidR="00AB74C3" w:rsidRPr="00476D2F">
        <w:t xml:space="preserve"> or </w:t>
      </w:r>
      <w:r w:rsidRPr="00476D2F">
        <w:t>92 on an “Upgraded” message (received from NA “Legacy”)</w:t>
      </w:r>
      <w:bookmarkEnd w:id="1003"/>
    </w:p>
    <w:p w14:paraId="1BCA831E" w14:textId="777AAE7F" w:rsidR="0089274D" w:rsidRDefault="0089274D" w:rsidP="0089274D">
      <w:pPr>
        <w:spacing w:before="0"/>
      </w:pPr>
    </w:p>
    <w:p w14:paraId="3885264A" w14:textId="77777777" w:rsidR="00375A7F" w:rsidRPr="0089274D" w:rsidRDefault="00375A7F" w:rsidP="0089274D">
      <w:pPr>
        <w:spacing w:before="0"/>
      </w:pPr>
    </w:p>
    <w:p w14:paraId="1B0A3CE5" w14:textId="42F1801B" w:rsidR="00590D6D" w:rsidRPr="00476D2F" w:rsidRDefault="00590D6D" w:rsidP="007524B4">
      <w:pPr>
        <w:pStyle w:val="ListParagraph"/>
        <w:numPr>
          <w:ilvl w:val="0"/>
          <w:numId w:val="66"/>
        </w:numPr>
        <w:spacing w:before="120" w:after="120"/>
      </w:pPr>
      <w:r w:rsidRPr="00476D2F">
        <w:t>Errors received by NA “To Be” on a “Downgraded” message (</w:t>
      </w:r>
      <w:r w:rsidR="0064347D" w:rsidRPr="00476D2F">
        <w:fldChar w:fldCharType="begin"/>
      </w:r>
      <w:r w:rsidR="0064347D" w:rsidRPr="00476D2F">
        <w:instrText xml:space="preserve"> REF _Ref18066621 \h </w:instrText>
      </w:r>
      <w:r w:rsidR="0064347D" w:rsidRPr="00476D2F">
        <w:fldChar w:fldCharType="separate"/>
      </w:r>
      <w:r w:rsidR="004501EF" w:rsidRPr="00476D2F">
        <w:t xml:space="preserve">Table </w:t>
      </w:r>
      <w:r w:rsidR="004501EF">
        <w:rPr>
          <w:noProof/>
        </w:rPr>
        <w:t>49</w:t>
      </w:r>
      <w:r w:rsidR="0064347D" w:rsidRPr="00476D2F">
        <w:fldChar w:fldCharType="end"/>
      </w:r>
      <w:r w:rsidRPr="00476D2F">
        <w:t>):</w:t>
      </w:r>
    </w:p>
    <w:tbl>
      <w:tblPr>
        <w:tblW w:w="7997"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765"/>
        <w:gridCol w:w="1283"/>
        <w:gridCol w:w="2652"/>
      </w:tblGrid>
      <w:tr w:rsidR="00590D6D" w:rsidRPr="00110E6A" w14:paraId="63D7C56B" w14:textId="77777777" w:rsidTr="007524B4">
        <w:trPr>
          <w:jc w:val="center"/>
        </w:trPr>
        <w:tc>
          <w:tcPr>
            <w:tcW w:w="1297" w:type="dxa"/>
            <w:shd w:val="clear" w:color="auto" w:fill="F2F2F2" w:themeFill="background1" w:themeFillShade="F2"/>
          </w:tcPr>
          <w:p w14:paraId="72CEDAA1" w14:textId="77777777" w:rsidR="00590D6D" w:rsidRPr="00476D2F" w:rsidRDefault="00590D6D" w:rsidP="000E32E0">
            <w:pPr>
              <w:pStyle w:val="ListParagraph"/>
              <w:spacing w:before="60" w:after="60"/>
              <w:ind w:left="0"/>
              <w:jc w:val="center"/>
            </w:pPr>
            <w:r w:rsidRPr="00476D2F">
              <w:t>Validation Error</w:t>
            </w:r>
          </w:p>
        </w:tc>
        <w:tc>
          <w:tcPr>
            <w:tcW w:w="2765" w:type="dxa"/>
            <w:shd w:val="clear" w:color="auto" w:fill="F2F2F2" w:themeFill="background1" w:themeFillShade="F2"/>
          </w:tcPr>
          <w:p w14:paraId="04A65099"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7B6EA5AA" w14:textId="77777777" w:rsidR="00590D6D" w:rsidRPr="00476D2F" w:rsidRDefault="00590D6D" w:rsidP="000E32E0">
            <w:pPr>
              <w:pStyle w:val="ListParagraph"/>
              <w:spacing w:before="60" w:after="60"/>
              <w:ind w:left="0"/>
              <w:jc w:val="center"/>
            </w:pPr>
            <w:r w:rsidRPr="00476D2F">
              <w:t>Convertor</w:t>
            </w:r>
          </w:p>
        </w:tc>
        <w:tc>
          <w:tcPr>
            <w:tcW w:w="2652" w:type="dxa"/>
            <w:shd w:val="clear" w:color="auto" w:fill="F2F2F2" w:themeFill="background1" w:themeFillShade="F2"/>
          </w:tcPr>
          <w:p w14:paraId="5ED671C7"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869134C" w14:textId="77777777" w:rsidTr="007524B4">
        <w:trPr>
          <w:trHeight w:val="1404"/>
          <w:jc w:val="center"/>
        </w:trPr>
        <w:tc>
          <w:tcPr>
            <w:tcW w:w="1297" w:type="dxa"/>
          </w:tcPr>
          <w:p w14:paraId="67BD89D0" w14:textId="057668B7" w:rsidR="00590D6D" w:rsidRPr="00476D2F" w:rsidRDefault="00590D6D" w:rsidP="000E32E0">
            <w:pPr>
              <w:pStyle w:val="ListParagraph"/>
              <w:spacing w:before="60" w:after="60"/>
              <w:ind w:left="0"/>
              <w:jc w:val="center"/>
              <w:rPr>
                <w:i/>
              </w:rPr>
            </w:pPr>
            <w:r w:rsidRPr="00476D2F">
              <w:rPr>
                <w:i/>
              </w:rPr>
              <w:t>Error Code 90</w:t>
            </w:r>
            <w:r w:rsidR="0096005D" w:rsidRPr="00476D2F">
              <w:rPr>
                <w:i/>
              </w:rPr>
              <w:t xml:space="preserve"> </w:t>
            </w:r>
            <w:r w:rsidRPr="00476D2F">
              <w:rPr>
                <w:i/>
              </w:rPr>
              <w:t>or 93</w:t>
            </w:r>
          </w:p>
        </w:tc>
        <w:tc>
          <w:tcPr>
            <w:tcW w:w="2765" w:type="dxa"/>
          </w:tcPr>
          <w:p w14:paraId="6D5CD8A3" w14:textId="77777777" w:rsidR="00590D6D" w:rsidRPr="00476D2F" w:rsidRDefault="00590D6D" w:rsidP="000E32E0">
            <w:pPr>
              <w:pStyle w:val="ListParagraph"/>
              <w:spacing w:before="60" w:after="60"/>
              <w:ind w:left="0"/>
              <w:jc w:val="center"/>
              <w:rPr>
                <w:b/>
                <w:i/>
              </w:rPr>
            </w:pPr>
            <w:r w:rsidRPr="00476D2F">
              <w:rPr>
                <w:b/>
                <w:i/>
              </w:rPr>
              <w:t>CD906A.edifact</w:t>
            </w:r>
          </w:p>
          <w:p w14:paraId="1DEFCA85" w14:textId="407100E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r w:rsidR="0096005D" w:rsidRPr="00476D2F">
              <w:rPr>
                <w:color w:val="002060"/>
              </w:rPr>
              <w:t xml:space="preserve"> </w:t>
            </w:r>
            <w:r w:rsidRPr="00476D2F">
              <w:rPr>
                <w:color w:val="002060"/>
              </w:rPr>
              <w:t>or 93</w:t>
            </w:r>
          </w:p>
          <w:p w14:paraId="133919F9"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10A62E24" w14:textId="77777777" w:rsidR="00590D6D" w:rsidRPr="00476D2F" w:rsidRDefault="00590D6D" w:rsidP="000E32E0">
            <w:pPr>
              <w:pStyle w:val="ListParagraph"/>
              <w:spacing w:before="60" w:after="60"/>
              <w:ind w:left="0"/>
              <w:jc w:val="left"/>
            </w:pPr>
          </w:p>
        </w:tc>
        <w:tc>
          <w:tcPr>
            <w:tcW w:w="0" w:type="dxa"/>
            <w:vAlign w:val="center"/>
          </w:tcPr>
          <w:p w14:paraId="5244D5E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35CEA296" w14:textId="77777777" w:rsidR="00590D6D" w:rsidRPr="00D67F1C" w:rsidRDefault="00590D6D" w:rsidP="000E32E0">
            <w:pPr>
              <w:pStyle w:val="ListParagraph"/>
              <w:spacing w:before="60" w:after="60"/>
              <w:ind w:left="0"/>
              <w:jc w:val="center"/>
              <w:rPr>
                <w:b/>
                <w:i/>
                <w:lang w:val="es-ES"/>
              </w:rPr>
            </w:pPr>
            <w:r w:rsidRPr="00D67F1C">
              <w:rPr>
                <w:b/>
                <w:i/>
                <w:lang w:val="es-ES"/>
              </w:rPr>
              <w:t>CD906C.xml</w:t>
            </w:r>
          </w:p>
          <w:p w14:paraId="534019A6" w14:textId="0FB469CD" w:rsidR="00590D6D" w:rsidRPr="00D67F1C" w:rsidRDefault="00590D6D" w:rsidP="000E32E0">
            <w:pPr>
              <w:pStyle w:val="ListParagraph"/>
              <w:spacing w:before="60" w:after="60"/>
              <w:ind w:left="0"/>
              <w:jc w:val="left"/>
              <w:rPr>
                <w:lang w:val="es-ES"/>
              </w:rPr>
            </w:pPr>
            <w:r w:rsidRPr="00D67F1C">
              <w:rPr>
                <w:i/>
                <w:lang w:val="es-ES"/>
              </w:rPr>
              <w:t xml:space="preserve">Error </w:t>
            </w:r>
            <w:proofErr w:type="spellStart"/>
            <w:r w:rsidRPr="00D67F1C">
              <w:rPr>
                <w:i/>
                <w:lang w:val="es-ES"/>
              </w:rPr>
              <w:t>code</w:t>
            </w:r>
            <w:proofErr w:type="spellEnd"/>
            <w:r w:rsidRPr="00D67F1C">
              <w:rPr>
                <w:i/>
                <w:lang w:val="es-ES"/>
              </w:rPr>
              <w:t xml:space="preserve">: </w:t>
            </w:r>
            <w:r w:rsidRPr="00D67F1C">
              <w:rPr>
                <w:color w:val="002060"/>
                <w:lang w:val="es-ES"/>
              </w:rPr>
              <w:t>90</w:t>
            </w:r>
            <w:r w:rsidR="0096005D" w:rsidRPr="00D67F1C">
              <w:rPr>
                <w:color w:val="002060"/>
                <w:lang w:val="es-ES"/>
              </w:rPr>
              <w:t xml:space="preserve"> </w:t>
            </w:r>
            <w:proofErr w:type="spellStart"/>
            <w:r w:rsidRPr="00D67F1C">
              <w:rPr>
                <w:color w:val="002060"/>
                <w:lang w:val="es-ES"/>
              </w:rPr>
              <w:t>or</w:t>
            </w:r>
            <w:proofErr w:type="spellEnd"/>
            <w:r w:rsidRPr="00D67F1C">
              <w:rPr>
                <w:color w:val="002060"/>
                <w:lang w:val="es-ES"/>
              </w:rPr>
              <w:t xml:space="preserve"> 93</w:t>
            </w:r>
          </w:p>
          <w:p w14:paraId="5D24E83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BEE84C9"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NCAvB</w:t>
            </w:r>
            <w:proofErr w:type="spellEnd"/>
          </w:p>
        </w:tc>
      </w:tr>
      <w:tr w:rsidR="00590D6D" w:rsidRPr="00110E6A" w14:paraId="43F69100" w14:textId="77777777" w:rsidTr="007524B4">
        <w:trPr>
          <w:trHeight w:val="1404"/>
          <w:jc w:val="center"/>
        </w:trPr>
        <w:tc>
          <w:tcPr>
            <w:tcW w:w="1297" w:type="dxa"/>
          </w:tcPr>
          <w:p w14:paraId="32162340" w14:textId="77777777" w:rsidR="00590D6D" w:rsidRPr="00476D2F" w:rsidRDefault="00590D6D" w:rsidP="000E32E0">
            <w:pPr>
              <w:pStyle w:val="ListParagraph"/>
              <w:spacing w:before="60" w:after="60"/>
              <w:ind w:left="0"/>
              <w:jc w:val="center"/>
              <w:rPr>
                <w:i/>
              </w:rPr>
            </w:pPr>
            <w:r w:rsidRPr="00476D2F">
              <w:rPr>
                <w:i/>
              </w:rPr>
              <w:t>Error Code 92</w:t>
            </w:r>
          </w:p>
        </w:tc>
        <w:tc>
          <w:tcPr>
            <w:tcW w:w="2765" w:type="dxa"/>
          </w:tcPr>
          <w:p w14:paraId="16532385" w14:textId="77777777" w:rsidR="00590D6D" w:rsidRPr="00476D2F" w:rsidRDefault="00590D6D" w:rsidP="000E32E0">
            <w:pPr>
              <w:pStyle w:val="ListParagraph"/>
              <w:spacing w:before="60" w:after="60"/>
              <w:ind w:left="0"/>
              <w:jc w:val="center"/>
              <w:rPr>
                <w:b/>
                <w:i/>
              </w:rPr>
            </w:pPr>
            <w:r w:rsidRPr="00476D2F">
              <w:rPr>
                <w:b/>
                <w:i/>
              </w:rPr>
              <w:t>CD906A.edifact</w:t>
            </w:r>
          </w:p>
          <w:p w14:paraId="0E8673EB"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719C69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2E4DFAF" w14:textId="77777777" w:rsidR="00590D6D" w:rsidRPr="00476D2F" w:rsidRDefault="00590D6D" w:rsidP="000E32E0">
            <w:pPr>
              <w:pStyle w:val="ListParagraph"/>
              <w:spacing w:before="60" w:after="60"/>
              <w:ind w:left="0"/>
              <w:jc w:val="left"/>
              <w:rPr>
                <w:i/>
              </w:rPr>
            </w:pPr>
          </w:p>
        </w:tc>
        <w:tc>
          <w:tcPr>
            <w:tcW w:w="1283" w:type="dxa"/>
            <w:vAlign w:val="center"/>
          </w:tcPr>
          <w:p w14:paraId="7165F8F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700D0501" w14:textId="77777777" w:rsidR="00590D6D" w:rsidRPr="00476D2F" w:rsidRDefault="00590D6D" w:rsidP="000E32E0">
            <w:pPr>
              <w:pStyle w:val="ListParagraph"/>
              <w:spacing w:before="60" w:after="60"/>
              <w:ind w:left="0"/>
              <w:jc w:val="center"/>
              <w:rPr>
                <w:b/>
                <w:i/>
              </w:rPr>
            </w:pPr>
            <w:r w:rsidRPr="00476D2F">
              <w:rPr>
                <w:b/>
                <w:i/>
              </w:rPr>
              <w:t>CD906C.xml</w:t>
            </w:r>
          </w:p>
          <w:p w14:paraId="3E85D925"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2FE83BE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7B4FEAFB" w14:textId="77777777" w:rsidR="00590D6D" w:rsidRPr="00476D2F" w:rsidRDefault="00590D6D" w:rsidP="000E32E0">
            <w:pPr>
              <w:pStyle w:val="ListParagraph"/>
              <w:spacing w:before="60" w:after="60"/>
              <w:ind w:left="0"/>
              <w:jc w:val="left"/>
              <w:rPr>
                <w:b/>
                <w:i/>
              </w:rPr>
            </w:pPr>
            <w:r w:rsidRPr="00476D2F">
              <w:rPr>
                <w:i/>
              </w:rPr>
              <w:t xml:space="preserve">Error reason: </w:t>
            </w:r>
            <w:proofErr w:type="spellStart"/>
            <w:r w:rsidRPr="00476D2F">
              <w:rPr>
                <w:color w:val="002060"/>
              </w:rPr>
              <w:t>NCAvB</w:t>
            </w:r>
            <w:proofErr w:type="spellEnd"/>
          </w:p>
        </w:tc>
      </w:tr>
    </w:tbl>
    <w:p w14:paraId="6525838A" w14:textId="4A65D396" w:rsidR="00590D6D" w:rsidRPr="00476D2F" w:rsidRDefault="00590D6D" w:rsidP="008F703C">
      <w:pPr>
        <w:pStyle w:val="Caption"/>
      </w:pPr>
      <w:bookmarkStart w:id="1004" w:name="_Ref18066621"/>
      <w:bookmarkStart w:id="1005" w:name="_Toc185900975"/>
      <w:r w:rsidRPr="00476D2F">
        <w:t xml:space="preserve">Table </w:t>
      </w:r>
      <w:r w:rsidR="002C7E76">
        <w:fldChar w:fldCharType="begin"/>
      </w:r>
      <w:r w:rsidR="002C7E76">
        <w:instrText xml:space="preserve"> SEQ Table \* ARABIC </w:instrText>
      </w:r>
      <w:r w:rsidR="002C7E76">
        <w:fldChar w:fldCharType="separate"/>
      </w:r>
      <w:r w:rsidR="004501EF">
        <w:rPr>
          <w:noProof/>
        </w:rPr>
        <w:t>49</w:t>
      </w:r>
      <w:r w:rsidR="002C7E76">
        <w:fldChar w:fldCharType="end"/>
      </w:r>
      <w:bookmarkEnd w:id="1004"/>
      <w:r w:rsidRPr="00476D2F">
        <w:t xml:space="preserve">: Conversion of error messages in case of errors 90, 92 or 93 on a submitted “Downgraded” message submitted by NA “To </w:t>
      </w:r>
      <w:proofErr w:type="gramStart"/>
      <w:r w:rsidRPr="00476D2F">
        <w:t>Be”</w:t>
      </w:r>
      <w:bookmarkEnd w:id="1005"/>
      <w:proofErr w:type="gramEnd"/>
    </w:p>
    <w:p w14:paraId="6B343D77" w14:textId="13B09370" w:rsidR="00590D6D" w:rsidRDefault="00590D6D" w:rsidP="007524B4">
      <w:pPr>
        <w:spacing w:before="120"/>
        <w:rPr>
          <w:u w:val="single"/>
        </w:rPr>
      </w:pPr>
      <w:r w:rsidRPr="00476D2F">
        <w:t xml:space="preserve">The above “conversion” of Functional errors is performed by 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00422011">
        <w:rPr>
          <w:u w:val="single"/>
        </w:rPr>
        <w:t>ieCA/TED</w:t>
      </w:r>
      <w:r w:rsidR="0050301A" w:rsidRPr="00476D2F">
        <w:rPr>
          <w:u w:val="single"/>
        </w:rPr>
        <w:t>.</w:t>
      </w:r>
    </w:p>
    <w:p w14:paraId="051CB306" w14:textId="341093E3" w:rsidR="00375A7F" w:rsidRDefault="00375A7F" w:rsidP="007524B4">
      <w:pPr>
        <w:spacing w:before="120"/>
        <w:rPr>
          <w:u w:val="single"/>
        </w:rPr>
      </w:pPr>
    </w:p>
    <w:p w14:paraId="7B0645E6" w14:textId="074D8F7C" w:rsidR="00375A7F" w:rsidRDefault="000522B8">
      <w:pPr>
        <w:spacing w:before="0"/>
        <w:jc w:val="left"/>
        <w:rPr>
          <w:u w:val="single"/>
        </w:rPr>
      </w:pPr>
      <w:r>
        <w:rPr>
          <w:u w:val="single"/>
        </w:rPr>
        <w:br w:type="page"/>
      </w:r>
    </w:p>
    <w:p w14:paraId="31FE5D8E" w14:textId="77777777" w:rsidR="00080068" w:rsidRPr="00476D2F" w:rsidRDefault="00080068" w:rsidP="00080068">
      <w:pPr>
        <w:pStyle w:val="Heading4"/>
      </w:pPr>
      <w:r w:rsidRPr="00476D2F">
        <w:t xml:space="preserve">Conversion using </w:t>
      </w:r>
      <w:proofErr w:type="gramStart"/>
      <w:r w:rsidRPr="00476D2F">
        <w:t>NCO</w:t>
      </w:r>
      <w:proofErr w:type="gramEnd"/>
    </w:p>
    <w:p w14:paraId="4E26F37E" w14:textId="4DDBCC07" w:rsidR="00590D6D" w:rsidRPr="00476D2F" w:rsidRDefault="00590D6D" w:rsidP="00080068">
      <w:pPr>
        <w:spacing w:before="120"/>
      </w:pPr>
      <w:r w:rsidRPr="00476D2F">
        <w:t xml:space="preserve">The exception handling for </w:t>
      </w:r>
      <w:r w:rsidR="005A2C8B" w:rsidRPr="00476D2F">
        <w:t xml:space="preserve">NA “To Be” </w:t>
      </w:r>
      <w:r w:rsidRPr="00476D2F">
        <w:t xml:space="preserve">of </w:t>
      </w:r>
      <w:r w:rsidRPr="00476D2F">
        <w:rPr>
          <w:b/>
        </w:rPr>
        <w:t>type A</w:t>
      </w:r>
      <w:r w:rsidRPr="00476D2F">
        <w:t xml:space="preserve"> </w:t>
      </w:r>
      <w:r w:rsidRPr="00476D2F">
        <w:rPr>
          <w:u w:val="single"/>
        </w:rPr>
        <w:t xml:space="preserve">using </w:t>
      </w:r>
      <w:proofErr w:type="gramStart"/>
      <w:r w:rsidRPr="00476D2F">
        <w:rPr>
          <w:u w:val="single"/>
        </w:rPr>
        <w:t>a</w:t>
      </w:r>
      <w:proofErr w:type="gramEnd"/>
      <w:r w:rsidRPr="00476D2F">
        <w:rPr>
          <w:u w:val="single"/>
        </w:rPr>
        <w:t xml:space="preserve"> </w:t>
      </w:r>
      <w:r w:rsidR="00BE7283" w:rsidRPr="00476D2F">
        <w:rPr>
          <w:u w:val="single"/>
        </w:rPr>
        <w:t>NCO</w:t>
      </w:r>
      <w:r w:rsidRPr="00476D2F">
        <w:t xml:space="preserve"> must be in accordance with the principles for Common Domain exchanges defined in</w:t>
      </w:r>
      <w:r w:rsidRPr="00476D2F" w:rsidDel="007110A4">
        <w:t xml:space="preserve"> </w:t>
      </w:r>
      <w:r w:rsidR="009B6ADE" w:rsidRPr="00476D2F">
        <w:fldChar w:fldCharType="begin"/>
      </w:r>
      <w:r w:rsidR="009B6ADE" w:rsidRPr="00476D2F">
        <w:instrText xml:space="preserve"> REF _Ref17786579 \h </w:instrText>
      </w:r>
      <w:r w:rsidR="009B6ADE" w:rsidRPr="00476D2F">
        <w:fldChar w:fldCharType="separate"/>
      </w:r>
      <w:r w:rsidR="004501EF" w:rsidRPr="00476D2F">
        <w:t xml:space="preserve">Table </w:t>
      </w:r>
      <w:r w:rsidR="004501EF">
        <w:rPr>
          <w:noProof/>
        </w:rPr>
        <w:t>45</w:t>
      </w:r>
      <w:r w:rsidR="009B6ADE" w:rsidRPr="00476D2F">
        <w:fldChar w:fldCharType="end"/>
      </w:r>
      <w:r w:rsidRPr="00476D2F">
        <w:t xml:space="preserve">. </w:t>
      </w:r>
    </w:p>
    <w:p w14:paraId="47580CF4" w14:textId="23EC425C" w:rsidR="00590D6D" w:rsidRPr="00476D2F" w:rsidRDefault="00590D6D" w:rsidP="00117A38">
      <w:pPr>
        <w:pStyle w:val="ListParagraph"/>
        <w:numPr>
          <w:ilvl w:val="0"/>
          <w:numId w:val="66"/>
        </w:numPr>
        <w:spacing w:before="120"/>
      </w:pPr>
      <w:r w:rsidRPr="00476D2F">
        <w:t xml:space="preserve">If error found on </w:t>
      </w:r>
      <w:r w:rsidRPr="00476D2F">
        <w:rPr>
          <w:b/>
        </w:rPr>
        <w:t>originally submitted message (before conversion)</w:t>
      </w:r>
      <w:r w:rsidRPr="00476D2F">
        <w:t xml:space="preserve">, </w:t>
      </w:r>
      <w:r w:rsidR="00F90952">
        <w:t xml:space="preserve">the </w:t>
      </w:r>
      <w:r w:rsidR="0048798E" w:rsidRPr="00476D2F">
        <w:t xml:space="preserve">NA “To Be” </w:t>
      </w:r>
      <w:r w:rsidRPr="00476D2F">
        <w:rPr>
          <w:u w:val="single"/>
        </w:rPr>
        <w:t xml:space="preserve">using </w:t>
      </w:r>
      <w:proofErr w:type="gramStart"/>
      <w:r w:rsidRPr="00476D2F">
        <w:rPr>
          <w:u w:val="single"/>
        </w:rPr>
        <w:t>a</w:t>
      </w:r>
      <w:proofErr w:type="gramEnd"/>
      <w:r w:rsidRPr="00476D2F">
        <w:rPr>
          <w:u w:val="single"/>
        </w:rPr>
        <w:t xml:space="preserve"> </w:t>
      </w:r>
      <w:r w:rsidR="00BE7283" w:rsidRPr="00476D2F">
        <w:rPr>
          <w:u w:val="single"/>
        </w:rPr>
        <w:t>NCO</w:t>
      </w:r>
      <w:r w:rsidRPr="00476D2F">
        <w:t xml:space="preserve"> shall respond with Functional error (CD906A) message and EDIFACT CONTRL message (CD907A) having </w:t>
      </w:r>
      <w:r w:rsidRPr="00476D2F">
        <w:rPr>
          <w:b/>
        </w:rPr>
        <w:t>specific error reporting</w:t>
      </w:r>
      <w:r w:rsidRPr="00476D2F">
        <w:t xml:space="preserve"> (error code/type, error pointer/location and error location) as per “Legacy” principles. </w:t>
      </w:r>
    </w:p>
    <w:p w14:paraId="17F5C0DD" w14:textId="041E23AF" w:rsidR="00590D6D" w:rsidRPr="00476D2F" w:rsidRDefault="00590D6D" w:rsidP="00117A38">
      <w:pPr>
        <w:pStyle w:val="ListParagraph"/>
        <w:numPr>
          <w:ilvl w:val="0"/>
          <w:numId w:val="66"/>
        </w:numPr>
        <w:spacing w:before="120"/>
      </w:pPr>
      <w:r w:rsidRPr="00476D2F">
        <w:t xml:space="preserve">If error found on </w:t>
      </w:r>
      <w:r w:rsidRPr="00476D2F">
        <w:rPr>
          <w:b/>
        </w:rPr>
        <w:t>converted</w:t>
      </w:r>
      <w:r w:rsidR="00117A38" w:rsidRPr="00476D2F">
        <w:rPr>
          <w:b/>
        </w:rPr>
        <w:t xml:space="preserve"> </w:t>
      </w:r>
      <w:r w:rsidRPr="00476D2F">
        <w:rPr>
          <w:b/>
        </w:rPr>
        <w:t>message</w:t>
      </w:r>
      <w:r w:rsidRPr="00476D2F">
        <w:t xml:space="preserve">, </w:t>
      </w:r>
      <w:r w:rsidR="00D34241">
        <w:t xml:space="preserve">the </w:t>
      </w:r>
      <w:r w:rsidRPr="00476D2F">
        <w:t xml:space="preserve">NA “To Be” </w:t>
      </w:r>
      <w:r w:rsidRPr="00476D2F">
        <w:rPr>
          <w:u w:val="single"/>
        </w:rPr>
        <w:t xml:space="preserve">using </w:t>
      </w:r>
      <w:proofErr w:type="gramStart"/>
      <w:r w:rsidRPr="00476D2F">
        <w:rPr>
          <w:u w:val="single"/>
        </w:rPr>
        <w:t>a</w:t>
      </w:r>
      <w:proofErr w:type="gramEnd"/>
      <w:r w:rsidRPr="00476D2F">
        <w:rPr>
          <w:u w:val="single"/>
        </w:rPr>
        <w:t xml:space="preserve"> </w:t>
      </w:r>
      <w:r w:rsidR="00BE7283" w:rsidRPr="00476D2F">
        <w:rPr>
          <w:u w:val="single"/>
        </w:rPr>
        <w:t>NCO</w:t>
      </w:r>
      <w:r w:rsidRPr="00476D2F">
        <w:t xml:space="preserve"> shall:</w:t>
      </w:r>
    </w:p>
    <w:p w14:paraId="49F4980E" w14:textId="760051C2" w:rsidR="00590D6D" w:rsidRPr="00476D2F" w:rsidRDefault="00590D6D" w:rsidP="00117A38">
      <w:pPr>
        <w:pStyle w:val="ListParagraph"/>
        <w:numPr>
          <w:ilvl w:val="1"/>
          <w:numId w:val="66"/>
        </w:numPr>
        <w:spacing w:before="120" w:after="120"/>
        <w:ind w:left="1434" w:hanging="357"/>
      </w:pP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by NA “To Be”. The Functional error (CD906A) shall be in alignment with “Legacy” principles as described in Upgrade scenarios (</w:t>
      </w:r>
      <w:r w:rsidR="00F11857" w:rsidRPr="00476D2F">
        <w:fldChar w:fldCharType="begin"/>
      </w:r>
      <w:r w:rsidR="00F11857" w:rsidRPr="00476D2F">
        <w:instrText xml:space="preserve"> REF _Ref17970940 \r \h </w:instrText>
      </w:r>
      <w:r w:rsidR="00F11857" w:rsidRPr="00476D2F">
        <w:fldChar w:fldCharType="separate"/>
      </w:r>
      <w:r w:rsidR="004501EF">
        <w:t>V.4.4.2.2</w:t>
      </w:r>
      <w:r w:rsidR="00F11857" w:rsidRPr="00476D2F">
        <w:fldChar w:fldCharType="end"/>
      </w:r>
      <w:r w:rsidRPr="00476D2F">
        <w:t>) – Please see</w:t>
      </w:r>
      <w:r w:rsidR="00543DA3" w:rsidRPr="00476D2F">
        <w:t xml:space="preserve"> </w:t>
      </w:r>
      <w:r w:rsidR="00543DA3" w:rsidRPr="00476D2F">
        <w:fldChar w:fldCharType="begin"/>
      </w:r>
      <w:r w:rsidR="00543DA3" w:rsidRPr="00476D2F">
        <w:instrText xml:space="preserve"> REF _Ref17972531 \h </w:instrText>
      </w:r>
      <w:r w:rsidR="00543DA3" w:rsidRPr="00476D2F">
        <w:fldChar w:fldCharType="separate"/>
      </w:r>
      <w:r w:rsidR="004501EF" w:rsidRPr="00476D2F">
        <w:t xml:space="preserve">Table </w:t>
      </w:r>
      <w:r w:rsidR="004501EF">
        <w:rPr>
          <w:noProof/>
        </w:rPr>
        <w:t>46</w:t>
      </w:r>
      <w:r w:rsidR="00543DA3" w:rsidRPr="00476D2F">
        <w:fldChar w:fldCharType="end"/>
      </w:r>
      <w:r w:rsidR="002F3C69">
        <w:t>;</w:t>
      </w:r>
    </w:p>
    <w:p w14:paraId="477A2CA6" w14:textId="657D6B49" w:rsidR="00590D6D" w:rsidRPr="00476D2F" w:rsidRDefault="00590D6D" w:rsidP="00117A38">
      <w:pPr>
        <w:pStyle w:val="ListParagraph"/>
        <w:numPr>
          <w:ilvl w:val="1"/>
          <w:numId w:val="66"/>
        </w:numPr>
        <w:spacing w:before="120"/>
      </w:pPr>
      <w:r w:rsidRPr="00476D2F">
        <w:t>process Functional error (CD906A)/EDIFACT CONTRL message (CD907A) received from NA “Legacy” in case errors found on a submitted “Downgraded” message. The Functional error (CD906A)/EDIFACT CONTRL message (CD907A) shall be in alignment with “Legacy” NCTS-P4/ECS-P2 principles as described in Downgrade scenarios</w:t>
      </w:r>
      <w:r w:rsidR="00126BEF" w:rsidRPr="00476D2F">
        <w:t xml:space="preserve"> (</w:t>
      </w:r>
      <w:r w:rsidR="00126BEF" w:rsidRPr="00476D2F">
        <w:fldChar w:fldCharType="begin"/>
      </w:r>
      <w:r w:rsidR="00126BEF" w:rsidRPr="00476D2F">
        <w:instrText xml:space="preserve"> REF _Ref27415821 \r \h </w:instrText>
      </w:r>
      <w:r w:rsidR="00126BEF" w:rsidRPr="00476D2F">
        <w:fldChar w:fldCharType="separate"/>
      </w:r>
      <w:r w:rsidR="004501EF">
        <w:t>V.4.4.1.2</w:t>
      </w:r>
      <w:r w:rsidR="00126BEF" w:rsidRPr="00476D2F">
        <w:fldChar w:fldCharType="end"/>
      </w:r>
      <w:r w:rsidR="00126BEF" w:rsidRPr="00476D2F">
        <w:t>)</w:t>
      </w:r>
      <w:r w:rsidRPr="00476D2F">
        <w:t xml:space="preserve"> – Please see </w:t>
      </w:r>
      <w:r w:rsidR="004A7DEE" w:rsidRPr="00476D2F">
        <w:fldChar w:fldCharType="begin"/>
      </w:r>
      <w:r w:rsidR="004A7DEE" w:rsidRPr="00476D2F">
        <w:instrText xml:space="preserve"> REF _Ref18066515 \h </w:instrText>
      </w:r>
      <w:r w:rsidR="004A7DEE" w:rsidRPr="00476D2F">
        <w:fldChar w:fldCharType="separate"/>
      </w:r>
      <w:r w:rsidR="004501EF" w:rsidRPr="00476D2F">
        <w:t xml:space="preserve">Table </w:t>
      </w:r>
      <w:r w:rsidR="004501EF">
        <w:rPr>
          <w:noProof/>
        </w:rPr>
        <w:t>47</w:t>
      </w:r>
      <w:r w:rsidR="004A7DEE" w:rsidRPr="00476D2F">
        <w:fldChar w:fldCharType="end"/>
      </w:r>
      <w:r w:rsidR="002F3C69">
        <w:t>;</w:t>
      </w:r>
    </w:p>
    <w:p w14:paraId="350FB4CC" w14:textId="7C97F119" w:rsidR="00590D6D" w:rsidRPr="00476D2F" w:rsidRDefault="00590D6D" w:rsidP="00117A38">
      <w:pPr>
        <w:pStyle w:val="ListParagraph"/>
        <w:numPr>
          <w:ilvl w:val="1"/>
          <w:numId w:val="66"/>
        </w:numPr>
        <w:spacing w:before="120"/>
      </w:pPr>
      <w:r w:rsidRPr="00476D2F">
        <w:t>For error codes 90, 92 or 93, the error reporting (error code/type, error pointer/location to MRN for error code 90</w:t>
      </w:r>
      <w:r w:rsidR="0096005D" w:rsidRPr="00476D2F">
        <w:t xml:space="preserve"> </w:t>
      </w:r>
      <w:r w:rsidRPr="00476D2F">
        <w:t>and 93 or Message Type for error code 92) is expected to be re-used in case:</w:t>
      </w:r>
    </w:p>
    <w:p w14:paraId="3697BD71" w14:textId="31B0A2A0" w:rsidR="00590D6D" w:rsidRPr="00476D2F" w:rsidRDefault="00590D6D" w:rsidP="00117A38">
      <w:pPr>
        <w:pStyle w:val="ListParagraph"/>
        <w:numPr>
          <w:ilvl w:val="2"/>
          <w:numId w:val="66"/>
        </w:numPr>
        <w:spacing w:before="120" w:after="120"/>
      </w:pPr>
      <w:r w:rsidRPr="00476D2F">
        <w:t xml:space="preserve">Errors found by NA “To Be” on an “Upgraded” message. Please see </w:t>
      </w:r>
      <w:r w:rsidR="00D13AB7" w:rsidRPr="00476D2F">
        <w:fldChar w:fldCharType="begin"/>
      </w:r>
      <w:r w:rsidR="00D13AB7" w:rsidRPr="00476D2F">
        <w:instrText xml:space="preserve"> REF _Ref18066608 \h </w:instrText>
      </w:r>
      <w:r w:rsidR="00D13AB7" w:rsidRPr="00476D2F">
        <w:fldChar w:fldCharType="separate"/>
      </w:r>
      <w:r w:rsidR="004501EF" w:rsidRPr="00476D2F">
        <w:t xml:space="preserve">Table </w:t>
      </w:r>
      <w:r w:rsidR="004501EF">
        <w:rPr>
          <w:noProof/>
        </w:rPr>
        <w:t>48</w:t>
      </w:r>
      <w:r w:rsidR="00D13AB7" w:rsidRPr="00476D2F">
        <w:fldChar w:fldCharType="end"/>
      </w:r>
      <w:r w:rsidR="002F3C69">
        <w:t>;</w:t>
      </w:r>
    </w:p>
    <w:p w14:paraId="764B6EE4" w14:textId="1449A4D2" w:rsidR="00590D6D" w:rsidRPr="00476D2F" w:rsidRDefault="00590D6D" w:rsidP="00117A38">
      <w:pPr>
        <w:pStyle w:val="ListParagraph"/>
        <w:numPr>
          <w:ilvl w:val="2"/>
          <w:numId w:val="66"/>
        </w:numPr>
        <w:spacing w:before="120" w:after="120"/>
        <w:ind w:left="2154" w:hanging="357"/>
      </w:pPr>
      <w:r w:rsidRPr="00476D2F">
        <w:t xml:space="preserve">Errors received by NA “To Be” on a “Downgraded” message. Please see </w:t>
      </w:r>
      <w:r w:rsidR="00D13AB7" w:rsidRPr="00476D2F">
        <w:fldChar w:fldCharType="begin"/>
      </w:r>
      <w:r w:rsidR="00D13AB7" w:rsidRPr="00476D2F">
        <w:instrText xml:space="preserve"> REF _Ref18066621 \h </w:instrText>
      </w:r>
      <w:r w:rsidR="00D13AB7" w:rsidRPr="00476D2F">
        <w:fldChar w:fldCharType="separate"/>
      </w:r>
      <w:r w:rsidR="004501EF" w:rsidRPr="00476D2F">
        <w:t xml:space="preserve">Table </w:t>
      </w:r>
      <w:r w:rsidR="004501EF">
        <w:rPr>
          <w:noProof/>
        </w:rPr>
        <w:t>49</w:t>
      </w:r>
      <w:r w:rsidR="00D13AB7" w:rsidRPr="00476D2F">
        <w:fldChar w:fldCharType="end"/>
      </w:r>
      <w:r w:rsidR="002F3C69">
        <w:t>;</w:t>
      </w:r>
    </w:p>
    <w:p w14:paraId="46EA0EAC" w14:textId="4BF189E1" w:rsidR="00590D6D" w:rsidRPr="00476D2F" w:rsidRDefault="00590D6D" w:rsidP="00117A38">
      <w:pPr>
        <w:pStyle w:val="ListParagraph"/>
        <w:numPr>
          <w:ilvl w:val="2"/>
          <w:numId w:val="66"/>
        </w:numPr>
        <w:spacing w:before="120"/>
      </w:pPr>
      <w:r w:rsidRPr="00476D2F">
        <w:t>The above “conversion” of Functional errors is performed by NA “To Be”</w:t>
      </w:r>
      <w:r w:rsidR="00682178" w:rsidRPr="00476D2F">
        <w:t xml:space="preserve"> </w:t>
      </w:r>
      <w:r w:rsidRPr="00476D2F">
        <w:t xml:space="preserve">of </w:t>
      </w:r>
      <w:r w:rsidRPr="00476D2F">
        <w:rPr>
          <w:b/>
        </w:rPr>
        <w:t>type A</w:t>
      </w:r>
      <w:r w:rsidRPr="00476D2F">
        <w:t xml:space="preserve"> </w:t>
      </w:r>
      <w:r w:rsidRPr="00476D2F">
        <w:rPr>
          <w:u w:val="single"/>
        </w:rPr>
        <w:t xml:space="preserve">using </w:t>
      </w:r>
      <w:proofErr w:type="gramStart"/>
      <w:r w:rsidRPr="00476D2F">
        <w:rPr>
          <w:u w:val="single"/>
        </w:rPr>
        <w:t>a</w:t>
      </w:r>
      <w:proofErr w:type="gramEnd"/>
      <w:r w:rsidRPr="00476D2F">
        <w:rPr>
          <w:u w:val="single"/>
        </w:rPr>
        <w:t xml:space="preserve"> </w:t>
      </w:r>
      <w:r w:rsidR="00BE7283" w:rsidRPr="00476D2F">
        <w:rPr>
          <w:u w:val="single"/>
        </w:rPr>
        <w:t>NCO</w:t>
      </w:r>
      <w:r w:rsidRPr="00476D2F">
        <w:rPr>
          <w:u w:val="single"/>
        </w:rPr>
        <w:t>.</w:t>
      </w:r>
    </w:p>
    <w:p w14:paraId="1C41C16A" w14:textId="0523C77E" w:rsidR="00590D6D" w:rsidRDefault="00D13AB7" w:rsidP="00117A38">
      <w:pPr>
        <w:pStyle w:val="ListParagraph"/>
        <w:numPr>
          <w:ilvl w:val="0"/>
          <w:numId w:val="66"/>
        </w:numPr>
        <w:spacing w:before="120"/>
      </w:pPr>
      <w:r w:rsidRPr="00476D2F">
        <w:t>Interface between</w:t>
      </w:r>
      <w:r w:rsidR="00590D6D" w:rsidRPr="00476D2F">
        <w:t xml:space="preserve"> </w:t>
      </w:r>
      <w:r w:rsidRPr="00476D2F">
        <w:t>NA “To Be</w:t>
      </w:r>
      <w:proofErr w:type="gramStart"/>
      <w:r w:rsidRPr="00476D2F">
        <w:t>”</w:t>
      </w:r>
      <w:proofErr w:type="gramEnd"/>
      <w:r w:rsidRPr="00476D2F">
        <w:t xml:space="preserve"> </w:t>
      </w:r>
      <w:r w:rsidR="00590D6D" w:rsidRPr="00476D2F">
        <w:t xml:space="preserve">and </w:t>
      </w:r>
      <w:r w:rsidR="00BE7283" w:rsidRPr="00476D2F">
        <w:rPr>
          <w:u w:val="single"/>
        </w:rPr>
        <w:t>NCO</w:t>
      </w:r>
      <w:r w:rsidRPr="00476D2F">
        <w:rPr>
          <w:u w:val="single"/>
        </w:rPr>
        <w:t xml:space="preserve"> </w:t>
      </w:r>
      <w:r w:rsidRPr="00476D2F">
        <w:t xml:space="preserve">is </w:t>
      </w:r>
      <w:r w:rsidR="00F7126F" w:rsidRPr="00476D2F">
        <w:t>up to National Administration</w:t>
      </w:r>
      <w:r w:rsidR="00590D6D" w:rsidRPr="00476D2F">
        <w:t>.</w:t>
      </w:r>
    </w:p>
    <w:p w14:paraId="48A8D41C" w14:textId="18A63559" w:rsidR="00375A7F" w:rsidRDefault="00375A7F" w:rsidP="00375A7F">
      <w:pPr>
        <w:spacing w:before="120"/>
      </w:pPr>
    </w:p>
    <w:p w14:paraId="3B594F01" w14:textId="77777777" w:rsidR="00375A7F" w:rsidRPr="00476D2F" w:rsidRDefault="00375A7F" w:rsidP="00375A7F">
      <w:pPr>
        <w:spacing w:before="120"/>
      </w:pPr>
    </w:p>
    <w:p w14:paraId="2A9C5C74" w14:textId="77777777" w:rsidR="00645DF5" w:rsidRPr="00476D2F" w:rsidRDefault="00645DF5" w:rsidP="00645DF5">
      <w:pPr>
        <w:pStyle w:val="Heading4"/>
      </w:pPr>
      <w:r w:rsidRPr="00476D2F">
        <w:t>No need for conversion</w:t>
      </w:r>
    </w:p>
    <w:p w14:paraId="21A5CCB0" w14:textId="2F558132" w:rsidR="00590D6D" w:rsidRPr="00476D2F" w:rsidRDefault="00590D6D" w:rsidP="00645DF5">
      <w:pPr>
        <w:spacing w:before="120"/>
      </w:pPr>
      <w:r w:rsidRPr="00476D2F">
        <w:t xml:space="preserve">The exception handling for </w:t>
      </w:r>
      <w:r w:rsidR="00D56846" w:rsidRPr="00476D2F">
        <w:t xml:space="preserve">NA “To Be” </w:t>
      </w:r>
      <w:r w:rsidRPr="00476D2F">
        <w:t xml:space="preserve">of type B must be in accordance </w:t>
      </w:r>
      <w:r w:rsidR="00E56DFF">
        <w:t>with</w:t>
      </w:r>
      <w:r w:rsidRPr="00476D2F">
        <w:t xml:space="preserve"> principles for Common Domain exchanges defined in </w:t>
      </w:r>
      <w:r w:rsidR="00C205BA" w:rsidRPr="00476D2F">
        <w:fldChar w:fldCharType="begin"/>
      </w:r>
      <w:r w:rsidR="00C205BA" w:rsidRPr="00476D2F">
        <w:instrText xml:space="preserve"> REF _Ref27413918 \r \h </w:instrText>
      </w:r>
      <w:r w:rsidR="00C205BA" w:rsidRPr="00476D2F">
        <w:fldChar w:fldCharType="separate"/>
      </w:r>
      <w:r w:rsidR="004501EF">
        <w:t>V.4.2</w:t>
      </w:r>
      <w:r w:rsidR="00C205BA" w:rsidRPr="00476D2F">
        <w:fldChar w:fldCharType="end"/>
      </w:r>
      <w:r w:rsidRPr="00476D2F">
        <w:t xml:space="preserve">. If error found on submitted message (no conversion is considered), then </w:t>
      </w:r>
      <w:r w:rsidR="00D34241">
        <w:t xml:space="preserve">the </w:t>
      </w:r>
      <w:r w:rsidR="003D2D0C" w:rsidRPr="00476D2F">
        <w:t xml:space="preserve">NA “To Be” </w:t>
      </w:r>
      <w:r w:rsidRPr="00476D2F">
        <w:t xml:space="preserve">of type B shall respond with Functional error (CD906A) message and EDIFACT CONTRL message (CD907A) having error reporting (error code/type, error pointer/location and error location) as per “Legacy” principles. </w:t>
      </w:r>
    </w:p>
    <w:p w14:paraId="765E1B7C" w14:textId="77777777" w:rsidR="00645DF5" w:rsidRPr="00476D2F" w:rsidRDefault="00645DF5" w:rsidP="00645DF5">
      <w:pPr>
        <w:spacing w:before="0"/>
        <w:jc w:val="left"/>
      </w:pPr>
      <w:r w:rsidRPr="00476D2F">
        <w:br w:type="page"/>
      </w:r>
    </w:p>
    <w:p w14:paraId="6224BD24" w14:textId="77777777" w:rsidR="002522CA" w:rsidRPr="00476D2F" w:rsidRDefault="002522CA" w:rsidP="002522CA">
      <w:pPr>
        <w:pStyle w:val="Heading3"/>
      </w:pPr>
      <w:bookmarkStart w:id="1006" w:name="_Toc64156985"/>
      <w:bookmarkStart w:id="1007" w:name="_Ref17972532"/>
      <w:bookmarkStart w:id="1008" w:name="_Toc185900724"/>
      <w:r w:rsidRPr="00476D2F">
        <w:t xml:space="preserve">Scenarios where the “To-Be” receives/send an </w:t>
      </w:r>
      <w:proofErr w:type="gramStart"/>
      <w:r w:rsidRPr="00476D2F">
        <w:t>error</w:t>
      </w:r>
      <w:bookmarkEnd w:id="1006"/>
      <w:bookmarkEnd w:id="1008"/>
      <w:proofErr w:type="gramEnd"/>
    </w:p>
    <w:p w14:paraId="3678F45B" w14:textId="77777777" w:rsidR="002522CA" w:rsidRPr="00476D2F" w:rsidRDefault="002522CA" w:rsidP="002522CA">
      <w:pPr>
        <w:pStyle w:val="Heading4"/>
      </w:pPr>
      <w:r w:rsidRPr="00476D2F">
        <w:t>The “To-Be” NA receives an EDIFACT error from “Legacy” NA</w:t>
      </w:r>
    </w:p>
    <w:p w14:paraId="70AA32DB" w14:textId="0312E03F" w:rsidR="00590D6D" w:rsidRPr="00476D2F" w:rsidRDefault="002522CA" w:rsidP="002522CA">
      <w:pPr>
        <w:pStyle w:val="Heading5"/>
      </w:pPr>
      <w:bookmarkStart w:id="1009" w:name="_Ref66827405"/>
      <w:r w:rsidRPr="00476D2F">
        <w:t>Conversion</w:t>
      </w:r>
      <w:r w:rsidR="00590D6D" w:rsidRPr="00476D2F">
        <w:t xml:space="preserve"> using </w:t>
      </w:r>
      <w:r w:rsidR="00136AA7" w:rsidRPr="00476D2F">
        <w:t>TAXU</w:t>
      </w:r>
      <w:r w:rsidR="006C4209">
        <w:t>D ieCA/</w:t>
      </w:r>
      <w:proofErr w:type="gramStart"/>
      <w:r w:rsidR="006C4209">
        <w:t>TED</w:t>
      </w:r>
      <w:bookmarkEnd w:id="1007"/>
      <w:bookmarkEnd w:id="1009"/>
      <w:proofErr w:type="gramEnd"/>
    </w:p>
    <w:p w14:paraId="4C6E013B" w14:textId="7B7BDD00" w:rsidR="00590D6D" w:rsidRPr="00476D2F" w:rsidRDefault="00590D6D" w:rsidP="00590D6D">
      <w:pPr>
        <w:spacing w:before="0"/>
      </w:pPr>
      <w:r w:rsidRPr="00476D2F">
        <w:t xml:space="preserve">The scenario starts when a message must be submitted by </w:t>
      </w:r>
      <w:r w:rsidR="00545108">
        <w:t>an</w:t>
      </w:r>
      <w:r w:rsidR="003A7B95" w:rsidRPr="00476D2F">
        <w:t xml:space="preserve"> </w:t>
      </w:r>
      <w:r w:rsidRPr="00476D2F">
        <w:t>NA “To Be” to a</w:t>
      </w:r>
      <w:r w:rsidR="00545108">
        <w:t>n</w:t>
      </w:r>
      <w:r w:rsidRPr="00476D2F">
        <w:t xml:space="preserve"> NA “Legacy”. This means that the message shall be converted </w:t>
      </w:r>
      <w:r w:rsidR="00BE5952" w:rsidRPr="00476D2F">
        <w:t>(</w:t>
      </w:r>
      <w:r w:rsidRPr="00476D2F">
        <w:t>Downgraded</w:t>
      </w:r>
      <w:r w:rsidR="00650361" w:rsidRPr="00476D2F">
        <w:t>)</w:t>
      </w:r>
      <w:r w:rsidRPr="00476D2F">
        <w:t xml:space="preserve"> as per Technical Conversion Specifications using the </w:t>
      </w:r>
      <w:r w:rsidR="00136AA7" w:rsidRPr="00476D2F">
        <w:rPr>
          <w:u w:val="single"/>
        </w:rPr>
        <w:t xml:space="preserve">TAXUD </w:t>
      </w:r>
      <w:r w:rsidR="00422011">
        <w:rPr>
          <w:u w:val="single"/>
        </w:rPr>
        <w:t>ieCA/TED</w:t>
      </w:r>
      <w:r w:rsidRPr="00476D2F" w:rsidDel="00FA52A8">
        <w:t xml:space="preserve"> </w:t>
      </w:r>
      <w:r w:rsidR="00650361" w:rsidRPr="00476D2F">
        <w:t xml:space="preserve">prior to the submission </w:t>
      </w:r>
      <w:r w:rsidRPr="00476D2F">
        <w:t xml:space="preserve">to Common Domain according to the “Legacy” </w:t>
      </w:r>
      <w:r w:rsidR="003D2D0C" w:rsidRPr="00476D2F">
        <w:t>s</w:t>
      </w:r>
      <w:r w:rsidRPr="00476D2F">
        <w:t xml:space="preserve">pecifications (message structure and message formatting) </w:t>
      </w:r>
      <w:r w:rsidRPr="00476D2F">
        <w:rPr>
          <w:b/>
          <w:color w:val="002060"/>
        </w:rPr>
        <w:t xml:space="preserve">[Seq. 1-3]. </w:t>
      </w:r>
      <w:r w:rsidRPr="00476D2F">
        <w:t>In this scenario</w:t>
      </w:r>
      <w:r w:rsidR="00F84F9C" w:rsidRPr="00476D2F">
        <w:t>, it</w:t>
      </w:r>
      <w:r w:rsidRPr="00476D2F">
        <w:t xml:space="preserve"> is assumed</w:t>
      </w:r>
      <w:r w:rsidR="00117A38" w:rsidRPr="00476D2F">
        <w:t xml:space="preserve"> </w:t>
      </w:r>
      <w:r w:rsidRPr="00476D2F">
        <w:t xml:space="preserve">that downgrade conversion is performed successfully by </w:t>
      </w:r>
      <w:r w:rsidR="00136AA7" w:rsidRPr="00476D2F">
        <w:t xml:space="preserve">TAXUD </w:t>
      </w:r>
      <w:r w:rsidR="00422011">
        <w:t>ieCA/TED</w:t>
      </w:r>
      <w:r w:rsidRPr="00476D2F">
        <w:t>.</w:t>
      </w:r>
    </w:p>
    <w:p w14:paraId="33321012" w14:textId="08601CD9" w:rsidR="00590D6D" w:rsidRPr="00476D2F" w:rsidRDefault="00590D6D" w:rsidP="00590D6D">
      <w:pPr>
        <w:spacing w:before="0"/>
      </w:pPr>
    </w:p>
    <w:p w14:paraId="229F6200" w14:textId="0F26DA72" w:rsidR="00590D6D" w:rsidRPr="00476D2F" w:rsidRDefault="00590D6D" w:rsidP="00590D6D">
      <w:pPr>
        <w:spacing w:before="0"/>
      </w:pPr>
      <w:r w:rsidRPr="00476D2F">
        <w:t xml:space="preserve">Upon receiving the message, the NA “Legacy” might identify errors at the following levels and for which error handling is defined per case as illustrated in </w:t>
      </w:r>
      <w:r w:rsidR="003E594E" w:rsidRPr="00476D2F">
        <w:fldChar w:fldCharType="begin"/>
      </w:r>
      <w:r w:rsidR="003E594E" w:rsidRPr="00476D2F">
        <w:instrText xml:space="preserve"> REF _Ref18141300 \h </w:instrText>
      </w:r>
      <w:r w:rsidR="003E594E" w:rsidRPr="00476D2F">
        <w:fldChar w:fldCharType="separate"/>
      </w:r>
      <w:r w:rsidR="004501EF" w:rsidRPr="00CF03F0">
        <w:t xml:space="preserve">Figure </w:t>
      </w:r>
      <w:r w:rsidR="004501EF">
        <w:rPr>
          <w:noProof/>
        </w:rPr>
        <w:t>13</w:t>
      </w:r>
      <w:r w:rsidR="003E594E" w:rsidRPr="00476D2F">
        <w:fldChar w:fldCharType="end"/>
      </w:r>
      <w:r w:rsidRPr="00476D2F">
        <w:t>:</w:t>
      </w:r>
    </w:p>
    <w:p w14:paraId="577F5D36" w14:textId="03F45683" w:rsidR="00590D6D" w:rsidRPr="00476D2F" w:rsidRDefault="00590D6D" w:rsidP="00117A38">
      <w:pPr>
        <w:pStyle w:val="ListParagraph"/>
        <w:numPr>
          <w:ilvl w:val="0"/>
          <w:numId w:val="63"/>
        </w:numPr>
        <w:spacing w:before="120"/>
      </w:pPr>
      <w:r w:rsidRPr="00476D2F">
        <w:t>TMS (EDIFACT)</w:t>
      </w:r>
      <w:r w:rsidR="00D77132">
        <w:t>;</w:t>
      </w:r>
    </w:p>
    <w:p w14:paraId="4C27B7D5" w14:textId="0D588590" w:rsidR="00590D6D" w:rsidRPr="00476D2F" w:rsidRDefault="00590D6D" w:rsidP="00117A38">
      <w:pPr>
        <w:pStyle w:val="ListParagraph"/>
        <w:numPr>
          <w:ilvl w:val="0"/>
          <w:numId w:val="63"/>
        </w:numPr>
        <w:spacing w:before="120"/>
      </w:pPr>
      <w:r w:rsidRPr="00476D2F">
        <w:t xml:space="preserve">FMS (sequencing, </w:t>
      </w:r>
      <w:proofErr w:type="spellStart"/>
      <w:r w:rsidRPr="00476D2F">
        <w:t>optionalities</w:t>
      </w:r>
      <w:proofErr w:type="spellEnd"/>
      <w:r w:rsidRPr="00476D2F">
        <w:t>, repetitions, formatting)</w:t>
      </w:r>
      <w:r w:rsidR="00D77132">
        <w:t>;</w:t>
      </w:r>
    </w:p>
    <w:p w14:paraId="2AC450B4" w14:textId="2DC87C0B" w:rsidR="00590D6D" w:rsidRPr="00476D2F" w:rsidRDefault="00590D6D" w:rsidP="00117A38">
      <w:pPr>
        <w:pStyle w:val="ListParagraph"/>
        <w:numPr>
          <w:ilvl w:val="0"/>
          <w:numId w:val="63"/>
        </w:numPr>
        <w:spacing w:before="120"/>
      </w:pPr>
      <w:r w:rsidRPr="00476D2F">
        <w:t>Business Validation (R/C/T</w:t>
      </w:r>
      <w:r w:rsidR="003D2D0C" w:rsidRPr="00476D2F">
        <w:t>R</w:t>
      </w:r>
      <w:r w:rsidRPr="00476D2F">
        <w:t xml:space="preserve"> and Codelist validation)</w:t>
      </w:r>
      <w:r w:rsidR="00D77132">
        <w:t>.</w:t>
      </w:r>
    </w:p>
    <w:p w14:paraId="4858D990" w14:textId="1D5098A2" w:rsidR="00590D6D" w:rsidRPr="00476D2F" w:rsidRDefault="00590D6D" w:rsidP="00590D6D">
      <w:pPr>
        <w:spacing w:before="120"/>
      </w:pPr>
      <w:r w:rsidRPr="00476D2F">
        <w:t xml:space="preserve">In case TMS Validation Errors are reported by </w:t>
      </w:r>
      <w:r w:rsidR="003A7B95" w:rsidRPr="00476D2F">
        <w:t xml:space="preserve">the </w:t>
      </w:r>
      <w:r w:rsidRPr="00476D2F">
        <w:t xml:space="preserve">NA “Legacy” via EDIFACT CONTRL message (CD907A.edifact) </w:t>
      </w:r>
      <w:r w:rsidRPr="00476D2F">
        <w:rPr>
          <w:b/>
          <w:color w:val="002060"/>
        </w:rPr>
        <w:t>[Seq. 6]</w:t>
      </w:r>
      <w:r w:rsidRPr="00476D2F">
        <w:t xml:space="preserve">, then </w:t>
      </w:r>
      <w:r w:rsidR="001A6740">
        <w:t>:</w:t>
      </w:r>
    </w:p>
    <w:p w14:paraId="139F50CB" w14:textId="59DA551D" w:rsidR="00590D6D" w:rsidRPr="00476D2F" w:rsidRDefault="00590D6D" w:rsidP="00117A38">
      <w:pPr>
        <w:pStyle w:val="ListParagraph"/>
        <w:numPr>
          <w:ilvl w:val="0"/>
          <w:numId w:val="67"/>
        </w:numPr>
        <w:spacing w:before="120"/>
      </w:pPr>
      <w:r w:rsidRPr="00476D2F">
        <w:t xml:space="preserve">the NA “To Be” shall forward the received EDIFACT CONTRL message (CD907A) to </w:t>
      </w:r>
      <w:r w:rsidR="00136AA7" w:rsidRPr="00476D2F">
        <w:rPr>
          <w:u w:val="single"/>
        </w:rPr>
        <w:t xml:space="preserve">TAXUD </w:t>
      </w:r>
      <w:r w:rsidR="00422011">
        <w:rPr>
          <w:u w:val="single"/>
        </w:rPr>
        <w:t>ieCA/TED</w:t>
      </w:r>
      <w:r w:rsidRPr="00476D2F" w:rsidDel="00FA52A8">
        <w:t xml:space="preserve"> </w:t>
      </w:r>
      <w:r w:rsidRPr="00476D2F">
        <w:t xml:space="preserve">along with the originally submitted message (e.g. IE501C.xml) and the converted message, which was rejected by </w:t>
      </w:r>
      <w:r w:rsidR="003A7B95" w:rsidRPr="00476D2F">
        <w:t xml:space="preserve">the </w:t>
      </w:r>
      <w:r w:rsidRPr="00476D2F">
        <w:t xml:space="preserve">NA “Legacy” (e.g. IE501B.edifact) </w:t>
      </w:r>
      <w:r w:rsidRPr="00476D2F">
        <w:rPr>
          <w:b/>
          <w:color w:val="002060"/>
        </w:rPr>
        <w:t>[Seq. 7]</w:t>
      </w:r>
      <w:r w:rsidRPr="00476D2F">
        <w:t>;</w:t>
      </w:r>
    </w:p>
    <w:p w14:paraId="159C5999" w14:textId="09685955" w:rsidR="00590D6D" w:rsidRPr="00476D2F" w:rsidRDefault="000E5464" w:rsidP="00117A38">
      <w:pPr>
        <w:pStyle w:val="ListParagraph"/>
        <w:numPr>
          <w:ilvl w:val="0"/>
          <w:numId w:val="67"/>
        </w:numPr>
        <w:spacing w:before="120"/>
      </w:pPr>
      <w:r>
        <w:t>the m</w:t>
      </w:r>
      <w:r w:rsidR="00590D6D" w:rsidRPr="00476D2F">
        <w:t>essages from point 1 shall be used for incident analysis purposes – further investigation is needed in the context of exception handling;</w:t>
      </w:r>
    </w:p>
    <w:p w14:paraId="2A260844" w14:textId="28002D27" w:rsidR="00590D6D" w:rsidRPr="00476D2F" w:rsidRDefault="00590D6D" w:rsidP="00117A38">
      <w:pPr>
        <w:pStyle w:val="ListParagraph"/>
        <w:numPr>
          <w:ilvl w:val="0"/>
          <w:numId w:val="67"/>
        </w:numPr>
        <w:spacing w:before="120"/>
      </w:pPr>
      <w:r w:rsidRPr="00476D2F">
        <w:t xml:space="preserve">the </w:t>
      </w:r>
      <w:r w:rsidR="00136AA7" w:rsidRPr="00476D2F">
        <w:rPr>
          <w:u w:val="single"/>
        </w:rPr>
        <w:t xml:space="preserve">TAXUD </w:t>
      </w:r>
      <w:r w:rsidR="00422011">
        <w:rPr>
          <w:u w:val="single"/>
        </w:rPr>
        <w:t>ieCA/TED</w:t>
      </w:r>
      <w:r w:rsidRPr="00476D2F" w:rsidDel="00FA52A8">
        <w:t xml:space="preserve"> </w:t>
      </w:r>
      <w:r w:rsidRPr="00476D2F">
        <w:t xml:space="preserve">shall submit IE906C.xml using generic error reporting as follows </w:t>
      </w:r>
      <w:r w:rsidRPr="00476D2F">
        <w:rPr>
          <w:b/>
          <w:color w:val="002060"/>
        </w:rPr>
        <w:t>[Seq. 8]</w:t>
      </w:r>
      <w:r w:rsidRPr="00476D2F">
        <w:t>:</w:t>
      </w:r>
    </w:p>
    <w:p w14:paraId="1017EFB3" w14:textId="7CF23D42" w:rsidR="00590D6D" w:rsidRPr="00476D2F" w:rsidRDefault="00590D6D" w:rsidP="00117A38">
      <w:pPr>
        <w:pStyle w:val="ListParagraph"/>
        <w:numPr>
          <w:ilvl w:val="1"/>
          <w:numId w:val="68"/>
        </w:numPr>
        <w:spacing w:before="120"/>
      </w:pPr>
      <w:r w:rsidRPr="00476D2F">
        <w:t>Error code:51</w:t>
      </w:r>
      <w:r w:rsidR="00D11ED5">
        <w:t>;</w:t>
      </w:r>
    </w:p>
    <w:p w14:paraId="01535516" w14:textId="74251A10" w:rsidR="00590D6D" w:rsidRPr="00476D2F" w:rsidRDefault="00590D6D" w:rsidP="00117A38">
      <w:pPr>
        <w:pStyle w:val="ListParagraph"/>
        <w:numPr>
          <w:ilvl w:val="1"/>
          <w:numId w:val="68"/>
        </w:numPr>
        <w:spacing w:before="120"/>
      </w:pPr>
      <w:r w:rsidRPr="00476D2F">
        <w:t>Error pointer: &lt;root element&gt;</w:t>
      </w:r>
      <w:r w:rsidR="00D11ED5">
        <w:t>;</w:t>
      </w:r>
    </w:p>
    <w:p w14:paraId="74F3E32A" w14:textId="4E65D937" w:rsidR="00590D6D" w:rsidRPr="00476D2F" w:rsidRDefault="00590D6D" w:rsidP="00117A38">
      <w:pPr>
        <w:pStyle w:val="ListParagraph"/>
        <w:numPr>
          <w:ilvl w:val="1"/>
          <w:numId w:val="68"/>
        </w:numPr>
        <w:spacing w:before="120"/>
      </w:pPr>
      <w:r w:rsidRPr="00476D2F">
        <w:t>Error reason: “</w:t>
      </w:r>
      <w:proofErr w:type="spellStart"/>
      <w:r w:rsidRPr="00476D2F">
        <w:t>NCAvB</w:t>
      </w:r>
      <w:proofErr w:type="spellEnd"/>
      <w:r w:rsidRPr="00476D2F">
        <w:t>”</w:t>
      </w:r>
      <w:r w:rsidR="00D11ED5">
        <w:t>.</w:t>
      </w:r>
    </w:p>
    <w:p w14:paraId="4B5EA89C" w14:textId="088DCB7C" w:rsidR="00590D6D" w:rsidRPr="00476D2F" w:rsidRDefault="00590D6D" w:rsidP="00590D6D">
      <w:pPr>
        <w:spacing w:before="120"/>
      </w:pPr>
      <w:r w:rsidRPr="00476D2F">
        <w:t xml:space="preserve">In case FMS Validation Errors or Business Validation Errors are reported by </w:t>
      </w:r>
      <w:r w:rsidR="003A7B95" w:rsidRPr="00476D2F">
        <w:t xml:space="preserve">the </w:t>
      </w:r>
      <w:r w:rsidRPr="00476D2F">
        <w:t xml:space="preserve">NA “Legacy” via Functional error message (CD906A.edifact) </w:t>
      </w:r>
      <w:r w:rsidRPr="00476D2F">
        <w:rPr>
          <w:b/>
          <w:color w:val="002060"/>
        </w:rPr>
        <w:t>[Seq. 10] and [Seq. 14]</w:t>
      </w:r>
      <w:r w:rsidRPr="00476D2F">
        <w:t xml:space="preserve"> then</w:t>
      </w:r>
      <w:r w:rsidR="001A6740">
        <w:t>:</w:t>
      </w:r>
      <w:r w:rsidRPr="00476D2F">
        <w:t xml:space="preserve"> </w:t>
      </w:r>
    </w:p>
    <w:p w14:paraId="097752B3" w14:textId="29D0EF0F" w:rsidR="00590D6D" w:rsidRPr="00476D2F" w:rsidRDefault="00107F04" w:rsidP="00117A38">
      <w:pPr>
        <w:pStyle w:val="ListParagraph"/>
        <w:numPr>
          <w:ilvl w:val="0"/>
          <w:numId w:val="69"/>
        </w:numPr>
        <w:spacing w:before="120"/>
      </w:pPr>
      <w:r>
        <w:t>t</w:t>
      </w:r>
      <w:r w:rsidR="002A2782" w:rsidRPr="00476D2F">
        <w:t xml:space="preserve">he </w:t>
      </w:r>
      <w:r w:rsidR="00590D6D" w:rsidRPr="00476D2F">
        <w:t xml:space="preserve">NA “To Be” shall forward the received Functional error message (CD906A.edifact) to </w:t>
      </w:r>
      <w:r w:rsidR="00136AA7" w:rsidRPr="00476D2F">
        <w:rPr>
          <w:u w:val="single"/>
        </w:rPr>
        <w:t xml:space="preserve">TAXUD </w:t>
      </w:r>
      <w:r w:rsidR="00422011">
        <w:rPr>
          <w:u w:val="single"/>
        </w:rPr>
        <w:t>ieCA/TED</w:t>
      </w:r>
      <w:r w:rsidR="00590D6D" w:rsidRPr="00476D2F" w:rsidDel="00FA52A8">
        <w:t xml:space="preserve"> </w:t>
      </w:r>
      <w:r w:rsidR="00590D6D" w:rsidRPr="00476D2F">
        <w:t>along with the originally submitted message (e.g. IE501C.xml) and the converted message, which was rejected by</w:t>
      </w:r>
      <w:r w:rsidR="003A7B95" w:rsidRPr="00476D2F">
        <w:t xml:space="preserve"> the</w:t>
      </w:r>
      <w:r w:rsidR="00590D6D" w:rsidRPr="00476D2F">
        <w:t xml:space="preserve"> NA “Legacy” (e.g. IE501B.edifact) </w:t>
      </w:r>
      <w:r w:rsidR="00590D6D" w:rsidRPr="00476D2F">
        <w:rPr>
          <w:b/>
          <w:color w:val="002060"/>
        </w:rPr>
        <w:t>[Seq. 11] and [Seq. 15]</w:t>
      </w:r>
      <w:r w:rsidR="00590D6D" w:rsidRPr="00476D2F">
        <w:t>.</w:t>
      </w:r>
    </w:p>
    <w:p w14:paraId="0AB8D51E" w14:textId="0689BFDE" w:rsidR="00590D6D" w:rsidRPr="00476D2F" w:rsidRDefault="0061476A" w:rsidP="00117A38">
      <w:pPr>
        <w:pStyle w:val="ListParagraph"/>
        <w:numPr>
          <w:ilvl w:val="0"/>
          <w:numId w:val="69"/>
        </w:numPr>
        <w:spacing w:before="120"/>
      </w:pPr>
      <w:r>
        <w:t>the m</w:t>
      </w:r>
      <w:r w:rsidR="00590D6D" w:rsidRPr="00476D2F">
        <w:t>essages from point 1 shall be used for incident analysis purposes – further investigation is needed in the context of exception handling;</w:t>
      </w:r>
    </w:p>
    <w:p w14:paraId="6FD48BF4" w14:textId="4F6FEDA3" w:rsidR="00590D6D" w:rsidRPr="00476D2F" w:rsidRDefault="00107F04" w:rsidP="00117A38">
      <w:pPr>
        <w:pStyle w:val="ListParagraph"/>
        <w:numPr>
          <w:ilvl w:val="0"/>
          <w:numId w:val="69"/>
        </w:numPr>
        <w:spacing w:before="120"/>
      </w:pPr>
      <w:r>
        <w:t>t</w:t>
      </w:r>
      <w:r w:rsidR="002A2782" w:rsidRPr="00476D2F">
        <w:t xml:space="preserve">he </w:t>
      </w:r>
      <w:r w:rsidR="00136AA7" w:rsidRPr="00476D2F">
        <w:rPr>
          <w:u w:val="single"/>
        </w:rPr>
        <w:t xml:space="preserve">TAXUD </w:t>
      </w:r>
      <w:r w:rsidR="00422011">
        <w:rPr>
          <w:u w:val="single"/>
        </w:rPr>
        <w:t>ieCA/TED</w:t>
      </w:r>
      <w:r w:rsidR="00590D6D" w:rsidRPr="00476D2F" w:rsidDel="00FA52A8">
        <w:t xml:space="preserve"> </w:t>
      </w:r>
      <w:r w:rsidR="00590D6D" w:rsidRPr="00476D2F">
        <w:t xml:space="preserve">shall submit IE906C.xml using generic error reporting as follows </w:t>
      </w:r>
      <w:r w:rsidR="00590D6D" w:rsidRPr="00476D2F">
        <w:rPr>
          <w:b/>
          <w:color w:val="002060"/>
        </w:rPr>
        <w:t>[Seq. 12] and [Seq. 16]</w:t>
      </w:r>
      <w:r w:rsidR="00590D6D" w:rsidRPr="00476D2F">
        <w:t>:</w:t>
      </w:r>
    </w:p>
    <w:p w14:paraId="480A085A" w14:textId="3E25A5B6" w:rsidR="00590D6D" w:rsidRPr="00476D2F" w:rsidRDefault="00590D6D" w:rsidP="00117A38">
      <w:pPr>
        <w:pStyle w:val="ListParagraph"/>
        <w:numPr>
          <w:ilvl w:val="1"/>
          <w:numId w:val="68"/>
        </w:numPr>
        <w:spacing w:before="120"/>
      </w:pPr>
      <w:r w:rsidRPr="00476D2F">
        <w:t>Error code: 52</w:t>
      </w:r>
      <w:r w:rsidR="006F0394">
        <w:t>;</w:t>
      </w:r>
    </w:p>
    <w:p w14:paraId="43EF3026" w14:textId="455312E8" w:rsidR="00590D6D" w:rsidRPr="00476D2F" w:rsidRDefault="00590D6D" w:rsidP="00117A38">
      <w:pPr>
        <w:pStyle w:val="ListParagraph"/>
        <w:numPr>
          <w:ilvl w:val="1"/>
          <w:numId w:val="68"/>
        </w:numPr>
        <w:spacing w:before="120"/>
      </w:pPr>
      <w:r w:rsidRPr="00476D2F">
        <w:t>Error pointer: &lt;root element&gt;</w:t>
      </w:r>
      <w:r w:rsidR="006F0394">
        <w:t>;</w:t>
      </w:r>
    </w:p>
    <w:p w14:paraId="4A16F846" w14:textId="61BB1DA8" w:rsidR="00590D6D" w:rsidRPr="00476D2F" w:rsidRDefault="00590D6D" w:rsidP="00117A38">
      <w:pPr>
        <w:pStyle w:val="ListParagraph"/>
        <w:numPr>
          <w:ilvl w:val="1"/>
          <w:numId w:val="68"/>
        </w:numPr>
        <w:spacing w:before="120"/>
      </w:pPr>
      <w:r w:rsidRPr="00476D2F">
        <w:t>Error reason: “</w:t>
      </w:r>
      <w:proofErr w:type="spellStart"/>
      <w:r w:rsidRPr="00476D2F">
        <w:t>NCAvB</w:t>
      </w:r>
      <w:proofErr w:type="spellEnd"/>
      <w:r w:rsidRPr="00476D2F">
        <w:t>”</w:t>
      </w:r>
      <w:r w:rsidR="006F0394">
        <w:t>.</w:t>
      </w:r>
    </w:p>
    <w:p w14:paraId="10635559" w14:textId="72813AF5" w:rsidR="00590D6D" w:rsidRPr="00476D2F" w:rsidRDefault="00992DDA" w:rsidP="00AA3C6E">
      <w:pPr>
        <w:spacing w:before="120"/>
        <w:jc w:val="center"/>
      </w:pPr>
      <w:r w:rsidRPr="00476D2F">
        <w:rPr>
          <w:noProof/>
          <w:lang w:val="en-IE" w:eastAsia="en-IE"/>
        </w:rPr>
        <w:drawing>
          <wp:inline distT="0" distB="0" distL="0" distR="0" wp14:anchorId="62BFB533" wp14:editId="6F974A74">
            <wp:extent cx="5760084" cy="7181848"/>
            <wp:effectExtent l="0" t="0" r="0" b="0"/>
            <wp:docPr id="1953218240" name="Graphic 195321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6">
                      <a:extLst>
                        <a:ext uri="{96DAC541-7B7A-43D3-8B79-37D633B846F1}">
                          <asvg:svgBlip xmlns:asvg="http://schemas.microsoft.com/office/drawing/2016/SVG/main" r:embed="rId97"/>
                        </a:ext>
                      </a:extLst>
                    </a:blip>
                    <a:stretch>
                      <a:fillRect/>
                    </a:stretch>
                  </pic:blipFill>
                  <pic:spPr>
                    <a:xfrm>
                      <a:off x="0" y="0"/>
                      <a:ext cx="5760084" cy="7181848"/>
                    </a:xfrm>
                    <a:prstGeom prst="rect">
                      <a:avLst/>
                    </a:prstGeom>
                  </pic:spPr>
                </pic:pic>
              </a:graphicData>
            </a:graphic>
          </wp:inline>
        </w:drawing>
      </w:r>
    </w:p>
    <w:p w14:paraId="11806374" w14:textId="5C9EB5DE" w:rsidR="00F63214" w:rsidRPr="00CF03F0" w:rsidRDefault="00590D6D" w:rsidP="008F703C">
      <w:pPr>
        <w:pStyle w:val="Caption"/>
      </w:pPr>
      <w:bookmarkStart w:id="1010" w:name="_Ref18141300"/>
      <w:bookmarkStart w:id="1011" w:name="_Toc185900890"/>
      <w:r w:rsidRPr="00CF03F0">
        <w:t xml:space="preserve">Figure </w:t>
      </w:r>
      <w:r w:rsidRPr="00CF03F0">
        <w:fldChar w:fldCharType="begin"/>
      </w:r>
      <w:r w:rsidRPr="00CF03F0">
        <w:instrText xml:space="preserve"> SEQ Figure \* ARABIC </w:instrText>
      </w:r>
      <w:r w:rsidRPr="00CF03F0">
        <w:fldChar w:fldCharType="separate"/>
      </w:r>
      <w:r w:rsidR="004501EF">
        <w:rPr>
          <w:noProof/>
        </w:rPr>
        <w:t>13</w:t>
      </w:r>
      <w:r w:rsidRPr="00CF03F0">
        <w:fldChar w:fldCharType="end"/>
      </w:r>
      <w:bookmarkEnd w:id="1010"/>
      <w:r w:rsidRPr="00CF03F0">
        <w:t>:</w:t>
      </w:r>
      <w:bookmarkStart w:id="1012" w:name="_Ref17970934"/>
      <w:r w:rsidR="00F63214" w:rsidRPr="00CF03F0">
        <w:t xml:space="preserve"> </w:t>
      </w:r>
      <w:r w:rsidR="00806754" w:rsidRPr="00CF03F0">
        <w:fldChar w:fldCharType="begin"/>
      </w:r>
      <w:r w:rsidR="00806754" w:rsidRPr="00CF03F0">
        <w:instrText xml:space="preserve"> REF _Ref66827405 \h  \* MERGEFORMAT </w:instrText>
      </w:r>
      <w:r w:rsidR="00806754" w:rsidRPr="00CF03F0">
        <w:fldChar w:fldCharType="separate"/>
      </w:r>
      <w:r w:rsidR="004501EF" w:rsidRPr="00476D2F">
        <w:t>Conversion using TAXU</w:t>
      </w:r>
      <w:r w:rsidR="004501EF">
        <w:t>D ieCA/TED</w:t>
      </w:r>
      <w:bookmarkEnd w:id="1011"/>
      <w:r w:rsidR="00806754" w:rsidRPr="00CF03F0">
        <w:fldChar w:fldCharType="end"/>
      </w:r>
    </w:p>
    <w:p w14:paraId="28339A02" w14:textId="42782F9C" w:rsidR="00DF20E7" w:rsidRPr="00476D2F" w:rsidRDefault="00DF20E7" w:rsidP="008F703C">
      <w:pPr>
        <w:pStyle w:val="Caption"/>
      </w:pPr>
      <w:r w:rsidRPr="00476D2F">
        <w:br w:type="page"/>
      </w:r>
    </w:p>
    <w:p w14:paraId="14D7B520" w14:textId="24FDA32D" w:rsidR="00B11870" w:rsidRPr="00476D2F" w:rsidRDefault="00C165C6" w:rsidP="00B11870">
      <w:pPr>
        <w:pStyle w:val="Heading5"/>
      </w:pPr>
      <w:bookmarkStart w:id="1013" w:name="_Ref27415821"/>
      <w:bookmarkStart w:id="1014" w:name="_Ref32228378"/>
      <w:bookmarkStart w:id="1015" w:name="_Ref27415789"/>
      <w:r w:rsidRPr="00476D2F">
        <w:t>Conversion using</w:t>
      </w:r>
      <w:r w:rsidR="00B11870" w:rsidRPr="00476D2F">
        <w:t xml:space="preserve"> </w:t>
      </w:r>
      <w:proofErr w:type="gramStart"/>
      <w:r w:rsidR="00B11870" w:rsidRPr="00476D2F">
        <w:t>NCO</w:t>
      </w:r>
      <w:bookmarkEnd w:id="1013"/>
      <w:bookmarkEnd w:id="1014"/>
      <w:proofErr w:type="gramEnd"/>
    </w:p>
    <w:p w14:paraId="324C4785" w14:textId="6314D184" w:rsidR="00B11870" w:rsidRPr="00476D2F" w:rsidRDefault="00B11870" w:rsidP="00B11870">
      <w:pPr>
        <w:spacing w:before="0"/>
      </w:pPr>
      <w:r w:rsidRPr="00476D2F">
        <w:t xml:space="preserve">The scenario starts when a message must be submitted by </w:t>
      </w:r>
      <w:r w:rsidR="000B69AE">
        <w:t>an</w:t>
      </w:r>
      <w:r w:rsidR="00F62BCD" w:rsidRPr="00476D2F">
        <w:t xml:space="preserve"> </w:t>
      </w:r>
      <w:r w:rsidRPr="00476D2F">
        <w:t>NA “To Be” to a</w:t>
      </w:r>
      <w:r w:rsidR="000B69AE">
        <w:t>n</w:t>
      </w:r>
      <w:r w:rsidRPr="00476D2F">
        <w:t xml:space="preserve"> NA “Legacy”. This means that the message shall be converted </w:t>
      </w:r>
      <w:r w:rsidR="00C13F7C" w:rsidRPr="00476D2F">
        <w:t>(</w:t>
      </w:r>
      <w:r w:rsidRPr="00476D2F">
        <w:t>Downgraded</w:t>
      </w:r>
      <w:r w:rsidR="00C13F7C" w:rsidRPr="00476D2F">
        <w:t>)</w:t>
      </w:r>
      <w:r w:rsidRPr="00476D2F">
        <w:t xml:space="preserve"> as per Technical Conversion Specifications using the </w:t>
      </w:r>
      <w:r w:rsidRPr="00476D2F">
        <w:rPr>
          <w:u w:val="single"/>
        </w:rPr>
        <w:t>NCO</w:t>
      </w:r>
      <w:r w:rsidRPr="00476D2F">
        <w:t xml:space="preserve"> prior </w:t>
      </w:r>
      <w:r w:rsidR="00AC6AEC" w:rsidRPr="00476D2F">
        <w:t xml:space="preserve">to the </w:t>
      </w:r>
      <w:r w:rsidRPr="00476D2F">
        <w:t>submission</w:t>
      </w:r>
      <w:r w:rsidR="00AC6AEC" w:rsidRPr="00476D2F">
        <w:t xml:space="preserve"> </w:t>
      </w:r>
      <w:r w:rsidR="00793DF2">
        <w:t>to the</w:t>
      </w:r>
      <w:r w:rsidR="00793DF2" w:rsidRPr="00476D2F">
        <w:t xml:space="preserve"> </w:t>
      </w:r>
      <w:r w:rsidRPr="00476D2F">
        <w:t xml:space="preserve">Common Domain according to the “Legacy” specifications (message structure and message formatting) </w:t>
      </w:r>
      <w:r w:rsidRPr="00476D2F">
        <w:rPr>
          <w:b/>
          <w:color w:val="002060"/>
        </w:rPr>
        <w:t xml:space="preserve">[Seq. 1]. </w:t>
      </w:r>
      <w:r w:rsidRPr="00476D2F">
        <w:t>In this scenario</w:t>
      </w:r>
      <w:r w:rsidR="00F84F9C" w:rsidRPr="00476D2F">
        <w:t>, it</w:t>
      </w:r>
      <w:r w:rsidRPr="00476D2F">
        <w:t xml:space="preserve"> is assumed that downgrade conversion is performed successfully. Please note that the conversion of messages (IE501C.xml to IE501B.edifact) is a national issue however must be performed as per Technical Conversion Specifications.</w:t>
      </w:r>
    </w:p>
    <w:p w14:paraId="33608A51" w14:textId="77777777" w:rsidR="00B11870" w:rsidRPr="00476D2F" w:rsidRDefault="00B11870" w:rsidP="00B11870">
      <w:pPr>
        <w:spacing w:before="0"/>
      </w:pPr>
    </w:p>
    <w:p w14:paraId="19A70677" w14:textId="7FB74174" w:rsidR="00B11870" w:rsidRPr="00476D2F" w:rsidRDefault="00B11870" w:rsidP="00B11870">
      <w:pPr>
        <w:spacing w:before="0"/>
      </w:pPr>
      <w:r w:rsidRPr="00476D2F">
        <w:t xml:space="preserve">Upon receiving the message, the NA “Legacy” might identify errors at the following levels and for which error handling is defined per case as illustrated in </w:t>
      </w:r>
      <w:r w:rsidRPr="00476D2F">
        <w:fldChar w:fldCharType="begin"/>
      </w:r>
      <w:r w:rsidRPr="00476D2F">
        <w:instrText xml:space="preserve"> REF _Ref18141708 \h </w:instrText>
      </w:r>
      <w:r w:rsidRPr="00476D2F">
        <w:fldChar w:fldCharType="separate"/>
      </w:r>
      <w:r w:rsidR="004501EF" w:rsidRPr="00476D2F">
        <w:t xml:space="preserve">Figure </w:t>
      </w:r>
      <w:r w:rsidR="004501EF">
        <w:rPr>
          <w:noProof/>
        </w:rPr>
        <w:t>14</w:t>
      </w:r>
      <w:r w:rsidRPr="00476D2F">
        <w:fldChar w:fldCharType="end"/>
      </w:r>
      <w:r w:rsidRPr="00476D2F">
        <w:t>:</w:t>
      </w:r>
    </w:p>
    <w:p w14:paraId="37AFD02F" w14:textId="3957DA8A" w:rsidR="00B11870" w:rsidRPr="00476D2F" w:rsidRDefault="00B11870" w:rsidP="00B11870">
      <w:pPr>
        <w:pStyle w:val="ListParagraph"/>
        <w:numPr>
          <w:ilvl w:val="0"/>
          <w:numId w:val="63"/>
        </w:numPr>
        <w:spacing w:before="120"/>
      </w:pPr>
      <w:r w:rsidRPr="00476D2F">
        <w:t>TMS (EDIFACT)</w:t>
      </w:r>
      <w:r w:rsidR="004413A3">
        <w:t>;</w:t>
      </w:r>
    </w:p>
    <w:p w14:paraId="6ED26374" w14:textId="18F107E1" w:rsidR="00B11870" w:rsidRPr="00476D2F" w:rsidRDefault="00B11870" w:rsidP="00B11870">
      <w:pPr>
        <w:pStyle w:val="ListParagraph"/>
        <w:numPr>
          <w:ilvl w:val="0"/>
          <w:numId w:val="63"/>
        </w:numPr>
        <w:spacing w:before="120"/>
      </w:pPr>
      <w:r w:rsidRPr="00476D2F">
        <w:t xml:space="preserve">FMS (sequencing, </w:t>
      </w:r>
      <w:proofErr w:type="spellStart"/>
      <w:r w:rsidRPr="00476D2F">
        <w:t>optionalities</w:t>
      </w:r>
      <w:proofErr w:type="spellEnd"/>
      <w:r w:rsidRPr="00476D2F">
        <w:t>, repetitions, formatting)</w:t>
      </w:r>
      <w:r w:rsidR="004413A3">
        <w:t>;</w:t>
      </w:r>
    </w:p>
    <w:p w14:paraId="183E44D1" w14:textId="4F94FE61" w:rsidR="00B11870" w:rsidRPr="00476D2F" w:rsidRDefault="00B11870" w:rsidP="00B11870">
      <w:pPr>
        <w:pStyle w:val="ListParagraph"/>
        <w:numPr>
          <w:ilvl w:val="0"/>
          <w:numId w:val="63"/>
        </w:numPr>
        <w:spacing w:before="120"/>
      </w:pPr>
      <w:r w:rsidRPr="00476D2F">
        <w:t>Business Validation (R/C/T and Codelist validation)</w:t>
      </w:r>
      <w:r w:rsidR="004413A3">
        <w:t>.</w:t>
      </w:r>
    </w:p>
    <w:p w14:paraId="27E2BA27" w14:textId="78459022" w:rsidR="00B11870" w:rsidRPr="00476D2F" w:rsidRDefault="00B11870" w:rsidP="00B11870">
      <w:pPr>
        <w:spacing w:before="120"/>
      </w:pPr>
      <w:r w:rsidRPr="00476D2F">
        <w:t xml:space="preserve">In case TMS Validation Errors are reported by </w:t>
      </w:r>
      <w:r w:rsidR="00F62BCD" w:rsidRPr="00476D2F">
        <w:t xml:space="preserve">the </w:t>
      </w:r>
      <w:r w:rsidRPr="00476D2F">
        <w:t xml:space="preserve">NA “Legacy” via EDIFACT CONTRL message (CD907A.edifact) </w:t>
      </w:r>
      <w:r w:rsidRPr="00476D2F">
        <w:rPr>
          <w:b/>
          <w:color w:val="002060"/>
        </w:rPr>
        <w:t>[Seq. 3]</w:t>
      </w:r>
      <w:r w:rsidRPr="00476D2F">
        <w:t>, then</w:t>
      </w:r>
      <w:r w:rsidR="00712414">
        <w:t>:</w:t>
      </w:r>
      <w:r w:rsidRPr="00476D2F">
        <w:t xml:space="preserve"> </w:t>
      </w:r>
    </w:p>
    <w:p w14:paraId="400C34CC" w14:textId="0791B01A" w:rsidR="00B11870" w:rsidRPr="00476D2F" w:rsidRDefault="00B11870" w:rsidP="00B11870">
      <w:pPr>
        <w:pStyle w:val="ListParagraph"/>
        <w:numPr>
          <w:ilvl w:val="0"/>
          <w:numId w:val="72"/>
        </w:numPr>
        <w:spacing w:before="120"/>
      </w:pPr>
      <w:r w:rsidRPr="00476D2F">
        <w:t xml:space="preserve">The processing of EDIFACT CONTRL message (CD907A) by the NA “To Be” and the communication or involvement of </w:t>
      </w:r>
      <w:r w:rsidRPr="00476D2F">
        <w:rPr>
          <w:u w:val="single"/>
        </w:rPr>
        <w:t>NCO</w:t>
      </w:r>
      <w:r w:rsidRPr="00476D2F">
        <w:t xml:space="preserve"> is a national issue (e.g. whether CD906C.xml will be created with error pointer </w:t>
      </w:r>
      <w:proofErr w:type="gramStart"/>
      <w:r w:rsidRPr="00476D2F">
        <w:t>similar to</w:t>
      </w:r>
      <w:proofErr w:type="gramEnd"/>
      <w:r w:rsidRPr="00476D2F">
        <w:t xml:space="preserve"> </w:t>
      </w:r>
      <w:r w:rsidR="00422011">
        <w:t>ieCA/TED</w:t>
      </w:r>
      <w:r w:rsidRPr="00476D2F">
        <w:t xml:space="preserve"> approach (</w:t>
      </w:r>
      <w:r w:rsidRPr="00476D2F">
        <w:fldChar w:fldCharType="begin"/>
      </w:r>
      <w:r w:rsidRPr="00476D2F">
        <w:instrText xml:space="preserve"> REF _Ref17972532 \r \h </w:instrText>
      </w:r>
      <w:r w:rsidRPr="00476D2F">
        <w:fldChar w:fldCharType="separate"/>
      </w:r>
      <w:r w:rsidR="004501EF">
        <w:t>V.4.4</w:t>
      </w:r>
      <w:r w:rsidRPr="00476D2F">
        <w:fldChar w:fldCharType="end"/>
      </w:r>
      <w:r w:rsidRPr="00476D2F">
        <w:t>)</w:t>
      </w:r>
      <w:r w:rsidR="00DF5D04" w:rsidRPr="00476D2F">
        <w:t>)</w:t>
      </w:r>
      <w:r w:rsidR="002A2782">
        <w:t>;</w:t>
      </w:r>
    </w:p>
    <w:p w14:paraId="2F524CA7" w14:textId="0EFAE3FD" w:rsidR="00B11870" w:rsidRPr="00476D2F" w:rsidRDefault="00B11870" w:rsidP="00B11870">
      <w:pPr>
        <w:pStyle w:val="ListParagraph"/>
        <w:numPr>
          <w:ilvl w:val="0"/>
          <w:numId w:val="72"/>
        </w:numPr>
        <w:spacing w:before="120"/>
      </w:pPr>
      <w:r w:rsidRPr="00476D2F">
        <w:t>Messages IE907A.edifact, IE501C.XML, IE501B.edifact and IE501B.XML must be available for incident analysis</w:t>
      </w:r>
      <w:r w:rsidR="007F23DE" w:rsidRPr="00476D2F">
        <w:t xml:space="preserve"> </w:t>
      </w:r>
      <w:r w:rsidRPr="00476D2F">
        <w:t>– further investigation is needed in the context of exception handling.</w:t>
      </w:r>
    </w:p>
    <w:p w14:paraId="035374A5" w14:textId="6E307E5C" w:rsidR="00B11870" w:rsidRPr="00476D2F" w:rsidRDefault="00B11870" w:rsidP="00B11870">
      <w:pPr>
        <w:spacing w:before="120"/>
      </w:pPr>
      <w:r w:rsidRPr="00476D2F">
        <w:t xml:space="preserve">In case FMS Validation Errors are reported by </w:t>
      </w:r>
      <w:r w:rsidR="00F62BCD" w:rsidRPr="00476D2F">
        <w:t xml:space="preserve">the </w:t>
      </w:r>
      <w:r w:rsidRPr="00476D2F">
        <w:t xml:space="preserve">NA “Legacy” via Functional error message (CD906A.edifact) </w:t>
      </w:r>
      <w:r w:rsidRPr="00476D2F">
        <w:rPr>
          <w:b/>
          <w:color w:val="002060"/>
        </w:rPr>
        <w:t>[Seq. 5]</w:t>
      </w:r>
      <w:r w:rsidRPr="00476D2F">
        <w:t>, then</w:t>
      </w:r>
      <w:r w:rsidR="00CB59D5">
        <w:t>:</w:t>
      </w:r>
      <w:r w:rsidRPr="00476D2F">
        <w:t xml:space="preserve"> </w:t>
      </w:r>
    </w:p>
    <w:p w14:paraId="33AE867B" w14:textId="34EFD05E" w:rsidR="00B11870" w:rsidRPr="00476D2F" w:rsidRDefault="00B11870" w:rsidP="00B11870">
      <w:pPr>
        <w:pStyle w:val="ListParagraph"/>
        <w:numPr>
          <w:ilvl w:val="0"/>
          <w:numId w:val="73"/>
        </w:numPr>
        <w:spacing w:before="120"/>
      </w:pPr>
      <w:r w:rsidRPr="00476D2F">
        <w:t xml:space="preserve">The processing of Functional error message (CD906A.edifact) by </w:t>
      </w:r>
      <w:r w:rsidR="00F62BCD" w:rsidRPr="00476D2F">
        <w:t xml:space="preserve">the </w:t>
      </w:r>
      <w:r w:rsidRPr="00476D2F">
        <w:t xml:space="preserve">NA “To Be” and the communication or involvement of </w:t>
      </w:r>
      <w:r w:rsidRPr="00476D2F">
        <w:rPr>
          <w:u w:val="single"/>
        </w:rPr>
        <w:t>NCO</w:t>
      </w:r>
      <w:r w:rsidRPr="00476D2F">
        <w:t xml:space="preserve"> is a national issue (e.g. whether CD906C.xml will be created with error pointer </w:t>
      </w:r>
      <w:proofErr w:type="gramStart"/>
      <w:r w:rsidRPr="00476D2F">
        <w:t>similar to</w:t>
      </w:r>
      <w:proofErr w:type="gramEnd"/>
      <w:r w:rsidRPr="00476D2F">
        <w:t xml:space="preserve"> </w:t>
      </w:r>
      <w:r w:rsidR="00422011">
        <w:t>ieCA/TED</w:t>
      </w:r>
      <w:r w:rsidRPr="00476D2F">
        <w:t xml:space="preserve"> approach (</w:t>
      </w:r>
      <w:r w:rsidRPr="00476D2F">
        <w:fldChar w:fldCharType="begin"/>
      </w:r>
      <w:r w:rsidRPr="00476D2F">
        <w:instrText xml:space="preserve"> REF _Ref17972532 \r \h </w:instrText>
      </w:r>
      <w:r w:rsidRPr="00476D2F">
        <w:fldChar w:fldCharType="separate"/>
      </w:r>
      <w:r w:rsidR="004501EF">
        <w:t>V.4.4</w:t>
      </w:r>
      <w:r w:rsidRPr="00476D2F">
        <w:fldChar w:fldCharType="end"/>
      </w:r>
      <w:r w:rsidRPr="00476D2F">
        <w:t>)</w:t>
      </w:r>
      <w:r w:rsidR="00DF5D04" w:rsidRPr="00476D2F">
        <w:t>)</w:t>
      </w:r>
      <w:r w:rsidR="002A2782">
        <w:t>;</w:t>
      </w:r>
    </w:p>
    <w:p w14:paraId="4969DA6D" w14:textId="4A091493" w:rsidR="00B11870" w:rsidRPr="00476D2F" w:rsidRDefault="00B11870" w:rsidP="00B11870">
      <w:pPr>
        <w:pStyle w:val="ListParagraph"/>
        <w:numPr>
          <w:ilvl w:val="0"/>
          <w:numId w:val="73"/>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7CED6BD9" w14:textId="009E12A4" w:rsidR="00B11870" w:rsidRPr="00476D2F" w:rsidRDefault="00B11870" w:rsidP="00B11870">
      <w:pPr>
        <w:spacing w:before="120"/>
      </w:pPr>
      <w:r w:rsidRPr="00476D2F">
        <w:t xml:space="preserve">In case Business Validation Errors are reported by </w:t>
      </w:r>
      <w:r w:rsidR="00F62BCD" w:rsidRPr="00476D2F">
        <w:t xml:space="preserve">the </w:t>
      </w:r>
      <w:r w:rsidRPr="00476D2F">
        <w:t xml:space="preserve">NA “Legacy” via Functional error message (CD906A.edifact) </w:t>
      </w:r>
      <w:r w:rsidRPr="00476D2F">
        <w:rPr>
          <w:b/>
          <w:color w:val="002060"/>
        </w:rPr>
        <w:t>[Seq. 7]</w:t>
      </w:r>
      <w:r w:rsidRPr="00476D2F">
        <w:t>, then</w:t>
      </w:r>
      <w:r w:rsidR="00CB59D5">
        <w:t>:</w:t>
      </w:r>
      <w:r w:rsidRPr="00476D2F">
        <w:t xml:space="preserve"> </w:t>
      </w:r>
    </w:p>
    <w:p w14:paraId="3B4F6562" w14:textId="3EB7B0F2" w:rsidR="00B11870" w:rsidRPr="00476D2F" w:rsidRDefault="00B11870" w:rsidP="00B11870">
      <w:pPr>
        <w:pStyle w:val="ListParagraph"/>
        <w:numPr>
          <w:ilvl w:val="0"/>
          <w:numId w:val="74"/>
        </w:numPr>
        <w:spacing w:before="120"/>
      </w:pPr>
      <w:r w:rsidRPr="00476D2F">
        <w:t>The processing of Functional error message (CD906A.edifact) by</w:t>
      </w:r>
      <w:r w:rsidR="00F62BCD" w:rsidRPr="00476D2F">
        <w:t xml:space="preserve"> the</w:t>
      </w:r>
      <w:r w:rsidRPr="00476D2F">
        <w:t xml:space="preserve"> NA “To Be” and the communication or involvement of </w:t>
      </w:r>
      <w:r w:rsidRPr="00476D2F">
        <w:rPr>
          <w:u w:val="single"/>
        </w:rPr>
        <w:t>NCO</w:t>
      </w:r>
      <w:r w:rsidRPr="00476D2F">
        <w:t xml:space="preserve"> is a national issue (e.g. whether CD906C.xml will be created with error pointer </w:t>
      </w:r>
      <w:proofErr w:type="gramStart"/>
      <w:r w:rsidRPr="00476D2F">
        <w:t>similar to</w:t>
      </w:r>
      <w:proofErr w:type="gramEnd"/>
      <w:r w:rsidRPr="00476D2F">
        <w:t xml:space="preserve"> </w:t>
      </w:r>
      <w:r w:rsidR="00422011">
        <w:t>ieCA/TED</w:t>
      </w:r>
      <w:r w:rsidRPr="00476D2F">
        <w:t xml:space="preserve"> approach (</w:t>
      </w:r>
      <w:r w:rsidRPr="00476D2F">
        <w:fldChar w:fldCharType="begin"/>
      </w:r>
      <w:r w:rsidRPr="00476D2F">
        <w:instrText xml:space="preserve"> REF _Ref17972532 \r \h </w:instrText>
      </w:r>
      <w:r w:rsidRPr="00476D2F">
        <w:fldChar w:fldCharType="separate"/>
      </w:r>
      <w:r w:rsidR="004501EF">
        <w:t>V.4.4</w:t>
      </w:r>
      <w:r w:rsidRPr="00476D2F">
        <w:fldChar w:fldCharType="end"/>
      </w:r>
      <w:r w:rsidRPr="00476D2F">
        <w:t>)</w:t>
      </w:r>
      <w:r w:rsidR="00DF5D04" w:rsidRPr="00476D2F">
        <w:t>)</w:t>
      </w:r>
      <w:r w:rsidR="002A2782">
        <w:t>;</w:t>
      </w:r>
    </w:p>
    <w:p w14:paraId="6FF13CB0" w14:textId="59671B50" w:rsidR="00B11870" w:rsidRPr="00476D2F" w:rsidRDefault="00B11870" w:rsidP="00B11870">
      <w:pPr>
        <w:pStyle w:val="ListParagraph"/>
        <w:numPr>
          <w:ilvl w:val="0"/>
          <w:numId w:val="74"/>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14B20ED9" w14:textId="77777777" w:rsidR="00B11870" w:rsidRPr="00476D2F" w:rsidRDefault="00B11870" w:rsidP="00B11870">
      <w:pPr>
        <w:spacing w:before="0"/>
      </w:pPr>
    </w:p>
    <w:p w14:paraId="0DF04552" w14:textId="77777777" w:rsidR="00B11870" w:rsidRPr="00476D2F" w:rsidRDefault="00B11870" w:rsidP="00B11870">
      <w:pPr>
        <w:jc w:val="center"/>
      </w:pPr>
      <w:r w:rsidRPr="00476D2F">
        <w:rPr>
          <w:noProof/>
          <w:lang w:val="en-IE" w:eastAsia="en-IE"/>
        </w:rPr>
        <w:drawing>
          <wp:inline distT="0" distB="0" distL="0" distR="0" wp14:anchorId="7841B905" wp14:editId="2DFCE13D">
            <wp:extent cx="6046879" cy="8334103"/>
            <wp:effectExtent l="0" t="0" r="0" b="0"/>
            <wp:docPr id="1272017447" name="Graphic 1272017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98">
                      <a:extLst>
                        <a:ext uri="{96DAC541-7B7A-43D3-8B79-37D633B846F1}">
                          <asvg:svgBlip xmlns:asvg="http://schemas.microsoft.com/office/drawing/2016/SVG/main" r:embed="rId99"/>
                        </a:ext>
                      </a:extLst>
                    </a:blip>
                    <a:stretch>
                      <a:fillRect/>
                    </a:stretch>
                  </pic:blipFill>
                  <pic:spPr>
                    <a:xfrm>
                      <a:off x="0" y="0"/>
                      <a:ext cx="6051745" cy="8340810"/>
                    </a:xfrm>
                    <a:prstGeom prst="rect">
                      <a:avLst/>
                    </a:prstGeom>
                  </pic:spPr>
                </pic:pic>
              </a:graphicData>
            </a:graphic>
          </wp:inline>
        </w:drawing>
      </w:r>
    </w:p>
    <w:p w14:paraId="55A00DE4" w14:textId="04322197" w:rsidR="00B11870" w:rsidRPr="00476D2F" w:rsidRDefault="00B11870" w:rsidP="008F703C">
      <w:pPr>
        <w:pStyle w:val="Caption"/>
      </w:pPr>
      <w:bookmarkStart w:id="1016" w:name="_Ref18141708"/>
      <w:bookmarkStart w:id="1017" w:name="_Toc185900891"/>
      <w:r w:rsidRPr="00476D2F">
        <w:t xml:space="preserve">Figure </w:t>
      </w:r>
      <w:r w:rsidRPr="00476D2F">
        <w:fldChar w:fldCharType="begin"/>
      </w:r>
      <w:r w:rsidRPr="00476D2F">
        <w:instrText xml:space="preserve"> SEQ Figure \* ARABIC </w:instrText>
      </w:r>
      <w:r w:rsidRPr="00476D2F">
        <w:fldChar w:fldCharType="separate"/>
      </w:r>
      <w:r w:rsidR="004501EF">
        <w:rPr>
          <w:noProof/>
        </w:rPr>
        <w:t>14</w:t>
      </w:r>
      <w:r w:rsidRPr="00476D2F">
        <w:fldChar w:fldCharType="end"/>
      </w:r>
      <w:bookmarkEnd w:id="1016"/>
      <w:r w:rsidRPr="00476D2F">
        <w:t>:</w:t>
      </w:r>
      <w:r w:rsidRPr="00476D2F" w:rsidDel="00A55C44">
        <w:t xml:space="preserve"> </w:t>
      </w:r>
      <w:r w:rsidRPr="00476D2F">
        <w:fldChar w:fldCharType="begin"/>
      </w:r>
      <w:r w:rsidRPr="00476D2F">
        <w:instrText xml:space="preserve"> REF _Ref32228378 \h </w:instrText>
      </w:r>
      <w:r w:rsidRPr="00476D2F">
        <w:fldChar w:fldCharType="separate"/>
      </w:r>
      <w:r w:rsidR="004501EF" w:rsidRPr="00476D2F">
        <w:t>Conversion using NCO</w:t>
      </w:r>
      <w:bookmarkEnd w:id="1017"/>
      <w:r w:rsidRPr="00476D2F">
        <w:fldChar w:fldCharType="end"/>
      </w:r>
    </w:p>
    <w:p w14:paraId="39401C5A" w14:textId="77777777" w:rsidR="001824F8" w:rsidRPr="00476D2F" w:rsidRDefault="001824F8" w:rsidP="001824F8">
      <w:pPr>
        <w:pStyle w:val="Heading4"/>
      </w:pPr>
      <w:r w:rsidRPr="00476D2F">
        <w:t>The “To-Be” NA must send an error to “Legacy” NA</w:t>
      </w:r>
    </w:p>
    <w:p w14:paraId="2A9AE47C" w14:textId="0AA405BA" w:rsidR="00590D6D" w:rsidRPr="00476D2F" w:rsidRDefault="001824F8" w:rsidP="001824F8">
      <w:pPr>
        <w:pStyle w:val="Heading5"/>
      </w:pPr>
      <w:bookmarkStart w:id="1018" w:name="_Ref66827352"/>
      <w:r w:rsidRPr="00476D2F">
        <w:t xml:space="preserve">Conversion </w:t>
      </w:r>
      <w:r w:rsidR="00590D6D" w:rsidRPr="00476D2F">
        <w:t xml:space="preserve">using </w:t>
      </w:r>
      <w:r w:rsidR="00136AA7" w:rsidRPr="00476D2F">
        <w:t>TAXU</w:t>
      </w:r>
      <w:r w:rsidR="001D20B4">
        <w:t>D ieCA/</w:t>
      </w:r>
      <w:proofErr w:type="gramStart"/>
      <w:r w:rsidR="001D20B4">
        <w:t>TED</w:t>
      </w:r>
      <w:bookmarkEnd w:id="1012"/>
      <w:bookmarkEnd w:id="1015"/>
      <w:bookmarkEnd w:id="1018"/>
      <w:proofErr w:type="gramEnd"/>
    </w:p>
    <w:p w14:paraId="133C3746" w14:textId="3FA4BE41" w:rsidR="00590D6D" w:rsidRPr="00476D2F" w:rsidRDefault="00590D6D" w:rsidP="00590D6D">
      <w:pPr>
        <w:spacing w:before="0"/>
      </w:pPr>
      <w:r w:rsidRPr="00476D2F">
        <w:t xml:space="preserve">The scenario starts when a message is submitted by </w:t>
      </w:r>
      <w:r w:rsidR="003A2E0D">
        <w:t>an</w:t>
      </w:r>
      <w:r w:rsidR="00B22F25" w:rsidRPr="00476D2F">
        <w:t xml:space="preserve"> </w:t>
      </w:r>
      <w:r w:rsidR="00845712" w:rsidRPr="00476D2F">
        <w:t>NA “Legacy”</w:t>
      </w:r>
      <w:r w:rsidRPr="00476D2F">
        <w:t xml:space="preserve"> to an </w:t>
      </w:r>
      <w:r w:rsidR="00845712" w:rsidRPr="00476D2F">
        <w:t>NA “To Be”</w:t>
      </w:r>
      <w:r w:rsidRPr="00476D2F">
        <w:t xml:space="preserve"> according to</w:t>
      </w:r>
      <w:r w:rsidR="00117A38" w:rsidRPr="00476D2F">
        <w:t xml:space="preserve"> </w:t>
      </w:r>
      <w:r w:rsidRPr="00476D2F">
        <w:t xml:space="preserve">the </w:t>
      </w:r>
      <w:r w:rsidR="00845712" w:rsidRPr="00476D2F">
        <w:t>“Legacy”</w:t>
      </w:r>
      <w:r w:rsidRPr="00476D2F">
        <w:t xml:space="preserve"> specifications (message structure and message formatting). This means that the message shall be converted (Upgraded) by</w:t>
      </w:r>
      <w:r w:rsidR="00B22F25" w:rsidRPr="00476D2F">
        <w:t xml:space="preserve"> the</w:t>
      </w:r>
      <w:r w:rsidRPr="00476D2F">
        <w:t xml:space="preserve"> </w:t>
      </w:r>
      <w:r w:rsidR="00845712" w:rsidRPr="00476D2F">
        <w:t xml:space="preserve">NA “To Be” </w:t>
      </w:r>
      <w:r w:rsidRPr="00476D2F">
        <w:t xml:space="preserve">as per Technical Conversion Specifications using the TAXUD </w:t>
      </w:r>
      <w:r w:rsidR="00422011">
        <w:t>ieCA/TED</w:t>
      </w:r>
      <w:r w:rsidRPr="00476D2F">
        <w:t xml:space="preserve"> convertor following reception from the Common Domain </w:t>
      </w:r>
      <w:r w:rsidRPr="00476D2F">
        <w:rPr>
          <w:b/>
          <w:color w:val="002060"/>
        </w:rPr>
        <w:t xml:space="preserve">[Seq. 1-3]. </w:t>
      </w:r>
      <w:r w:rsidRPr="00476D2F">
        <w:t>In this scenario</w:t>
      </w:r>
      <w:r w:rsidR="00F84F9C" w:rsidRPr="00476D2F">
        <w:t>, it</w:t>
      </w:r>
      <w:r w:rsidRPr="00476D2F">
        <w:t xml:space="preserve"> is assumed</w:t>
      </w:r>
      <w:r w:rsidR="00117A38" w:rsidRPr="00476D2F">
        <w:t xml:space="preserve"> </w:t>
      </w:r>
      <w:r w:rsidRPr="00476D2F">
        <w:t xml:space="preserve">that upgrade conversion is performed successfully by </w:t>
      </w:r>
      <w:r w:rsidR="00422011">
        <w:t>ieCA/TED</w:t>
      </w:r>
      <w:r w:rsidRPr="00476D2F">
        <w:t>.</w:t>
      </w:r>
    </w:p>
    <w:p w14:paraId="08214430" w14:textId="3B696426" w:rsidR="00590D6D" w:rsidRPr="00476D2F" w:rsidRDefault="00590D6D" w:rsidP="00590D6D">
      <w:pPr>
        <w:spacing w:before="0"/>
      </w:pPr>
    </w:p>
    <w:p w14:paraId="7F418B0C" w14:textId="3B450FCB" w:rsidR="00590D6D" w:rsidRPr="00476D2F" w:rsidRDefault="00590D6D" w:rsidP="00590D6D">
      <w:pPr>
        <w:spacing w:before="0"/>
      </w:pPr>
      <w:r w:rsidRPr="00476D2F">
        <w:t xml:space="preserve">Upon </w:t>
      </w:r>
      <w:r w:rsidR="00924722" w:rsidRPr="00476D2F">
        <w:t>receiving</w:t>
      </w:r>
      <w:r w:rsidR="00924722" w:rsidRPr="00476D2F" w:rsidDel="00924722">
        <w:t xml:space="preserve"> </w:t>
      </w:r>
      <w:r w:rsidRPr="00476D2F">
        <w:t xml:space="preserve">the converted message (e.g. IE501C), the </w:t>
      </w:r>
      <w:r w:rsidR="00845712" w:rsidRPr="00476D2F">
        <w:t>NA “To Be”</w:t>
      </w:r>
      <w:r w:rsidR="00117A38" w:rsidRPr="00476D2F">
        <w:t xml:space="preserve"> </w:t>
      </w:r>
      <w:r w:rsidRPr="00476D2F">
        <w:t xml:space="preserve">might identify errors at the following levels and for which error handling is defined per case as illustrated in </w:t>
      </w:r>
      <w:r w:rsidR="00BB36C7" w:rsidRPr="00476D2F">
        <w:fldChar w:fldCharType="begin"/>
      </w:r>
      <w:r w:rsidR="00BB36C7" w:rsidRPr="00476D2F">
        <w:instrText xml:space="preserve"> REF _Ref44328850 \h </w:instrText>
      </w:r>
      <w:r w:rsidR="00BB36C7" w:rsidRPr="00476D2F">
        <w:fldChar w:fldCharType="separate"/>
      </w:r>
      <w:r w:rsidR="004501EF" w:rsidRPr="00476D2F">
        <w:t xml:space="preserve">Figure </w:t>
      </w:r>
      <w:r w:rsidR="004501EF">
        <w:rPr>
          <w:noProof/>
        </w:rPr>
        <w:t>12</w:t>
      </w:r>
      <w:r w:rsidR="00BB36C7" w:rsidRPr="00476D2F">
        <w:fldChar w:fldCharType="end"/>
      </w:r>
      <w:r w:rsidRPr="00476D2F">
        <w:t>:</w:t>
      </w:r>
    </w:p>
    <w:p w14:paraId="1080529C" w14:textId="5ED45F74" w:rsidR="00590D6D" w:rsidRPr="00476D2F" w:rsidRDefault="00590D6D" w:rsidP="00117A38">
      <w:pPr>
        <w:pStyle w:val="ListParagraph"/>
        <w:numPr>
          <w:ilvl w:val="0"/>
          <w:numId w:val="63"/>
        </w:numPr>
        <w:spacing w:before="120"/>
      </w:pPr>
      <w:r w:rsidRPr="00476D2F">
        <w:t>XML Validation Errors (as per XSD)</w:t>
      </w:r>
      <w:r w:rsidR="004413A3">
        <w:t>;</w:t>
      </w:r>
    </w:p>
    <w:p w14:paraId="25EDD8E8" w14:textId="46D060E6" w:rsidR="00590D6D" w:rsidRPr="00476D2F" w:rsidRDefault="00590D6D" w:rsidP="00117A38">
      <w:pPr>
        <w:pStyle w:val="ListParagraph"/>
        <w:numPr>
          <w:ilvl w:val="0"/>
          <w:numId w:val="63"/>
        </w:numPr>
        <w:spacing w:before="120"/>
      </w:pPr>
      <w:r w:rsidRPr="00476D2F">
        <w:t>Business Validation (R/C/T and Codelist validation)</w:t>
      </w:r>
      <w:r w:rsidR="004413A3">
        <w:t>.</w:t>
      </w:r>
    </w:p>
    <w:p w14:paraId="30A6F288" w14:textId="2CCD73F1" w:rsidR="00590D6D" w:rsidRPr="00476D2F" w:rsidRDefault="00590D6D" w:rsidP="00590D6D">
      <w:pPr>
        <w:spacing w:before="120"/>
      </w:pPr>
      <w:r w:rsidRPr="00476D2F">
        <w:t>In case XML Validation Errors are reported by</w:t>
      </w:r>
      <w:r w:rsidR="00B22F25" w:rsidRPr="00476D2F">
        <w:t xml:space="preserve"> the</w:t>
      </w:r>
      <w:r w:rsidRPr="00476D2F">
        <w:t xml:space="preserve"> </w:t>
      </w:r>
      <w:r w:rsidR="00F24B6A" w:rsidRPr="00476D2F">
        <w:t>NA “To Be”</w:t>
      </w:r>
      <w:r w:rsidR="00117A38" w:rsidRPr="00476D2F">
        <w:t xml:space="preserve"> </w:t>
      </w:r>
      <w:r w:rsidRPr="00476D2F">
        <w:t xml:space="preserve">via XML CONTRL message (CD917C.xml) </w:t>
      </w:r>
      <w:r w:rsidRPr="00476D2F">
        <w:rPr>
          <w:b/>
          <w:color w:val="002060"/>
        </w:rPr>
        <w:t>[Seq. 6]</w:t>
      </w:r>
      <w:r w:rsidRPr="00476D2F">
        <w:t xml:space="preserve">, </w:t>
      </w:r>
      <w:proofErr w:type="gramStart"/>
      <w:r w:rsidRPr="00476D2F">
        <w:t>then</w:t>
      </w:r>
      <w:proofErr w:type="gramEnd"/>
      <w:r w:rsidRPr="00476D2F">
        <w:t xml:space="preserve"> </w:t>
      </w:r>
    </w:p>
    <w:p w14:paraId="0FB3125E" w14:textId="2E238E18" w:rsidR="00590D6D" w:rsidRPr="00476D2F" w:rsidRDefault="00590D6D" w:rsidP="00117A38">
      <w:pPr>
        <w:pStyle w:val="ListParagraph"/>
        <w:numPr>
          <w:ilvl w:val="0"/>
          <w:numId w:val="70"/>
        </w:numPr>
        <w:spacing w:before="120"/>
      </w:pPr>
      <w:r w:rsidRPr="00476D2F">
        <w:t xml:space="preserve">the </w:t>
      </w:r>
      <w:r w:rsidR="00F24B6A" w:rsidRPr="00476D2F">
        <w:t>NA “To Be”</w:t>
      </w:r>
      <w:r w:rsidRPr="00476D2F">
        <w:t xml:space="preserve"> shall forward the received XML CONTRL message (CD917C.xml) to </w:t>
      </w:r>
      <w:r w:rsidR="00136AA7" w:rsidRPr="00476D2F">
        <w:t xml:space="preserve">TAXUD </w:t>
      </w:r>
      <w:r w:rsidR="00422011">
        <w:t>ieCA/TED</w:t>
      </w:r>
      <w:r w:rsidRPr="00476D2F">
        <w:t xml:space="preserve"> along with the originally submitted message (e.g. IE501B.edifact) and the converted message, which was rejected by</w:t>
      </w:r>
      <w:r w:rsidR="00B22F25" w:rsidRPr="00476D2F">
        <w:t xml:space="preserve"> the</w:t>
      </w:r>
      <w:r w:rsidRPr="00476D2F">
        <w:t xml:space="preserve"> </w:t>
      </w:r>
      <w:r w:rsidR="00F24B6A" w:rsidRPr="00476D2F">
        <w:t>NA “To Be”</w:t>
      </w:r>
      <w:r w:rsidR="00117A38" w:rsidRPr="00476D2F">
        <w:t xml:space="preserve"> </w:t>
      </w:r>
      <w:r w:rsidRPr="00476D2F">
        <w:t xml:space="preserve">(e.g. IE501C.xml) </w:t>
      </w:r>
      <w:r w:rsidRPr="00476D2F">
        <w:rPr>
          <w:b/>
          <w:color w:val="002060"/>
        </w:rPr>
        <w:t>[Seq. 6]</w:t>
      </w:r>
      <w:r w:rsidRPr="00476D2F">
        <w:t>;</w:t>
      </w:r>
    </w:p>
    <w:p w14:paraId="63AD11E4" w14:textId="5FAD913C" w:rsidR="00590D6D" w:rsidRPr="00476D2F" w:rsidRDefault="00590D6D" w:rsidP="00117A38">
      <w:pPr>
        <w:pStyle w:val="ListParagraph"/>
        <w:numPr>
          <w:ilvl w:val="0"/>
          <w:numId w:val="70"/>
        </w:numPr>
        <w:spacing w:before="120"/>
      </w:pPr>
      <w:r w:rsidRPr="00476D2F">
        <w:t>Messages from point 1 shall be used for incident analysis purposes – further investigation is needed in the context of exception handling;</w:t>
      </w:r>
    </w:p>
    <w:p w14:paraId="01943ABD" w14:textId="250EF754" w:rsidR="00590D6D" w:rsidRPr="00476D2F" w:rsidRDefault="00590D6D" w:rsidP="00117A38">
      <w:pPr>
        <w:pStyle w:val="ListParagraph"/>
        <w:numPr>
          <w:ilvl w:val="0"/>
          <w:numId w:val="70"/>
        </w:numPr>
        <w:spacing w:before="120"/>
      </w:pPr>
      <w:r w:rsidRPr="00476D2F">
        <w:t xml:space="preserve">the </w:t>
      </w:r>
      <w:r w:rsidR="00136AA7" w:rsidRPr="00476D2F">
        <w:t xml:space="preserve">TAXUD </w:t>
      </w:r>
      <w:r w:rsidR="00422011">
        <w:t>ieCA/TED</w:t>
      </w:r>
      <w:r w:rsidRPr="00476D2F">
        <w:t xml:space="preserve"> shall submit IE906A.edifact to </w:t>
      </w:r>
      <w:r w:rsidR="00BC0F3D" w:rsidRPr="00476D2F">
        <w:t xml:space="preserve">the </w:t>
      </w:r>
      <w:r w:rsidR="00F24B6A" w:rsidRPr="00476D2F">
        <w:t>NA “To Be”</w:t>
      </w:r>
      <w:r w:rsidRPr="00476D2F">
        <w:t xml:space="preserve"> using generic error reporting as follows </w:t>
      </w:r>
      <w:r w:rsidRPr="00476D2F">
        <w:rPr>
          <w:b/>
          <w:color w:val="002060"/>
        </w:rPr>
        <w:t>[Seq. 7]</w:t>
      </w:r>
      <w:r w:rsidRPr="00476D2F">
        <w:t>:</w:t>
      </w:r>
    </w:p>
    <w:p w14:paraId="2E9E0F25" w14:textId="0AAD25A6" w:rsidR="00590D6D" w:rsidRPr="00476D2F" w:rsidRDefault="00590D6D" w:rsidP="00117A38">
      <w:pPr>
        <w:pStyle w:val="ListParagraph"/>
        <w:numPr>
          <w:ilvl w:val="1"/>
          <w:numId w:val="68"/>
        </w:numPr>
        <w:spacing w:before="120"/>
      </w:pPr>
      <w:r w:rsidRPr="00476D2F">
        <w:t>Error type:14</w:t>
      </w:r>
      <w:r w:rsidR="002207EF">
        <w:t>;</w:t>
      </w:r>
    </w:p>
    <w:p w14:paraId="00B7D7E9" w14:textId="2F89FDE3" w:rsidR="00590D6D" w:rsidRPr="00476D2F" w:rsidRDefault="00590D6D" w:rsidP="00117A38">
      <w:pPr>
        <w:pStyle w:val="ListParagraph"/>
        <w:numPr>
          <w:ilvl w:val="1"/>
          <w:numId w:val="68"/>
        </w:numPr>
        <w:spacing w:before="120"/>
      </w:pPr>
      <w:r w:rsidRPr="00476D2F">
        <w:t>Error pointer: &lt;root element&gt;</w:t>
      </w:r>
      <w:r w:rsidR="002207EF">
        <w:t>;</w:t>
      </w:r>
    </w:p>
    <w:p w14:paraId="27E2BFFA" w14:textId="3906C0DA" w:rsidR="00590D6D" w:rsidRPr="00476D2F" w:rsidRDefault="00590D6D" w:rsidP="00117A38">
      <w:pPr>
        <w:pStyle w:val="ListParagraph"/>
        <w:numPr>
          <w:ilvl w:val="1"/>
          <w:numId w:val="68"/>
        </w:numPr>
        <w:spacing w:before="120"/>
      </w:pPr>
      <w:r w:rsidRPr="00476D2F">
        <w:t>Error reason: “</w:t>
      </w:r>
      <w:proofErr w:type="spellStart"/>
      <w:r w:rsidRPr="00476D2F">
        <w:t>NCAvC</w:t>
      </w:r>
      <w:proofErr w:type="spellEnd"/>
      <w:r w:rsidRPr="00476D2F">
        <w:t>”</w:t>
      </w:r>
      <w:r w:rsidR="002207EF">
        <w:t>.</w:t>
      </w:r>
    </w:p>
    <w:p w14:paraId="40EBB01A" w14:textId="0FFA920A" w:rsidR="00590D6D" w:rsidRPr="00476D2F" w:rsidRDefault="00F24B6A" w:rsidP="00117A38">
      <w:pPr>
        <w:pStyle w:val="ListParagraph"/>
        <w:numPr>
          <w:ilvl w:val="0"/>
          <w:numId w:val="70"/>
        </w:numPr>
        <w:spacing w:before="120"/>
      </w:pPr>
      <w:r w:rsidRPr="00476D2F">
        <w:t>NA “To Be”</w:t>
      </w:r>
      <w:r w:rsidR="00590D6D" w:rsidRPr="00476D2F">
        <w:t xml:space="preserve"> shall subsequently submit the IE906A.edifact above to </w:t>
      </w:r>
      <w:r w:rsidR="00BC0F3D" w:rsidRPr="00476D2F">
        <w:t xml:space="preserve">the </w:t>
      </w:r>
      <w:r w:rsidRPr="00476D2F">
        <w:t>NA “Legacy”</w:t>
      </w:r>
      <w:r w:rsidR="004413A3">
        <w:t>.</w:t>
      </w:r>
    </w:p>
    <w:p w14:paraId="2CCFADB6" w14:textId="1AA103CF" w:rsidR="00590D6D" w:rsidRPr="00476D2F" w:rsidRDefault="00590D6D" w:rsidP="00590D6D">
      <w:pPr>
        <w:spacing w:before="120"/>
      </w:pPr>
      <w:r w:rsidRPr="00476D2F">
        <w:t>In case Business Validation Errors are reported by</w:t>
      </w:r>
      <w:r w:rsidR="00B22F25" w:rsidRPr="00476D2F">
        <w:t xml:space="preserve"> the</w:t>
      </w:r>
      <w:r w:rsidRPr="00476D2F">
        <w:t xml:space="preserve"> </w:t>
      </w:r>
      <w:r w:rsidR="00F24B6A" w:rsidRPr="00476D2F">
        <w:t>NA “To Be”</w:t>
      </w:r>
      <w:r w:rsidR="00117A38" w:rsidRPr="00476D2F">
        <w:t xml:space="preserve"> </w:t>
      </w:r>
      <w:r w:rsidRPr="00476D2F">
        <w:t xml:space="preserve">via Functional error message (CD906C.xml) </w:t>
      </w:r>
      <w:r w:rsidRPr="00476D2F">
        <w:rPr>
          <w:b/>
          <w:color w:val="002060"/>
        </w:rPr>
        <w:t>[Seq. 10]</w:t>
      </w:r>
      <w:r w:rsidRPr="00476D2F">
        <w:t>, then</w:t>
      </w:r>
      <w:r w:rsidR="00C91B2F">
        <w:t>:</w:t>
      </w:r>
      <w:r w:rsidRPr="00476D2F">
        <w:t xml:space="preserve"> </w:t>
      </w:r>
    </w:p>
    <w:p w14:paraId="3647F7E8" w14:textId="4A33055E" w:rsidR="00590D6D" w:rsidRPr="00476D2F" w:rsidRDefault="00590D6D" w:rsidP="00117A38">
      <w:pPr>
        <w:pStyle w:val="ListParagraph"/>
        <w:numPr>
          <w:ilvl w:val="0"/>
          <w:numId w:val="71"/>
        </w:numPr>
        <w:spacing w:before="120"/>
      </w:pPr>
      <w:r w:rsidRPr="00476D2F">
        <w:t xml:space="preserve">the </w:t>
      </w:r>
      <w:r w:rsidR="00F24B6A" w:rsidRPr="00476D2F">
        <w:t>NA “To Be”</w:t>
      </w:r>
      <w:r w:rsidRPr="00476D2F">
        <w:t xml:space="preserve"> shall forward the received Functional error message (CD906C.xml) to TAXUD </w:t>
      </w:r>
      <w:r w:rsidR="00422011">
        <w:t>ieCA/TED</w:t>
      </w:r>
      <w:r w:rsidRPr="00476D2F">
        <w:t xml:space="preserve"> convertor along with the originally submitted message (e.g. IE501B.edifact) and the converted message, which was rejected by</w:t>
      </w:r>
      <w:r w:rsidR="00B22F25" w:rsidRPr="00476D2F">
        <w:t xml:space="preserve"> the</w:t>
      </w:r>
      <w:r w:rsidRPr="00476D2F">
        <w:t xml:space="preserve"> </w:t>
      </w:r>
      <w:r w:rsidR="00F24B6A" w:rsidRPr="00476D2F">
        <w:t>NA “To Be”</w:t>
      </w:r>
      <w:r w:rsidR="00117A38" w:rsidRPr="00476D2F">
        <w:t xml:space="preserve"> </w:t>
      </w:r>
      <w:r w:rsidRPr="00476D2F">
        <w:t xml:space="preserve">(e.g. IE501C.xml) </w:t>
      </w:r>
      <w:r w:rsidRPr="00476D2F">
        <w:rPr>
          <w:b/>
          <w:color w:val="002060"/>
        </w:rPr>
        <w:t>[Seq. 6]</w:t>
      </w:r>
      <w:r w:rsidRPr="00476D2F">
        <w:t>;</w:t>
      </w:r>
    </w:p>
    <w:p w14:paraId="17151BC5" w14:textId="72FA692A" w:rsidR="00590D6D" w:rsidRPr="00476D2F" w:rsidRDefault="00590D6D" w:rsidP="00117A38">
      <w:pPr>
        <w:pStyle w:val="ListParagraph"/>
        <w:numPr>
          <w:ilvl w:val="0"/>
          <w:numId w:val="71"/>
        </w:numPr>
        <w:spacing w:before="120"/>
      </w:pPr>
      <w:r w:rsidRPr="00476D2F">
        <w:t>Messages from point 1 shall be used for incident analysis purposes – further investigation is needed in the context of exception handling;</w:t>
      </w:r>
    </w:p>
    <w:p w14:paraId="1FD71D8D" w14:textId="2261B54D" w:rsidR="00590D6D" w:rsidRPr="00476D2F" w:rsidRDefault="004C505C" w:rsidP="00117A38">
      <w:pPr>
        <w:pStyle w:val="ListParagraph"/>
        <w:numPr>
          <w:ilvl w:val="0"/>
          <w:numId w:val="71"/>
        </w:numPr>
        <w:spacing w:before="120"/>
      </w:pPr>
      <w:r w:rsidRPr="00476D2F">
        <w:t xml:space="preserve">a. </w:t>
      </w:r>
      <w:r w:rsidR="00B32F15" w:rsidRPr="00476D2F">
        <w:t>If the received Functional error message (CD906</w:t>
      </w:r>
      <w:r w:rsidR="00837DE6" w:rsidRPr="00476D2F">
        <w:t>C</w:t>
      </w:r>
      <w:r w:rsidR="00B32F15" w:rsidRPr="00476D2F">
        <w:t>.xml) reports other than MRN validation error</w:t>
      </w:r>
      <w:r w:rsidR="00177D80" w:rsidRPr="00476D2F">
        <w:t xml:space="preserve">, </w:t>
      </w:r>
      <w:r w:rsidR="00590D6D" w:rsidRPr="00476D2F">
        <w:t xml:space="preserve">the TAXUD </w:t>
      </w:r>
      <w:r w:rsidR="00422011">
        <w:t>ieCA/TED</w:t>
      </w:r>
      <w:r w:rsidR="00590D6D" w:rsidRPr="00476D2F">
        <w:t xml:space="preserve"> convertor shall submit IE906A.edifact to </w:t>
      </w:r>
      <w:r w:rsidR="00BC0F3D" w:rsidRPr="00476D2F">
        <w:t xml:space="preserve">the </w:t>
      </w:r>
      <w:r w:rsidR="00F24B6A" w:rsidRPr="00476D2F">
        <w:t>NA “To Be”</w:t>
      </w:r>
      <w:r w:rsidR="00590D6D" w:rsidRPr="00476D2F">
        <w:t xml:space="preserve"> using generic error reporting as follows </w:t>
      </w:r>
      <w:r w:rsidR="00590D6D" w:rsidRPr="00476D2F">
        <w:rPr>
          <w:b/>
          <w:color w:val="002060"/>
        </w:rPr>
        <w:t>[Seq. 12</w:t>
      </w:r>
      <w:r w:rsidR="00771F30" w:rsidRPr="00476D2F">
        <w:rPr>
          <w:b/>
          <w:color w:val="002060"/>
        </w:rPr>
        <w:t>a</w:t>
      </w:r>
      <w:r w:rsidR="00590D6D" w:rsidRPr="00476D2F">
        <w:rPr>
          <w:b/>
          <w:color w:val="002060"/>
        </w:rPr>
        <w:t>]</w:t>
      </w:r>
      <w:r w:rsidR="00590D6D" w:rsidRPr="00476D2F">
        <w:t>:</w:t>
      </w:r>
    </w:p>
    <w:p w14:paraId="1A95718F" w14:textId="2E1BCE67" w:rsidR="00590D6D" w:rsidRPr="00476D2F" w:rsidRDefault="00590D6D" w:rsidP="00117A38">
      <w:pPr>
        <w:pStyle w:val="ListParagraph"/>
        <w:numPr>
          <w:ilvl w:val="1"/>
          <w:numId w:val="68"/>
        </w:numPr>
        <w:spacing w:before="120"/>
      </w:pPr>
      <w:r w:rsidRPr="00476D2F">
        <w:t>Error type:15</w:t>
      </w:r>
      <w:r w:rsidR="00C91B2F">
        <w:t>;</w:t>
      </w:r>
    </w:p>
    <w:p w14:paraId="72322B6D" w14:textId="7BCA13B7" w:rsidR="00590D6D" w:rsidRPr="00476D2F" w:rsidRDefault="00590D6D" w:rsidP="00117A38">
      <w:pPr>
        <w:pStyle w:val="ListParagraph"/>
        <w:numPr>
          <w:ilvl w:val="1"/>
          <w:numId w:val="68"/>
        </w:numPr>
        <w:spacing w:before="120"/>
      </w:pPr>
      <w:r w:rsidRPr="00476D2F">
        <w:t>Error pointer: &lt;root element&gt;</w:t>
      </w:r>
      <w:r w:rsidR="00C91B2F">
        <w:t>;</w:t>
      </w:r>
    </w:p>
    <w:p w14:paraId="09B8E272" w14:textId="12634C91" w:rsidR="00590D6D" w:rsidRPr="00476D2F" w:rsidRDefault="00590D6D" w:rsidP="00117A38">
      <w:pPr>
        <w:pStyle w:val="ListParagraph"/>
        <w:numPr>
          <w:ilvl w:val="1"/>
          <w:numId w:val="68"/>
        </w:numPr>
        <w:spacing w:before="120"/>
      </w:pPr>
      <w:r w:rsidRPr="00476D2F">
        <w:t>Error reason: “</w:t>
      </w:r>
      <w:proofErr w:type="spellStart"/>
      <w:r w:rsidRPr="00476D2F">
        <w:t>NCAvC</w:t>
      </w:r>
      <w:proofErr w:type="spellEnd"/>
      <w:r w:rsidRPr="00476D2F">
        <w:t>”</w:t>
      </w:r>
      <w:r w:rsidR="00C91B2F">
        <w:t>.</w:t>
      </w:r>
    </w:p>
    <w:p w14:paraId="053F5352" w14:textId="19750FC2" w:rsidR="00D61619" w:rsidRPr="00476D2F" w:rsidRDefault="00E24EA6" w:rsidP="00E41A4D">
      <w:pPr>
        <w:spacing w:before="120"/>
        <w:ind w:left="709"/>
      </w:pPr>
      <w:r w:rsidRPr="00476D2F">
        <w:t>b. If the</w:t>
      </w:r>
      <w:r w:rsidR="005E3EB4" w:rsidRPr="00476D2F">
        <w:t xml:space="preserve"> received Functional error message (CD906C.xml) reports </w:t>
      </w:r>
      <w:r w:rsidR="00E87C01" w:rsidRPr="00476D2F">
        <w:t xml:space="preserve">an </w:t>
      </w:r>
      <w:r w:rsidR="005E3EB4" w:rsidRPr="00476D2F">
        <w:t>MRN validation error (i.e. Error type=1</w:t>
      </w:r>
      <w:r w:rsidR="00B97B23" w:rsidRPr="00476D2F">
        <w:t>4</w:t>
      </w:r>
      <w:r w:rsidR="00695152" w:rsidRPr="00476D2F">
        <w:t xml:space="preserve"> and Error pointer=”MRN”</w:t>
      </w:r>
      <w:r w:rsidR="00D57586" w:rsidRPr="00476D2F">
        <w:t xml:space="preserve">), the TAXUD </w:t>
      </w:r>
      <w:r w:rsidR="00422011">
        <w:t>ieCA/TED</w:t>
      </w:r>
      <w:r w:rsidR="00825320" w:rsidRPr="00476D2F">
        <w:t xml:space="preserve"> convertor shall submit IE906A.edifact to </w:t>
      </w:r>
      <w:r w:rsidR="00BC0F3D" w:rsidRPr="00476D2F">
        <w:t xml:space="preserve">the </w:t>
      </w:r>
      <w:r w:rsidR="00825320" w:rsidRPr="00476D2F">
        <w:t>NA “To Be”</w:t>
      </w:r>
      <w:r w:rsidR="00E36983" w:rsidRPr="00476D2F">
        <w:t xml:space="preserve"> </w:t>
      </w:r>
      <w:r w:rsidR="00825320" w:rsidRPr="00476D2F">
        <w:t>using generic error reporting as follows</w:t>
      </w:r>
      <w:r w:rsidR="0070013C" w:rsidRPr="00476D2F">
        <w:t xml:space="preserve"> </w:t>
      </w:r>
      <w:r w:rsidR="0070013C" w:rsidRPr="00476D2F">
        <w:rPr>
          <w:b/>
          <w:bCs/>
        </w:rPr>
        <w:t>[Seq</w:t>
      </w:r>
      <w:r w:rsidR="000C2EED" w:rsidRPr="00476D2F">
        <w:rPr>
          <w:b/>
          <w:bCs/>
        </w:rPr>
        <w:t>. 12b]</w:t>
      </w:r>
      <w:r w:rsidR="000C2EED" w:rsidRPr="00476D2F">
        <w:t>:</w:t>
      </w:r>
    </w:p>
    <w:p w14:paraId="0CD396A5" w14:textId="067D1E89" w:rsidR="00A83099" w:rsidRPr="00476D2F" w:rsidRDefault="00A83099" w:rsidP="00A83099">
      <w:pPr>
        <w:pStyle w:val="ListParagraph"/>
        <w:numPr>
          <w:ilvl w:val="1"/>
          <w:numId w:val="68"/>
        </w:numPr>
        <w:spacing w:before="120"/>
      </w:pPr>
      <w:r w:rsidRPr="00476D2F">
        <w:t>Error type:</w:t>
      </w:r>
      <w:r w:rsidR="00172A28" w:rsidRPr="00476D2F">
        <w:t>93</w:t>
      </w:r>
      <w:r w:rsidR="00C91B2F">
        <w:t>;</w:t>
      </w:r>
    </w:p>
    <w:p w14:paraId="5C0F0D98" w14:textId="090928AB" w:rsidR="00682178" w:rsidRPr="00476D2F" w:rsidRDefault="00A83099" w:rsidP="00A83099">
      <w:pPr>
        <w:pStyle w:val="ListParagraph"/>
        <w:numPr>
          <w:ilvl w:val="1"/>
          <w:numId w:val="68"/>
        </w:numPr>
        <w:spacing w:before="120"/>
      </w:pPr>
      <w:r w:rsidRPr="00476D2F">
        <w:t xml:space="preserve">Error pointer: </w:t>
      </w:r>
      <w:r w:rsidR="00737FBC" w:rsidRPr="00476D2F">
        <w:t>MRN</w:t>
      </w:r>
      <w:r w:rsidR="00C91B2F">
        <w:t>;</w:t>
      </w:r>
    </w:p>
    <w:p w14:paraId="5A3600D8" w14:textId="3F69D2C1" w:rsidR="00682178" w:rsidRPr="00476D2F" w:rsidRDefault="00A83099" w:rsidP="007D18E1">
      <w:pPr>
        <w:pStyle w:val="ListParagraph"/>
        <w:numPr>
          <w:ilvl w:val="1"/>
          <w:numId w:val="68"/>
        </w:numPr>
        <w:spacing w:before="120"/>
      </w:pPr>
      <w:r w:rsidRPr="00476D2F">
        <w:t>Error reason: “</w:t>
      </w:r>
      <w:proofErr w:type="spellStart"/>
      <w:r w:rsidRPr="00476D2F">
        <w:t>NCAvC</w:t>
      </w:r>
      <w:proofErr w:type="spellEnd"/>
      <w:r w:rsidRPr="00476D2F">
        <w:t>”</w:t>
      </w:r>
      <w:r w:rsidR="00C91B2F">
        <w:t>.</w:t>
      </w:r>
    </w:p>
    <w:p w14:paraId="14D3EDFB" w14:textId="004A8BFB" w:rsidR="00590D6D" w:rsidRPr="00476D2F" w:rsidRDefault="007704BA" w:rsidP="007D18E1">
      <w:pPr>
        <w:pStyle w:val="ListParagraph"/>
        <w:spacing w:before="120"/>
      </w:pPr>
      <w:r>
        <w:t>Th</w:t>
      </w:r>
      <w:r w:rsidR="007A3573">
        <w:t>e</w:t>
      </w:r>
      <w:r>
        <w:t xml:space="preserve"> </w:t>
      </w:r>
      <w:r w:rsidR="00F24B6A" w:rsidRPr="00476D2F">
        <w:t>NA “To Be”</w:t>
      </w:r>
      <w:r w:rsidR="00590D6D" w:rsidRPr="00476D2F">
        <w:t xml:space="preserve"> shall subsequently submit the IE906A.edifact above to </w:t>
      </w:r>
      <w:r w:rsidR="00BC0F3D" w:rsidRPr="00476D2F">
        <w:t xml:space="preserve">the </w:t>
      </w:r>
      <w:r w:rsidR="00F24B6A" w:rsidRPr="00476D2F">
        <w:t>NA “Legacy”</w:t>
      </w:r>
      <w:r w:rsidR="00682178" w:rsidRPr="00476D2F">
        <w:t>.</w:t>
      </w:r>
    </w:p>
    <w:p w14:paraId="38F5EF0F" w14:textId="2283AD8C" w:rsidR="00806754" w:rsidRPr="00476D2F" w:rsidRDefault="00806754" w:rsidP="00806754">
      <w:pPr>
        <w:keepNext/>
      </w:pPr>
    </w:p>
    <w:p w14:paraId="30A5AA41" w14:textId="77777777" w:rsidR="000635ED" w:rsidRPr="00476D2F" w:rsidRDefault="000635ED" w:rsidP="000635ED"/>
    <w:p w14:paraId="3FF80720" w14:textId="39C6D277" w:rsidR="005A2AA4" w:rsidRPr="00476D2F" w:rsidRDefault="00636952" w:rsidP="00806754">
      <w:pPr>
        <w:keepNext/>
      </w:pPr>
      <w:r w:rsidRPr="00476D2F">
        <w:rPr>
          <w:noProof/>
          <w:lang w:val="en-IE" w:eastAsia="en-IE"/>
        </w:rPr>
        <w:drawing>
          <wp:inline distT="0" distB="0" distL="0" distR="0" wp14:anchorId="1B84E165" wp14:editId="7033A554">
            <wp:extent cx="5590697" cy="8386354"/>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0" cstate="print">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0" y="0"/>
                      <a:ext cx="5595236" cy="8393162"/>
                    </a:xfrm>
                    <a:prstGeom prst="rect">
                      <a:avLst/>
                    </a:prstGeom>
                  </pic:spPr>
                </pic:pic>
              </a:graphicData>
            </a:graphic>
          </wp:inline>
        </w:drawing>
      </w:r>
    </w:p>
    <w:p w14:paraId="215D835D" w14:textId="169EC805" w:rsidR="00590D6D" w:rsidRPr="00476D2F" w:rsidRDefault="00806754" w:rsidP="008F703C">
      <w:pPr>
        <w:pStyle w:val="Caption"/>
      </w:pPr>
      <w:bookmarkStart w:id="1019" w:name="_Toc185900892"/>
      <w:r w:rsidRPr="00476D2F">
        <w:t xml:space="preserve">Figure </w:t>
      </w:r>
      <w:r w:rsidRPr="00476D2F">
        <w:fldChar w:fldCharType="begin"/>
      </w:r>
      <w:r w:rsidRPr="00476D2F">
        <w:instrText xml:space="preserve"> SEQ Figure \* ARABIC </w:instrText>
      </w:r>
      <w:r w:rsidRPr="00476D2F">
        <w:fldChar w:fldCharType="separate"/>
      </w:r>
      <w:r w:rsidR="004501EF">
        <w:rPr>
          <w:noProof/>
        </w:rPr>
        <w:t>15</w:t>
      </w:r>
      <w:r w:rsidRPr="00476D2F">
        <w:fldChar w:fldCharType="end"/>
      </w:r>
      <w:r w:rsidRPr="00476D2F">
        <w:t>:</w:t>
      </w:r>
      <w:r w:rsidRPr="00476D2F">
        <w:fldChar w:fldCharType="begin"/>
      </w:r>
      <w:r w:rsidRPr="00476D2F">
        <w:instrText xml:space="preserve"> REF _Ref66827352 \h </w:instrText>
      </w:r>
      <w:r w:rsidRPr="00476D2F">
        <w:fldChar w:fldCharType="separate"/>
      </w:r>
      <w:r w:rsidR="004501EF" w:rsidRPr="00476D2F">
        <w:t>Conversion using TAXU</w:t>
      </w:r>
      <w:r w:rsidR="004501EF">
        <w:t>D ieCA/TED</w:t>
      </w:r>
      <w:bookmarkEnd w:id="1019"/>
      <w:r w:rsidRPr="00476D2F">
        <w:fldChar w:fldCharType="end"/>
      </w:r>
    </w:p>
    <w:p w14:paraId="6C7B37EE" w14:textId="4D1DADCA" w:rsidR="00590D6D" w:rsidRPr="00476D2F" w:rsidRDefault="001174BB" w:rsidP="001174BB">
      <w:pPr>
        <w:pStyle w:val="Heading5"/>
      </w:pPr>
      <w:bookmarkStart w:id="1020" w:name="_Ref17970940"/>
      <w:r w:rsidRPr="00476D2F">
        <w:t>Conversion</w:t>
      </w:r>
      <w:r w:rsidR="00590D6D" w:rsidRPr="00476D2F">
        <w:t xml:space="preserve"> using </w:t>
      </w:r>
      <w:proofErr w:type="gramStart"/>
      <w:r w:rsidR="00BE7283" w:rsidRPr="00476D2F">
        <w:t>NCO</w:t>
      </w:r>
      <w:bookmarkEnd w:id="1020"/>
      <w:proofErr w:type="gramEnd"/>
    </w:p>
    <w:p w14:paraId="4E1D9F5E" w14:textId="5DC4CA26" w:rsidR="00590D6D" w:rsidRPr="00476D2F" w:rsidRDefault="00590D6D" w:rsidP="00590D6D">
      <w:pPr>
        <w:spacing w:before="0"/>
      </w:pPr>
      <w:r w:rsidRPr="00476D2F">
        <w:t>The scenario starts when a message is submitted by</w:t>
      </w:r>
      <w:r w:rsidR="007704BA">
        <w:t xml:space="preserve"> an</w:t>
      </w:r>
      <w:r w:rsidRPr="00476D2F">
        <w:t xml:space="preserve"> NCA[NCTS-P4/ECS-P2] to an </w:t>
      </w:r>
      <w:r w:rsidR="00C6383D" w:rsidRPr="00476D2F">
        <w:t>NA “To Be”</w:t>
      </w:r>
      <w:r w:rsidRPr="00476D2F">
        <w:t xml:space="preserve"> according to</w:t>
      </w:r>
      <w:r w:rsidR="00117A38" w:rsidRPr="00476D2F">
        <w:t xml:space="preserve"> </w:t>
      </w:r>
      <w:r w:rsidRPr="00476D2F">
        <w:t xml:space="preserve">the </w:t>
      </w:r>
      <w:r w:rsidR="00C6383D" w:rsidRPr="00476D2F">
        <w:t>“Legacy”</w:t>
      </w:r>
      <w:r w:rsidRPr="00476D2F">
        <w:t xml:space="preserve"> specifications (message structure and message formatting). This means that the message shall be converted (Upgraded) by</w:t>
      </w:r>
      <w:r w:rsidR="00291662" w:rsidRPr="00476D2F">
        <w:t xml:space="preserve"> the</w:t>
      </w:r>
      <w:r w:rsidRPr="00476D2F">
        <w:t xml:space="preserve"> </w:t>
      </w:r>
      <w:r w:rsidR="00C6383D" w:rsidRPr="00476D2F">
        <w:t>NA “To Be”</w:t>
      </w:r>
      <w:r w:rsidRPr="00476D2F">
        <w:t xml:space="preserve"> as per Technical Conversion Specifications using the </w:t>
      </w:r>
      <w:r w:rsidR="00BE7283" w:rsidRPr="00476D2F">
        <w:rPr>
          <w:u w:val="single"/>
        </w:rPr>
        <w:t>NCO</w:t>
      </w:r>
      <w:r w:rsidRPr="00476D2F">
        <w:t xml:space="preserve"> following the reception of the message from the Common Domain </w:t>
      </w:r>
      <w:r w:rsidRPr="00476D2F">
        <w:rPr>
          <w:b/>
          <w:color w:val="002060"/>
        </w:rPr>
        <w:t xml:space="preserve">[Seq. 1]. </w:t>
      </w:r>
      <w:r w:rsidRPr="00476D2F">
        <w:t>In this scenario</w:t>
      </w:r>
      <w:r w:rsidR="00F84F9C" w:rsidRPr="00476D2F">
        <w:t>, it</w:t>
      </w:r>
      <w:r w:rsidRPr="00476D2F">
        <w:t xml:space="preserve"> is assumed</w:t>
      </w:r>
      <w:r w:rsidR="00117A38" w:rsidRPr="00476D2F">
        <w:t xml:space="preserve"> </w:t>
      </w:r>
      <w:r w:rsidRPr="00476D2F">
        <w:t>that upgrade conversion is performed successfully. Please note that the conversion of messages (IE501B.edifact to IE501C.xml) is a national issue however must be performed as per Technical Conversion Specifications.</w:t>
      </w:r>
    </w:p>
    <w:p w14:paraId="6177C75E" w14:textId="77777777" w:rsidR="00590D6D" w:rsidRPr="00476D2F" w:rsidRDefault="00590D6D" w:rsidP="00590D6D">
      <w:pPr>
        <w:spacing w:before="0"/>
      </w:pPr>
    </w:p>
    <w:p w14:paraId="4B284268" w14:textId="70D694E6" w:rsidR="00590D6D" w:rsidRPr="00476D2F" w:rsidRDefault="00590D6D" w:rsidP="00590D6D">
      <w:pPr>
        <w:spacing w:before="0"/>
      </w:pPr>
      <w:r w:rsidRPr="00476D2F">
        <w:t xml:space="preserve">Following conversion of message (Downgrade from IE501B to IE501C), the </w:t>
      </w:r>
      <w:r w:rsidR="00C6383D" w:rsidRPr="00476D2F">
        <w:t>NA “To Be”</w:t>
      </w:r>
      <w:r w:rsidRPr="00476D2F">
        <w:t xml:space="preserve"> might identify errors at the following levels and for which error handling is defined per case as illustrated in</w:t>
      </w:r>
      <w:r w:rsidR="00B07D97" w:rsidRPr="00476D2F">
        <w:t xml:space="preserve"> </w:t>
      </w:r>
      <w:r w:rsidR="00B07D97" w:rsidRPr="00476D2F">
        <w:fldChar w:fldCharType="begin"/>
      </w:r>
      <w:r w:rsidR="00B07D97" w:rsidRPr="00476D2F">
        <w:instrText xml:space="preserve"> REF _Ref18141722 \h </w:instrText>
      </w:r>
      <w:r w:rsidR="00B07D97" w:rsidRPr="00476D2F">
        <w:fldChar w:fldCharType="separate"/>
      </w:r>
      <w:r w:rsidR="004501EF" w:rsidRPr="00476D2F">
        <w:t xml:space="preserve">Figure </w:t>
      </w:r>
      <w:r w:rsidR="004501EF">
        <w:rPr>
          <w:noProof/>
        </w:rPr>
        <w:t>16</w:t>
      </w:r>
      <w:r w:rsidR="00B07D97" w:rsidRPr="00476D2F">
        <w:fldChar w:fldCharType="end"/>
      </w:r>
      <w:r w:rsidRPr="00476D2F">
        <w:t>:</w:t>
      </w:r>
    </w:p>
    <w:p w14:paraId="628860C7" w14:textId="73473587" w:rsidR="00590D6D" w:rsidRPr="00476D2F" w:rsidRDefault="00590D6D" w:rsidP="00117A38">
      <w:pPr>
        <w:pStyle w:val="ListParagraph"/>
        <w:numPr>
          <w:ilvl w:val="0"/>
          <w:numId w:val="63"/>
        </w:numPr>
        <w:spacing w:before="120"/>
      </w:pPr>
      <w:r w:rsidRPr="00476D2F">
        <w:t>XML Validation Errors (as per XSD)</w:t>
      </w:r>
      <w:r w:rsidR="004413A3">
        <w:t>;</w:t>
      </w:r>
    </w:p>
    <w:p w14:paraId="24F599B2" w14:textId="4517A14E" w:rsidR="00590D6D" w:rsidRPr="00476D2F" w:rsidRDefault="00590D6D" w:rsidP="00117A38">
      <w:pPr>
        <w:pStyle w:val="ListParagraph"/>
        <w:numPr>
          <w:ilvl w:val="0"/>
          <w:numId w:val="63"/>
        </w:numPr>
        <w:spacing w:before="120"/>
      </w:pPr>
      <w:r w:rsidRPr="00476D2F">
        <w:t>Business Validation (R/C/T and Codelist validation)</w:t>
      </w:r>
      <w:r w:rsidR="004413A3">
        <w:t>.</w:t>
      </w:r>
    </w:p>
    <w:p w14:paraId="7D160E9D" w14:textId="31AC6860" w:rsidR="00590D6D" w:rsidRPr="00476D2F" w:rsidRDefault="00590D6D" w:rsidP="00590D6D">
      <w:pPr>
        <w:spacing w:before="120"/>
      </w:pPr>
      <w:r w:rsidRPr="00476D2F">
        <w:t xml:space="preserve">In case XML Validation Errors are reported by NCA[NCTS-P5/AES-P1] </w:t>
      </w:r>
      <w:r w:rsidRPr="00476D2F">
        <w:rPr>
          <w:b/>
          <w:color w:val="002060"/>
        </w:rPr>
        <w:t>[Seq. 2]</w:t>
      </w:r>
      <w:r w:rsidRPr="00476D2F">
        <w:t>, then</w:t>
      </w:r>
      <w:r w:rsidR="00686E67">
        <w:t>:</w:t>
      </w:r>
      <w:r w:rsidRPr="00476D2F">
        <w:t xml:space="preserve"> </w:t>
      </w:r>
    </w:p>
    <w:p w14:paraId="523B8BC7" w14:textId="779F49E9" w:rsidR="00590D6D" w:rsidRPr="00476D2F" w:rsidRDefault="00590D6D" w:rsidP="00117A38">
      <w:pPr>
        <w:pStyle w:val="ListParagraph"/>
        <w:numPr>
          <w:ilvl w:val="0"/>
          <w:numId w:val="75"/>
        </w:numPr>
        <w:spacing w:before="120"/>
      </w:pPr>
      <w:r w:rsidRPr="00476D2F">
        <w:t xml:space="preserve">The communication or involvement of </w:t>
      </w:r>
      <w:r w:rsidR="00BE7283" w:rsidRPr="00476D2F">
        <w:rPr>
          <w:u w:val="single"/>
        </w:rPr>
        <w:t>NCO</w:t>
      </w:r>
      <w:r w:rsidRPr="00476D2F">
        <w:t xml:space="preserve"> is a national issue (e.g. whether CD917C.xml will be created by </w:t>
      </w:r>
      <w:r w:rsidR="00291662" w:rsidRPr="00476D2F">
        <w:t xml:space="preserve">the </w:t>
      </w:r>
      <w:r w:rsidR="00C6383D" w:rsidRPr="00476D2F">
        <w:t xml:space="preserve">NA “To Be” </w:t>
      </w:r>
      <w:proofErr w:type="gramStart"/>
      <w:r w:rsidRPr="00476D2F">
        <w:t>similar to</w:t>
      </w:r>
      <w:proofErr w:type="gramEnd"/>
      <w:r w:rsidRPr="00476D2F">
        <w:t xml:space="preserve"> the scenario of </w:t>
      </w:r>
      <w:r w:rsidR="00422011">
        <w:t>ieCA/TED</w:t>
      </w:r>
      <w:r w:rsidRPr="00476D2F">
        <w:t xml:space="preserve">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4501EF">
        <w:t>V.4.4.1.2</w:t>
      </w:r>
      <w:r w:rsidR="00126BEF" w:rsidRPr="00476D2F">
        <w:fldChar w:fldCharType="end"/>
      </w:r>
      <w:r w:rsidR="00126BEF" w:rsidRPr="00476D2F">
        <w:t>)</w:t>
      </w:r>
      <w:r w:rsidRPr="00476D2F">
        <w:t xml:space="preserve"> and how this will be converted to CD906A.edifact)</w:t>
      </w:r>
      <w:r w:rsidR="004E013B">
        <w:t>;</w:t>
      </w:r>
    </w:p>
    <w:p w14:paraId="516E3D1D" w14:textId="3E2D02E1" w:rsidR="00590D6D" w:rsidRPr="00476D2F" w:rsidRDefault="00590D6D" w:rsidP="00117A38">
      <w:pPr>
        <w:pStyle w:val="ListParagraph"/>
        <w:numPr>
          <w:ilvl w:val="0"/>
          <w:numId w:val="75"/>
        </w:numPr>
        <w:spacing w:before="120"/>
      </w:pPr>
      <w:r w:rsidRPr="00476D2F">
        <w:t>the NCA[NCTS-P5/AES-P1]</w:t>
      </w:r>
      <w:r w:rsidR="00117A38" w:rsidRPr="00476D2F">
        <w:t xml:space="preserve"> </w:t>
      </w:r>
      <w:r w:rsidRPr="00476D2F">
        <w:t xml:space="preserve">shall submit IE906A.edifact to </w:t>
      </w:r>
      <w:r w:rsidR="00AB27C0" w:rsidRPr="00476D2F">
        <w:t xml:space="preserve">the </w:t>
      </w:r>
      <w:r w:rsidR="004526D5" w:rsidRPr="00476D2F">
        <w:t>NA “Legacy”</w:t>
      </w:r>
      <w:r w:rsidRPr="00476D2F">
        <w:t xml:space="preserve"> using generic error reporting as follows </w:t>
      </w:r>
      <w:r w:rsidRPr="00476D2F">
        <w:rPr>
          <w:b/>
          <w:color w:val="002060"/>
        </w:rPr>
        <w:t>[Seq. 3]</w:t>
      </w:r>
      <w:r w:rsidRPr="00476D2F">
        <w:t>:</w:t>
      </w:r>
    </w:p>
    <w:p w14:paraId="0D2B69FD" w14:textId="2ECEB64B" w:rsidR="00590D6D" w:rsidRPr="00476D2F" w:rsidRDefault="00590D6D" w:rsidP="00117A38">
      <w:pPr>
        <w:pStyle w:val="ListParagraph"/>
        <w:numPr>
          <w:ilvl w:val="1"/>
          <w:numId w:val="68"/>
        </w:numPr>
        <w:spacing w:before="120"/>
      </w:pPr>
      <w:r w:rsidRPr="00476D2F">
        <w:t>Error type:14</w:t>
      </w:r>
      <w:r w:rsidR="00576E78">
        <w:t>;</w:t>
      </w:r>
    </w:p>
    <w:p w14:paraId="558DCA54" w14:textId="6494C5EE" w:rsidR="00590D6D" w:rsidRPr="00476D2F" w:rsidRDefault="00590D6D" w:rsidP="00117A38">
      <w:pPr>
        <w:pStyle w:val="ListParagraph"/>
        <w:numPr>
          <w:ilvl w:val="1"/>
          <w:numId w:val="68"/>
        </w:numPr>
        <w:spacing w:before="120"/>
      </w:pPr>
      <w:r w:rsidRPr="00476D2F">
        <w:t>Error pointer: &lt;root element&gt;</w:t>
      </w:r>
      <w:r w:rsidR="00576E78">
        <w:t>;</w:t>
      </w:r>
    </w:p>
    <w:p w14:paraId="3B97D3EE" w14:textId="3A7A226A" w:rsidR="00590D6D" w:rsidRPr="00476D2F" w:rsidRDefault="00590D6D" w:rsidP="00117A38">
      <w:pPr>
        <w:pStyle w:val="ListParagraph"/>
        <w:numPr>
          <w:ilvl w:val="1"/>
          <w:numId w:val="68"/>
        </w:numPr>
        <w:spacing w:before="120"/>
      </w:pPr>
      <w:r w:rsidRPr="00476D2F">
        <w:t>Error reason: “</w:t>
      </w:r>
      <w:proofErr w:type="spellStart"/>
      <w:r w:rsidRPr="00476D2F">
        <w:t>NCAvC</w:t>
      </w:r>
      <w:proofErr w:type="spellEnd"/>
      <w:r w:rsidRPr="00476D2F">
        <w:t>”</w:t>
      </w:r>
      <w:r w:rsidR="00576E78">
        <w:t>.</w:t>
      </w:r>
    </w:p>
    <w:p w14:paraId="4AAA1C04" w14:textId="2BDB1680" w:rsidR="00590D6D" w:rsidRPr="00476D2F" w:rsidRDefault="00590D6D" w:rsidP="00117A38">
      <w:pPr>
        <w:pStyle w:val="ListParagraph"/>
        <w:numPr>
          <w:ilvl w:val="0"/>
          <w:numId w:val="75"/>
        </w:numPr>
        <w:spacing w:before="120"/>
      </w:pPr>
      <w:r w:rsidRPr="00476D2F">
        <w:t>Messages IE906A.edifact, IE501B.edifact, IE501C.xml and IE501B.xml must be available for incident analysis</w:t>
      </w:r>
      <w:r w:rsidR="007F23DE" w:rsidRPr="00476D2F">
        <w:t xml:space="preserve"> </w:t>
      </w:r>
      <w:r w:rsidRPr="00476D2F">
        <w:t>– further investigation is needed in the context of exception handling.</w:t>
      </w:r>
    </w:p>
    <w:p w14:paraId="7B019506" w14:textId="618BF1EA" w:rsidR="00590D6D" w:rsidRPr="00476D2F" w:rsidRDefault="00590D6D" w:rsidP="00590D6D">
      <w:pPr>
        <w:spacing w:before="120"/>
      </w:pPr>
      <w:r w:rsidRPr="00476D2F">
        <w:t>In case Business Validation Errors are reported by</w:t>
      </w:r>
      <w:r w:rsidR="00291662" w:rsidRPr="00476D2F">
        <w:t xml:space="preserve"> the</w:t>
      </w:r>
      <w:r w:rsidRPr="00476D2F">
        <w:t xml:space="preserve"> </w:t>
      </w:r>
      <w:r w:rsidR="00D428C1" w:rsidRPr="00476D2F">
        <w:t>NA “To Be”</w:t>
      </w:r>
      <w:r w:rsidRPr="00476D2F">
        <w:t xml:space="preserve"> </w:t>
      </w:r>
      <w:r w:rsidRPr="00476D2F">
        <w:rPr>
          <w:b/>
          <w:color w:val="002060"/>
        </w:rPr>
        <w:t>[Seq. 4]</w:t>
      </w:r>
      <w:r w:rsidRPr="00476D2F">
        <w:t xml:space="preserve">, </w:t>
      </w:r>
      <w:proofErr w:type="gramStart"/>
      <w:r w:rsidRPr="00476D2F">
        <w:t>then</w:t>
      </w:r>
      <w:proofErr w:type="gramEnd"/>
      <w:r w:rsidRPr="00476D2F">
        <w:t xml:space="preserve"> </w:t>
      </w:r>
    </w:p>
    <w:p w14:paraId="06BF03A4" w14:textId="110ACED4" w:rsidR="00590D6D" w:rsidRPr="00476D2F" w:rsidRDefault="00590D6D" w:rsidP="00117A38">
      <w:pPr>
        <w:pStyle w:val="ListParagraph"/>
        <w:numPr>
          <w:ilvl w:val="0"/>
          <w:numId w:val="76"/>
        </w:numPr>
        <w:spacing w:before="120"/>
      </w:pPr>
      <w:r w:rsidRPr="00476D2F">
        <w:t xml:space="preserve">The communication or involvement of </w:t>
      </w:r>
      <w:r w:rsidR="00BE7283" w:rsidRPr="00476D2F">
        <w:rPr>
          <w:u w:val="single"/>
        </w:rPr>
        <w:t>NCO</w:t>
      </w:r>
      <w:r w:rsidRPr="00476D2F">
        <w:t xml:space="preserve"> is a national issue (e.g. whether CD906C.xml will be created by </w:t>
      </w:r>
      <w:r w:rsidR="00291662" w:rsidRPr="00476D2F">
        <w:t xml:space="preserve">the </w:t>
      </w:r>
      <w:r w:rsidR="00D428C1" w:rsidRPr="00476D2F">
        <w:t>NA “To Be”</w:t>
      </w:r>
      <w:r w:rsidR="00117A38" w:rsidRPr="00476D2F">
        <w:t xml:space="preserve"> </w:t>
      </w:r>
      <w:proofErr w:type="gramStart"/>
      <w:r w:rsidRPr="00476D2F">
        <w:t>similar to</w:t>
      </w:r>
      <w:proofErr w:type="gramEnd"/>
      <w:r w:rsidRPr="00476D2F">
        <w:t xml:space="preserve"> the scenario of </w:t>
      </w:r>
      <w:r w:rsidR="00B4694F">
        <w:t>ieCA/TED</w:t>
      </w:r>
      <w:r w:rsidRPr="00476D2F">
        <w:t xml:space="preserve">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4501EF">
        <w:t>V.4.4.1.2</w:t>
      </w:r>
      <w:r w:rsidR="00126BEF" w:rsidRPr="00476D2F">
        <w:fldChar w:fldCharType="end"/>
      </w:r>
      <w:r w:rsidR="00126BEF" w:rsidRPr="00476D2F">
        <w:t>)</w:t>
      </w:r>
      <w:r w:rsidRPr="00476D2F">
        <w:t xml:space="preserve"> and how this will be converted to CD906A.edifact)</w:t>
      </w:r>
      <w:r w:rsidR="004E013B">
        <w:t>;</w:t>
      </w:r>
    </w:p>
    <w:p w14:paraId="68FB52D0" w14:textId="5FD44552" w:rsidR="00590D6D" w:rsidRPr="00476D2F" w:rsidRDefault="00CB4A87" w:rsidP="00117A38">
      <w:pPr>
        <w:pStyle w:val="ListParagraph"/>
        <w:numPr>
          <w:ilvl w:val="0"/>
          <w:numId w:val="76"/>
        </w:numPr>
        <w:spacing w:before="120"/>
      </w:pPr>
      <w:r w:rsidRPr="00476D2F">
        <w:t xml:space="preserve">a. If the created Functional error message (CD906C.xml) reports other than MRN validation error, </w:t>
      </w:r>
      <w:r w:rsidR="00590D6D" w:rsidRPr="00476D2F">
        <w:t>the NCA[NCTS-P5/AES-P1]</w:t>
      </w:r>
      <w:r w:rsidR="00117A38" w:rsidRPr="00476D2F">
        <w:t xml:space="preserve"> </w:t>
      </w:r>
      <w:r w:rsidR="00590D6D" w:rsidRPr="00476D2F">
        <w:t xml:space="preserve">shall submit IE906A.edifact to </w:t>
      </w:r>
      <w:r w:rsidR="00AB27C0" w:rsidRPr="00476D2F">
        <w:t xml:space="preserve">the </w:t>
      </w:r>
      <w:r w:rsidR="00D428C1" w:rsidRPr="00476D2F">
        <w:t>NA “Legacy”</w:t>
      </w:r>
      <w:r w:rsidR="00590D6D" w:rsidRPr="00476D2F">
        <w:t xml:space="preserve"> using generic error reporting as follows </w:t>
      </w:r>
      <w:r w:rsidR="00590D6D" w:rsidRPr="00476D2F">
        <w:rPr>
          <w:b/>
          <w:color w:val="002060"/>
        </w:rPr>
        <w:t>[Seq. 5</w:t>
      </w:r>
      <w:r w:rsidR="003F69D0" w:rsidRPr="00476D2F">
        <w:rPr>
          <w:b/>
          <w:color w:val="002060"/>
        </w:rPr>
        <w:t>a</w:t>
      </w:r>
      <w:r w:rsidR="00590D6D" w:rsidRPr="00476D2F">
        <w:rPr>
          <w:b/>
          <w:color w:val="002060"/>
        </w:rPr>
        <w:t>]</w:t>
      </w:r>
      <w:r w:rsidR="00590D6D" w:rsidRPr="00476D2F">
        <w:t>:</w:t>
      </w:r>
    </w:p>
    <w:p w14:paraId="0CA4E429" w14:textId="7A870602" w:rsidR="00590D6D" w:rsidRPr="00476D2F" w:rsidRDefault="00590D6D" w:rsidP="00117A38">
      <w:pPr>
        <w:pStyle w:val="ListParagraph"/>
        <w:numPr>
          <w:ilvl w:val="1"/>
          <w:numId w:val="68"/>
        </w:numPr>
        <w:spacing w:before="120"/>
      </w:pPr>
      <w:r w:rsidRPr="00476D2F">
        <w:t>Error type:15</w:t>
      </w:r>
      <w:r w:rsidR="00576E78">
        <w:t>;</w:t>
      </w:r>
    </w:p>
    <w:p w14:paraId="2CD1B045" w14:textId="28FE8233" w:rsidR="00590D6D" w:rsidRPr="00476D2F" w:rsidRDefault="00590D6D" w:rsidP="00117A38">
      <w:pPr>
        <w:pStyle w:val="ListParagraph"/>
        <w:numPr>
          <w:ilvl w:val="1"/>
          <w:numId w:val="68"/>
        </w:numPr>
        <w:spacing w:before="120"/>
      </w:pPr>
      <w:r w:rsidRPr="00476D2F">
        <w:t>Error pointer: &lt;root element&gt;</w:t>
      </w:r>
      <w:r w:rsidR="00576E78">
        <w:t>;</w:t>
      </w:r>
    </w:p>
    <w:p w14:paraId="03640376" w14:textId="46D5A197" w:rsidR="00590D6D" w:rsidRPr="00476D2F" w:rsidRDefault="00590D6D" w:rsidP="00117A38">
      <w:pPr>
        <w:pStyle w:val="ListParagraph"/>
        <w:numPr>
          <w:ilvl w:val="1"/>
          <w:numId w:val="68"/>
        </w:numPr>
        <w:spacing w:before="120"/>
      </w:pPr>
      <w:r w:rsidRPr="00476D2F">
        <w:t>Error reason: “</w:t>
      </w:r>
      <w:proofErr w:type="spellStart"/>
      <w:r w:rsidRPr="00476D2F">
        <w:t>NCAvC</w:t>
      </w:r>
      <w:proofErr w:type="spellEnd"/>
      <w:r w:rsidRPr="00476D2F">
        <w:t>”</w:t>
      </w:r>
      <w:r w:rsidR="00576E78">
        <w:t>.</w:t>
      </w:r>
    </w:p>
    <w:p w14:paraId="232752D7" w14:textId="6D743932" w:rsidR="00E1778A" w:rsidRPr="00476D2F" w:rsidRDefault="007740E3" w:rsidP="008008B6">
      <w:pPr>
        <w:spacing w:before="120"/>
        <w:ind w:left="709"/>
      </w:pPr>
      <w:r w:rsidRPr="00476D2F">
        <w:t>b. If the created Functional error message (CD906C.xml</w:t>
      </w:r>
      <w:r w:rsidR="00067ED0" w:rsidRPr="00476D2F">
        <w:t>)</w:t>
      </w:r>
      <w:r w:rsidRPr="00476D2F">
        <w:t xml:space="preserve"> reports </w:t>
      </w:r>
      <w:r w:rsidR="002F2252" w:rsidRPr="00476D2F">
        <w:t xml:space="preserve">an </w:t>
      </w:r>
      <w:r w:rsidRPr="00476D2F">
        <w:t>MRN validation error (i.e. Error type</w:t>
      </w:r>
      <w:r w:rsidR="009A62C7" w:rsidRPr="00476D2F">
        <w:t>=14 and Error pointer=”MRN”), the NCA[NCTS-P</w:t>
      </w:r>
      <w:r w:rsidR="008827F8" w:rsidRPr="00476D2F">
        <w:t>5/AES-P1] shall submit IE</w:t>
      </w:r>
      <w:r w:rsidR="00466D56" w:rsidRPr="00476D2F">
        <w:t xml:space="preserve">906A.edifact to </w:t>
      </w:r>
      <w:r w:rsidR="00E2111F" w:rsidRPr="00476D2F">
        <w:t>the</w:t>
      </w:r>
      <w:r w:rsidR="00466D56" w:rsidRPr="00476D2F">
        <w:t xml:space="preserve"> NA “Legacy”</w:t>
      </w:r>
      <w:r w:rsidR="00861246" w:rsidRPr="00476D2F">
        <w:t xml:space="preserve"> </w:t>
      </w:r>
      <w:r w:rsidR="00466D56" w:rsidRPr="00476D2F">
        <w:t xml:space="preserve">using generic error reporting as follows </w:t>
      </w:r>
      <w:r w:rsidR="00466D56" w:rsidRPr="00476D2F">
        <w:rPr>
          <w:b/>
          <w:bCs/>
        </w:rPr>
        <w:t>[Seq. 5b]</w:t>
      </w:r>
      <w:r w:rsidR="00466D56" w:rsidRPr="00476D2F">
        <w:t>:</w:t>
      </w:r>
    </w:p>
    <w:p w14:paraId="547A3FAF" w14:textId="0CA4E724" w:rsidR="001E415D" w:rsidRPr="00476D2F" w:rsidRDefault="001E415D" w:rsidP="001E415D">
      <w:pPr>
        <w:pStyle w:val="ListParagraph"/>
        <w:numPr>
          <w:ilvl w:val="1"/>
          <w:numId w:val="68"/>
        </w:numPr>
        <w:spacing w:before="120"/>
      </w:pPr>
      <w:r w:rsidRPr="00476D2F">
        <w:t>Error type:15</w:t>
      </w:r>
      <w:r w:rsidR="00576E78">
        <w:t>;</w:t>
      </w:r>
    </w:p>
    <w:p w14:paraId="70EA0253" w14:textId="2D43F5EB" w:rsidR="001E415D" w:rsidRPr="00476D2F" w:rsidRDefault="001E415D" w:rsidP="001E415D">
      <w:pPr>
        <w:pStyle w:val="ListParagraph"/>
        <w:numPr>
          <w:ilvl w:val="1"/>
          <w:numId w:val="68"/>
        </w:numPr>
        <w:spacing w:before="120"/>
      </w:pPr>
      <w:r w:rsidRPr="00476D2F">
        <w:t>Error pointer: &lt;root element&gt;</w:t>
      </w:r>
      <w:r w:rsidR="00576E78">
        <w:t>;</w:t>
      </w:r>
    </w:p>
    <w:p w14:paraId="0A4559B8" w14:textId="233E07CC" w:rsidR="00466D56" w:rsidRPr="00476D2F" w:rsidRDefault="001E415D" w:rsidP="003E4830">
      <w:pPr>
        <w:pStyle w:val="ListParagraph"/>
        <w:numPr>
          <w:ilvl w:val="1"/>
          <w:numId w:val="68"/>
        </w:numPr>
        <w:spacing w:before="120"/>
      </w:pPr>
      <w:r w:rsidRPr="00476D2F">
        <w:t>Error reason: “</w:t>
      </w:r>
      <w:proofErr w:type="spellStart"/>
      <w:r w:rsidRPr="00476D2F">
        <w:t>NCAvC</w:t>
      </w:r>
      <w:proofErr w:type="spellEnd"/>
      <w:r w:rsidRPr="00476D2F">
        <w:t>”</w:t>
      </w:r>
      <w:r w:rsidR="00576E78">
        <w:t>.</w:t>
      </w:r>
    </w:p>
    <w:p w14:paraId="2EE588C8" w14:textId="31054782" w:rsidR="00590D6D" w:rsidRPr="00476D2F" w:rsidRDefault="00590D6D" w:rsidP="00117A38">
      <w:pPr>
        <w:pStyle w:val="ListParagraph"/>
        <w:numPr>
          <w:ilvl w:val="0"/>
          <w:numId w:val="76"/>
        </w:numPr>
        <w:spacing w:before="120"/>
      </w:pPr>
      <w:r w:rsidRPr="00476D2F">
        <w:t>Messages IE906A.edifact, IE501B.edifact, IE501C.xml and IE501B.xml must be available for incident analysis</w:t>
      </w:r>
      <w:r w:rsidR="00362BF2" w:rsidRPr="00476D2F">
        <w:t xml:space="preserve"> </w:t>
      </w:r>
      <w:r w:rsidRPr="00476D2F">
        <w:t>– further investigation is needed in the context of exception handling.</w:t>
      </w:r>
    </w:p>
    <w:p w14:paraId="0FE80073" w14:textId="6F64F1AA" w:rsidR="00590D6D" w:rsidRPr="00476D2F" w:rsidRDefault="00590D6D" w:rsidP="00590D6D">
      <w:pPr>
        <w:jc w:val="center"/>
      </w:pPr>
    </w:p>
    <w:p w14:paraId="538CB5C3" w14:textId="4786503C" w:rsidR="003F1AAB" w:rsidRPr="00476D2F" w:rsidRDefault="004A1B7A" w:rsidP="00590D6D">
      <w:pPr>
        <w:jc w:val="center"/>
      </w:pPr>
      <w:r w:rsidRPr="00476D2F">
        <w:rPr>
          <w:noProof/>
          <w:lang w:val="en-IE" w:eastAsia="en-IE"/>
        </w:rPr>
        <w:drawing>
          <wp:inline distT="0" distB="0" distL="0" distR="0" wp14:anchorId="06C0EEAF" wp14:editId="03A433DC">
            <wp:extent cx="3888072" cy="8347166"/>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2" cstate="print">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3890827" cy="8353082"/>
                    </a:xfrm>
                    <a:prstGeom prst="rect">
                      <a:avLst/>
                    </a:prstGeom>
                  </pic:spPr>
                </pic:pic>
              </a:graphicData>
            </a:graphic>
          </wp:inline>
        </w:drawing>
      </w:r>
    </w:p>
    <w:p w14:paraId="5265E417" w14:textId="0C216F37" w:rsidR="00590D6D" w:rsidRPr="00476D2F" w:rsidRDefault="00590D6D" w:rsidP="008F703C">
      <w:pPr>
        <w:pStyle w:val="Caption"/>
      </w:pPr>
      <w:bookmarkStart w:id="1021" w:name="_Ref18141722"/>
      <w:bookmarkStart w:id="1022" w:name="_Toc185900893"/>
      <w:r w:rsidRPr="00476D2F">
        <w:t xml:space="preserve">Figure </w:t>
      </w:r>
      <w:r w:rsidRPr="00476D2F">
        <w:fldChar w:fldCharType="begin"/>
      </w:r>
      <w:r w:rsidRPr="00476D2F">
        <w:instrText xml:space="preserve"> SEQ Figure \* ARABIC </w:instrText>
      </w:r>
      <w:r w:rsidRPr="00476D2F">
        <w:fldChar w:fldCharType="separate"/>
      </w:r>
      <w:r w:rsidR="004501EF">
        <w:rPr>
          <w:noProof/>
        </w:rPr>
        <w:t>16</w:t>
      </w:r>
      <w:r w:rsidRPr="00476D2F">
        <w:fldChar w:fldCharType="end"/>
      </w:r>
      <w:bookmarkEnd w:id="1021"/>
      <w:r w:rsidRPr="00476D2F">
        <w:t xml:space="preserve">: </w:t>
      </w:r>
      <w:r w:rsidR="00632392" w:rsidRPr="00476D2F">
        <w:fldChar w:fldCharType="begin"/>
      </w:r>
      <w:r w:rsidR="00632392" w:rsidRPr="00476D2F">
        <w:instrText xml:space="preserve"> REF _Ref17970940 \h </w:instrText>
      </w:r>
      <w:r w:rsidR="00632392" w:rsidRPr="00476D2F">
        <w:fldChar w:fldCharType="separate"/>
      </w:r>
      <w:r w:rsidR="004501EF" w:rsidRPr="00476D2F">
        <w:t>Conversion using NCO</w:t>
      </w:r>
      <w:bookmarkEnd w:id="1022"/>
      <w:r w:rsidR="00632392" w:rsidRPr="00476D2F">
        <w:fldChar w:fldCharType="end"/>
      </w:r>
    </w:p>
    <w:p w14:paraId="45718BC0" w14:textId="5B377BA2" w:rsidR="00806754" w:rsidRPr="00476D2F" w:rsidRDefault="00806754">
      <w:pPr>
        <w:spacing w:before="0"/>
        <w:jc w:val="left"/>
      </w:pPr>
    </w:p>
    <w:p w14:paraId="58745299" w14:textId="77777777" w:rsidR="004D2AEC" w:rsidRPr="00476D2F" w:rsidRDefault="004D2AEC" w:rsidP="004D2AEC">
      <w:pPr>
        <w:pStyle w:val="Heading3"/>
      </w:pPr>
      <w:bookmarkStart w:id="1023" w:name="_Toc64156986"/>
      <w:bookmarkStart w:id="1024" w:name="_Ref525224231"/>
      <w:bookmarkStart w:id="1025" w:name="_Toc185900725"/>
      <w:r w:rsidRPr="00476D2F">
        <w:t>Exception handling between ‘To-Be’ NAs</w:t>
      </w:r>
      <w:bookmarkEnd w:id="1023"/>
      <w:bookmarkEnd w:id="1025"/>
    </w:p>
    <w:bookmarkEnd w:id="1024"/>
    <w:p w14:paraId="07E4E3E0" w14:textId="77777777" w:rsidR="00367495" w:rsidRPr="00476D2F" w:rsidRDefault="00367495" w:rsidP="00367495">
      <w:pPr>
        <w:pStyle w:val="Heading4"/>
      </w:pPr>
      <w:r w:rsidRPr="00476D2F">
        <w:t>Exception handling between ‘To-Be’ NAs (messages in ‘To-Be’ Protocol)</w:t>
      </w:r>
    </w:p>
    <w:p w14:paraId="1EA2383B" w14:textId="170E8783" w:rsidR="009876D9" w:rsidRPr="00476D2F" w:rsidRDefault="00443255">
      <w:r w:rsidRPr="00476D2F">
        <w:t xml:space="preserve">The exception handling for </w:t>
      </w:r>
      <w:r w:rsidR="00892095" w:rsidRPr="00476D2F">
        <w:t>CD exchange between NAs in “To Be” with Sending NA being “To Be” (sending in “To Be” Interface)</w:t>
      </w:r>
      <w:r w:rsidRPr="00476D2F">
        <w:t xml:space="preserve"> shall be performed as </w:t>
      </w:r>
      <w:r w:rsidR="00E2104C" w:rsidRPr="00476D2F">
        <w:t xml:space="preserve">per principles of Exception handling after </w:t>
      </w:r>
      <w:r w:rsidR="002959D2" w:rsidRPr="00476D2F">
        <w:t xml:space="preserve">the Transitional </w:t>
      </w:r>
      <w:r w:rsidR="00E2104C" w:rsidRPr="00476D2F">
        <w:t>Period</w:t>
      </w:r>
      <w:r w:rsidR="00E822EA" w:rsidRPr="00476D2F">
        <w:t xml:space="preserve">. Please refer to </w:t>
      </w:r>
      <w:r w:rsidR="00E822EA" w:rsidRPr="00476D2F">
        <w:fldChar w:fldCharType="begin"/>
      </w:r>
      <w:r w:rsidR="00E822EA" w:rsidRPr="00476D2F">
        <w:instrText xml:space="preserve"> REF _Ref525227764 \r \h </w:instrText>
      </w:r>
      <w:r w:rsidR="008D2375" w:rsidRPr="00476D2F">
        <w:instrText xml:space="preserve"> \* MERGEFORMAT </w:instrText>
      </w:r>
      <w:r w:rsidR="00E822EA" w:rsidRPr="00476D2F">
        <w:fldChar w:fldCharType="separate"/>
      </w:r>
      <w:r w:rsidR="004501EF">
        <w:t>V.4.6</w:t>
      </w:r>
      <w:r w:rsidR="00E822EA" w:rsidRPr="00476D2F">
        <w:fldChar w:fldCharType="end"/>
      </w:r>
      <w:r w:rsidR="00E822EA" w:rsidRPr="00476D2F">
        <w:t>.</w:t>
      </w:r>
    </w:p>
    <w:p w14:paraId="5269E05E" w14:textId="77777777" w:rsidR="003F7B5A" w:rsidRPr="00476D2F" w:rsidRDefault="003F7B5A" w:rsidP="003F7B5A">
      <w:pPr>
        <w:pStyle w:val="Heading4"/>
      </w:pPr>
      <w:bookmarkStart w:id="1026" w:name="_Ref32228334"/>
      <w:bookmarkStart w:id="1027" w:name="_Ref525224262"/>
      <w:r w:rsidRPr="00476D2F">
        <w:t>Exception handling between ‘To-Be’ NAs (messages in ‘Legacy’ Protocol)</w:t>
      </w:r>
      <w:bookmarkEnd w:id="1026"/>
    </w:p>
    <w:p w14:paraId="69C8B3BC" w14:textId="2AD40CD4" w:rsidR="00A95D89" w:rsidRPr="00476D2F" w:rsidRDefault="00F14DF0" w:rsidP="00892095">
      <w:r w:rsidRPr="00476D2F">
        <w:t xml:space="preserve">The exception handling for CD exchange between NAs in “To Be” with </w:t>
      </w:r>
      <w:r w:rsidR="00924722" w:rsidRPr="00476D2F">
        <w:t>Sending</w:t>
      </w:r>
      <w:r w:rsidR="00924722" w:rsidRPr="00476D2F" w:rsidDel="00924722">
        <w:t xml:space="preserve"> </w:t>
      </w:r>
      <w:r w:rsidRPr="00476D2F">
        <w:t xml:space="preserve">NA being “To Be” (sending in “Legacy” Interface) shall be performed as per principles of Exception handling of </w:t>
      </w:r>
      <w:r w:rsidR="001665D7" w:rsidRPr="00476D2F">
        <w:t>“</w:t>
      </w:r>
      <w:r w:rsidR="00F20BEA" w:rsidRPr="00476D2F">
        <w:t>Legacy</w:t>
      </w:r>
      <w:r w:rsidR="001665D7" w:rsidRPr="00476D2F">
        <w:t>” protocol (ECS-P2/NCTS-P4)</w:t>
      </w:r>
      <w:r w:rsidR="00A95D89" w:rsidRPr="00476D2F">
        <w:t>.</w:t>
      </w:r>
    </w:p>
    <w:p w14:paraId="534D5757" w14:textId="13CD6DBB" w:rsidR="00892095" w:rsidRPr="00476D2F" w:rsidRDefault="00A95D89" w:rsidP="00892095">
      <w:r w:rsidRPr="00476D2F">
        <w:t xml:space="preserve">The case where conversion is needed by </w:t>
      </w:r>
      <w:r w:rsidR="00CD677C" w:rsidRPr="00476D2F">
        <w:t>a</w:t>
      </w:r>
      <w:r w:rsidRPr="00476D2F">
        <w:t xml:space="preserve"> Receiving NA </w:t>
      </w:r>
      <w:r w:rsidR="006E7BA0" w:rsidRPr="00476D2F">
        <w:t>is</w:t>
      </w:r>
      <w:r w:rsidRPr="00476D2F">
        <w:t xml:space="preserve"> further elaborated</w:t>
      </w:r>
      <w:r w:rsidR="00F84BF6" w:rsidRPr="00476D2F">
        <w:t xml:space="preserve"> in section</w:t>
      </w:r>
      <w:r w:rsidR="00E87712" w:rsidRPr="00476D2F">
        <w:t xml:space="preserve"> </w:t>
      </w:r>
      <w:r w:rsidR="00E87712" w:rsidRPr="00476D2F">
        <w:fldChar w:fldCharType="begin"/>
      </w:r>
      <w:r w:rsidR="00E87712" w:rsidRPr="00476D2F">
        <w:instrText xml:space="preserve"> REF _Ref27413918 \r \h </w:instrText>
      </w:r>
      <w:r w:rsidR="00E87712" w:rsidRPr="00476D2F">
        <w:fldChar w:fldCharType="separate"/>
      </w:r>
      <w:r w:rsidR="004501EF">
        <w:t>V.4.2</w:t>
      </w:r>
      <w:r w:rsidR="00E87712" w:rsidRPr="00476D2F">
        <w:fldChar w:fldCharType="end"/>
      </w:r>
      <w:r w:rsidR="001665D7" w:rsidRPr="00476D2F">
        <w:t xml:space="preserve">. </w:t>
      </w:r>
      <w:r w:rsidR="00666952" w:rsidRPr="00476D2F">
        <w:t xml:space="preserve">The </w:t>
      </w:r>
      <w:r w:rsidR="00924722" w:rsidRPr="00476D2F">
        <w:rPr>
          <w:i/>
        </w:rPr>
        <w:t>Sending</w:t>
      </w:r>
      <w:r w:rsidR="00924722" w:rsidRPr="00476D2F" w:rsidDel="00924722">
        <w:rPr>
          <w:i/>
        </w:rPr>
        <w:t xml:space="preserve"> </w:t>
      </w:r>
      <w:r w:rsidR="00666952" w:rsidRPr="00476D2F">
        <w:rPr>
          <w:i/>
        </w:rPr>
        <w:t xml:space="preserve">NA being “To Be” (sending in “Legacy” Interface) </w:t>
      </w:r>
      <w:r w:rsidR="00666952" w:rsidRPr="00476D2F">
        <w:t xml:space="preserve">should be seen in this case </w:t>
      </w:r>
      <w:r w:rsidR="00666952" w:rsidRPr="00476D2F">
        <w:rPr>
          <w:u w:val="single"/>
        </w:rPr>
        <w:t>from exception handling point of view</w:t>
      </w:r>
      <w:r w:rsidR="00666952" w:rsidRPr="00476D2F">
        <w:t xml:space="preserve"> as “Legacy NA”.</w:t>
      </w:r>
    </w:p>
    <w:p w14:paraId="46772EF9" w14:textId="106B91ED" w:rsidR="00CD2E06" w:rsidRPr="00476D2F" w:rsidRDefault="00CD2E06" w:rsidP="001B15BF">
      <w:r w:rsidRPr="00476D2F">
        <w:t xml:space="preserve">Since the case </w:t>
      </w:r>
      <w:r w:rsidR="00A95D89" w:rsidRPr="00476D2F">
        <w:t>concerns</w:t>
      </w:r>
      <w:r w:rsidRPr="00476D2F">
        <w:t xml:space="preserve"> </w:t>
      </w:r>
      <w:r w:rsidR="00924722" w:rsidRPr="00476D2F">
        <w:t>Sending</w:t>
      </w:r>
      <w:r w:rsidR="00924722" w:rsidRPr="00476D2F" w:rsidDel="00924722">
        <w:t xml:space="preserve"> </w:t>
      </w:r>
      <w:r w:rsidRPr="00476D2F">
        <w:t>NA being “To Be” (sending in “Legacy” Interface)</w:t>
      </w:r>
      <w:r w:rsidR="00A95D89" w:rsidRPr="00476D2F">
        <w:t>, o</w:t>
      </w:r>
      <w:r w:rsidRPr="00476D2F">
        <w:t xml:space="preserve">nly </w:t>
      </w:r>
      <w:r w:rsidR="00A95D89" w:rsidRPr="00476D2F">
        <w:t xml:space="preserve">the </w:t>
      </w:r>
      <w:r w:rsidRPr="00476D2F">
        <w:t xml:space="preserve">cases “Upgrade of message” </w:t>
      </w:r>
      <w:r w:rsidR="00A95D89" w:rsidRPr="00476D2F">
        <w:t xml:space="preserve">by Receiving NA </w:t>
      </w:r>
      <w:r w:rsidRPr="00476D2F">
        <w:t>are applicable as per section</w:t>
      </w:r>
      <w:r w:rsidRPr="00476D2F" w:rsidDel="009837E2">
        <w:t xml:space="preserve"> </w:t>
      </w:r>
      <w:r w:rsidR="00CB1DE8" w:rsidRPr="00476D2F">
        <w:fldChar w:fldCharType="begin"/>
      </w:r>
      <w:r w:rsidR="00CB1DE8" w:rsidRPr="00476D2F">
        <w:instrText xml:space="preserve"> REF _Ref17970940 \r \h </w:instrText>
      </w:r>
      <w:r w:rsidR="00CB1DE8" w:rsidRPr="00476D2F">
        <w:fldChar w:fldCharType="separate"/>
      </w:r>
      <w:r w:rsidR="004501EF">
        <w:t>V.4.4.2.2</w:t>
      </w:r>
      <w:r w:rsidR="00CB1DE8" w:rsidRPr="00476D2F">
        <w:fldChar w:fldCharType="end"/>
      </w:r>
    </w:p>
    <w:p w14:paraId="31F869A7" w14:textId="4E6E681B" w:rsidR="00DF20E7" w:rsidRPr="00476D2F" w:rsidRDefault="00DF20E7">
      <w:pPr>
        <w:spacing w:before="0"/>
        <w:jc w:val="left"/>
      </w:pPr>
      <w:bookmarkStart w:id="1028" w:name="_Toc17972007"/>
      <w:bookmarkStart w:id="1029" w:name="_Toc18065443"/>
      <w:bookmarkStart w:id="1030" w:name="_Toc17972008"/>
      <w:bookmarkStart w:id="1031" w:name="_Toc18065444"/>
      <w:bookmarkStart w:id="1032" w:name="_Toc17972009"/>
      <w:bookmarkStart w:id="1033" w:name="_Toc18065445"/>
      <w:bookmarkStart w:id="1034" w:name="_Toc17972010"/>
      <w:bookmarkStart w:id="1035" w:name="_Toc18065446"/>
      <w:bookmarkStart w:id="1036" w:name="_Toc17972011"/>
      <w:bookmarkStart w:id="1037" w:name="_Toc18065447"/>
      <w:bookmarkStart w:id="1038" w:name="_Toc17972012"/>
      <w:bookmarkStart w:id="1039" w:name="_Toc18065448"/>
      <w:bookmarkStart w:id="1040" w:name="_Toc17972013"/>
      <w:bookmarkStart w:id="1041" w:name="_Toc18065449"/>
      <w:bookmarkStart w:id="1042" w:name="_Toc17972014"/>
      <w:bookmarkStart w:id="1043" w:name="_Toc18065450"/>
      <w:bookmarkStart w:id="1044" w:name="_Toc17972015"/>
      <w:bookmarkStart w:id="1045" w:name="_Toc18065451"/>
      <w:bookmarkStart w:id="1046" w:name="_Toc17972016"/>
      <w:bookmarkStart w:id="1047" w:name="_Toc18065452"/>
      <w:bookmarkStart w:id="1048" w:name="_Toc17972017"/>
      <w:bookmarkStart w:id="1049" w:name="_Toc18065453"/>
      <w:bookmarkStart w:id="1050" w:name="_Toc17972018"/>
      <w:bookmarkStart w:id="1051" w:name="_Toc18065454"/>
      <w:bookmarkStart w:id="1052" w:name="_Toc17972019"/>
      <w:bookmarkStart w:id="1053" w:name="_Toc18065455"/>
      <w:bookmarkStart w:id="1054" w:name="_Toc17972020"/>
      <w:bookmarkStart w:id="1055" w:name="_Toc18065456"/>
      <w:bookmarkStart w:id="1056" w:name="_Toc17972021"/>
      <w:bookmarkStart w:id="1057" w:name="_Toc18065457"/>
      <w:bookmarkStart w:id="1058" w:name="_Toc17972022"/>
      <w:bookmarkStart w:id="1059" w:name="_Toc18065458"/>
      <w:bookmarkStart w:id="1060" w:name="_Toc17972023"/>
      <w:bookmarkStart w:id="1061" w:name="_Toc18065459"/>
      <w:bookmarkStart w:id="1062" w:name="_Toc17972024"/>
      <w:bookmarkStart w:id="1063" w:name="_Toc18065460"/>
      <w:bookmarkStart w:id="1064" w:name="_Toc17972025"/>
      <w:bookmarkStart w:id="1065" w:name="_Toc18065461"/>
      <w:bookmarkStart w:id="1066" w:name="_Toc17972026"/>
      <w:bookmarkStart w:id="1067" w:name="_Toc18065462"/>
      <w:bookmarkStart w:id="1068" w:name="_Toc17972027"/>
      <w:bookmarkStart w:id="1069" w:name="_Toc18065463"/>
      <w:bookmarkStart w:id="1070" w:name="_Toc17972051"/>
      <w:bookmarkStart w:id="1071" w:name="_Toc18065487"/>
      <w:bookmarkStart w:id="1072" w:name="_Toc17972055"/>
      <w:bookmarkStart w:id="1073" w:name="_Toc18065491"/>
      <w:bookmarkEnd w:id="977"/>
      <w:bookmarkEnd w:id="978"/>
      <w:bookmarkEnd w:id="979"/>
      <w:bookmarkEnd w:id="980"/>
      <w:bookmarkEnd w:id="981"/>
      <w:bookmarkEnd w:id="982"/>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37D413BD" w14:textId="77777777" w:rsidR="004D4C64" w:rsidRPr="00476D2F" w:rsidRDefault="004D4C64" w:rsidP="004D4C64">
      <w:pPr>
        <w:pStyle w:val="Heading3"/>
      </w:pPr>
      <w:bookmarkStart w:id="1074" w:name="_Ref115909336"/>
      <w:bookmarkStart w:id="1075" w:name="_Ref525227764"/>
      <w:bookmarkStart w:id="1076" w:name="_Toc185900726"/>
      <w:r w:rsidRPr="00476D2F">
        <w:t>Exception handling after the Transitional Period of “To Be” for NCTS-P5 and AES-P1</w:t>
      </w:r>
      <w:bookmarkEnd w:id="1074"/>
      <w:bookmarkEnd w:id="1076"/>
      <w:r w:rsidRPr="00476D2F" w:rsidDel="00EC43C5">
        <w:t xml:space="preserve"> </w:t>
      </w:r>
      <w:bookmarkEnd w:id="1075"/>
    </w:p>
    <w:p w14:paraId="5E061585" w14:textId="77777777" w:rsidR="004D4C64" w:rsidRPr="00476D2F" w:rsidRDefault="004D4C64" w:rsidP="004D4C64">
      <w:r w:rsidRPr="00476D2F">
        <w:t>The exception handling for NCTS-P5 and AES-P1 operations started after Transitional Period is defined below.</w:t>
      </w:r>
    </w:p>
    <w:p w14:paraId="2A7483AF" w14:textId="77777777" w:rsidR="004D4C64" w:rsidRPr="00476D2F" w:rsidRDefault="004D4C64" w:rsidP="004D4C64">
      <w:r w:rsidRPr="00476D2F">
        <w:t xml:space="preserve">The NCA shall respond per level of error as follows: </w:t>
      </w:r>
    </w:p>
    <w:p w14:paraId="52EC876C" w14:textId="3AC7B68D" w:rsidR="004D4C64" w:rsidRPr="00476D2F" w:rsidRDefault="004D4C64" w:rsidP="004D4C64">
      <w:pPr>
        <w:pStyle w:val="ListParagraph"/>
        <w:numPr>
          <w:ilvl w:val="0"/>
          <w:numId w:val="61"/>
        </w:numPr>
        <w:spacing w:before="120"/>
        <w:ind w:left="714" w:hanging="357"/>
      </w:pPr>
      <w:r w:rsidRPr="00476D2F">
        <w:t>Functional errors should be reported as specified in (</w:t>
      </w:r>
      <w:r w:rsidR="00BF74AB" w:rsidRPr="00476D2F">
        <w:fldChar w:fldCharType="begin"/>
      </w:r>
      <w:r w:rsidR="00BF74AB" w:rsidRPr="00476D2F">
        <w:instrText xml:space="preserve"> REF _Ref66827577 \r \h </w:instrText>
      </w:r>
      <w:r w:rsidR="00BF74AB" w:rsidRPr="00476D2F">
        <w:fldChar w:fldCharType="separate"/>
      </w:r>
      <w:r w:rsidR="004501EF">
        <w:t>V.3.5</w:t>
      </w:r>
      <w:r w:rsidR="00BF74AB" w:rsidRPr="00476D2F">
        <w:fldChar w:fldCharType="end"/>
      </w:r>
      <w:r w:rsidRPr="00476D2F">
        <w:t>) using CD906C (</w:t>
      </w:r>
      <w:r w:rsidR="00BF74AB" w:rsidRPr="00476D2F">
        <w:fldChar w:fldCharType="begin"/>
      </w:r>
      <w:r w:rsidR="00BF74AB" w:rsidRPr="00476D2F">
        <w:instrText xml:space="preserve"> REF _Ref66827596 \r \h </w:instrText>
      </w:r>
      <w:r w:rsidR="00BF74AB" w:rsidRPr="00476D2F">
        <w:fldChar w:fldCharType="separate"/>
      </w:r>
      <w:r w:rsidR="004501EF">
        <w:t>V.3.5.1</w:t>
      </w:r>
      <w:r w:rsidR="00BF74AB" w:rsidRPr="00476D2F">
        <w:fldChar w:fldCharType="end"/>
      </w:r>
      <w:r w:rsidRPr="00476D2F">
        <w:t>)</w:t>
      </w:r>
      <w:r w:rsidR="00B45282" w:rsidRPr="00476D2F">
        <w:t>;</w:t>
      </w:r>
    </w:p>
    <w:p w14:paraId="57141293" w14:textId="2CF05948" w:rsidR="004D4C64" w:rsidRPr="00476D2F" w:rsidRDefault="004D4C64" w:rsidP="004D4C64">
      <w:pPr>
        <w:pStyle w:val="ListParagraph"/>
        <w:numPr>
          <w:ilvl w:val="0"/>
          <w:numId w:val="61"/>
        </w:numPr>
        <w:spacing w:before="120"/>
        <w:ind w:left="714" w:hanging="357"/>
      </w:pPr>
      <w:r w:rsidRPr="00476D2F">
        <w:t>XML error should be reported as specified in (</w:t>
      </w:r>
      <w:r w:rsidRPr="00476D2F">
        <w:fldChar w:fldCharType="begin"/>
      </w:r>
      <w:r w:rsidRPr="00476D2F">
        <w:instrText xml:space="preserve"> REF _Ref27415717 \r \h </w:instrText>
      </w:r>
      <w:r w:rsidRPr="00476D2F">
        <w:fldChar w:fldCharType="separate"/>
      </w:r>
      <w:r w:rsidR="004501EF">
        <w:t>V.3.3</w:t>
      </w:r>
      <w:r w:rsidRPr="00476D2F">
        <w:fldChar w:fldCharType="end"/>
      </w:r>
      <w:r w:rsidRPr="00476D2F">
        <w:t>) using CD917C (</w:t>
      </w:r>
      <w:r w:rsidRPr="00476D2F">
        <w:fldChar w:fldCharType="begin"/>
      </w:r>
      <w:r w:rsidRPr="00476D2F">
        <w:instrText xml:space="preserve"> REF _Ref191046500 \r \h  \* MERGEFORMAT </w:instrText>
      </w:r>
      <w:r w:rsidRPr="00476D2F">
        <w:fldChar w:fldCharType="separate"/>
      </w:r>
      <w:r w:rsidR="004501EF">
        <w:t>VII.5</w:t>
      </w:r>
      <w:r w:rsidRPr="00476D2F">
        <w:fldChar w:fldCharType="end"/>
      </w:r>
      <w:r w:rsidRPr="00476D2F">
        <w:t>) and with Error Codes (Codelist CL030) applicable to NCTS-P5 and AES-P1.</w:t>
      </w:r>
    </w:p>
    <w:p w14:paraId="02027672" w14:textId="77777777" w:rsidR="00391A8D" w:rsidRPr="00391A8D" w:rsidRDefault="00391A8D" w:rsidP="00391A8D">
      <w:pPr>
        <w:pStyle w:val="ListParagraph"/>
        <w:numPr>
          <w:ilvl w:val="0"/>
          <w:numId w:val="61"/>
        </w:numPr>
        <w:spacing w:before="0"/>
        <w:jc w:val="left"/>
        <w:rPr>
          <w:b/>
          <w:sz w:val="28"/>
        </w:rPr>
      </w:pPr>
      <w:bookmarkStart w:id="1077" w:name="_Ref455911000"/>
      <w:bookmarkStart w:id="1078" w:name="_Toc472401149"/>
      <w:bookmarkStart w:id="1079" w:name="_Toc473625747"/>
      <w:bookmarkStart w:id="1080" w:name="_Toc473732611"/>
      <w:bookmarkStart w:id="1081" w:name="_Toc473825702"/>
      <w:bookmarkStart w:id="1082" w:name="_Toc77048945"/>
      <w:r w:rsidRPr="00476D2F">
        <w:br w:type="page"/>
      </w:r>
    </w:p>
    <w:p w14:paraId="6C173859" w14:textId="115C09EC" w:rsidR="00391A8D" w:rsidRPr="00476D2F" w:rsidRDefault="00391A8D" w:rsidP="00391A8D">
      <w:pPr>
        <w:pStyle w:val="Heading2"/>
      </w:pPr>
      <w:bookmarkStart w:id="1083" w:name="_Ref104288285"/>
      <w:bookmarkStart w:id="1084" w:name="_Ref525143777"/>
      <w:bookmarkStart w:id="1085" w:name="_Ref525144912"/>
      <w:bookmarkStart w:id="1086" w:name="_Toc526170456"/>
      <w:bookmarkStart w:id="1087" w:name="_Toc259460338"/>
      <w:bookmarkStart w:id="1088" w:name="_Toc185900727"/>
      <w:r w:rsidRPr="00476D2F">
        <w:t>Scenarios for Exception Handling during Transitional Period</w:t>
      </w:r>
      <w:r>
        <w:t xml:space="preserve"> </w:t>
      </w:r>
      <w:r w:rsidR="00AB6675">
        <w:t>of</w:t>
      </w:r>
      <w:r>
        <w:t xml:space="preserve"> NCTS-P6</w:t>
      </w:r>
      <w:bookmarkEnd w:id="1083"/>
      <w:bookmarkEnd w:id="1088"/>
    </w:p>
    <w:p w14:paraId="08836F18" w14:textId="77777777" w:rsidR="00F01C6C" w:rsidRDefault="00F01C6C" w:rsidP="00F01C6C">
      <w:pPr>
        <w:pStyle w:val="Heading3"/>
      </w:pPr>
      <w:bookmarkStart w:id="1089" w:name="_Toc185900728"/>
      <w:r w:rsidRPr="00476D2F">
        <w:t>Introduction</w:t>
      </w:r>
      <w:bookmarkEnd w:id="1089"/>
    </w:p>
    <w:p w14:paraId="6A130218" w14:textId="24327754" w:rsidR="00A57BDF" w:rsidRDefault="001104C8" w:rsidP="00A57BDF">
      <w:pPr>
        <w:rPr>
          <w:lang w:val="en-US"/>
        </w:rPr>
      </w:pPr>
      <w:r w:rsidRPr="001104C8">
        <w:t xml:space="preserve">The Transitional Period of NCTS-P6 enables communication between NAs </w:t>
      </w:r>
      <w:r w:rsidR="00B64141">
        <w:t>with</w:t>
      </w:r>
      <w:r w:rsidRPr="001104C8">
        <w:t xml:space="preserve"> different or </w:t>
      </w:r>
      <w:r w:rsidR="00B64141">
        <w:t>identical</w:t>
      </w:r>
      <w:r w:rsidRPr="001104C8">
        <w:t xml:space="preserve"> operational mode</w:t>
      </w:r>
      <w:r w:rsidR="00B64141">
        <w:t>s</w:t>
      </w:r>
      <w:r w:rsidRPr="001104C8">
        <w:t xml:space="preserve"> (</w:t>
      </w:r>
      <w:r w:rsidR="00B64141">
        <w:t xml:space="preserve">e.g. </w:t>
      </w:r>
      <w:r w:rsidRPr="001104C8">
        <w:t>NCTS-P5 or NCTS-P6).</w:t>
      </w:r>
      <w:r>
        <w:t xml:space="preserve"> </w:t>
      </w:r>
      <w:r w:rsidR="00A57BDF" w:rsidRPr="00476D2F">
        <w:t>The</w:t>
      </w:r>
      <w:r w:rsidR="002D24C4">
        <w:t xml:space="preserve"> principles</w:t>
      </w:r>
      <w:r w:rsidR="00080D22">
        <w:t xml:space="preserve">, </w:t>
      </w:r>
      <w:r w:rsidR="00080D22" w:rsidRPr="00080D22">
        <w:t xml:space="preserve">the </w:t>
      </w:r>
      <w:r w:rsidR="00E85739">
        <w:t>t</w:t>
      </w:r>
      <w:r w:rsidR="00080D22" w:rsidRPr="00080D22">
        <w:t xml:space="preserve">ransitional </w:t>
      </w:r>
      <w:proofErr w:type="gramStart"/>
      <w:r w:rsidR="00080D22" w:rsidRPr="00080D22">
        <w:t>analysis</w:t>
      </w:r>
      <w:proofErr w:type="gramEnd"/>
      <w:r w:rsidR="00A57BDF" w:rsidRPr="00476D2F">
        <w:t xml:space="preserve"> </w:t>
      </w:r>
      <w:r w:rsidR="00D6649F" w:rsidRPr="00D6649F">
        <w:t xml:space="preserve">and the necessary </w:t>
      </w:r>
      <w:r w:rsidR="00E85739">
        <w:t>t</w:t>
      </w:r>
      <w:r w:rsidR="00D6649F" w:rsidRPr="00D6649F">
        <w:t xml:space="preserve">ransitional </w:t>
      </w:r>
      <w:r w:rsidR="00E85739">
        <w:t>s</w:t>
      </w:r>
      <w:r w:rsidR="00D6649F" w:rsidRPr="00D6649F">
        <w:t>cenarios for the Transitional Period from NCTS-P5 to NCTS-P6</w:t>
      </w:r>
      <w:r w:rsidR="00C10704">
        <w:t xml:space="preserve"> </w:t>
      </w:r>
      <w:r w:rsidR="00A57BDF" w:rsidRPr="00476D2F">
        <w:t>are defined in Section IV of DDNTA for NCTS-P</w:t>
      </w:r>
      <w:r w:rsidR="00811438" w:rsidRPr="00A079D8">
        <w:t>6</w:t>
      </w:r>
      <w:r w:rsidR="00A57BDF" w:rsidRPr="00476D2F">
        <w:t xml:space="preserve"> [</w:t>
      </w:r>
      <w:r w:rsidR="008D1E9C">
        <w:fldChar w:fldCharType="begin"/>
      </w:r>
      <w:r w:rsidR="008D1E9C">
        <w:instrText xml:space="preserve"> REF R45 \h </w:instrText>
      </w:r>
      <w:r w:rsidR="008D1E9C">
        <w:fldChar w:fldCharType="separate"/>
      </w:r>
      <w:r w:rsidR="004501EF" w:rsidRPr="000C1B4B">
        <w:rPr>
          <w:szCs w:val="24"/>
        </w:rPr>
        <w:t>R</w:t>
      </w:r>
      <w:r w:rsidR="004501EF">
        <w:rPr>
          <w:noProof/>
          <w:szCs w:val="24"/>
        </w:rPr>
        <w:t>44</w:t>
      </w:r>
      <w:r w:rsidR="008D1E9C">
        <w:fldChar w:fldCharType="end"/>
      </w:r>
      <w:r w:rsidR="00A57BDF" w:rsidRPr="00476D2F">
        <w:t xml:space="preserve">] </w:t>
      </w:r>
      <w:r w:rsidR="00FA42C5">
        <w:t>‘</w:t>
      </w:r>
      <w:r w:rsidR="00FA42C5" w:rsidRPr="009A473C">
        <w:rPr>
          <w:i/>
          <w:iCs/>
        </w:rPr>
        <w:t xml:space="preserve">NCTS-P6 </w:t>
      </w:r>
      <w:r w:rsidR="008647D8" w:rsidRPr="009A473C">
        <w:rPr>
          <w:i/>
          <w:iCs/>
        </w:rPr>
        <w:t>Transitional Scenarios’</w:t>
      </w:r>
      <w:r w:rsidR="008647D8">
        <w:t>.</w:t>
      </w:r>
      <w:r w:rsidR="00A57BDF" w:rsidRPr="00476D2F">
        <w:t xml:space="preserve"> </w:t>
      </w:r>
      <w:r w:rsidR="0045051B" w:rsidRPr="00162A2A">
        <w:rPr>
          <w:lang w:val="en-US"/>
        </w:rPr>
        <w:t xml:space="preserve">These scenarios remain needed to clarify which exchanges of messages will be possible or not - during the Transitional Period - between </w:t>
      </w:r>
      <w:r w:rsidR="0045051B" w:rsidRPr="00162A2A">
        <w:t>NCAs operating in [NCTS-P6] and NCAs still operating in [NCTS-P5]</w:t>
      </w:r>
      <w:r w:rsidR="0045051B" w:rsidRPr="00162A2A">
        <w:rPr>
          <w:lang w:val="en-US"/>
        </w:rPr>
        <w:t>.</w:t>
      </w:r>
    </w:p>
    <w:p w14:paraId="75C45770" w14:textId="463AA5D3" w:rsidR="00A319D8" w:rsidRPr="00476D2F" w:rsidRDefault="00A319D8" w:rsidP="00D41159">
      <w:pPr>
        <w:pStyle w:val="NormalWeb"/>
        <w:spacing w:before="240" w:beforeAutospacing="0" w:after="120" w:afterAutospacing="0"/>
        <w:jc w:val="both"/>
      </w:pPr>
      <w:r w:rsidRPr="00162A2A">
        <w:t xml:space="preserve">Between NCAs operating in [NCTS-P6 </w:t>
      </w:r>
      <w:r w:rsidR="00132D46">
        <w:t>O</w:t>
      </w:r>
      <w:r w:rsidRPr="00162A2A">
        <w:t>pt-</w:t>
      </w:r>
      <w:r w:rsidR="00132D46">
        <w:t>I</w:t>
      </w:r>
      <w:r w:rsidRPr="00162A2A">
        <w:t>n] and ieCA/TED, the rejection messages used to exchange business or syntax errors will be CD906D and CD917D respectively. In all other cases,</w:t>
      </w:r>
      <w:r w:rsidRPr="00162A2A">
        <w:rPr>
          <w:lang w:val="en-US"/>
        </w:rPr>
        <w:t xml:space="preserve"> i.e. between NCAs operating in [NCTS-P6] and between NCAs operating in [NCTS-P6]/[NCTS-P5],</w:t>
      </w:r>
      <w:r w:rsidRPr="00162A2A">
        <w:t xml:space="preserve"> the messages CD906C and CD917C will be used as rejection messages.</w:t>
      </w:r>
    </w:p>
    <w:p w14:paraId="157A281A" w14:textId="0A173853" w:rsidR="00AC59A2" w:rsidRPr="00E64C52" w:rsidRDefault="00AC59A2" w:rsidP="00AC59A2">
      <w:pPr>
        <w:pStyle w:val="Heading3"/>
      </w:pPr>
      <w:bookmarkStart w:id="1090" w:name="_Toc169791178"/>
      <w:bookmarkStart w:id="1091" w:name="_Toc170829722"/>
      <w:bookmarkStart w:id="1092" w:name="_Toc171699594"/>
      <w:bookmarkStart w:id="1093" w:name="_Toc172025523"/>
      <w:bookmarkStart w:id="1094" w:name="_Toc169791179"/>
      <w:bookmarkStart w:id="1095" w:name="_Toc170829723"/>
      <w:bookmarkStart w:id="1096" w:name="_Toc171699595"/>
      <w:bookmarkStart w:id="1097" w:name="_Toc172025524"/>
      <w:bookmarkStart w:id="1098" w:name="_Toc169791180"/>
      <w:bookmarkStart w:id="1099" w:name="_Toc170829724"/>
      <w:bookmarkStart w:id="1100" w:name="_Toc171699596"/>
      <w:bookmarkStart w:id="1101" w:name="_Toc172025525"/>
      <w:bookmarkStart w:id="1102" w:name="_Toc169791181"/>
      <w:bookmarkStart w:id="1103" w:name="_Toc170829725"/>
      <w:bookmarkStart w:id="1104" w:name="_Toc171699597"/>
      <w:bookmarkStart w:id="1105" w:name="_Toc172025526"/>
      <w:bookmarkStart w:id="1106" w:name="_Toc169791182"/>
      <w:bookmarkStart w:id="1107" w:name="_Toc170829726"/>
      <w:bookmarkStart w:id="1108" w:name="_Toc171699598"/>
      <w:bookmarkStart w:id="1109" w:name="_Toc172025527"/>
      <w:bookmarkStart w:id="1110" w:name="_Toc169791183"/>
      <w:bookmarkStart w:id="1111" w:name="_Toc170829727"/>
      <w:bookmarkStart w:id="1112" w:name="_Toc171699599"/>
      <w:bookmarkStart w:id="1113" w:name="_Toc172025528"/>
      <w:bookmarkStart w:id="1114" w:name="_Toc169791184"/>
      <w:bookmarkStart w:id="1115" w:name="_Toc170829728"/>
      <w:bookmarkStart w:id="1116" w:name="_Toc171699600"/>
      <w:bookmarkStart w:id="1117" w:name="_Toc172025529"/>
      <w:bookmarkStart w:id="1118" w:name="_Toc18590072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r w:rsidRPr="00476D2F">
        <w:t xml:space="preserve">Exception handling between </w:t>
      </w:r>
      <w:r>
        <w:t xml:space="preserve">NCTS-P5 </w:t>
      </w:r>
      <w:r w:rsidRPr="00476D2F">
        <w:t xml:space="preserve">and </w:t>
      </w:r>
      <w:r>
        <w:t>NCTS-P6</w:t>
      </w:r>
      <w:r w:rsidRPr="00476D2F">
        <w:t xml:space="preserve"> NA</w:t>
      </w:r>
      <w:r w:rsidR="007378BE">
        <w:t>s</w:t>
      </w:r>
      <w:bookmarkEnd w:id="1118"/>
    </w:p>
    <w:p w14:paraId="064DE13C" w14:textId="28D49857" w:rsidR="008750A5" w:rsidRPr="00831772" w:rsidRDefault="008750A5" w:rsidP="008750A5">
      <w:r w:rsidRPr="00E64C52">
        <w:t xml:space="preserve">The exception handling for </w:t>
      </w:r>
      <w:r w:rsidRPr="007555A7">
        <w:rPr>
          <w:u w:val="single"/>
        </w:rPr>
        <w:t>Common Domain exchanges</w:t>
      </w:r>
      <w:r w:rsidRPr="003F392B">
        <w:t xml:space="preserve"> between </w:t>
      </w:r>
      <w:r w:rsidR="007F40FC">
        <w:t>NCTS-P5 and NCTS-P6 NAs</w:t>
      </w:r>
      <w:r w:rsidRPr="005038F7">
        <w:t xml:space="preserve"> shall be performed as per NCTS-P5 protocol, i.e.:</w:t>
      </w:r>
    </w:p>
    <w:p w14:paraId="74C661D5" w14:textId="52B225C7" w:rsidR="007D6B47" w:rsidRPr="009235C7" w:rsidRDefault="007D6B47" w:rsidP="007D6B47">
      <w:pPr>
        <w:pStyle w:val="ListParagraph"/>
        <w:numPr>
          <w:ilvl w:val="0"/>
          <w:numId w:val="61"/>
        </w:numPr>
        <w:spacing w:before="120"/>
        <w:ind w:left="714" w:hanging="357"/>
      </w:pPr>
      <w:r w:rsidRPr="009235C7">
        <w:t>Functional errors should be reported as specified in (</w:t>
      </w:r>
      <w:r w:rsidRPr="009235C7">
        <w:fldChar w:fldCharType="begin"/>
      </w:r>
      <w:r w:rsidRPr="009235C7">
        <w:instrText xml:space="preserve"> REF _Ref66826548 \r \h  \* MERGEFORMAT </w:instrText>
      </w:r>
      <w:r w:rsidRPr="009235C7">
        <w:fldChar w:fldCharType="separate"/>
      </w:r>
      <w:r w:rsidR="004501EF">
        <w:t>V.3.5</w:t>
      </w:r>
      <w:r w:rsidRPr="009235C7">
        <w:fldChar w:fldCharType="end"/>
      </w:r>
      <w:r w:rsidRPr="009235C7">
        <w:t>) using CD906C (</w:t>
      </w:r>
      <w:r w:rsidRPr="009235C7">
        <w:fldChar w:fldCharType="begin"/>
      </w:r>
      <w:r w:rsidRPr="009235C7">
        <w:instrText xml:space="preserve"> REF _Ref103682878 \r \h  \* MERGEFORMAT </w:instrText>
      </w:r>
      <w:r w:rsidRPr="009235C7">
        <w:fldChar w:fldCharType="separate"/>
      </w:r>
      <w:r w:rsidR="004501EF">
        <w:t>V.3.5.1</w:t>
      </w:r>
      <w:r w:rsidRPr="009235C7">
        <w:fldChar w:fldCharType="end"/>
      </w:r>
      <w:r w:rsidRPr="009235C7">
        <w:t>);</w:t>
      </w:r>
    </w:p>
    <w:p w14:paraId="79A41A91" w14:textId="5DC32D97" w:rsidR="007D6B47" w:rsidRPr="009235C7" w:rsidRDefault="007D6B47" w:rsidP="007D6B47">
      <w:pPr>
        <w:pStyle w:val="ListParagraph"/>
        <w:numPr>
          <w:ilvl w:val="0"/>
          <w:numId w:val="61"/>
        </w:numPr>
        <w:spacing w:before="120"/>
        <w:ind w:left="714" w:hanging="357"/>
      </w:pPr>
      <w:r w:rsidRPr="009235C7">
        <w:t>Syntax (TMS) error should be reported as specified in (</w:t>
      </w:r>
      <w:r w:rsidRPr="009235C7">
        <w:fldChar w:fldCharType="begin"/>
      </w:r>
      <w:r w:rsidRPr="009235C7">
        <w:instrText xml:space="preserve"> REF _Ref103682914 \r \h  \* MERGEFORMAT </w:instrText>
      </w:r>
      <w:r w:rsidRPr="009235C7">
        <w:fldChar w:fldCharType="separate"/>
      </w:r>
      <w:r w:rsidR="004501EF">
        <w:t>V.3.3</w:t>
      </w:r>
      <w:r w:rsidRPr="009235C7">
        <w:fldChar w:fldCharType="end"/>
      </w:r>
      <w:r w:rsidRPr="009235C7">
        <w:t>) using CD917C.</w:t>
      </w:r>
    </w:p>
    <w:p w14:paraId="6BA7E971" w14:textId="6DDA7494" w:rsidR="001300E9" w:rsidRDefault="0068471F" w:rsidP="008750A5">
      <w:pPr>
        <w:spacing w:before="120"/>
      </w:pPr>
      <w:r>
        <w:t>T</w:t>
      </w:r>
      <w:r w:rsidR="00600930">
        <w:t>he following</w:t>
      </w:r>
      <w:r w:rsidR="00600930" w:rsidRPr="00E1793F">
        <w:t xml:space="preserve"> </w:t>
      </w:r>
      <w:r w:rsidR="00600930">
        <w:rPr>
          <w:bCs/>
        </w:rPr>
        <w:t>e</w:t>
      </w:r>
      <w:r w:rsidR="00600930" w:rsidRPr="00A079D8">
        <w:rPr>
          <w:bCs/>
        </w:rPr>
        <w:t>xception</w:t>
      </w:r>
      <w:r w:rsidR="00600930" w:rsidRPr="00A079D8">
        <w:t xml:space="preserve"> handling </w:t>
      </w:r>
      <w:r w:rsidR="00600930">
        <w:rPr>
          <w:bCs/>
        </w:rPr>
        <w:t>c</w:t>
      </w:r>
      <w:r w:rsidR="00600930" w:rsidRPr="00A079D8">
        <w:rPr>
          <w:bCs/>
        </w:rPr>
        <w:t>ases</w:t>
      </w:r>
      <w:r w:rsidR="00600930">
        <w:rPr>
          <w:b/>
        </w:rPr>
        <w:t xml:space="preserve"> </w:t>
      </w:r>
      <w:r w:rsidR="00600930" w:rsidRPr="00E1793F">
        <w:rPr>
          <w:b/>
        </w:rPr>
        <w:t>A</w:t>
      </w:r>
      <w:r w:rsidR="00600930">
        <w:rPr>
          <w:b/>
        </w:rPr>
        <w:t>, B, C</w:t>
      </w:r>
      <w:r w:rsidR="00AB3B9A">
        <w:rPr>
          <w:b/>
        </w:rPr>
        <w:t xml:space="preserve"> and</w:t>
      </w:r>
      <w:r w:rsidR="00600930">
        <w:rPr>
          <w:b/>
        </w:rPr>
        <w:t xml:space="preserve"> D</w:t>
      </w:r>
      <w:r>
        <w:rPr>
          <w:b/>
        </w:rPr>
        <w:t xml:space="preserve"> </w:t>
      </w:r>
      <w:r w:rsidRPr="0068471F">
        <w:rPr>
          <w:bCs/>
        </w:rPr>
        <w:t>illustrate</w:t>
      </w:r>
      <w:r w:rsidR="00600930" w:rsidRPr="00E1793F">
        <w:t xml:space="preserve"> </w:t>
      </w:r>
      <w:r w:rsidR="00BB4E7D">
        <w:t>the types of communication and exception han</w:t>
      </w:r>
      <w:r w:rsidR="005A5A07">
        <w:t>d</w:t>
      </w:r>
      <w:r w:rsidR="00BB4E7D">
        <w:t>ling actions between NCTS-P5 and NCTS-P6 NAs:</w:t>
      </w:r>
    </w:p>
    <w:p w14:paraId="3A56705E" w14:textId="77777777" w:rsidR="006B27AB" w:rsidRPr="00E64C52" w:rsidRDefault="006B27AB" w:rsidP="008750A5">
      <w:pPr>
        <w:spacing w:before="120"/>
      </w:pPr>
    </w:p>
    <w:p w14:paraId="6CE8CEE5" w14:textId="51E70F65" w:rsidR="00F7275C" w:rsidRDefault="006B50AE">
      <w:pPr>
        <w:pStyle w:val="ListParagraph"/>
        <w:numPr>
          <w:ilvl w:val="0"/>
          <w:numId w:val="205"/>
        </w:numPr>
        <w:spacing w:before="120"/>
      </w:pPr>
      <w:r w:rsidRPr="00162A2A">
        <w:t>The NCTS-P5 NA receives a message from an NCTS-P5 NA.</w:t>
      </w:r>
      <w:r w:rsidRPr="0044391C">
        <w:t xml:space="preserve"> </w:t>
      </w:r>
      <w:r w:rsidR="00BB4E7D">
        <w:t>Then</w:t>
      </w:r>
      <w:r w:rsidR="006274D1">
        <w:t>, the</w:t>
      </w:r>
      <w:r w:rsidR="00BB4E7D">
        <w:t xml:space="preserve"> </w:t>
      </w:r>
      <w:r w:rsidR="0068471F">
        <w:t xml:space="preserve">receiving </w:t>
      </w:r>
      <w:r w:rsidR="00BB4E7D" w:rsidRPr="00162A2A">
        <w:t>NCTS-</w:t>
      </w:r>
      <w:r w:rsidR="00480990" w:rsidRPr="00162A2A">
        <w:t xml:space="preserve">P5 NA performs </w:t>
      </w:r>
      <w:r w:rsidR="00F7275C">
        <w:t xml:space="preserve">Syntax </w:t>
      </w:r>
      <w:r w:rsidR="0068471F">
        <w:t>and</w:t>
      </w:r>
      <w:r w:rsidR="00F7275C">
        <w:t xml:space="preserve"> Business </w:t>
      </w:r>
      <w:proofErr w:type="gramStart"/>
      <w:r w:rsidR="00F7275C">
        <w:t>validation</w:t>
      </w:r>
      <w:proofErr w:type="gramEnd"/>
      <w:r w:rsidR="00F7275C">
        <w:t xml:space="preserve"> </w:t>
      </w:r>
      <w:r w:rsidR="002A639C">
        <w:t xml:space="preserve">and </w:t>
      </w:r>
      <w:r w:rsidR="00F7275C">
        <w:t>error</w:t>
      </w:r>
      <w:r w:rsidR="0068471F">
        <w:t>(</w:t>
      </w:r>
      <w:r w:rsidR="00F7275C">
        <w:t>s</w:t>
      </w:r>
      <w:r w:rsidR="0068471F">
        <w:t>)</w:t>
      </w:r>
      <w:r w:rsidR="00F7275C">
        <w:t xml:space="preserve"> </w:t>
      </w:r>
      <w:r w:rsidR="0068471F">
        <w:t>is found i</w:t>
      </w:r>
      <w:r w:rsidR="00F7275C">
        <w:t xml:space="preserve">n the </w:t>
      </w:r>
      <w:r w:rsidR="002A639C">
        <w:t xml:space="preserve">exchanged </w:t>
      </w:r>
      <w:r w:rsidR="00F7275C">
        <w:t>message;</w:t>
      </w:r>
    </w:p>
    <w:p w14:paraId="470980DD" w14:textId="77777777" w:rsidR="00DE2EB4" w:rsidRDefault="008E77E2" w:rsidP="00DE2EB4">
      <w:pPr>
        <w:keepNext/>
        <w:spacing w:before="120"/>
        <w:ind w:left="360"/>
        <w:jc w:val="center"/>
      </w:pPr>
      <w:r>
        <w:rPr>
          <w:noProof/>
          <w14:ligatures w14:val="standardContextual"/>
        </w:rPr>
        <w:drawing>
          <wp:inline distT="0" distB="0" distL="0" distR="0" wp14:anchorId="63075EBF" wp14:editId="674F8341">
            <wp:extent cx="2521965" cy="2679590"/>
            <wp:effectExtent l="0" t="0" r="0" b="6985"/>
            <wp:docPr id="1030046666"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46666" name="Picture 1" descr="A diagram of a program&#10;&#10;Description automatically generated"/>
                    <pic:cNvPicPr/>
                  </pic:nvPicPr>
                  <pic:blipFill>
                    <a:blip r:embed="rId104"/>
                    <a:stretch>
                      <a:fillRect/>
                    </a:stretch>
                  </pic:blipFill>
                  <pic:spPr>
                    <a:xfrm>
                      <a:off x="0" y="0"/>
                      <a:ext cx="2538948" cy="2697635"/>
                    </a:xfrm>
                    <a:prstGeom prst="rect">
                      <a:avLst/>
                    </a:prstGeom>
                  </pic:spPr>
                </pic:pic>
              </a:graphicData>
            </a:graphic>
          </wp:inline>
        </w:drawing>
      </w:r>
    </w:p>
    <w:p w14:paraId="52A16B29" w14:textId="669EDF8D" w:rsidR="00DE2EB4" w:rsidRDefault="00DE2EB4" w:rsidP="008F703C">
      <w:pPr>
        <w:pStyle w:val="Caption"/>
      </w:pPr>
      <w:bookmarkStart w:id="1119" w:name="_Toc185900894"/>
      <w:r>
        <w:t xml:space="preserve">Figure </w:t>
      </w:r>
      <w:r>
        <w:fldChar w:fldCharType="begin"/>
      </w:r>
      <w:r>
        <w:instrText xml:space="preserve"> SEQ Figure \* ARABIC </w:instrText>
      </w:r>
      <w:r>
        <w:fldChar w:fldCharType="separate"/>
      </w:r>
      <w:r w:rsidR="004501EF">
        <w:rPr>
          <w:noProof/>
        </w:rPr>
        <w:t>17</w:t>
      </w:r>
      <w:r>
        <w:fldChar w:fldCharType="end"/>
      </w:r>
      <w:r>
        <w:t>: Exception handling between NCTS-P5 NAs</w:t>
      </w:r>
      <w:bookmarkEnd w:id="1119"/>
    </w:p>
    <w:p w14:paraId="0B0CC31A" w14:textId="77777777" w:rsidR="009A33B5" w:rsidRPr="009A33B5" w:rsidRDefault="009A33B5" w:rsidP="00162A2A">
      <w:pPr>
        <w:keepNext/>
        <w:spacing w:before="120"/>
        <w:ind w:left="360"/>
        <w:jc w:val="center"/>
      </w:pPr>
    </w:p>
    <w:p w14:paraId="55F770F7" w14:textId="03419B33" w:rsidR="00F7275C" w:rsidRDefault="008F5101" w:rsidP="00D858A2">
      <w:pPr>
        <w:pStyle w:val="ListParagraph"/>
        <w:numPr>
          <w:ilvl w:val="0"/>
          <w:numId w:val="205"/>
        </w:numPr>
        <w:spacing w:before="120"/>
      </w:pPr>
      <w:r>
        <w:t xml:space="preserve">The </w:t>
      </w:r>
      <w:r w:rsidR="00F77758">
        <w:t xml:space="preserve">NCTS-P6 NA receives </w:t>
      </w:r>
      <w:r w:rsidR="000F27D6">
        <w:t>a</w:t>
      </w:r>
      <w:r w:rsidR="00F77758">
        <w:t xml:space="preserve"> message </w:t>
      </w:r>
      <w:r>
        <w:t>from</w:t>
      </w:r>
      <w:r w:rsidR="00F77758">
        <w:t xml:space="preserve"> an NCTS-P5 NA. </w:t>
      </w:r>
      <w:r w:rsidR="00154AF1">
        <w:fldChar w:fldCharType="begin"/>
      </w:r>
      <w:r w:rsidR="00154AF1">
        <w:instrText xml:space="preserve"> REF _Ref169779612 \h </w:instrText>
      </w:r>
      <w:r w:rsidR="00154AF1">
        <w:fldChar w:fldCharType="separate"/>
      </w:r>
      <w:r w:rsidR="004501EF">
        <w:t xml:space="preserve">Figure </w:t>
      </w:r>
      <w:r w:rsidR="004501EF">
        <w:rPr>
          <w:noProof/>
        </w:rPr>
        <w:t>18</w:t>
      </w:r>
      <w:r w:rsidR="00154AF1">
        <w:fldChar w:fldCharType="end"/>
      </w:r>
      <w:r w:rsidR="00F77758">
        <w:t xml:space="preserve"> depicts the action</w:t>
      </w:r>
      <w:r w:rsidR="00D858A2">
        <w:t>s</w:t>
      </w:r>
      <w:r w:rsidR="00F77758">
        <w:t xml:space="preserve"> that happen either if the error</w:t>
      </w:r>
      <w:r w:rsidR="00D858A2">
        <w:t xml:space="preserve"> is identified </w:t>
      </w:r>
      <w:r w:rsidR="00075069" w:rsidRPr="00162A2A">
        <w:t>during the XML Validation step or during the Business Validation step by the receiving NCTS-P6 NA;</w:t>
      </w:r>
    </w:p>
    <w:p w14:paraId="3164FD48" w14:textId="77777777" w:rsidR="00D17780" w:rsidRDefault="00D17780" w:rsidP="00D17780">
      <w:pPr>
        <w:spacing w:before="120"/>
        <w:ind w:left="360"/>
      </w:pPr>
    </w:p>
    <w:p w14:paraId="65AB2C5C" w14:textId="69603F88" w:rsidR="00154AF1" w:rsidRDefault="00571F42" w:rsidP="00162A2A">
      <w:pPr>
        <w:keepNext/>
        <w:spacing w:before="120"/>
        <w:ind w:left="360"/>
        <w:jc w:val="center"/>
      </w:pPr>
      <w:r>
        <w:rPr>
          <w:noProof/>
        </w:rPr>
        <w:drawing>
          <wp:inline distT="0" distB="0" distL="0" distR="0" wp14:anchorId="73E5AC56" wp14:editId="774AF57B">
            <wp:extent cx="2647950" cy="2813050"/>
            <wp:effectExtent l="0" t="0" r="0" b="6350"/>
            <wp:docPr id="1667099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47950" cy="2813050"/>
                    </a:xfrm>
                    <a:prstGeom prst="rect">
                      <a:avLst/>
                    </a:prstGeom>
                    <a:noFill/>
                    <a:ln>
                      <a:noFill/>
                    </a:ln>
                  </pic:spPr>
                </pic:pic>
              </a:graphicData>
            </a:graphic>
          </wp:inline>
        </w:drawing>
      </w:r>
    </w:p>
    <w:p w14:paraId="79CC0331" w14:textId="376409FD" w:rsidR="00D17780" w:rsidRDefault="00154AF1" w:rsidP="00162A2A">
      <w:pPr>
        <w:pStyle w:val="Caption"/>
      </w:pPr>
      <w:bookmarkStart w:id="1120" w:name="_Ref169779612"/>
      <w:bookmarkStart w:id="1121" w:name="_Toc185900895"/>
      <w:r>
        <w:t xml:space="preserve">Figure </w:t>
      </w:r>
      <w:r>
        <w:fldChar w:fldCharType="begin"/>
      </w:r>
      <w:r>
        <w:instrText xml:space="preserve"> SEQ Figure \* ARABIC </w:instrText>
      </w:r>
      <w:r>
        <w:fldChar w:fldCharType="separate"/>
      </w:r>
      <w:r w:rsidR="004501EF">
        <w:rPr>
          <w:noProof/>
        </w:rPr>
        <w:t>18</w:t>
      </w:r>
      <w:r>
        <w:fldChar w:fldCharType="end"/>
      </w:r>
      <w:bookmarkEnd w:id="1120"/>
      <w:r>
        <w:t xml:space="preserve">: </w:t>
      </w:r>
      <w:r w:rsidRPr="00A77B30">
        <w:t>NCTS-P5 – NCTS-P6 Errors reported by NCTS-P6 NA</w:t>
      </w:r>
      <w:bookmarkEnd w:id="1121"/>
    </w:p>
    <w:p w14:paraId="05DE166D" w14:textId="26534B4C" w:rsidR="009A33B5" w:rsidRPr="009A33B5" w:rsidRDefault="009A33B5" w:rsidP="00301898">
      <w:pPr>
        <w:spacing w:before="120"/>
      </w:pPr>
    </w:p>
    <w:p w14:paraId="261EE1F2" w14:textId="3621533B" w:rsidR="00FB6FD1" w:rsidRDefault="00923E84" w:rsidP="00D41159">
      <w:pPr>
        <w:pStyle w:val="ListParagraph"/>
        <w:keepNext/>
        <w:numPr>
          <w:ilvl w:val="0"/>
          <w:numId w:val="205"/>
        </w:numPr>
        <w:spacing w:before="120"/>
      </w:pPr>
      <w:r>
        <w:t xml:space="preserve">The </w:t>
      </w:r>
      <w:r w:rsidR="00F7275C">
        <w:t>NCTS-</w:t>
      </w:r>
      <w:r w:rsidR="008349AD">
        <w:t>P</w:t>
      </w:r>
      <w:r w:rsidR="00F35162">
        <w:t>5</w:t>
      </w:r>
      <w:r w:rsidR="008349AD">
        <w:t xml:space="preserve"> </w:t>
      </w:r>
      <w:r w:rsidR="00F7275C">
        <w:t>NA</w:t>
      </w:r>
      <w:r w:rsidR="0022465C">
        <w:t xml:space="preserve"> </w:t>
      </w:r>
      <w:r w:rsidR="00F35162">
        <w:t>receives</w:t>
      </w:r>
      <w:r w:rsidR="00F7275C">
        <w:t xml:space="preserve"> a message </w:t>
      </w:r>
      <w:r w:rsidR="00F35162">
        <w:t xml:space="preserve">from </w:t>
      </w:r>
      <w:r w:rsidR="00965792">
        <w:t>an</w:t>
      </w:r>
      <w:r w:rsidR="00F35162">
        <w:t xml:space="preserve"> </w:t>
      </w:r>
      <w:r w:rsidR="00047D98">
        <w:t>NCTS-P</w:t>
      </w:r>
      <w:r w:rsidR="00965792">
        <w:t>6</w:t>
      </w:r>
      <w:r w:rsidR="00047D98">
        <w:t xml:space="preserve"> NA. </w:t>
      </w:r>
      <w:r w:rsidR="00BD6CB1">
        <w:fldChar w:fldCharType="begin"/>
      </w:r>
      <w:r w:rsidR="00BD6CB1">
        <w:instrText xml:space="preserve"> REF _Ref169779992 \h </w:instrText>
      </w:r>
      <w:r w:rsidR="00BD6CB1">
        <w:fldChar w:fldCharType="separate"/>
      </w:r>
      <w:r w:rsidR="004501EF">
        <w:t xml:space="preserve">Figure </w:t>
      </w:r>
      <w:r w:rsidR="004501EF">
        <w:rPr>
          <w:noProof/>
        </w:rPr>
        <w:t>19</w:t>
      </w:r>
      <w:r w:rsidR="00BD6CB1">
        <w:fldChar w:fldCharType="end"/>
      </w:r>
      <w:r w:rsidR="00183B2A">
        <w:t xml:space="preserve"> </w:t>
      </w:r>
      <w:r w:rsidR="00183B2A" w:rsidRPr="00162A2A">
        <w:t>depicts the actions that happen either if the error is identified during the XML Validation step or during the Business Validation step by the receiving NCTS-P5 NA;</w:t>
      </w:r>
    </w:p>
    <w:p w14:paraId="39D7AF78" w14:textId="77777777" w:rsidR="00BD6CB1" w:rsidRDefault="00235E4D" w:rsidP="00BD6CB1">
      <w:pPr>
        <w:pStyle w:val="ListParagraph"/>
        <w:keepNext/>
        <w:spacing w:before="120"/>
        <w:jc w:val="center"/>
      </w:pPr>
      <w:r w:rsidRPr="00D265E2">
        <w:rPr>
          <w:noProof/>
          <w:color w:val="FA0000"/>
        </w:rPr>
        <w:drawing>
          <wp:inline distT="0" distB="0" distL="0" distR="0" wp14:anchorId="409A833B" wp14:editId="5BC7660E">
            <wp:extent cx="2679539" cy="2832982"/>
            <wp:effectExtent l="0" t="0" r="6985" b="5715"/>
            <wp:docPr id="1226154590"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54590" name="Picture 1" descr="A diagram of a program&#10;&#10;Description automatically generated"/>
                    <pic:cNvPicPr/>
                  </pic:nvPicPr>
                  <pic:blipFill>
                    <a:blip r:embed="rId106"/>
                    <a:stretch>
                      <a:fillRect/>
                    </a:stretch>
                  </pic:blipFill>
                  <pic:spPr>
                    <a:xfrm>
                      <a:off x="0" y="0"/>
                      <a:ext cx="2689970" cy="2844010"/>
                    </a:xfrm>
                    <a:prstGeom prst="rect">
                      <a:avLst/>
                    </a:prstGeom>
                  </pic:spPr>
                </pic:pic>
              </a:graphicData>
            </a:graphic>
          </wp:inline>
        </w:drawing>
      </w:r>
    </w:p>
    <w:p w14:paraId="3F987679" w14:textId="0663E63A" w:rsidR="00235E4D" w:rsidRDefault="00BD6CB1" w:rsidP="00162A2A">
      <w:pPr>
        <w:pStyle w:val="Caption"/>
      </w:pPr>
      <w:bookmarkStart w:id="1122" w:name="_Ref169779992"/>
      <w:bookmarkStart w:id="1123" w:name="_Toc185900896"/>
      <w:r>
        <w:t xml:space="preserve">Figure </w:t>
      </w:r>
      <w:r>
        <w:fldChar w:fldCharType="begin"/>
      </w:r>
      <w:r>
        <w:instrText xml:space="preserve"> SEQ Figure \* ARABIC </w:instrText>
      </w:r>
      <w:r>
        <w:fldChar w:fldCharType="separate"/>
      </w:r>
      <w:r w:rsidR="004501EF">
        <w:rPr>
          <w:noProof/>
        </w:rPr>
        <w:t>19</w:t>
      </w:r>
      <w:r>
        <w:fldChar w:fldCharType="end"/>
      </w:r>
      <w:bookmarkEnd w:id="1122"/>
      <w:r>
        <w:t xml:space="preserve">: </w:t>
      </w:r>
      <w:r w:rsidRPr="00F90DBB">
        <w:t>NCTS-P6 – NCTS-P5 Errors reported by NCTS-P5 NA</w:t>
      </w:r>
      <w:bookmarkEnd w:id="1123"/>
    </w:p>
    <w:p w14:paraId="167C23BD" w14:textId="77777777" w:rsidR="009A33B5" w:rsidRPr="009A33B5" w:rsidRDefault="009A33B5" w:rsidP="00A079D8"/>
    <w:p w14:paraId="4ED327D7" w14:textId="06B88585" w:rsidR="00CA3F21" w:rsidRPr="00162A2A" w:rsidRDefault="00CC022E" w:rsidP="00464CAB">
      <w:pPr>
        <w:pStyle w:val="ListParagraph"/>
        <w:numPr>
          <w:ilvl w:val="0"/>
          <w:numId w:val="227"/>
        </w:numPr>
        <w:spacing w:before="120"/>
      </w:pPr>
      <w:r>
        <w:t xml:space="preserve">The </w:t>
      </w:r>
      <w:r w:rsidR="00047D98">
        <w:t>NCTS-P6 NA send</w:t>
      </w:r>
      <w:r w:rsidR="00A7745F">
        <w:t>s</w:t>
      </w:r>
      <w:r w:rsidR="00047D98">
        <w:t xml:space="preserve"> a message to </w:t>
      </w:r>
      <w:r w:rsidR="00A7745F">
        <w:t>an</w:t>
      </w:r>
      <w:r w:rsidR="00D41159">
        <w:t>other</w:t>
      </w:r>
      <w:r w:rsidR="00A7745F">
        <w:t xml:space="preserve"> </w:t>
      </w:r>
      <w:r w:rsidR="00047D98">
        <w:t>NCTS-P</w:t>
      </w:r>
      <w:r w:rsidR="00D41159">
        <w:t>6</w:t>
      </w:r>
      <w:r w:rsidR="00047D98">
        <w:t xml:space="preserve"> NA. </w:t>
      </w:r>
      <w:r w:rsidR="006627D6">
        <w:t xml:space="preserve">Syntax or Business validation errors </w:t>
      </w:r>
      <w:r w:rsidR="00C71D84" w:rsidRPr="00162A2A">
        <w:t>are found by the receiving NCTS-P</w:t>
      </w:r>
      <w:r w:rsidR="00D41159">
        <w:t>6</w:t>
      </w:r>
      <w:r w:rsidR="00C71D84" w:rsidRPr="00162A2A">
        <w:t xml:space="preserve"> NA on the input message</w:t>
      </w:r>
      <w:r w:rsidR="00C71D84">
        <w:t>.</w:t>
      </w:r>
      <w:r w:rsidR="00C71D84" w:rsidRPr="0071428E">
        <w:rPr>
          <w:strike/>
        </w:rPr>
        <w:t xml:space="preserve"> </w:t>
      </w:r>
    </w:p>
    <w:p w14:paraId="6A9C642F" w14:textId="77777777" w:rsidR="008F703C" w:rsidRDefault="008F703C" w:rsidP="00162A2A">
      <w:pPr>
        <w:pStyle w:val="ListParagraph"/>
        <w:spacing w:before="120"/>
      </w:pPr>
    </w:p>
    <w:p w14:paraId="15D09C48" w14:textId="77777777" w:rsidR="008F703C" w:rsidRDefault="008F703C" w:rsidP="00162A2A">
      <w:pPr>
        <w:pStyle w:val="ListParagraph"/>
        <w:keepNext/>
        <w:spacing w:before="120"/>
        <w:jc w:val="center"/>
      </w:pPr>
      <w:r w:rsidRPr="007B0C76">
        <w:rPr>
          <w:noProof/>
        </w:rPr>
        <w:drawing>
          <wp:inline distT="0" distB="0" distL="0" distR="0" wp14:anchorId="77FE1457" wp14:editId="695F3561">
            <wp:extent cx="2373211" cy="2495421"/>
            <wp:effectExtent l="0" t="0" r="8255" b="635"/>
            <wp:docPr id="1970918375"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918375" name="Picture 1" descr="A diagram of a flowchart&#10;&#10;Description automatically generated"/>
                    <pic:cNvPicPr/>
                  </pic:nvPicPr>
                  <pic:blipFill>
                    <a:blip r:embed="rId107"/>
                    <a:stretch>
                      <a:fillRect/>
                    </a:stretch>
                  </pic:blipFill>
                  <pic:spPr>
                    <a:xfrm>
                      <a:off x="0" y="0"/>
                      <a:ext cx="2395604" cy="2518967"/>
                    </a:xfrm>
                    <a:prstGeom prst="rect">
                      <a:avLst/>
                    </a:prstGeom>
                  </pic:spPr>
                </pic:pic>
              </a:graphicData>
            </a:graphic>
          </wp:inline>
        </w:drawing>
      </w:r>
    </w:p>
    <w:p w14:paraId="293AA9C7" w14:textId="10E08BCF" w:rsidR="00A105E2" w:rsidRPr="00A105E2" w:rsidRDefault="008F703C" w:rsidP="00D41159">
      <w:pPr>
        <w:pStyle w:val="Caption"/>
      </w:pPr>
      <w:bookmarkStart w:id="1124" w:name="_Toc185900897"/>
      <w:r>
        <w:t xml:space="preserve">Figure </w:t>
      </w:r>
      <w:r>
        <w:fldChar w:fldCharType="begin"/>
      </w:r>
      <w:r>
        <w:instrText xml:space="preserve"> SEQ Figure \* ARABIC </w:instrText>
      </w:r>
      <w:r>
        <w:fldChar w:fldCharType="separate"/>
      </w:r>
      <w:r w:rsidR="004501EF">
        <w:rPr>
          <w:noProof/>
        </w:rPr>
        <w:t>20</w:t>
      </w:r>
      <w:r>
        <w:fldChar w:fldCharType="end"/>
      </w:r>
      <w:r>
        <w:t xml:space="preserve">: </w:t>
      </w:r>
      <w:r w:rsidRPr="000F6A56">
        <w:t>Exception handling between NCTS-P6 NAs</w:t>
      </w:r>
      <w:bookmarkEnd w:id="1124"/>
    </w:p>
    <w:p w14:paraId="75DE5386" w14:textId="568E4F06" w:rsidR="00A71394" w:rsidRDefault="00A71394">
      <w:pPr>
        <w:spacing w:before="0"/>
        <w:jc w:val="left"/>
        <w:rPr>
          <w:i/>
          <w:iCs/>
        </w:rPr>
      </w:pPr>
      <w:bookmarkStart w:id="1125" w:name="_Toc112943815"/>
      <w:bookmarkEnd w:id="1125"/>
    </w:p>
    <w:p w14:paraId="7008BF15" w14:textId="77777777" w:rsidR="00D41159" w:rsidRDefault="00D41159">
      <w:pPr>
        <w:spacing w:before="0"/>
        <w:jc w:val="left"/>
        <w:rPr>
          <w:i/>
          <w:iCs/>
        </w:rPr>
      </w:pPr>
    </w:p>
    <w:p w14:paraId="3C926089" w14:textId="77777777" w:rsidR="00D41159" w:rsidRDefault="00D41159">
      <w:pPr>
        <w:spacing w:before="0"/>
        <w:jc w:val="left"/>
        <w:rPr>
          <w:i/>
          <w:iCs/>
        </w:rPr>
      </w:pPr>
    </w:p>
    <w:p w14:paraId="5F0829D6" w14:textId="6C168820" w:rsidR="005A514C" w:rsidRDefault="006A009C" w:rsidP="00A079D8">
      <w:pPr>
        <w:pStyle w:val="Heading2"/>
      </w:pPr>
      <w:bookmarkStart w:id="1126" w:name="_Toc112943817"/>
      <w:bookmarkStart w:id="1127" w:name="_Toc112943818"/>
      <w:bookmarkStart w:id="1128" w:name="_Toc112943819"/>
      <w:bookmarkStart w:id="1129" w:name="_Ref112919786"/>
      <w:bookmarkStart w:id="1130" w:name="_Ref112920947"/>
      <w:bookmarkStart w:id="1131" w:name="_Ref112922766"/>
      <w:bookmarkStart w:id="1132" w:name="_Toc185900730"/>
      <w:bookmarkEnd w:id="1126"/>
      <w:bookmarkEnd w:id="1127"/>
      <w:bookmarkEnd w:id="1128"/>
      <w:r>
        <w:t>Scenarios for Exception</w:t>
      </w:r>
      <w:r w:rsidRPr="00476D2F">
        <w:t xml:space="preserve"> </w:t>
      </w:r>
      <w:r w:rsidR="005A514C" w:rsidRPr="00476D2F">
        <w:t xml:space="preserve">handling between </w:t>
      </w:r>
      <w:r w:rsidR="005A514C">
        <w:t>NCTS-P6</w:t>
      </w:r>
      <w:r w:rsidR="0023000D">
        <w:t xml:space="preserve"> NAs (Opt-</w:t>
      </w:r>
      <w:r w:rsidR="00132D46">
        <w:t>I</w:t>
      </w:r>
      <w:r w:rsidR="0023000D">
        <w:t>n)</w:t>
      </w:r>
      <w:r w:rsidR="005A514C">
        <w:t xml:space="preserve"> </w:t>
      </w:r>
      <w:r w:rsidR="005A514C" w:rsidRPr="00476D2F">
        <w:t xml:space="preserve">and </w:t>
      </w:r>
      <w:r w:rsidR="00735DDC">
        <w:t>ieCA/</w:t>
      </w:r>
      <w:r w:rsidR="005A514C">
        <w:t>TED</w:t>
      </w:r>
      <w:bookmarkEnd w:id="1129"/>
      <w:bookmarkEnd w:id="1130"/>
      <w:bookmarkEnd w:id="1131"/>
      <w:bookmarkEnd w:id="1132"/>
    </w:p>
    <w:p w14:paraId="761F3B5D" w14:textId="340BFBB6" w:rsidR="00900762" w:rsidRPr="00900762" w:rsidRDefault="00900762" w:rsidP="00900762">
      <w:pPr>
        <w:rPr>
          <w:lang w:val="en-US"/>
        </w:rPr>
      </w:pPr>
      <w:r w:rsidRPr="00900762">
        <w:rPr>
          <w:lang w:val="en-US"/>
        </w:rPr>
        <w:t xml:space="preserve">This section specifies the communication between NCTS-P6 NTA (Opt-In NAs only) and </w:t>
      </w:r>
      <w:r w:rsidR="00735DDC">
        <w:rPr>
          <w:lang w:val="en-US"/>
        </w:rPr>
        <w:t>ieCA/</w:t>
      </w:r>
      <w:r w:rsidRPr="00900762">
        <w:rPr>
          <w:lang w:val="en-US"/>
        </w:rPr>
        <w:t>TED in case of exception.</w:t>
      </w:r>
    </w:p>
    <w:p w14:paraId="4508878D" w14:textId="77777777" w:rsidR="00900762" w:rsidRPr="00900762" w:rsidRDefault="00900762" w:rsidP="00900762">
      <w:pPr>
        <w:rPr>
          <w:lang w:val="en-US"/>
        </w:rPr>
      </w:pPr>
      <w:r w:rsidRPr="00900762">
        <w:rPr>
          <w:lang w:val="en-US"/>
        </w:rPr>
        <w:t>Three categories of rejections are identified:</w:t>
      </w:r>
    </w:p>
    <w:p w14:paraId="6A5C460F" w14:textId="134A8B7B" w:rsidR="00900762" w:rsidRDefault="00900762">
      <w:pPr>
        <w:pStyle w:val="ListParagraph"/>
        <w:numPr>
          <w:ilvl w:val="0"/>
          <w:numId w:val="230"/>
        </w:numPr>
        <w:rPr>
          <w:lang w:val="en-US"/>
        </w:rPr>
      </w:pPr>
      <w:r w:rsidRPr="00900762">
        <w:rPr>
          <w:lang w:val="en-US"/>
        </w:rPr>
        <w:t xml:space="preserve">The message from NCTS-P6 NTA is considered as invalid by </w:t>
      </w:r>
      <w:r w:rsidR="00735DDC">
        <w:rPr>
          <w:lang w:val="en-US"/>
        </w:rPr>
        <w:t>ieCA/</w:t>
      </w:r>
      <w:r w:rsidRPr="00900762">
        <w:rPr>
          <w:lang w:val="en-US"/>
        </w:rPr>
        <w:t xml:space="preserve">TED during input validation (rejection with </w:t>
      </w:r>
      <w:r w:rsidR="005A0FB9" w:rsidRPr="00900762">
        <w:rPr>
          <w:lang w:val="en-US"/>
        </w:rPr>
        <w:t>CD917</w:t>
      </w:r>
      <w:r w:rsidR="005A0FB9">
        <w:rPr>
          <w:lang w:val="en-US"/>
        </w:rPr>
        <w:t>D</w:t>
      </w:r>
      <w:r w:rsidR="005A0FB9" w:rsidRPr="00900762">
        <w:rPr>
          <w:lang w:val="en-US"/>
        </w:rPr>
        <w:t xml:space="preserve"> </w:t>
      </w:r>
      <w:r w:rsidRPr="00900762">
        <w:rPr>
          <w:lang w:val="en-US"/>
        </w:rPr>
        <w:t xml:space="preserve">or </w:t>
      </w:r>
      <w:r w:rsidR="008E19DC" w:rsidRPr="00900762">
        <w:rPr>
          <w:lang w:val="en-US"/>
        </w:rPr>
        <w:t>CD906</w:t>
      </w:r>
      <w:r w:rsidR="008E19DC">
        <w:rPr>
          <w:lang w:val="en-US"/>
        </w:rPr>
        <w:t>D</w:t>
      </w:r>
      <w:r w:rsidRPr="00900762">
        <w:rPr>
          <w:lang w:val="en-US"/>
        </w:rPr>
        <w:t>);</w:t>
      </w:r>
    </w:p>
    <w:p w14:paraId="279FB1C6" w14:textId="721357D0" w:rsidR="00900762" w:rsidRDefault="00900762">
      <w:pPr>
        <w:pStyle w:val="ListParagraph"/>
        <w:numPr>
          <w:ilvl w:val="0"/>
          <w:numId w:val="230"/>
        </w:numPr>
        <w:rPr>
          <w:lang w:val="en-US"/>
        </w:rPr>
      </w:pPr>
      <w:r w:rsidRPr="00900762">
        <w:rPr>
          <w:lang w:val="en-US"/>
        </w:rPr>
        <w:t xml:space="preserve">The message from NCTS-P6 NTA is considered invalid by ICS2 because of 'ENS Data validation Error' or 'Unsuccessful Filing' (rejection with </w:t>
      </w:r>
      <w:r w:rsidR="008E19DC" w:rsidRPr="00900762">
        <w:rPr>
          <w:lang w:val="en-US"/>
        </w:rPr>
        <w:t>CD906</w:t>
      </w:r>
      <w:r w:rsidR="008E19DC">
        <w:rPr>
          <w:lang w:val="en-US"/>
        </w:rPr>
        <w:t>D</w:t>
      </w:r>
      <w:r w:rsidR="008E19DC" w:rsidRPr="00900762">
        <w:rPr>
          <w:lang w:val="en-US"/>
        </w:rPr>
        <w:t xml:space="preserve"> </w:t>
      </w:r>
      <w:r w:rsidRPr="00900762">
        <w:rPr>
          <w:lang w:val="en-US"/>
        </w:rPr>
        <w:t>or CD056D);</w:t>
      </w:r>
    </w:p>
    <w:p w14:paraId="2176A3B9" w14:textId="0D2625E1" w:rsidR="00900762" w:rsidRPr="00900762" w:rsidRDefault="00900762" w:rsidP="003B363E">
      <w:pPr>
        <w:pStyle w:val="ListParagraph"/>
        <w:numPr>
          <w:ilvl w:val="0"/>
          <w:numId w:val="230"/>
        </w:numPr>
        <w:rPr>
          <w:lang w:val="en-US"/>
        </w:rPr>
      </w:pPr>
      <w:r w:rsidRPr="00900762">
        <w:rPr>
          <w:lang w:val="en-US"/>
        </w:rPr>
        <w:t>The message from ICS2</w:t>
      </w:r>
      <w:r w:rsidR="00735DDC">
        <w:rPr>
          <w:lang w:val="en-US"/>
        </w:rPr>
        <w:t>-</w:t>
      </w:r>
      <w:r w:rsidRPr="00900762">
        <w:rPr>
          <w:lang w:val="en-US"/>
        </w:rPr>
        <w:t xml:space="preserve">CR is considered invalid by </w:t>
      </w:r>
      <w:r w:rsidR="00735DDC">
        <w:rPr>
          <w:lang w:val="en-US"/>
        </w:rPr>
        <w:t>ieCA/</w:t>
      </w:r>
      <w:r w:rsidRPr="00900762">
        <w:rPr>
          <w:lang w:val="en-US"/>
        </w:rPr>
        <w:t>TED after its transformation to NCTS-P6 message.</w:t>
      </w:r>
    </w:p>
    <w:p w14:paraId="573FE480" w14:textId="52577F29" w:rsidR="009C47B2" w:rsidRDefault="005B7BED" w:rsidP="009C47B2">
      <w:pPr>
        <w:pStyle w:val="Heading3"/>
      </w:pPr>
      <w:bookmarkStart w:id="1133" w:name="_Toc112943821"/>
      <w:bookmarkStart w:id="1134" w:name="_Toc112943822"/>
      <w:bookmarkStart w:id="1135" w:name="_Toc185900731"/>
      <w:bookmarkEnd w:id="1133"/>
      <w:bookmarkEnd w:id="1134"/>
      <w:r>
        <w:t xml:space="preserve">NCTS-P6 </w:t>
      </w:r>
      <w:r>
        <w:rPr>
          <w:lang w:val="en-US"/>
        </w:rPr>
        <w:t>NTA</w:t>
      </w:r>
      <w:r w:rsidR="009C47B2" w:rsidRPr="00820F7C">
        <w:t xml:space="preserve"> Receives </w:t>
      </w:r>
      <w:r w:rsidR="009C47B2">
        <w:t>Error</w:t>
      </w:r>
      <w:r w:rsidR="009C47B2" w:rsidRPr="00820F7C">
        <w:t xml:space="preserve"> Message From </w:t>
      </w:r>
      <w:r w:rsidR="00735DDC">
        <w:t>ieCA/</w:t>
      </w:r>
      <w:r w:rsidR="009C47B2" w:rsidRPr="00820F7C">
        <w:t xml:space="preserve">TED </w:t>
      </w:r>
      <w:r w:rsidR="009C47B2">
        <w:t>–</w:t>
      </w:r>
      <w:r w:rsidR="009C47B2">
        <w:rPr>
          <w:lang w:val="en-US"/>
        </w:rPr>
        <w:t xml:space="preserve"> Validation Errors </w:t>
      </w:r>
      <w:r w:rsidR="005C2256">
        <w:rPr>
          <w:lang w:val="en-US"/>
        </w:rPr>
        <w:t xml:space="preserve">by </w:t>
      </w:r>
      <w:r w:rsidR="00735DDC">
        <w:rPr>
          <w:lang w:val="en-US"/>
        </w:rPr>
        <w:t>ieCA/</w:t>
      </w:r>
      <w:r w:rsidR="005C2256">
        <w:rPr>
          <w:lang w:val="en-US"/>
        </w:rPr>
        <w:t xml:space="preserve">TED </w:t>
      </w:r>
      <w:r w:rsidR="009C47B2">
        <w:rPr>
          <w:lang w:val="en-US"/>
        </w:rPr>
        <w:t xml:space="preserve">in Input </w:t>
      </w:r>
      <w:proofErr w:type="gramStart"/>
      <w:r w:rsidR="009C47B2">
        <w:rPr>
          <w:lang w:val="en-US"/>
        </w:rPr>
        <w:t>message</w:t>
      </w:r>
      <w:bookmarkEnd w:id="1135"/>
      <w:proofErr w:type="gramEnd"/>
      <w:r w:rsidR="009C47B2" w:rsidRPr="00833594" w:rsidDel="00AC4115">
        <w:t xml:space="preserve"> </w:t>
      </w:r>
    </w:p>
    <w:p w14:paraId="73D545CF" w14:textId="49A2183F" w:rsidR="009C47B2" w:rsidRDefault="009C47B2" w:rsidP="009C47B2">
      <w:r>
        <w:t xml:space="preserve">The following scenario defines a situation when the </w:t>
      </w:r>
      <w:r w:rsidR="005B7BED">
        <w:t>NCTS-P6 NTA</w:t>
      </w:r>
      <w:r>
        <w:t xml:space="preserve"> receives validation errors from </w:t>
      </w:r>
      <w:r w:rsidR="00F00B79">
        <w:t>ieCA/</w:t>
      </w:r>
      <w:r>
        <w:t>TED, which signifies one of the following case</w:t>
      </w:r>
      <w:r w:rsidR="001F1A68">
        <w:t>s</w:t>
      </w:r>
      <w:r>
        <w:t>:</w:t>
      </w:r>
    </w:p>
    <w:p w14:paraId="50C24B26" w14:textId="37233CFD" w:rsidR="009C47B2" w:rsidRPr="00051E72" w:rsidRDefault="005D62B5" w:rsidP="009C47B2">
      <w:pPr>
        <w:pStyle w:val="ListParagraph"/>
        <w:numPr>
          <w:ilvl w:val="0"/>
          <w:numId w:val="224"/>
        </w:numPr>
      </w:pPr>
      <w:r w:rsidRPr="00051E72">
        <w:rPr>
          <w:szCs w:val="24"/>
        </w:rPr>
        <w:t xml:space="preserve">Syntax/Structural validation errors </w:t>
      </w:r>
      <w:r w:rsidR="009C47B2" w:rsidRPr="00051E72">
        <w:t xml:space="preserve">on the input </w:t>
      </w:r>
      <w:r w:rsidR="00171E3A" w:rsidRPr="00051E72">
        <w:t xml:space="preserve">NCTS-P6 </w:t>
      </w:r>
      <w:r w:rsidR="009C47B2" w:rsidRPr="00051E72">
        <w:t xml:space="preserve">message by </w:t>
      </w:r>
      <w:r w:rsidR="00F00B79">
        <w:t>ieCA/</w:t>
      </w:r>
      <w:r w:rsidR="009C47B2" w:rsidRPr="00051E72">
        <w:t>TED;</w:t>
      </w:r>
    </w:p>
    <w:p w14:paraId="3F88D553" w14:textId="53390983" w:rsidR="009C47B2" w:rsidRPr="00051E72" w:rsidRDefault="009C47B2" w:rsidP="009C47B2">
      <w:pPr>
        <w:pStyle w:val="ListParagraph"/>
        <w:numPr>
          <w:ilvl w:val="0"/>
          <w:numId w:val="224"/>
        </w:numPr>
      </w:pPr>
      <w:r w:rsidRPr="00051E72">
        <w:t>Business</w:t>
      </w:r>
      <w:r w:rsidR="005D62B5" w:rsidRPr="00A079D8">
        <w:t xml:space="preserve">/Functional </w:t>
      </w:r>
      <w:r w:rsidRPr="00051E72">
        <w:t xml:space="preserve">validation </w:t>
      </w:r>
      <w:r w:rsidR="005D62B5" w:rsidRPr="00A079D8">
        <w:t>e</w:t>
      </w:r>
      <w:r w:rsidRPr="00051E72">
        <w:t xml:space="preserve">rrors on the input </w:t>
      </w:r>
      <w:r w:rsidR="00171E3A" w:rsidRPr="00051E72">
        <w:t xml:space="preserve">NCTS-P6 </w:t>
      </w:r>
      <w:r w:rsidRPr="00051E72">
        <w:t xml:space="preserve">message by </w:t>
      </w:r>
      <w:r w:rsidR="00F00B79">
        <w:t>ieCA/</w:t>
      </w:r>
      <w:r w:rsidRPr="00051E72">
        <w:t>TED.</w:t>
      </w:r>
    </w:p>
    <w:p w14:paraId="7F65DDA1" w14:textId="3993224A" w:rsidR="009C47B2" w:rsidRDefault="008D2C85" w:rsidP="00A079D8">
      <w:pPr>
        <w:keepNext/>
        <w:jc w:val="center"/>
      </w:pPr>
      <w:r>
        <w:rPr>
          <w:noProof/>
        </w:rPr>
        <w:drawing>
          <wp:inline distT="0" distB="0" distL="0" distR="0" wp14:anchorId="5C9752AA" wp14:editId="0D90BA1A">
            <wp:extent cx="3867671" cy="3860897"/>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08">
                      <a:extLst>
                        <a:ext uri="{28A0092B-C50C-407E-A947-70E740481C1C}">
                          <a14:useLocalDpi xmlns:a14="http://schemas.microsoft.com/office/drawing/2010/main" val="0"/>
                        </a:ext>
                      </a:extLst>
                    </a:blip>
                    <a:stretch>
                      <a:fillRect/>
                    </a:stretch>
                  </pic:blipFill>
                  <pic:spPr>
                    <a:xfrm>
                      <a:off x="0" y="0"/>
                      <a:ext cx="3867671" cy="3860897"/>
                    </a:xfrm>
                    <a:prstGeom prst="rect">
                      <a:avLst/>
                    </a:prstGeom>
                  </pic:spPr>
                </pic:pic>
              </a:graphicData>
            </a:graphic>
          </wp:inline>
        </w:drawing>
      </w:r>
    </w:p>
    <w:p w14:paraId="5EB38859" w14:textId="1BFB65C3" w:rsidR="009C47B2" w:rsidRDefault="009C47B2" w:rsidP="008F703C">
      <w:pPr>
        <w:pStyle w:val="Caption"/>
      </w:pPr>
      <w:bookmarkStart w:id="1136" w:name="_Toc185900898"/>
      <w:r>
        <w:t xml:space="preserve">Figure </w:t>
      </w:r>
      <w:r>
        <w:fldChar w:fldCharType="begin"/>
      </w:r>
      <w:r>
        <w:instrText xml:space="preserve"> SEQ Figure \* ARABIC </w:instrText>
      </w:r>
      <w:r>
        <w:fldChar w:fldCharType="separate"/>
      </w:r>
      <w:r w:rsidR="004501EF">
        <w:rPr>
          <w:noProof/>
        </w:rPr>
        <w:t>21</w:t>
      </w:r>
      <w:r>
        <w:fldChar w:fldCharType="end"/>
      </w:r>
      <w:r>
        <w:t xml:space="preserve">: </w:t>
      </w:r>
      <w:r w:rsidR="00F00B79">
        <w:t>ieCA/</w:t>
      </w:r>
      <w:r>
        <w:t xml:space="preserve">TED </w:t>
      </w:r>
      <w:r w:rsidR="009420A4">
        <w:t>V</w:t>
      </w:r>
      <w:r>
        <w:t xml:space="preserve">alidation </w:t>
      </w:r>
      <w:r w:rsidR="009420A4">
        <w:t>E</w:t>
      </w:r>
      <w:r>
        <w:t xml:space="preserve">rrors </w:t>
      </w:r>
      <w:proofErr w:type="gramStart"/>
      <w:r w:rsidR="009420A4">
        <w:t>I</w:t>
      </w:r>
      <w:r>
        <w:t>n</w:t>
      </w:r>
      <w:proofErr w:type="gramEnd"/>
      <w:r>
        <w:t xml:space="preserve"> the </w:t>
      </w:r>
      <w:r w:rsidR="009420A4">
        <w:t>I</w:t>
      </w:r>
      <w:r>
        <w:t xml:space="preserve">nput </w:t>
      </w:r>
      <w:r w:rsidR="009420A4">
        <w:t>M</w:t>
      </w:r>
      <w:r>
        <w:t>essage</w:t>
      </w:r>
      <w:r w:rsidR="00C76F79">
        <w:t xml:space="preserve"> (example based on IEA15</w:t>
      </w:r>
      <w:r w:rsidR="00AA6312">
        <w:t>)</w:t>
      </w:r>
      <w:bookmarkEnd w:id="1136"/>
    </w:p>
    <w:p w14:paraId="3E34CD58" w14:textId="072AF4F5" w:rsidR="009E1F58" w:rsidRPr="00476D2F" w:rsidRDefault="009E1F58" w:rsidP="009E1F58">
      <w:r w:rsidRPr="00476D2F">
        <w:t xml:space="preserve">The </w:t>
      </w:r>
      <w:r w:rsidR="00F00B79">
        <w:t>ieCA/</w:t>
      </w:r>
      <w:r>
        <w:t>TED</w:t>
      </w:r>
      <w:r w:rsidRPr="00476D2F">
        <w:t xml:space="preserve"> shall respond per level of error as follows: </w:t>
      </w:r>
    </w:p>
    <w:p w14:paraId="0AB68ECD" w14:textId="3232FC44" w:rsidR="009E1F58" w:rsidRPr="00476D2F" w:rsidRDefault="009E1F58" w:rsidP="009E1F58">
      <w:pPr>
        <w:pStyle w:val="ListParagraph"/>
        <w:numPr>
          <w:ilvl w:val="0"/>
          <w:numId w:val="61"/>
        </w:numPr>
        <w:spacing w:before="120"/>
        <w:ind w:left="714" w:hanging="357"/>
      </w:pPr>
      <w:r w:rsidRPr="00476D2F">
        <w:t>Functional errors should be reported as specified in (</w:t>
      </w:r>
      <w:r w:rsidRPr="00476D2F">
        <w:fldChar w:fldCharType="begin"/>
      </w:r>
      <w:r w:rsidRPr="00476D2F">
        <w:instrText xml:space="preserve"> REF _Ref66827577 \r \h </w:instrText>
      </w:r>
      <w:r w:rsidRPr="00476D2F">
        <w:fldChar w:fldCharType="separate"/>
      </w:r>
      <w:r w:rsidR="004501EF">
        <w:t>V.3.5</w:t>
      </w:r>
      <w:r w:rsidRPr="00476D2F">
        <w:fldChar w:fldCharType="end"/>
      </w:r>
      <w:r w:rsidRPr="00476D2F">
        <w:t xml:space="preserve">) using </w:t>
      </w:r>
      <w:r w:rsidR="00A65073" w:rsidRPr="00476D2F">
        <w:t>CD906</w:t>
      </w:r>
      <w:r w:rsidR="00A65073">
        <w:t>D</w:t>
      </w:r>
      <w:r w:rsidR="00A65073" w:rsidRPr="00476D2F">
        <w:t xml:space="preserve"> </w:t>
      </w:r>
      <w:r w:rsidRPr="00476D2F">
        <w:t>(</w:t>
      </w:r>
      <w:r w:rsidRPr="00476D2F">
        <w:fldChar w:fldCharType="begin"/>
      </w:r>
      <w:r w:rsidRPr="00476D2F">
        <w:instrText xml:space="preserve"> REF _Ref66827596 \r \h </w:instrText>
      </w:r>
      <w:r w:rsidRPr="00476D2F">
        <w:fldChar w:fldCharType="separate"/>
      </w:r>
      <w:r w:rsidR="004501EF">
        <w:t>V.3.5.1</w:t>
      </w:r>
      <w:r w:rsidRPr="00476D2F">
        <w:fldChar w:fldCharType="end"/>
      </w:r>
      <w:r w:rsidRPr="00476D2F">
        <w:t>);</w:t>
      </w:r>
    </w:p>
    <w:p w14:paraId="451C8CC7" w14:textId="44F657D2" w:rsidR="009E1F58" w:rsidRDefault="005D62B5" w:rsidP="00A079D8">
      <w:pPr>
        <w:pStyle w:val="ListParagraph"/>
        <w:numPr>
          <w:ilvl w:val="0"/>
          <w:numId w:val="61"/>
        </w:numPr>
      </w:pPr>
      <w:r w:rsidRPr="00476D2F">
        <w:rPr>
          <w:szCs w:val="24"/>
        </w:rPr>
        <w:t>Syntax/Structural Validation errors shall be reported with XML NACK</w:t>
      </w:r>
      <w:r w:rsidRPr="00476D2F">
        <w:t xml:space="preserve"> </w:t>
      </w:r>
      <w:r w:rsidR="009E1F58" w:rsidRPr="00476D2F">
        <w:t>as specified in (</w:t>
      </w:r>
      <w:r w:rsidR="009E1F58" w:rsidRPr="00476D2F">
        <w:fldChar w:fldCharType="begin"/>
      </w:r>
      <w:r w:rsidR="009E1F58" w:rsidRPr="00476D2F">
        <w:instrText xml:space="preserve"> REF _Ref27415717 \r \h </w:instrText>
      </w:r>
      <w:r w:rsidR="009E1F58" w:rsidRPr="00476D2F">
        <w:fldChar w:fldCharType="separate"/>
      </w:r>
      <w:r w:rsidR="004501EF">
        <w:t>V.3.3</w:t>
      </w:r>
      <w:r w:rsidR="009E1F58" w:rsidRPr="00476D2F">
        <w:fldChar w:fldCharType="end"/>
      </w:r>
      <w:r w:rsidR="009E1F58" w:rsidRPr="00476D2F">
        <w:t xml:space="preserve">) using </w:t>
      </w:r>
      <w:r w:rsidR="00A65073" w:rsidRPr="00476D2F">
        <w:t>CD917</w:t>
      </w:r>
      <w:r w:rsidR="00A65073">
        <w:t>D</w:t>
      </w:r>
      <w:r w:rsidR="00A65073" w:rsidRPr="00476D2F">
        <w:t xml:space="preserve"> </w:t>
      </w:r>
      <w:r w:rsidR="009E1F58" w:rsidRPr="00476D2F">
        <w:t>(</w:t>
      </w:r>
      <w:r w:rsidR="009E1F58" w:rsidRPr="00476D2F">
        <w:fldChar w:fldCharType="begin"/>
      </w:r>
      <w:r w:rsidR="009E1F58" w:rsidRPr="00476D2F">
        <w:instrText xml:space="preserve"> REF _Ref191046500 \r \h  \* MERGEFORMAT </w:instrText>
      </w:r>
      <w:r w:rsidR="009E1F58" w:rsidRPr="00476D2F">
        <w:fldChar w:fldCharType="separate"/>
      </w:r>
      <w:r w:rsidR="004501EF">
        <w:t>VII.5</w:t>
      </w:r>
      <w:r w:rsidR="009E1F58" w:rsidRPr="00476D2F">
        <w:fldChar w:fldCharType="end"/>
      </w:r>
      <w:r w:rsidR="009E1F58" w:rsidRPr="00476D2F">
        <w:t>) and with Error Codes (Codelist CL030) applicable to NCTS-P</w:t>
      </w:r>
      <w:r w:rsidR="006F7E17">
        <w:t>6.</w:t>
      </w:r>
    </w:p>
    <w:p w14:paraId="1A282ECB" w14:textId="77777777" w:rsidR="009E1F58" w:rsidRPr="00BE68DD" w:rsidRDefault="009E1F58" w:rsidP="00A079D8"/>
    <w:p w14:paraId="7A6FD0FD" w14:textId="047E8423" w:rsidR="009420A4" w:rsidRDefault="005B7BED" w:rsidP="009420A4">
      <w:pPr>
        <w:pStyle w:val="Heading3"/>
        <w:rPr>
          <w:lang w:val="en-US"/>
        </w:rPr>
      </w:pPr>
      <w:bookmarkStart w:id="1137" w:name="_Toc185900732"/>
      <w:r>
        <w:rPr>
          <w:lang w:val="en-US"/>
        </w:rPr>
        <w:t>NCTS-P6 NTA</w:t>
      </w:r>
      <w:r w:rsidR="009420A4" w:rsidRPr="00820F7C">
        <w:t xml:space="preserve"> Receives </w:t>
      </w:r>
      <w:r w:rsidR="009420A4">
        <w:t>Error</w:t>
      </w:r>
      <w:r w:rsidR="009420A4" w:rsidRPr="00820F7C">
        <w:t xml:space="preserve"> Message From </w:t>
      </w:r>
      <w:r w:rsidR="00421406">
        <w:t>ieCA/</w:t>
      </w:r>
      <w:r w:rsidR="009420A4" w:rsidRPr="00820F7C">
        <w:t xml:space="preserve">TED </w:t>
      </w:r>
      <w:r w:rsidR="009420A4">
        <w:t>–</w:t>
      </w:r>
      <w:r w:rsidR="009420A4">
        <w:rPr>
          <w:lang w:val="en-US"/>
        </w:rPr>
        <w:t xml:space="preserve"> ENS Data validation Error/Unsuccessful Filing</w:t>
      </w:r>
      <w:bookmarkEnd w:id="1137"/>
    </w:p>
    <w:p w14:paraId="7E4DE9E2" w14:textId="22A066BC" w:rsidR="009420A4" w:rsidRDefault="009420A4" w:rsidP="009420A4">
      <w:r>
        <w:t xml:space="preserve">The following scenario </w:t>
      </w:r>
      <w:r w:rsidR="0008196F" w:rsidRPr="000C6B67">
        <w:t xml:space="preserve">outlines the overview of the case </w:t>
      </w:r>
      <w:r>
        <w:t xml:space="preserve">when the </w:t>
      </w:r>
      <w:r w:rsidR="005777EB">
        <w:t>NCTS-P6 NTA</w:t>
      </w:r>
      <w:r>
        <w:t xml:space="preserve"> receives an </w:t>
      </w:r>
      <w:r w:rsidR="00A30CC1" w:rsidRPr="00A079D8">
        <w:rPr>
          <w:b/>
          <w:bCs/>
        </w:rPr>
        <w:t>IE906</w:t>
      </w:r>
      <w:r w:rsidR="00A30CC1">
        <w:rPr>
          <w:b/>
          <w:bCs/>
        </w:rPr>
        <w:t>D</w:t>
      </w:r>
      <w:r w:rsidR="00A30CC1">
        <w:t xml:space="preserve"> </w:t>
      </w:r>
      <w:r>
        <w:t xml:space="preserve">error message from </w:t>
      </w:r>
      <w:r w:rsidR="00F00B79">
        <w:t>ieCA/</w:t>
      </w:r>
      <w:r>
        <w:t>TED</w:t>
      </w:r>
      <w:r w:rsidRPr="00615AD2">
        <w:t>,</w:t>
      </w:r>
      <w:r>
        <w:t xml:space="preserve"> which signifies </w:t>
      </w:r>
      <w:r w:rsidR="00404AF4" w:rsidRPr="00A079D8">
        <w:rPr>
          <w:u w:val="single"/>
        </w:rPr>
        <w:t>data quality errors</w:t>
      </w:r>
      <w:r w:rsidR="002157DA">
        <w:t xml:space="preserve"> based on </w:t>
      </w:r>
      <w:r>
        <w:t>one of the following cases:</w:t>
      </w:r>
    </w:p>
    <w:p w14:paraId="1CB601FC" w14:textId="17A08EBA" w:rsidR="009420A4" w:rsidRDefault="009420A4" w:rsidP="009420A4">
      <w:pPr>
        <w:pStyle w:val="ListParagraph"/>
        <w:numPr>
          <w:ilvl w:val="0"/>
          <w:numId w:val="218"/>
        </w:numPr>
      </w:pPr>
      <w:r>
        <w:t xml:space="preserve">Unsuccessful initial validation of ENS data by </w:t>
      </w:r>
      <w:r w:rsidR="00F00B79">
        <w:t>ieCA/</w:t>
      </w:r>
      <w:r>
        <w:t>TED;</w:t>
      </w:r>
    </w:p>
    <w:p w14:paraId="0D76DB38" w14:textId="20D14832" w:rsidR="009420A4" w:rsidRDefault="009420A4" w:rsidP="009420A4">
      <w:pPr>
        <w:pStyle w:val="ListParagraph"/>
        <w:numPr>
          <w:ilvl w:val="0"/>
          <w:numId w:val="218"/>
        </w:numPr>
      </w:pPr>
      <w:r>
        <w:t>Unsuccessful registration of an ENS filing in ICS2-CR due to insufficient quality of data;</w:t>
      </w:r>
    </w:p>
    <w:p w14:paraId="23C4AF70" w14:textId="57500552" w:rsidR="009420A4" w:rsidRDefault="009420A4" w:rsidP="009420A4">
      <w:pPr>
        <w:pStyle w:val="ListParagraph"/>
        <w:numPr>
          <w:ilvl w:val="0"/>
          <w:numId w:val="218"/>
        </w:numPr>
      </w:pPr>
      <w:r>
        <w:t xml:space="preserve">Unsuccessful validation of an ENS filing amendment request by </w:t>
      </w:r>
      <w:r w:rsidR="00F00B79">
        <w:t>ieCA/</w:t>
      </w:r>
      <w:r>
        <w:t>TED;</w:t>
      </w:r>
    </w:p>
    <w:p w14:paraId="0F0B7108" w14:textId="59618239" w:rsidR="00F43131" w:rsidRDefault="00F43131" w:rsidP="009420A4">
      <w:pPr>
        <w:pStyle w:val="ListParagraph"/>
        <w:numPr>
          <w:ilvl w:val="0"/>
          <w:numId w:val="218"/>
        </w:numPr>
      </w:pPr>
      <w:r w:rsidRPr="00F43131">
        <w:t>Rejection of an ENS filing Amendment request by ICS2-CR due to insufficient data quality</w:t>
      </w:r>
      <w:r>
        <w:t>;</w:t>
      </w:r>
    </w:p>
    <w:p w14:paraId="3118BA89" w14:textId="7B51C54A" w:rsidR="00F43131" w:rsidRDefault="00312E1F" w:rsidP="009420A4">
      <w:pPr>
        <w:pStyle w:val="ListParagraph"/>
        <w:numPr>
          <w:ilvl w:val="0"/>
          <w:numId w:val="218"/>
        </w:numPr>
      </w:pPr>
      <w:r w:rsidRPr="00312E1F">
        <w:t xml:space="preserve">Unsuccessful validation of an ENS filing invalidation request by </w:t>
      </w:r>
      <w:r w:rsidR="00F00B79">
        <w:t>ieCA/</w:t>
      </w:r>
      <w:r w:rsidRPr="00312E1F">
        <w:t>TED</w:t>
      </w:r>
      <w:r>
        <w:t>;</w:t>
      </w:r>
    </w:p>
    <w:p w14:paraId="41F649D8" w14:textId="2D75D6C8" w:rsidR="00E64E12" w:rsidRDefault="00E64E12" w:rsidP="009420A4">
      <w:pPr>
        <w:pStyle w:val="ListParagraph"/>
        <w:numPr>
          <w:ilvl w:val="0"/>
          <w:numId w:val="218"/>
        </w:numPr>
      </w:pPr>
      <w:r w:rsidRPr="00E64E12">
        <w:t xml:space="preserve">Unsuccessful validation of NCTS Referral Response by </w:t>
      </w:r>
      <w:r w:rsidR="00F00B79">
        <w:t>ieCA/</w:t>
      </w:r>
      <w:r w:rsidRPr="00E64E12">
        <w:t>TED</w:t>
      </w:r>
      <w:r w:rsidR="00AE655A">
        <w:t>;</w:t>
      </w:r>
    </w:p>
    <w:p w14:paraId="058A8808" w14:textId="2129E8D3" w:rsidR="00AE655A" w:rsidRDefault="00AE655A" w:rsidP="009420A4">
      <w:pPr>
        <w:pStyle w:val="ListParagraph"/>
        <w:numPr>
          <w:ilvl w:val="0"/>
          <w:numId w:val="218"/>
        </w:numPr>
      </w:pPr>
      <w:r w:rsidRPr="00AE655A">
        <w:t>Rejection of NCTS Referral Response by ICS2-CR</w:t>
      </w:r>
      <w:r>
        <w:t>.</w:t>
      </w:r>
    </w:p>
    <w:p w14:paraId="3369D645" w14:textId="67D7198A" w:rsidR="009420A4" w:rsidRPr="00A6478B" w:rsidRDefault="009420A4" w:rsidP="00A079D8">
      <w:r>
        <w:t xml:space="preserve">Or a </w:t>
      </w:r>
      <w:r w:rsidR="00F00B79">
        <w:rPr>
          <w:b/>
          <w:bCs/>
        </w:rPr>
        <w:t>CD</w:t>
      </w:r>
      <w:r w:rsidRPr="00A079D8">
        <w:rPr>
          <w:b/>
          <w:bCs/>
        </w:rPr>
        <w:t>056</w:t>
      </w:r>
      <w:r w:rsidR="00130BB7">
        <w:rPr>
          <w:b/>
          <w:bCs/>
        </w:rPr>
        <w:t>D</w:t>
      </w:r>
      <w:r>
        <w:t xml:space="preserve"> error message from </w:t>
      </w:r>
      <w:r w:rsidR="00130BB7">
        <w:t>ieCA/</w:t>
      </w:r>
      <w:r>
        <w:t>TED</w:t>
      </w:r>
      <w:r w:rsidRPr="00615AD2">
        <w:t>,</w:t>
      </w:r>
      <w:r>
        <w:t xml:space="preserve"> which signifies </w:t>
      </w:r>
      <w:r w:rsidR="002157DA" w:rsidRPr="00A079D8">
        <w:rPr>
          <w:u w:val="single"/>
        </w:rPr>
        <w:t>lifecycle validation errors</w:t>
      </w:r>
      <w:r w:rsidR="002157DA">
        <w:t xml:space="preserve"> based on </w:t>
      </w:r>
      <w:r>
        <w:t>one of the following cases:</w:t>
      </w:r>
    </w:p>
    <w:p w14:paraId="1F464057" w14:textId="207B362E" w:rsidR="009420A4" w:rsidRDefault="009420A4" w:rsidP="009420A4">
      <w:pPr>
        <w:pStyle w:val="ListParagraph"/>
        <w:numPr>
          <w:ilvl w:val="0"/>
          <w:numId w:val="219"/>
        </w:numPr>
      </w:pPr>
      <w:r>
        <w:t>Unsuccessful registration of an ENS filing in ICS2-CR due to lifecycle validation error;</w:t>
      </w:r>
    </w:p>
    <w:p w14:paraId="18BF1DEF" w14:textId="1DC4C570" w:rsidR="001C54E5" w:rsidRDefault="009420A4" w:rsidP="009420A4">
      <w:pPr>
        <w:pStyle w:val="ListParagraph"/>
        <w:numPr>
          <w:ilvl w:val="0"/>
          <w:numId w:val="219"/>
        </w:numPr>
      </w:pPr>
      <w:r>
        <w:t>Rejection of an ENS filing Amendment request in ICS2-CR due to lifecycle validation error</w:t>
      </w:r>
      <w:r w:rsidR="001C54E5">
        <w:t>;</w:t>
      </w:r>
    </w:p>
    <w:p w14:paraId="651F1655" w14:textId="437B26DA" w:rsidR="009420A4" w:rsidRDefault="001C54E5" w:rsidP="009420A4">
      <w:pPr>
        <w:pStyle w:val="ListParagraph"/>
        <w:numPr>
          <w:ilvl w:val="0"/>
          <w:numId w:val="219"/>
        </w:numPr>
      </w:pPr>
      <w:r w:rsidRPr="001C54E5">
        <w:t xml:space="preserve"> Rejection of an ENS filing invalidation request by ICS2-CR due to lifecycle validation error</w:t>
      </w:r>
      <w:r>
        <w:t>.</w:t>
      </w:r>
    </w:p>
    <w:p w14:paraId="0D564E30" w14:textId="41FBA85C" w:rsidR="009420A4" w:rsidRDefault="00536089">
      <w:pPr>
        <w:keepNext/>
        <w:jc w:val="center"/>
      </w:pPr>
      <w:r w:rsidRPr="003567DD">
        <w:rPr>
          <w:noProof/>
        </w:rPr>
        <w:drawing>
          <wp:inline distT="0" distB="0" distL="0" distR="0" wp14:anchorId="58A305CD" wp14:editId="124DACD9">
            <wp:extent cx="3173407" cy="3698543"/>
            <wp:effectExtent l="0" t="0" r="8255" b="0"/>
            <wp:docPr id="115546425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64258" name="Picture 1" descr="A screenshot of a computer program&#10;&#10;Description automatically generated"/>
                    <pic:cNvPicPr/>
                  </pic:nvPicPr>
                  <pic:blipFill>
                    <a:blip r:embed="rId109"/>
                    <a:stretch>
                      <a:fillRect/>
                    </a:stretch>
                  </pic:blipFill>
                  <pic:spPr>
                    <a:xfrm>
                      <a:off x="0" y="0"/>
                      <a:ext cx="3287268" cy="3831246"/>
                    </a:xfrm>
                    <a:prstGeom prst="rect">
                      <a:avLst/>
                    </a:prstGeom>
                  </pic:spPr>
                </pic:pic>
              </a:graphicData>
            </a:graphic>
          </wp:inline>
        </w:drawing>
      </w:r>
    </w:p>
    <w:p w14:paraId="3AAF8436" w14:textId="2B2FAB4B" w:rsidR="009420A4" w:rsidRPr="009420A4" w:rsidRDefault="009420A4" w:rsidP="008F703C">
      <w:pPr>
        <w:pStyle w:val="Caption"/>
      </w:pPr>
      <w:bookmarkStart w:id="1138" w:name="_Toc185900899"/>
      <w:r>
        <w:t xml:space="preserve">Figure </w:t>
      </w:r>
      <w:r>
        <w:fldChar w:fldCharType="begin"/>
      </w:r>
      <w:r>
        <w:instrText xml:space="preserve"> SEQ Figure \* ARABIC </w:instrText>
      </w:r>
      <w:r>
        <w:fldChar w:fldCharType="separate"/>
      </w:r>
      <w:r w:rsidR="004501EF">
        <w:rPr>
          <w:noProof/>
        </w:rPr>
        <w:t>22</w:t>
      </w:r>
      <w:r>
        <w:fldChar w:fldCharType="end"/>
      </w:r>
      <w:r>
        <w:t>:</w:t>
      </w:r>
      <w:r w:rsidRPr="009420A4">
        <w:t xml:space="preserve"> </w:t>
      </w:r>
      <w:r w:rsidR="00486600">
        <w:t>ieCA/</w:t>
      </w:r>
      <w:r>
        <w:t>TED Validation Errors due to ENS Validation Error/</w:t>
      </w:r>
      <w:r w:rsidR="00FA0FF6">
        <w:t>Unsuccessful</w:t>
      </w:r>
      <w:r>
        <w:t xml:space="preserve"> Filing</w:t>
      </w:r>
      <w:bookmarkEnd w:id="1138"/>
    </w:p>
    <w:p w14:paraId="645DB105" w14:textId="1E6AEAD2" w:rsidR="006C215D" w:rsidRPr="00476D2F" w:rsidRDefault="006C215D" w:rsidP="006C215D">
      <w:r w:rsidRPr="00476D2F">
        <w:t xml:space="preserve">The </w:t>
      </w:r>
      <w:r w:rsidR="00130BB7">
        <w:t>ieCA/</w:t>
      </w:r>
      <w:r>
        <w:t>TED</w:t>
      </w:r>
      <w:r w:rsidRPr="00476D2F">
        <w:t xml:space="preserve"> shall respond per level of error as follows: </w:t>
      </w:r>
    </w:p>
    <w:p w14:paraId="795D0B4B" w14:textId="3237BA93" w:rsidR="006C215D" w:rsidRPr="00476D2F" w:rsidRDefault="00066864" w:rsidP="006C215D">
      <w:pPr>
        <w:pStyle w:val="ListParagraph"/>
        <w:numPr>
          <w:ilvl w:val="0"/>
          <w:numId w:val="61"/>
        </w:numPr>
        <w:spacing w:before="120"/>
        <w:ind w:left="714" w:hanging="357"/>
      </w:pPr>
      <w:r w:rsidRPr="00831563">
        <w:t xml:space="preserve">Cases where </w:t>
      </w:r>
      <w:r w:rsidRPr="00066864">
        <w:rPr>
          <w:u w:val="single"/>
        </w:rPr>
        <w:t>ENS data quality check which is insufficient</w:t>
      </w:r>
      <w:r w:rsidRPr="00831563">
        <w:t xml:space="preserve"> or there is </w:t>
      </w:r>
      <w:r w:rsidRPr="00066864">
        <w:rPr>
          <w:u w:val="single"/>
        </w:rPr>
        <w:t>an MRN uniqueness check error</w:t>
      </w:r>
      <w:r w:rsidR="006C215D" w:rsidRPr="00476D2F">
        <w:t xml:space="preserve"> should be reported as specified in (</w:t>
      </w:r>
      <w:r w:rsidR="006C215D" w:rsidRPr="00476D2F">
        <w:fldChar w:fldCharType="begin"/>
      </w:r>
      <w:r w:rsidR="006C215D" w:rsidRPr="00476D2F">
        <w:instrText xml:space="preserve"> REF _Ref66827577 \r \h </w:instrText>
      </w:r>
      <w:r w:rsidR="006C215D" w:rsidRPr="00476D2F">
        <w:fldChar w:fldCharType="separate"/>
      </w:r>
      <w:r w:rsidR="004501EF">
        <w:t>V.3.5</w:t>
      </w:r>
      <w:r w:rsidR="006C215D" w:rsidRPr="00476D2F">
        <w:fldChar w:fldCharType="end"/>
      </w:r>
      <w:r w:rsidR="006C215D" w:rsidRPr="00476D2F">
        <w:t xml:space="preserve">) using </w:t>
      </w:r>
      <w:r w:rsidR="00A30CC1" w:rsidRPr="00476D2F">
        <w:t>CD906</w:t>
      </w:r>
      <w:r w:rsidR="00A30CC1">
        <w:t>D</w:t>
      </w:r>
      <w:r w:rsidR="006C215D" w:rsidRPr="00476D2F">
        <w:t>;</w:t>
      </w:r>
    </w:p>
    <w:p w14:paraId="01872D78" w14:textId="7A499991" w:rsidR="006C215D" w:rsidRDefault="006C215D" w:rsidP="006C215D">
      <w:pPr>
        <w:pStyle w:val="ListParagraph"/>
        <w:numPr>
          <w:ilvl w:val="0"/>
          <w:numId w:val="61"/>
        </w:numPr>
      </w:pPr>
      <w:r w:rsidRPr="00A079D8">
        <w:rPr>
          <w:u w:val="single"/>
        </w:rPr>
        <w:t>Lifecycle validation errors</w:t>
      </w:r>
      <w:r>
        <w:t xml:space="preserve"> </w:t>
      </w:r>
      <w:r w:rsidRPr="00476D2F">
        <w:t>should be reported as specified in (</w:t>
      </w:r>
      <w:r>
        <w:fldChar w:fldCharType="begin"/>
      </w:r>
      <w:r>
        <w:instrText xml:space="preserve"> REF _Ref112885318 \r \h </w:instrText>
      </w:r>
      <w:r>
        <w:fldChar w:fldCharType="separate"/>
      </w:r>
      <w:r w:rsidR="004501EF">
        <w:t>V.3.6</w:t>
      </w:r>
      <w:r>
        <w:fldChar w:fldCharType="end"/>
      </w:r>
      <w:r w:rsidRPr="00476D2F">
        <w:t>) using CD</w:t>
      </w:r>
      <w:r>
        <w:t>056D.</w:t>
      </w:r>
    </w:p>
    <w:p w14:paraId="3943F947" w14:textId="29172F73" w:rsidR="00375A7F" w:rsidRDefault="00375A7F">
      <w:pPr>
        <w:spacing w:before="0"/>
        <w:jc w:val="left"/>
      </w:pPr>
    </w:p>
    <w:p w14:paraId="343E5EE8" w14:textId="77777777" w:rsidR="0063786B" w:rsidRDefault="0063786B">
      <w:pPr>
        <w:spacing w:before="0"/>
        <w:jc w:val="left"/>
      </w:pPr>
    </w:p>
    <w:p w14:paraId="3D11F2E1" w14:textId="3544735C" w:rsidR="006E071D" w:rsidRDefault="005B7BED" w:rsidP="00623117">
      <w:pPr>
        <w:pStyle w:val="Heading3"/>
      </w:pPr>
      <w:bookmarkStart w:id="1139" w:name="_Toc112943846"/>
      <w:bookmarkStart w:id="1140" w:name="_Toc112832688"/>
      <w:bookmarkStart w:id="1141" w:name="_Toc112943847"/>
      <w:bookmarkStart w:id="1142" w:name="_Toc112832689"/>
      <w:bookmarkStart w:id="1143" w:name="_Toc112943848"/>
      <w:bookmarkStart w:id="1144" w:name="_Toc112832690"/>
      <w:bookmarkStart w:id="1145" w:name="_Toc112943849"/>
      <w:bookmarkStart w:id="1146" w:name="_Toc112832691"/>
      <w:bookmarkStart w:id="1147" w:name="_Toc112943850"/>
      <w:bookmarkStart w:id="1148" w:name="_Toc112832692"/>
      <w:bookmarkStart w:id="1149" w:name="_Toc112943851"/>
      <w:bookmarkStart w:id="1150" w:name="_Toc112832693"/>
      <w:bookmarkStart w:id="1151" w:name="_Toc112943852"/>
      <w:bookmarkStart w:id="1152" w:name="_Toc112832694"/>
      <w:bookmarkStart w:id="1153" w:name="_Toc112943853"/>
      <w:bookmarkStart w:id="1154" w:name="_Toc112832695"/>
      <w:bookmarkStart w:id="1155" w:name="_Toc112943854"/>
      <w:bookmarkStart w:id="1156" w:name="_Toc112832696"/>
      <w:bookmarkStart w:id="1157" w:name="_Toc112943855"/>
      <w:bookmarkStart w:id="1158" w:name="_Toc112832697"/>
      <w:bookmarkStart w:id="1159" w:name="_Toc112943856"/>
      <w:bookmarkStart w:id="1160" w:name="_Toc112832698"/>
      <w:bookmarkStart w:id="1161" w:name="_Toc112943857"/>
      <w:bookmarkStart w:id="1162" w:name="_Toc185900733"/>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r>
        <w:rPr>
          <w:lang w:val="en-US"/>
        </w:rPr>
        <w:t>NCTS-P6 NTA</w:t>
      </w:r>
      <w:r w:rsidR="006E071D" w:rsidRPr="00820F7C">
        <w:t xml:space="preserve"> Receives Rejection Message From </w:t>
      </w:r>
      <w:r w:rsidR="00417CDA">
        <w:t>ieCA/</w:t>
      </w:r>
      <w:r w:rsidR="006E071D" w:rsidRPr="00820F7C">
        <w:t xml:space="preserve">TED </w:t>
      </w:r>
      <w:r w:rsidR="003B39C1">
        <w:t>due to ICS2-CR</w:t>
      </w:r>
      <w:r w:rsidR="00830D86" w:rsidRPr="00830D86">
        <w:t xml:space="preserve"> message transformation </w:t>
      </w:r>
      <w:proofErr w:type="gramStart"/>
      <w:r w:rsidR="00830D86" w:rsidRPr="00830D86">
        <w:t>failure</w:t>
      </w:r>
      <w:bookmarkEnd w:id="1162"/>
      <w:proofErr w:type="gramEnd"/>
    </w:p>
    <w:p w14:paraId="4054C398" w14:textId="37712B49" w:rsidR="00097D14" w:rsidRDefault="00830D86" w:rsidP="00BE68DD">
      <w:r>
        <w:t xml:space="preserve">The following scenario defines a situation when </w:t>
      </w:r>
      <w:r w:rsidR="00742A14">
        <w:t>ieCA/</w:t>
      </w:r>
      <w:r>
        <w:t xml:space="preserve">TED </w:t>
      </w:r>
      <w:r w:rsidR="00097D14">
        <w:t>produces a validation error after transforming a</w:t>
      </w:r>
      <w:r w:rsidR="00497F97">
        <w:t>n</w:t>
      </w:r>
      <w:r w:rsidR="00097D14">
        <w:t xml:space="preserve"> </w:t>
      </w:r>
      <w:r w:rsidR="00497F97">
        <w:t>ICS2</w:t>
      </w:r>
      <w:r w:rsidR="00A92FEC">
        <w:t>-</w:t>
      </w:r>
      <w:r w:rsidR="00097D14">
        <w:t>CR response message</w:t>
      </w:r>
      <w:r w:rsidR="00793B65">
        <w:t xml:space="preserve"> to an NCTS-P6 message</w:t>
      </w:r>
      <w:r w:rsidR="00097D14">
        <w:t xml:space="preserve">. </w:t>
      </w:r>
      <w:r w:rsidR="00793B65">
        <w:t>This error could be either a functional or an XML error</w:t>
      </w:r>
      <w:r w:rsidR="00097D14">
        <w:t xml:space="preserve">. In this case, the </w:t>
      </w:r>
      <w:r w:rsidR="009A1B7F">
        <w:t xml:space="preserve">post-conversion </w:t>
      </w:r>
      <w:r w:rsidR="00793B65">
        <w:t xml:space="preserve">NCTS-P6 </w:t>
      </w:r>
      <w:r w:rsidR="009A1B7F">
        <w:t>message will be returned from</w:t>
      </w:r>
      <w:r w:rsidR="00097D14">
        <w:t xml:space="preserve"> </w:t>
      </w:r>
      <w:r w:rsidR="00742A14">
        <w:t>ieCA/</w:t>
      </w:r>
      <w:r w:rsidR="00097D14">
        <w:t xml:space="preserve">TED </w:t>
      </w:r>
      <w:r w:rsidR="009A1B7F">
        <w:t>to</w:t>
      </w:r>
      <w:r w:rsidR="00097D14">
        <w:t xml:space="preserve"> </w:t>
      </w:r>
      <w:r w:rsidR="00310028">
        <w:t>NCTS-P6 NTA</w:t>
      </w:r>
      <w:r w:rsidR="00AA2B7F">
        <w:t>.</w:t>
      </w:r>
      <w:r w:rsidR="009A1B7F">
        <w:t xml:space="preserve"> </w:t>
      </w:r>
    </w:p>
    <w:p w14:paraId="1BB79BD5" w14:textId="77777777" w:rsidR="00BA5E22" w:rsidRDefault="00BA5E22" w:rsidP="00831563">
      <w:pPr>
        <w:keepNext/>
        <w:jc w:val="right"/>
      </w:pPr>
      <w:r>
        <w:rPr>
          <w:noProof/>
        </w:rPr>
        <w:drawing>
          <wp:inline distT="0" distB="0" distL="0" distR="0" wp14:anchorId="0D6C0F52" wp14:editId="02553776">
            <wp:extent cx="5375082" cy="30955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0">
                      <a:extLst>
                        <a:ext uri="{28A0092B-C50C-407E-A947-70E740481C1C}">
                          <a14:useLocalDpi xmlns:a14="http://schemas.microsoft.com/office/drawing/2010/main" val="0"/>
                        </a:ext>
                      </a:extLst>
                    </a:blip>
                    <a:stretch>
                      <a:fillRect/>
                    </a:stretch>
                  </pic:blipFill>
                  <pic:spPr>
                    <a:xfrm>
                      <a:off x="0" y="0"/>
                      <a:ext cx="5386753" cy="3102237"/>
                    </a:xfrm>
                    <a:prstGeom prst="rect">
                      <a:avLst/>
                    </a:prstGeom>
                  </pic:spPr>
                </pic:pic>
              </a:graphicData>
            </a:graphic>
          </wp:inline>
        </w:drawing>
      </w:r>
    </w:p>
    <w:p w14:paraId="362EEA37" w14:textId="53ACD675" w:rsidR="00BA5E22" w:rsidRDefault="00BA5E22" w:rsidP="008F703C">
      <w:pPr>
        <w:pStyle w:val="Caption"/>
      </w:pPr>
      <w:bookmarkStart w:id="1163" w:name="_Toc185900900"/>
      <w:r>
        <w:t xml:space="preserve">Figure </w:t>
      </w:r>
      <w:r>
        <w:fldChar w:fldCharType="begin"/>
      </w:r>
      <w:r>
        <w:instrText xml:space="preserve"> SEQ Figure \* ARABIC </w:instrText>
      </w:r>
      <w:r>
        <w:fldChar w:fldCharType="separate"/>
      </w:r>
      <w:r w:rsidR="004501EF">
        <w:rPr>
          <w:noProof/>
        </w:rPr>
        <w:t>23</w:t>
      </w:r>
      <w:r>
        <w:fldChar w:fldCharType="end"/>
      </w:r>
      <w:r>
        <w:rPr>
          <w:noProof/>
        </w:rPr>
        <w:t>:</w:t>
      </w:r>
      <w:r w:rsidR="009D24B7" w:rsidRPr="009D24B7">
        <w:t xml:space="preserve"> </w:t>
      </w:r>
      <w:r w:rsidR="00742A14">
        <w:t>ieCA/</w:t>
      </w:r>
      <w:r w:rsidR="009D24B7">
        <w:t xml:space="preserve">TED Validation Errors due to </w:t>
      </w:r>
      <w:r w:rsidR="009D24B7" w:rsidRPr="00830D86">
        <w:t xml:space="preserve">message transformation </w:t>
      </w:r>
      <w:proofErr w:type="gramStart"/>
      <w:r w:rsidR="009D24B7" w:rsidRPr="00830D86">
        <w:t>failure</w:t>
      </w:r>
      <w:bookmarkEnd w:id="1163"/>
      <w:proofErr w:type="gramEnd"/>
    </w:p>
    <w:p w14:paraId="4C841811" w14:textId="2ED0BA6C" w:rsidR="00097D14" w:rsidRDefault="00AA2B7F" w:rsidP="00097D14">
      <w:r>
        <w:t xml:space="preserve">Upon receiving the message, </w:t>
      </w:r>
      <w:r w:rsidR="005B7BED">
        <w:t>NCTS-P6 NTA</w:t>
      </w:r>
      <w:r w:rsidR="00097D14">
        <w:t xml:space="preserve"> will be responsible to perform the format and business validation of the post-conversion message and depending on the result:</w:t>
      </w:r>
    </w:p>
    <w:p w14:paraId="029C1254" w14:textId="1C86D309" w:rsidR="00097D14" w:rsidRDefault="009F21A8" w:rsidP="00A079D8">
      <w:pPr>
        <w:pStyle w:val="ListParagraph"/>
        <w:numPr>
          <w:ilvl w:val="0"/>
          <w:numId w:val="221"/>
        </w:numPr>
      </w:pPr>
      <w:r>
        <w:t>E</w:t>
      </w:r>
      <w:r w:rsidR="00097D14">
        <w:t>ither accept</w:t>
      </w:r>
      <w:r w:rsidR="003C2992">
        <w:t>s</w:t>
      </w:r>
      <w:r w:rsidR="00097D14">
        <w:t xml:space="preserve"> it and continue</w:t>
      </w:r>
      <w:r w:rsidR="003C2992">
        <w:t>s</w:t>
      </w:r>
      <w:r w:rsidR="00097D14">
        <w:t xml:space="preserve"> the movement flow (on successful validation) or</w:t>
      </w:r>
      <w:r>
        <w:t>;</w:t>
      </w:r>
    </w:p>
    <w:p w14:paraId="13C8DA18" w14:textId="0FCF4732" w:rsidR="00097D14" w:rsidRPr="00830D86" w:rsidRDefault="009F21A8" w:rsidP="00A079D8">
      <w:pPr>
        <w:pStyle w:val="ListParagraph"/>
        <w:numPr>
          <w:ilvl w:val="0"/>
          <w:numId w:val="221"/>
        </w:numPr>
      </w:pPr>
      <w:r>
        <w:t>P</w:t>
      </w:r>
      <w:r w:rsidR="00097D14">
        <w:t>roduce</w:t>
      </w:r>
      <w:r w:rsidR="003C2992">
        <w:t>s</w:t>
      </w:r>
      <w:r w:rsidR="00097D14">
        <w:t xml:space="preserve"> the </w:t>
      </w:r>
      <w:r w:rsidR="00B90386">
        <w:t>CD</w:t>
      </w:r>
      <w:r w:rsidR="00A1542A">
        <w:t xml:space="preserve">917D </w:t>
      </w:r>
      <w:r w:rsidR="00097D14">
        <w:t xml:space="preserve">or </w:t>
      </w:r>
      <w:r w:rsidR="00B90386">
        <w:t>CD</w:t>
      </w:r>
      <w:r w:rsidR="00A1542A">
        <w:t xml:space="preserve">906D </w:t>
      </w:r>
      <w:r w:rsidR="00097D14">
        <w:t>(depending on which validation failed).</w:t>
      </w:r>
    </w:p>
    <w:p w14:paraId="0A386333" w14:textId="77777777" w:rsidR="00774D48" w:rsidRDefault="00774D48">
      <w:pPr>
        <w:spacing w:before="0"/>
        <w:jc w:val="left"/>
        <w:rPr>
          <w:b/>
          <w:sz w:val="28"/>
        </w:rPr>
      </w:pPr>
      <w:r>
        <w:br w:type="page"/>
      </w:r>
    </w:p>
    <w:p w14:paraId="24EE73C0" w14:textId="77777777" w:rsidR="00DF47BE" w:rsidRPr="00476D2F" w:rsidRDefault="00DF47BE">
      <w:pPr>
        <w:pStyle w:val="Heading2"/>
      </w:pPr>
      <w:bookmarkStart w:id="1164" w:name="_Toc525632364"/>
      <w:bookmarkStart w:id="1165" w:name="_Toc525843304"/>
      <w:bookmarkStart w:id="1166" w:name="_Toc526077841"/>
      <w:bookmarkStart w:id="1167" w:name="_Toc526170457"/>
      <w:bookmarkStart w:id="1168" w:name="_Toc526254497"/>
      <w:bookmarkStart w:id="1169" w:name="_Toc526318712"/>
      <w:bookmarkStart w:id="1170" w:name="_Toc526170458"/>
      <w:bookmarkStart w:id="1171" w:name="_Toc185900734"/>
      <w:bookmarkEnd w:id="1084"/>
      <w:bookmarkEnd w:id="1085"/>
      <w:bookmarkEnd w:id="1086"/>
      <w:bookmarkEnd w:id="1164"/>
      <w:bookmarkEnd w:id="1165"/>
      <w:bookmarkEnd w:id="1166"/>
      <w:bookmarkEnd w:id="1167"/>
      <w:bookmarkEnd w:id="1168"/>
      <w:bookmarkEnd w:id="1169"/>
      <w:r w:rsidRPr="00476D2F">
        <w:t>Constraints</w:t>
      </w:r>
      <w:bookmarkEnd w:id="1077"/>
      <w:bookmarkEnd w:id="1078"/>
      <w:bookmarkEnd w:id="1079"/>
      <w:bookmarkEnd w:id="1080"/>
      <w:bookmarkEnd w:id="1081"/>
      <w:bookmarkEnd w:id="1082"/>
      <w:bookmarkEnd w:id="1087"/>
      <w:bookmarkEnd w:id="1170"/>
      <w:bookmarkEnd w:id="1171"/>
    </w:p>
    <w:p w14:paraId="24EE73C1" w14:textId="77777777" w:rsidR="00DF47BE" w:rsidRPr="00476D2F" w:rsidRDefault="00DF47BE" w:rsidP="006F347D">
      <w:pPr>
        <w:pStyle w:val="Heading3"/>
      </w:pPr>
      <w:bookmarkStart w:id="1172" w:name="_Toc399411927"/>
      <w:bookmarkStart w:id="1173" w:name="_Toc400962991"/>
      <w:bookmarkStart w:id="1174" w:name="_Toc413471014"/>
      <w:bookmarkStart w:id="1175" w:name="_Toc472401150"/>
      <w:bookmarkStart w:id="1176" w:name="_Toc473625748"/>
      <w:bookmarkStart w:id="1177" w:name="_Toc473732612"/>
      <w:bookmarkStart w:id="1178" w:name="_Toc473825703"/>
      <w:bookmarkStart w:id="1179" w:name="_Toc259460339"/>
      <w:bookmarkStart w:id="1180" w:name="_Toc526170459"/>
      <w:bookmarkStart w:id="1181" w:name="_Toc185900735"/>
      <w:r w:rsidRPr="00476D2F">
        <w:t>Introduction</w:t>
      </w:r>
      <w:bookmarkEnd w:id="1172"/>
      <w:bookmarkEnd w:id="1173"/>
      <w:bookmarkEnd w:id="1174"/>
      <w:bookmarkEnd w:id="1175"/>
      <w:bookmarkEnd w:id="1176"/>
      <w:bookmarkEnd w:id="1177"/>
      <w:bookmarkEnd w:id="1178"/>
      <w:bookmarkEnd w:id="1179"/>
      <w:bookmarkEnd w:id="1180"/>
      <w:bookmarkEnd w:id="1181"/>
    </w:p>
    <w:p w14:paraId="24EE73C2" w14:textId="77777777" w:rsidR="00DF47BE" w:rsidRPr="00476D2F" w:rsidRDefault="00DF47BE">
      <w:r w:rsidRPr="00476D2F">
        <w:t xml:space="preserve">This section describes constraints that National Applications must fulfil </w:t>
      </w:r>
      <w:proofErr w:type="gramStart"/>
      <w:r w:rsidRPr="00476D2F">
        <w:t>in order to</w:t>
      </w:r>
      <w:proofErr w:type="gramEnd"/>
      <w:r w:rsidRPr="00476D2F">
        <w:t xml:space="preserve"> participate in one of the Customs systems. The following types of constraints are considered:</w:t>
      </w:r>
    </w:p>
    <w:p w14:paraId="24EE73C3" w14:textId="77777777" w:rsidR="00DF47BE" w:rsidRPr="00476D2F" w:rsidRDefault="00DF47BE" w:rsidP="00117A38">
      <w:pPr>
        <w:numPr>
          <w:ilvl w:val="0"/>
          <w:numId w:val="34"/>
        </w:numPr>
        <w:spacing w:before="120" w:after="120"/>
        <w:jc w:val="left"/>
      </w:pPr>
      <w:r w:rsidRPr="00476D2F">
        <w:t>Performance constraints</w:t>
      </w:r>
      <w:r w:rsidR="00C17E8E" w:rsidRPr="00476D2F">
        <w:t>;</w:t>
      </w:r>
    </w:p>
    <w:p w14:paraId="24EE73C4" w14:textId="77777777" w:rsidR="00DF47BE" w:rsidRPr="00476D2F" w:rsidRDefault="00DF47BE" w:rsidP="00117A38">
      <w:pPr>
        <w:numPr>
          <w:ilvl w:val="0"/>
          <w:numId w:val="34"/>
        </w:numPr>
        <w:spacing w:before="120" w:after="120"/>
        <w:jc w:val="left"/>
      </w:pPr>
      <w:r w:rsidRPr="00476D2F">
        <w:t>Timing constraints</w:t>
      </w:r>
      <w:r w:rsidR="00C17E8E" w:rsidRPr="00476D2F">
        <w:t>;</w:t>
      </w:r>
    </w:p>
    <w:p w14:paraId="24EE73C5" w14:textId="77777777" w:rsidR="00DF47BE" w:rsidRPr="00476D2F" w:rsidRDefault="00DF47BE" w:rsidP="00117A38">
      <w:pPr>
        <w:numPr>
          <w:ilvl w:val="0"/>
          <w:numId w:val="34"/>
        </w:numPr>
        <w:spacing w:before="120" w:after="120"/>
        <w:jc w:val="left"/>
      </w:pPr>
      <w:r w:rsidRPr="00476D2F">
        <w:t>Availability constraints.</w:t>
      </w:r>
    </w:p>
    <w:p w14:paraId="24EE73C6" w14:textId="77777777" w:rsidR="00DF47BE" w:rsidRPr="00476D2F" w:rsidRDefault="00DF47BE" w:rsidP="006F347D">
      <w:pPr>
        <w:pStyle w:val="Heading3"/>
      </w:pPr>
      <w:bookmarkStart w:id="1182" w:name="_Toc399411928"/>
      <w:bookmarkStart w:id="1183" w:name="_Toc400962992"/>
      <w:bookmarkStart w:id="1184" w:name="_Toc413471015"/>
      <w:bookmarkStart w:id="1185" w:name="_Toc472401151"/>
      <w:bookmarkStart w:id="1186" w:name="_Toc473625749"/>
      <w:bookmarkStart w:id="1187" w:name="_Toc473732613"/>
      <w:bookmarkStart w:id="1188" w:name="_Toc473825704"/>
      <w:bookmarkStart w:id="1189" w:name="_Toc259460340"/>
      <w:bookmarkStart w:id="1190" w:name="_Toc526170460"/>
      <w:bookmarkStart w:id="1191" w:name="_Toc185900736"/>
      <w:r w:rsidRPr="00476D2F">
        <w:t>Performance Constraints</w:t>
      </w:r>
      <w:bookmarkEnd w:id="1182"/>
      <w:bookmarkEnd w:id="1183"/>
      <w:bookmarkEnd w:id="1184"/>
      <w:bookmarkEnd w:id="1185"/>
      <w:bookmarkEnd w:id="1186"/>
      <w:bookmarkEnd w:id="1187"/>
      <w:bookmarkEnd w:id="1188"/>
      <w:bookmarkEnd w:id="1189"/>
      <w:bookmarkEnd w:id="1190"/>
      <w:bookmarkEnd w:id="1191"/>
    </w:p>
    <w:p w14:paraId="24EE73C7" w14:textId="77777777" w:rsidR="00DF47BE" w:rsidRPr="00476D2F" w:rsidRDefault="00DF47BE" w:rsidP="006F347D">
      <w:pPr>
        <w:pStyle w:val="Heading4"/>
      </w:pPr>
      <w:bookmarkStart w:id="1192" w:name="_Toc472401152"/>
      <w:r w:rsidRPr="00476D2F">
        <w:t>External domain</w:t>
      </w:r>
      <w:bookmarkEnd w:id="1192"/>
    </w:p>
    <w:p w14:paraId="24EE73C8" w14:textId="77777777" w:rsidR="00DF47BE" w:rsidRPr="00476D2F" w:rsidRDefault="00DF47BE">
      <w:r w:rsidRPr="00476D2F">
        <w:t>Performance constraints related to Information Exchanges crossing the External Domain (communication between a NA and its Traders) or within the National Domain (communications between different locations of the same NA) are a national matter and should be fixed individually by each NA.</w:t>
      </w:r>
    </w:p>
    <w:p w14:paraId="24EE73C9" w14:textId="14C391BD" w:rsidR="00DF47BE" w:rsidRPr="00476D2F" w:rsidRDefault="000C62EF" w:rsidP="006F347D">
      <w:pPr>
        <w:pStyle w:val="Heading4"/>
      </w:pPr>
      <w:r w:rsidRPr="00476D2F">
        <w:t>Common Domain</w:t>
      </w:r>
    </w:p>
    <w:p w14:paraId="24EE73CA" w14:textId="4E4F181A" w:rsidR="00DF47BE" w:rsidRPr="00476D2F" w:rsidRDefault="00DF47BE">
      <w:r w:rsidRPr="00476D2F">
        <w:t xml:space="preserve">The time constraints applied to Information Exchanges crossing the </w:t>
      </w:r>
      <w:r w:rsidR="000C62EF" w:rsidRPr="00476D2F">
        <w:t>Common Domain</w:t>
      </w:r>
      <w:r w:rsidRPr="00476D2F">
        <w:t xml:space="preserve"> (communication between two NAs</w:t>
      </w:r>
      <w:r w:rsidR="002706C3" w:rsidRPr="00476D2F">
        <w:t xml:space="preserve"> - directly or via </w:t>
      </w:r>
      <w:r w:rsidR="00136AA7" w:rsidRPr="00476D2F">
        <w:t xml:space="preserve">TAXUD </w:t>
      </w:r>
      <w:r w:rsidR="00B4694F">
        <w:t>ieCA/TED</w:t>
      </w:r>
      <w:r w:rsidR="002706C3" w:rsidRPr="00476D2F">
        <w:t xml:space="preserve"> -</w:t>
      </w:r>
      <w:r w:rsidRPr="00476D2F">
        <w:t xml:space="preserve"> or between a NA and Central Reference Site</w:t>
      </w:r>
      <w:r w:rsidR="002706C3" w:rsidRPr="00476D2F">
        <w:t>)</w:t>
      </w:r>
      <w:r w:rsidRPr="00476D2F">
        <w:t xml:space="preserve"> must permit meeting the perfo</w:t>
      </w:r>
      <w:r w:rsidR="00502889" w:rsidRPr="00476D2F">
        <w:t>rmance constraints defined in F</w:t>
      </w:r>
      <w:r w:rsidRPr="00476D2F">
        <w: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4501EF" w:rsidRPr="000C1B4B">
        <w:rPr>
          <w:szCs w:val="24"/>
        </w:rPr>
        <w:t>R</w:t>
      </w:r>
      <w:r w:rsidR="004501EF">
        <w:rPr>
          <w:szCs w:val="24"/>
        </w:rPr>
        <w:t>25</w:t>
      </w:r>
      <w:r w:rsidR="005F54AB" w:rsidRPr="00476D2F">
        <w:rPr>
          <w:bCs/>
        </w:rPr>
        <w:fldChar w:fldCharType="end"/>
      </w:r>
      <w:r w:rsidRPr="00476D2F">
        <w:t>], [</w:t>
      </w:r>
      <w:r w:rsidR="005F54AB" w:rsidRPr="00476D2F">
        <w:fldChar w:fldCharType="begin"/>
      </w:r>
      <w:r w:rsidR="00EE3B3A" w:rsidRPr="00476D2F">
        <w:instrText xml:space="preserve"> REF R13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13</w:t>
      </w:r>
      <w:r w:rsidR="005F54AB" w:rsidRPr="00476D2F">
        <w:fldChar w:fldCharType="end"/>
      </w:r>
      <w:r w:rsidRPr="00476D2F">
        <w:t>] and [</w:t>
      </w:r>
      <w:r w:rsidR="005F54AB" w:rsidRPr="00476D2F">
        <w:fldChar w:fldCharType="begin"/>
      </w:r>
      <w:r w:rsidR="00EE3B3A" w:rsidRPr="00476D2F">
        <w:instrText xml:space="preserve"> REF R14 \h </w:instrText>
      </w:r>
      <w:r w:rsidR="008D2375" w:rsidRPr="00476D2F">
        <w:instrText xml:space="preserve"> \* MERGEFORMAT </w:instrText>
      </w:r>
      <w:r w:rsidR="005F54AB" w:rsidRPr="00476D2F">
        <w:fldChar w:fldCharType="separate"/>
      </w:r>
      <w:r w:rsidR="004501EF" w:rsidRPr="000C1B4B">
        <w:rPr>
          <w:szCs w:val="24"/>
        </w:rPr>
        <w:t>R</w:t>
      </w:r>
      <w:r w:rsidR="004501EF">
        <w:rPr>
          <w:szCs w:val="24"/>
        </w:rPr>
        <w:t>14</w:t>
      </w:r>
      <w:r w:rsidR="005F54AB" w:rsidRPr="00476D2F">
        <w:fldChar w:fldCharType="end"/>
      </w:r>
      <w:r w:rsidRPr="00476D2F">
        <w:t xml:space="preserve">]). </w:t>
      </w:r>
      <w:proofErr w:type="gramStart"/>
      <w:r w:rsidRPr="00476D2F">
        <w:t>A number of</w:t>
      </w:r>
      <w:proofErr w:type="gramEnd"/>
      <w:r w:rsidRPr="00476D2F">
        <w:t xml:space="preserve"> relevant performance constraints are specified by the timer values in the specific Customs system volumes.</w:t>
      </w:r>
    </w:p>
    <w:p w14:paraId="24EE73CB" w14:textId="77777777" w:rsidR="00DF47BE" w:rsidRPr="00476D2F" w:rsidRDefault="00DF47BE" w:rsidP="006F347D">
      <w:pPr>
        <w:pStyle w:val="Heading3"/>
      </w:pPr>
      <w:bookmarkStart w:id="1193" w:name="_Toc330290984"/>
      <w:bookmarkStart w:id="1194" w:name="_Toc330390075"/>
      <w:bookmarkStart w:id="1195" w:name="_Toc259460341"/>
      <w:bookmarkStart w:id="1196" w:name="_Toc526170461"/>
      <w:bookmarkStart w:id="1197" w:name="_Toc185900737"/>
      <w:bookmarkEnd w:id="1193"/>
      <w:bookmarkEnd w:id="1194"/>
      <w:r w:rsidRPr="00476D2F">
        <w:t>Timing constraints</w:t>
      </w:r>
      <w:bookmarkEnd w:id="1195"/>
      <w:bookmarkEnd w:id="1196"/>
      <w:bookmarkEnd w:id="1197"/>
    </w:p>
    <w:p w14:paraId="24EE73CC" w14:textId="77777777" w:rsidR="00DF47BE" w:rsidRPr="00476D2F" w:rsidRDefault="00DF47BE">
      <w:r w:rsidRPr="00476D2F">
        <w:t>All timing constraints are described in the specific domain volume.</w:t>
      </w:r>
    </w:p>
    <w:p w14:paraId="24EE73CD" w14:textId="77777777" w:rsidR="00DF47BE" w:rsidRPr="00476D2F" w:rsidRDefault="00DF47BE" w:rsidP="006F347D">
      <w:pPr>
        <w:pStyle w:val="Heading3"/>
      </w:pPr>
      <w:bookmarkStart w:id="1198" w:name="_Toc399411931"/>
      <w:bookmarkStart w:id="1199" w:name="_Toc400962995"/>
      <w:bookmarkStart w:id="1200" w:name="_Toc413471018"/>
      <w:bookmarkStart w:id="1201" w:name="_Toc472401154"/>
      <w:bookmarkStart w:id="1202" w:name="_Toc473625750"/>
      <w:bookmarkStart w:id="1203" w:name="_Toc473732614"/>
      <w:bookmarkStart w:id="1204" w:name="_Toc473825705"/>
      <w:bookmarkStart w:id="1205" w:name="_Toc259460342"/>
      <w:bookmarkStart w:id="1206" w:name="_Toc526170462"/>
      <w:bookmarkStart w:id="1207" w:name="_Toc185900738"/>
      <w:r w:rsidRPr="00476D2F">
        <w:t>Availability Constraints</w:t>
      </w:r>
      <w:bookmarkEnd w:id="1198"/>
      <w:bookmarkEnd w:id="1199"/>
      <w:bookmarkEnd w:id="1200"/>
      <w:bookmarkEnd w:id="1201"/>
      <w:bookmarkEnd w:id="1202"/>
      <w:bookmarkEnd w:id="1203"/>
      <w:bookmarkEnd w:id="1204"/>
      <w:bookmarkEnd w:id="1205"/>
      <w:bookmarkEnd w:id="1206"/>
      <w:bookmarkEnd w:id="1207"/>
    </w:p>
    <w:p w14:paraId="24EE73CE" w14:textId="47C04DC6" w:rsidR="00DF47BE" w:rsidRPr="00476D2F" w:rsidRDefault="00DF47BE">
      <w:r w:rsidRPr="00476D2F">
        <w:t xml:space="preserve">The requirements for systems availability for NCAs only consider the international requirements, i.e. the NCAs availability required to support interoperability with other participating NAs through the </w:t>
      </w:r>
      <w:r w:rsidR="000C62EF" w:rsidRPr="00476D2F">
        <w:t>Common Domain</w:t>
      </w:r>
      <w:r w:rsidRPr="00476D2F">
        <w:t>. This also means that this constraint does not apply to the External Domains.</w:t>
      </w:r>
    </w:p>
    <w:p w14:paraId="24EE73CF" w14:textId="77777777" w:rsidR="00DF47BE" w:rsidRPr="00476D2F" w:rsidRDefault="00DF47BE">
      <w:r w:rsidRPr="00476D2F">
        <w:t xml:space="preserve">During Initial Implementation, all participating NAs </w:t>
      </w:r>
      <w:proofErr w:type="gramStart"/>
      <w:r w:rsidRPr="00476D2F">
        <w:t>have to</w:t>
      </w:r>
      <w:proofErr w:type="gramEnd"/>
      <w:r w:rsidRPr="00476D2F">
        <w:t xml:space="preserve"> guarantee that in the event of a failure of their National Application, or when their National Application is deliberately taken off-line because of business or technical requirements, all Information Exchanges received from CCN will be held until the National Application comes back on-line. They can then be processed as normal, subject to the National Applications fallback rules. This minimum level of availability is met by the CCN functionality.</w:t>
      </w:r>
      <w:bookmarkStart w:id="1208" w:name="_Toc473625751"/>
      <w:bookmarkStart w:id="1209" w:name="_Toc473732615"/>
      <w:bookmarkStart w:id="1210" w:name="_Ref473822403"/>
      <w:bookmarkStart w:id="1211" w:name="_Toc473825706"/>
      <w:bookmarkStart w:id="1212" w:name="_Ref474297130"/>
      <w:bookmarkStart w:id="1213" w:name="_Ref474297137"/>
      <w:bookmarkStart w:id="1214" w:name="_Ref474568268"/>
    </w:p>
    <w:p w14:paraId="24EE73D0" w14:textId="77777777" w:rsidR="00DF47BE" w:rsidRPr="00476D2F" w:rsidRDefault="00DF47BE">
      <w:r w:rsidRPr="00476D2F">
        <w:t xml:space="preserve">Sending NCAs should not re-send IEs for which there has been no reply </w:t>
      </w:r>
      <w:proofErr w:type="gramStart"/>
      <w:r w:rsidRPr="00476D2F">
        <w:t>as a result of</w:t>
      </w:r>
      <w:proofErr w:type="gramEnd"/>
      <w:r w:rsidRPr="00476D2F">
        <w:t xml:space="preserve"> unavailability of the receiving NCA. The re-send should occur only upon request of the NCA, or receipt of an exception report. </w:t>
      </w:r>
    </w:p>
    <w:p w14:paraId="24EE73D1" w14:textId="77777777" w:rsidR="00DF47BE" w:rsidRPr="00476D2F" w:rsidRDefault="00DF47BE" w:rsidP="006F347D">
      <w:pPr>
        <w:pStyle w:val="Heading4"/>
      </w:pPr>
      <w:bookmarkStart w:id="1215" w:name="_Ref14693289"/>
      <w:r w:rsidRPr="00476D2F">
        <w:t>Suspension of sending messages</w:t>
      </w:r>
      <w:bookmarkEnd w:id="1215"/>
    </w:p>
    <w:p w14:paraId="479564BF" w14:textId="34508917" w:rsidR="002C561D" w:rsidRPr="00476D2F" w:rsidRDefault="002C561D">
      <w:r w:rsidRPr="00476D2F">
        <w:t xml:space="preserve">Suspension of sending messages must apply </w:t>
      </w:r>
      <w:r w:rsidR="00CC72A6" w:rsidRPr="00476D2F">
        <w:t xml:space="preserve">only </w:t>
      </w:r>
      <w:r w:rsidRPr="00476D2F">
        <w:t xml:space="preserve">in case of System Unavailability Type “N” as described in </w:t>
      </w:r>
      <w:r w:rsidR="00E56BB4" w:rsidRPr="00476D2F">
        <w:fldChar w:fldCharType="begin"/>
      </w:r>
      <w:r w:rsidR="00E56BB4" w:rsidRPr="00476D2F">
        <w:instrText xml:space="preserve"> REF _Ref46431954 \r \h </w:instrText>
      </w:r>
      <w:r w:rsidR="00E56BB4" w:rsidRPr="00476D2F">
        <w:fldChar w:fldCharType="separate"/>
      </w:r>
      <w:r w:rsidR="004501EF">
        <w:t>II.2.4</w:t>
      </w:r>
      <w:r w:rsidR="00E56BB4" w:rsidRPr="00476D2F">
        <w:fldChar w:fldCharType="end"/>
      </w:r>
      <w:r w:rsidRPr="00476D2F">
        <w:t>.</w:t>
      </w:r>
    </w:p>
    <w:p w14:paraId="24EE73D2" w14:textId="449A3465" w:rsidR="00DF47BE" w:rsidRPr="00476D2F" w:rsidRDefault="00DF47BE">
      <w:r w:rsidRPr="00476D2F">
        <w:t xml:space="preserve">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w:t>
      </w:r>
      <w:r w:rsidR="003407F7" w:rsidRPr="00476D2F">
        <w:t xml:space="preserve">, </w:t>
      </w:r>
      <w:r w:rsidR="00C109FB" w:rsidRPr="00476D2F">
        <w:t>[</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003407F7" w:rsidRPr="00476D2F">
        <w:t>, [</w:t>
      </w:r>
      <w:r w:rsidR="004B1A20" w:rsidRPr="00476D2F">
        <w:fldChar w:fldCharType="begin"/>
      </w:r>
      <w:r w:rsidR="004B1A20" w:rsidRPr="00476D2F">
        <w:instrText xml:space="preserve"> REF DDNXA_AES \h </w:instrText>
      </w:r>
      <w:r w:rsidR="004B1A20" w:rsidRPr="00476D2F">
        <w:fldChar w:fldCharType="separate"/>
      </w:r>
      <w:r w:rsidR="004501EF" w:rsidRPr="000C1B4B">
        <w:rPr>
          <w:szCs w:val="24"/>
        </w:rPr>
        <w:t>R</w:t>
      </w:r>
      <w:r w:rsidR="004501EF">
        <w:rPr>
          <w:noProof/>
          <w:szCs w:val="24"/>
        </w:rPr>
        <w:t>39</w:t>
      </w:r>
      <w:r w:rsidR="004B1A20" w:rsidRPr="00476D2F">
        <w:fldChar w:fldCharType="end"/>
      </w:r>
      <w:r w:rsidR="003407F7" w:rsidRPr="00476D2F">
        <w:t>] and [</w:t>
      </w:r>
      <w:r w:rsidR="004B1A20" w:rsidRPr="00476D2F">
        <w:fldChar w:fldCharType="begin"/>
      </w:r>
      <w:r w:rsidR="004B1A20" w:rsidRPr="00476D2F">
        <w:instrText xml:space="preserve"> REF DDNTA_NCTSP5 \h </w:instrText>
      </w:r>
      <w:r w:rsidR="004B1A20" w:rsidRPr="00476D2F">
        <w:fldChar w:fldCharType="separate"/>
      </w:r>
      <w:r w:rsidR="004501EF" w:rsidRPr="000C1B4B">
        <w:rPr>
          <w:szCs w:val="24"/>
        </w:rPr>
        <w:t>R</w:t>
      </w:r>
      <w:r w:rsidR="004501EF">
        <w:rPr>
          <w:noProof/>
          <w:szCs w:val="24"/>
        </w:rPr>
        <w:t>40</w:t>
      </w:r>
      <w:r w:rsidR="004B1A20" w:rsidRPr="00476D2F">
        <w:fldChar w:fldCharType="end"/>
      </w:r>
      <w:r w:rsidR="003407F7" w:rsidRPr="00476D2F">
        <w:t>]</w:t>
      </w:r>
      <w:r w:rsidR="00C109FB" w:rsidRPr="00476D2F">
        <w:t>)</w:t>
      </w:r>
      <w:r w:rsidR="00C109FB" w:rsidRPr="00476D2F" w:rsidDel="00C109FB">
        <w:t xml:space="preserve"> </w:t>
      </w:r>
      <w:r w:rsidRPr="00476D2F">
        <w:t>contains a table that specifies which messages should not be sent to an NA when a specific Business Service is unavailable at that NA.</w:t>
      </w:r>
    </w:p>
    <w:p w14:paraId="769214E3" w14:textId="23D51568" w:rsidR="0053567B" w:rsidRPr="00476D2F" w:rsidRDefault="0053567B" w:rsidP="00BA1F09">
      <w:pPr>
        <w:pStyle w:val="Heading3"/>
      </w:pPr>
      <w:bookmarkStart w:id="1216" w:name="_Toc185900739"/>
      <w:r w:rsidRPr="00476D2F">
        <w:t xml:space="preserve">Size </w:t>
      </w:r>
      <w:r w:rsidR="00BA1F09" w:rsidRPr="00476D2F">
        <w:t>constraints</w:t>
      </w:r>
      <w:bookmarkEnd w:id="1216"/>
    </w:p>
    <w:p w14:paraId="19912F38" w14:textId="30676A7B" w:rsidR="000A62E4" w:rsidRPr="00476D2F" w:rsidRDefault="00BA1F09" w:rsidP="004E4B61">
      <w:r w:rsidRPr="00476D2F">
        <w:t xml:space="preserve">The maximum size of messages exchanged over CCN is defined in section </w:t>
      </w:r>
      <w:r w:rsidRPr="00476D2F">
        <w:fldChar w:fldCharType="begin"/>
      </w:r>
      <w:r w:rsidRPr="00476D2F">
        <w:instrText xml:space="preserve"> REF _Ref6908985 \r \h </w:instrText>
      </w:r>
      <w:r w:rsidRPr="00476D2F">
        <w:fldChar w:fldCharType="separate"/>
      </w:r>
      <w:r w:rsidR="004501EF">
        <w:t>VIII.2.26</w:t>
      </w:r>
      <w:r w:rsidRPr="00476D2F">
        <w:fldChar w:fldCharType="end"/>
      </w:r>
      <w:r w:rsidRPr="00476D2F">
        <w:t>. As defined in Terms of Collaboration [</w:t>
      </w:r>
      <w:r w:rsidR="00B40371">
        <w:fldChar w:fldCharType="begin"/>
      </w:r>
      <w:r w:rsidR="00B40371">
        <w:instrText xml:space="preserve"> REF A16 \h </w:instrText>
      </w:r>
      <w:r w:rsidR="00B40371">
        <w:fldChar w:fldCharType="separate"/>
      </w:r>
      <w:r w:rsidR="004501EF" w:rsidRPr="00476D2F">
        <w:rPr>
          <w:szCs w:val="24"/>
        </w:rPr>
        <w:t>A</w:t>
      </w:r>
      <w:r w:rsidR="004501EF">
        <w:rPr>
          <w:noProof/>
          <w:szCs w:val="24"/>
        </w:rPr>
        <w:t>12</w:t>
      </w:r>
      <w:r w:rsidR="00B40371">
        <w:fldChar w:fldCharType="end"/>
      </w:r>
      <w:r w:rsidRPr="00476D2F">
        <w:t xml:space="preserve">] each NA must inform DG TAXUD before any National change that might have an impact on the size </w:t>
      </w:r>
      <w:r w:rsidR="00832D2D" w:rsidRPr="00476D2F">
        <w:t>and</w:t>
      </w:r>
      <w:r w:rsidRPr="00476D2F">
        <w:t xml:space="preserve"> numbers of messages exchanged on the Common Domain.</w:t>
      </w:r>
    </w:p>
    <w:p w14:paraId="24EE73D4" w14:textId="452FCBC3" w:rsidR="00921932" w:rsidRPr="00476D2F" w:rsidRDefault="00921932" w:rsidP="00D840FD">
      <w:pPr>
        <w:pStyle w:val="Heading2"/>
        <w:rPr>
          <w:i/>
          <w:szCs w:val="28"/>
        </w:rPr>
      </w:pPr>
      <w:bookmarkStart w:id="1217" w:name="_Toc526170463"/>
      <w:bookmarkStart w:id="1218" w:name="_Toc256165837"/>
      <w:bookmarkStart w:id="1219" w:name="_Toc185900740"/>
      <w:r w:rsidRPr="00476D2F">
        <w:rPr>
          <w:szCs w:val="28"/>
        </w:rPr>
        <w:t>MRN and GRN structure</w:t>
      </w:r>
      <w:bookmarkEnd w:id="1217"/>
      <w:bookmarkEnd w:id="1219"/>
    </w:p>
    <w:p w14:paraId="24EE73D5" w14:textId="479294DE" w:rsidR="00921932" w:rsidRPr="00476D2F" w:rsidRDefault="00921932" w:rsidP="006F347D">
      <w:pPr>
        <w:pStyle w:val="Heading3"/>
      </w:pPr>
      <w:bookmarkStart w:id="1220" w:name="_Toc526170464"/>
      <w:bookmarkStart w:id="1221" w:name="_Ref46400827"/>
      <w:bookmarkStart w:id="1222" w:name="_Toc185900741"/>
      <w:r w:rsidRPr="00476D2F">
        <w:t xml:space="preserve">Structure of the </w:t>
      </w:r>
      <w:r w:rsidR="45AC05E2" w:rsidRPr="00476D2F">
        <w:t>Master</w:t>
      </w:r>
      <w:r w:rsidRPr="00476D2F">
        <w:t xml:space="preserve"> Reference Number (MRN)</w:t>
      </w:r>
      <w:bookmarkEnd w:id="1218"/>
      <w:r w:rsidR="002B3EEE" w:rsidRPr="00476D2F">
        <w:t xml:space="preserve"> for NCTS-P4, ECS-P2 and ICS-P1</w:t>
      </w:r>
      <w:bookmarkEnd w:id="1220"/>
      <w:bookmarkEnd w:id="1221"/>
      <w:bookmarkEnd w:id="1222"/>
    </w:p>
    <w:p w14:paraId="24EE73D6" w14:textId="40D2F7B1" w:rsidR="00921932" w:rsidRPr="00476D2F" w:rsidRDefault="00921932" w:rsidP="00921932">
      <w:r w:rsidRPr="00476D2F">
        <w:t xml:space="preserve">The </w:t>
      </w:r>
      <w:r w:rsidR="34A563FC" w:rsidRPr="00476D2F">
        <w:t>Master</w:t>
      </w:r>
      <w:r w:rsidRPr="00476D2F">
        <w:t xml:space="preserve"> Reference Number is a unique identifier for a movement and is allocated by the </w:t>
      </w:r>
      <w:r w:rsidR="003153C3" w:rsidRPr="00476D2F">
        <w:t>NCA</w:t>
      </w:r>
      <w:r w:rsidRPr="00476D2F">
        <w:t xml:space="preserve"> </w:t>
      </w:r>
      <w:r w:rsidR="00960540">
        <w:t>that</w:t>
      </w:r>
      <w:r w:rsidR="00960540" w:rsidRPr="00476D2F">
        <w:t xml:space="preserve"> </w:t>
      </w:r>
      <w:r w:rsidRPr="00476D2F">
        <w:t xml:space="preserve">(after validation) accepts/registers the received declaration data from the Person lodging it. </w:t>
      </w:r>
    </w:p>
    <w:p w14:paraId="24EE73D7" w14:textId="77777777" w:rsidR="00026D74" w:rsidRPr="00476D2F" w:rsidRDefault="00921932" w:rsidP="002708DC">
      <w:pPr>
        <w:spacing w:after="120"/>
        <w:rPr>
          <w:szCs w:val="24"/>
        </w:rPr>
      </w:pPr>
      <w:r w:rsidRPr="00476D2F">
        <w:rPr>
          <w:szCs w:val="24"/>
        </w:rPr>
        <w:t xml:space="preserve">The MRN contains 18 </w:t>
      </w:r>
      <w:r w:rsidR="002A1C0C" w:rsidRPr="00476D2F">
        <w:rPr>
          <w:szCs w:val="24"/>
        </w:rPr>
        <w:t xml:space="preserve">characters - letters used must be upper case - </w:t>
      </w:r>
      <w:r w:rsidRPr="00476D2F">
        <w:rPr>
          <w:szCs w:val="24"/>
        </w:rPr>
        <w:t xml:space="preserve">and is composed of following elements: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3928"/>
        <w:gridCol w:w="2359"/>
        <w:gridCol w:w="1932"/>
      </w:tblGrid>
      <w:tr w:rsidR="00921932" w:rsidRPr="00110E6A" w14:paraId="24EE73DC" w14:textId="77777777" w:rsidTr="00A57A09">
        <w:trPr>
          <w:jc w:val="center"/>
        </w:trPr>
        <w:tc>
          <w:tcPr>
            <w:tcW w:w="828" w:type="dxa"/>
            <w:shd w:val="clear" w:color="auto" w:fill="002060"/>
            <w:vAlign w:val="center"/>
          </w:tcPr>
          <w:p w14:paraId="24EE73D8" w14:textId="77777777" w:rsidR="00921932" w:rsidRPr="00476D2F" w:rsidRDefault="00921932" w:rsidP="00187B6E">
            <w:pPr>
              <w:spacing w:before="0"/>
              <w:jc w:val="center"/>
              <w:rPr>
                <w:b/>
                <w:szCs w:val="24"/>
              </w:rPr>
            </w:pPr>
            <w:r w:rsidRPr="00476D2F">
              <w:rPr>
                <w:b/>
                <w:szCs w:val="24"/>
              </w:rPr>
              <w:t>Field</w:t>
            </w:r>
          </w:p>
        </w:tc>
        <w:tc>
          <w:tcPr>
            <w:tcW w:w="4078" w:type="dxa"/>
            <w:shd w:val="clear" w:color="auto" w:fill="002060"/>
          </w:tcPr>
          <w:p w14:paraId="24EE73D9" w14:textId="77777777" w:rsidR="00921932" w:rsidRPr="00476D2F" w:rsidRDefault="00921932" w:rsidP="00187B6E">
            <w:pPr>
              <w:spacing w:before="0"/>
              <w:rPr>
                <w:b/>
                <w:szCs w:val="24"/>
              </w:rPr>
            </w:pPr>
            <w:r w:rsidRPr="00476D2F">
              <w:rPr>
                <w:b/>
                <w:szCs w:val="24"/>
              </w:rPr>
              <w:t>Content</w:t>
            </w:r>
          </w:p>
        </w:tc>
        <w:tc>
          <w:tcPr>
            <w:tcW w:w="2402" w:type="dxa"/>
            <w:shd w:val="clear" w:color="auto" w:fill="002060"/>
          </w:tcPr>
          <w:p w14:paraId="24EE73DA" w14:textId="77777777" w:rsidR="00921932" w:rsidRPr="00476D2F" w:rsidRDefault="00921932" w:rsidP="00187B6E">
            <w:pPr>
              <w:spacing w:before="0"/>
              <w:rPr>
                <w:b/>
                <w:szCs w:val="24"/>
              </w:rPr>
            </w:pPr>
            <w:r w:rsidRPr="00476D2F">
              <w:rPr>
                <w:b/>
                <w:szCs w:val="24"/>
              </w:rPr>
              <w:t>Field type</w:t>
            </w:r>
          </w:p>
        </w:tc>
        <w:tc>
          <w:tcPr>
            <w:tcW w:w="1935" w:type="dxa"/>
            <w:shd w:val="clear" w:color="auto" w:fill="002060"/>
          </w:tcPr>
          <w:p w14:paraId="24EE73DB" w14:textId="77777777" w:rsidR="00921932" w:rsidRPr="00476D2F" w:rsidRDefault="00921932" w:rsidP="00187B6E">
            <w:pPr>
              <w:spacing w:before="0"/>
              <w:rPr>
                <w:b/>
                <w:szCs w:val="24"/>
              </w:rPr>
            </w:pPr>
            <w:r w:rsidRPr="00476D2F">
              <w:rPr>
                <w:b/>
                <w:szCs w:val="24"/>
              </w:rPr>
              <w:t>Examples</w:t>
            </w:r>
          </w:p>
        </w:tc>
      </w:tr>
      <w:tr w:rsidR="00921932" w:rsidRPr="00110E6A" w14:paraId="24EE73E2" w14:textId="77777777" w:rsidTr="00A57A09">
        <w:trPr>
          <w:trHeight w:val="650"/>
          <w:jc w:val="center"/>
        </w:trPr>
        <w:tc>
          <w:tcPr>
            <w:tcW w:w="828" w:type="dxa"/>
            <w:vAlign w:val="center"/>
          </w:tcPr>
          <w:p w14:paraId="24EE73DD" w14:textId="77777777" w:rsidR="00921932" w:rsidRPr="00476D2F" w:rsidRDefault="00921932" w:rsidP="00187B6E">
            <w:pPr>
              <w:autoSpaceDE w:val="0"/>
              <w:autoSpaceDN w:val="0"/>
              <w:adjustRightInd w:val="0"/>
              <w:spacing w:before="0"/>
              <w:rPr>
                <w:szCs w:val="24"/>
              </w:rPr>
            </w:pPr>
            <w:r w:rsidRPr="00476D2F">
              <w:rPr>
                <w:szCs w:val="24"/>
              </w:rPr>
              <w:t>1</w:t>
            </w:r>
          </w:p>
          <w:p w14:paraId="24EE73DE" w14:textId="77777777" w:rsidR="00921932" w:rsidRPr="00476D2F" w:rsidRDefault="00921932" w:rsidP="00187B6E">
            <w:pPr>
              <w:spacing w:before="0"/>
              <w:rPr>
                <w:szCs w:val="24"/>
              </w:rPr>
            </w:pPr>
          </w:p>
        </w:tc>
        <w:tc>
          <w:tcPr>
            <w:tcW w:w="4078" w:type="dxa"/>
            <w:vAlign w:val="center"/>
          </w:tcPr>
          <w:p w14:paraId="24EE73DF" w14:textId="77777777" w:rsidR="00921932" w:rsidRPr="00476D2F" w:rsidRDefault="00921932" w:rsidP="00187B6E">
            <w:pPr>
              <w:autoSpaceDE w:val="0"/>
              <w:autoSpaceDN w:val="0"/>
              <w:adjustRightInd w:val="0"/>
              <w:spacing w:before="0"/>
              <w:rPr>
                <w:szCs w:val="24"/>
              </w:rPr>
            </w:pPr>
            <w:r w:rsidRPr="00476D2F">
              <w:rPr>
                <w:szCs w:val="24"/>
              </w:rPr>
              <w:t>Last two digits of year of formal acceptance of a movement (YY)</w:t>
            </w:r>
          </w:p>
        </w:tc>
        <w:tc>
          <w:tcPr>
            <w:tcW w:w="2402" w:type="dxa"/>
            <w:vAlign w:val="center"/>
          </w:tcPr>
          <w:p w14:paraId="24EE73E0" w14:textId="77777777" w:rsidR="00921932" w:rsidRPr="00476D2F" w:rsidRDefault="00921932" w:rsidP="00187B6E">
            <w:pPr>
              <w:spacing w:before="0"/>
              <w:rPr>
                <w:szCs w:val="24"/>
              </w:rPr>
            </w:pPr>
            <w:r w:rsidRPr="00476D2F">
              <w:rPr>
                <w:szCs w:val="24"/>
              </w:rPr>
              <w:t>Numeric 2</w:t>
            </w:r>
          </w:p>
        </w:tc>
        <w:tc>
          <w:tcPr>
            <w:tcW w:w="1935" w:type="dxa"/>
            <w:vAlign w:val="center"/>
          </w:tcPr>
          <w:p w14:paraId="24EE73E1" w14:textId="77777777" w:rsidR="00921932" w:rsidRPr="00476D2F" w:rsidRDefault="00921932" w:rsidP="00187B6E">
            <w:pPr>
              <w:spacing w:before="0"/>
              <w:rPr>
                <w:szCs w:val="24"/>
              </w:rPr>
            </w:pPr>
            <w:r w:rsidRPr="00476D2F">
              <w:rPr>
                <w:szCs w:val="24"/>
              </w:rPr>
              <w:t>12</w:t>
            </w:r>
          </w:p>
        </w:tc>
      </w:tr>
      <w:tr w:rsidR="00921932" w:rsidRPr="00110E6A" w14:paraId="24EE73E7" w14:textId="77777777" w:rsidTr="00A57A09">
        <w:trPr>
          <w:trHeight w:val="404"/>
          <w:jc w:val="center"/>
        </w:trPr>
        <w:tc>
          <w:tcPr>
            <w:tcW w:w="828" w:type="dxa"/>
            <w:vAlign w:val="center"/>
          </w:tcPr>
          <w:p w14:paraId="24EE73E3" w14:textId="77777777" w:rsidR="00921932" w:rsidRPr="00476D2F" w:rsidRDefault="00921932" w:rsidP="00187B6E">
            <w:pPr>
              <w:spacing w:before="0"/>
              <w:rPr>
                <w:szCs w:val="24"/>
              </w:rPr>
            </w:pPr>
            <w:r w:rsidRPr="00476D2F">
              <w:rPr>
                <w:szCs w:val="24"/>
              </w:rPr>
              <w:t>2</w:t>
            </w:r>
          </w:p>
        </w:tc>
        <w:tc>
          <w:tcPr>
            <w:tcW w:w="4078" w:type="dxa"/>
            <w:vAlign w:val="center"/>
          </w:tcPr>
          <w:p w14:paraId="24EE73E4" w14:textId="77777777" w:rsidR="00921932" w:rsidRPr="00476D2F" w:rsidRDefault="00921932" w:rsidP="00187B6E">
            <w:pPr>
              <w:spacing w:before="0"/>
              <w:rPr>
                <w:szCs w:val="24"/>
              </w:rPr>
            </w:pPr>
            <w:r w:rsidRPr="00476D2F">
              <w:rPr>
                <w:szCs w:val="24"/>
              </w:rPr>
              <w:t>Identifier of the country from which the MRN originates.</w:t>
            </w:r>
          </w:p>
        </w:tc>
        <w:tc>
          <w:tcPr>
            <w:tcW w:w="2402" w:type="dxa"/>
            <w:vAlign w:val="center"/>
          </w:tcPr>
          <w:p w14:paraId="24EE73E5" w14:textId="77777777" w:rsidR="00921932" w:rsidRPr="00476D2F" w:rsidRDefault="00921932" w:rsidP="00187B6E">
            <w:pPr>
              <w:spacing w:before="0"/>
              <w:rPr>
                <w:szCs w:val="24"/>
              </w:rPr>
            </w:pPr>
            <w:r w:rsidRPr="00476D2F">
              <w:rPr>
                <w:szCs w:val="24"/>
              </w:rPr>
              <w:t>Alphabetic 2 (ISO alpha 2 country code)</w:t>
            </w:r>
          </w:p>
        </w:tc>
        <w:tc>
          <w:tcPr>
            <w:tcW w:w="1935" w:type="dxa"/>
            <w:vAlign w:val="center"/>
          </w:tcPr>
          <w:p w14:paraId="24EE73E6" w14:textId="77777777" w:rsidR="00921932" w:rsidRPr="00476D2F" w:rsidRDefault="00921932" w:rsidP="00187B6E">
            <w:pPr>
              <w:spacing w:before="0"/>
              <w:rPr>
                <w:szCs w:val="24"/>
              </w:rPr>
            </w:pPr>
            <w:r w:rsidRPr="00476D2F">
              <w:rPr>
                <w:szCs w:val="24"/>
              </w:rPr>
              <w:t>LV</w:t>
            </w:r>
          </w:p>
        </w:tc>
      </w:tr>
      <w:tr w:rsidR="00921932" w:rsidRPr="00110E6A" w14:paraId="24EE73EC" w14:textId="77777777" w:rsidTr="00A57A09">
        <w:trPr>
          <w:jc w:val="center"/>
        </w:trPr>
        <w:tc>
          <w:tcPr>
            <w:tcW w:w="828" w:type="dxa"/>
            <w:vAlign w:val="center"/>
          </w:tcPr>
          <w:p w14:paraId="24EE73E8" w14:textId="77777777" w:rsidR="00921932" w:rsidRPr="00476D2F" w:rsidRDefault="00921932" w:rsidP="00187B6E">
            <w:pPr>
              <w:spacing w:before="0"/>
              <w:rPr>
                <w:szCs w:val="24"/>
              </w:rPr>
            </w:pPr>
            <w:r w:rsidRPr="00476D2F">
              <w:rPr>
                <w:szCs w:val="24"/>
              </w:rPr>
              <w:t>3</w:t>
            </w:r>
          </w:p>
        </w:tc>
        <w:tc>
          <w:tcPr>
            <w:tcW w:w="4078" w:type="dxa"/>
            <w:vAlign w:val="center"/>
          </w:tcPr>
          <w:p w14:paraId="24EE73E9" w14:textId="4301AE42" w:rsidR="00921932" w:rsidRPr="00476D2F" w:rsidRDefault="000D7C57" w:rsidP="00187B6E">
            <w:pPr>
              <w:autoSpaceDE w:val="0"/>
              <w:autoSpaceDN w:val="0"/>
              <w:adjustRightInd w:val="0"/>
              <w:spacing w:before="0"/>
              <w:rPr>
                <w:szCs w:val="24"/>
              </w:rPr>
            </w:pPr>
            <w:r w:rsidRPr="00476D2F">
              <w:rPr>
                <w:szCs w:val="24"/>
              </w:rPr>
              <w:t>Unique identifier for a</w:t>
            </w:r>
            <w:r w:rsidR="00921932" w:rsidRPr="00476D2F">
              <w:rPr>
                <w:szCs w:val="24"/>
              </w:rPr>
              <w:t xml:space="preserve"> movement per year and country</w:t>
            </w:r>
          </w:p>
        </w:tc>
        <w:tc>
          <w:tcPr>
            <w:tcW w:w="2402" w:type="dxa"/>
            <w:vAlign w:val="center"/>
          </w:tcPr>
          <w:p w14:paraId="24EE73EA" w14:textId="77777777" w:rsidR="00921932" w:rsidRPr="00476D2F" w:rsidRDefault="00921932" w:rsidP="00187B6E">
            <w:pPr>
              <w:autoSpaceDE w:val="0"/>
              <w:autoSpaceDN w:val="0"/>
              <w:adjustRightInd w:val="0"/>
              <w:spacing w:before="0"/>
              <w:rPr>
                <w:szCs w:val="24"/>
              </w:rPr>
            </w:pPr>
            <w:r w:rsidRPr="00476D2F">
              <w:rPr>
                <w:szCs w:val="24"/>
              </w:rPr>
              <w:t>Alphanumeric 13</w:t>
            </w:r>
          </w:p>
        </w:tc>
        <w:tc>
          <w:tcPr>
            <w:tcW w:w="1935" w:type="dxa"/>
            <w:vAlign w:val="center"/>
          </w:tcPr>
          <w:p w14:paraId="24EE73EB" w14:textId="77777777" w:rsidR="00921932" w:rsidRPr="00476D2F" w:rsidRDefault="00921932" w:rsidP="00187B6E">
            <w:pPr>
              <w:spacing w:before="0"/>
              <w:rPr>
                <w:szCs w:val="24"/>
              </w:rPr>
            </w:pPr>
            <w:r w:rsidRPr="00476D2F">
              <w:rPr>
                <w:szCs w:val="24"/>
              </w:rPr>
              <w:t>9876AB8890123</w:t>
            </w:r>
          </w:p>
        </w:tc>
      </w:tr>
      <w:tr w:rsidR="00921932" w:rsidRPr="00110E6A" w14:paraId="24EE73F1" w14:textId="77777777" w:rsidTr="00A57A09">
        <w:trPr>
          <w:jc w:val="center"/>
        </w:trPr>
        <w:tc>
          <w:tcPr>
            <w:tcW w:w="828" w:type="dxa"/>
            <w:vAlign w:val="center"/>
          </w:tcPr>
          <w:p w14:paraId="24EE73ED" w14:textId="77777777" w:rsidR="00921932" w:rsidRPr="00476D2F" w:rsidRDefault="00921932" w:rsidP="00187B6E">
            <w:pPr>
              <w:spacing w:before="0"/>
              <w:rPr>
                <w:szCs w:val="24"/>
              </w:rPr>
            </w:pPr>
            <w:r w:rsidRPr="00476D2F">
              <w:rPr>
                <w:szCs w:val="24"/>
              </w:rPr>
              <w:t>4</w:t>
            </w:r>
          </w:p>
        </w:tc>
        <w:tc>
          <w:tcPr>
            <w:tcW w:w="4078" w:type="dxa"/>
            <w:vAlign w:val="center"/>
          </w:tcPr>
          <w:p w14:paraId="24EE73EE" w14:textId="77777777" w:rsidR="00921932" w:rsidRPr="00476D2F" w:rsidRDefault="00921932" w:rsidP="00187B6E">
            <w:pPr>
              <w:spacing w:before="0"/>
              <w:rPr>
                <w:szCs w:val="24"/>
              </w:rPr>
            </w:pPr>
            <w:r w:rsidRPr="00476D2F">
              <w:rPr>
                <w:szCs w:val="24"/>
              </w:rPr>
              <w:t>Check digit</w:t>
            </w:r>
          </w:p>
        </w:tc>
        <w:tc>
          <w:tcPr>
            <w:tcW w:w="2402" w:type="dxa"/>
            <w:vAlign w:val="center"/>
          </w:tcPr>
          <w:p w14:paraId="24EE73EF" w14:textId="490E1CDC" w:rsidR="00921932" w:rsidRPr="00476D2F" w:rsidRDefault="0050618D" w:rsidP="00187B6E">
            <w:pPr>
              <w:spacing w:before="0"/>
              <w:rPr>
                <w:szCs w:val="24"/>
              </w:rPr>
            </w:pPr>
            <w:r w:rsidRPr="00476D2F">
              <w:rPr>
                <w:szCs w:val="24"/>
              </w:rPr>
              <w:t>N</w:t>
            </w:r>
            <w:r w:rsidR="00921932" w:rsidRPr="00476D2F">
              <w:rPr>
                <w:szCs w:val="24"/>
              </w:rPr>
              <w:t>umeric 1</w:t>
            </w:r>
          </w:p>
        </w:tc>
        <w:tc>
          <w:tcPr>
            <w:tcW w:w="1935" w:type="dxa"/>
            <w:vAlign w:val="center"/>
          </w:tcPr>
          <w:p w14:paraId="24EE73F0" w14:textId="77777777" w:rsidR="00921932" w:rsidRPr="00476D2F" w:rsidRDefault="00921932" w:rsidP="00187B6E">
            <w:pPr>
              <w:spacing w:before="0"/>
              <w:rPr>
                <w:szCs w:val="24"/>
              </w:rPr>
            </w:pPr>
            <w:r w:rsidRPr="00476D2F">
              <w:rPr>
                <w:szCs w:val="24"/>
              </w:rPr>
              <w:t>5</w:t>
            </w:r>
          </w:p>
        </w:tc>
      </w:tr>
    </w:tbl>
    <w:p w14:paraId="24EE73F2" w14:textId="165AC706" w:rsidR="00AB42BC" w:rsidRDefault="00AB42BC" w:rsidP="008F703C">
      <w:pPr>
        <w:pStyle w:val="Caption"/>
      </w:pPr>
      <w:bookmarkStart w:id="1223" w:name="_Ref525654212"/>
      <w:bookmarkStart w:id="1224" w:name="_Toc185900976"/>
      <w:r w:rsidRPr="00476D2F">
        <w:t xml:space="preserve">Table </w:t>
      </w:r>
      <w:r w:rsidR="002C7E76">
        <w:fldChar w:fldCharType="begin"/>
      </w:r>
      <w:r w:rsidR="002C7E76">
        <w:instrText xml:space="preserve"> SEQ Table \* ARABIC </w:instrText>
      </w:r>
      <w:r w:rsidR="002C7E76">
        <w:fldChar w:fldCharType="separate"/>
      </w:r>
      <w:r w:rsidR="004501EF">
        <w:rPr>
          <w:noProof/>
        </w:rPr>
        <w:t>50</w:t>
      </w:r>
      <w:r w:rsidR="002C7E76">
        <w:fldChar w:fldCharType="end"/>
      </w:r>
      <w:bookmarkEnd w:id="1223"/>
      <w:r w:rsidRPr="00476D2F">
        <w:t>: Structure of MRN</w:t>
      </w:r>
      <w:r w:rsidR="00EE6219" w:rsidRPr="00476D2F">
        <w:t xml:space="preserve"> for NCTS-P4, ECS-P2 and ICS-P1</w:t>
      </w:r>
      <w:bookmarkEnd w:id="1224"/>
    </w:p>
    <w:p w14:paraId="7ECF026D" w14:textId="77777777" w:rsidR="009F21A8" w:rsidRPr="00062572" w:rsidRDefault="009F21A8" w:rsidP="00A079D8"/>
    <w:p w14:paraId="24EE73F3" w14:textId="5F5CB4A4"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1 and 2 as explained above</w:t>
      </w:r>
      <w:r w:rsidR="009F21A8">
        <w:rPr>
          <w:szCs w:val="24"/>
        </w:rPr>
        <w:t>;</w:t>
      </w:r>
    </w:p>
    <w:p w14:paraId="24EE73F4" w14:textId="028AF35D" w:rsidR="00921932" w:rsidRPr="00476D2F" w:rsidRDefault="00921932" w:rsidP="00117A38">
      <w:pPr>
        <w:numPr>
          <w:ilvl w:val="0"/>
          <w:numId w:val="54"/>
        </w:numPr>
        <w:tabs>
          <w:tab w:val="num" w:pos="360"/>
        </w:tabs>
        <w:spacing w:before="0" w:after="120"/>
        <w:ind w:left="360" w:hanging="357"/>
        <w:rPr>
          <w:szCs w:val="24"/>
        </w:rPr>
      </w:pPr>
      <w:r w:rsidRPr="00476D2F">
        <w:rPr>
          <w:szCs w:val="24"/>
        </w:rPr>
        <w:t xml:space="preserve">Field 3 </w:t>
      </w:r>
      <w:proofErr w:type="gramStart"/>
      <w:r w:rsidRPr="00476D2F">
        <w:rPr>
          <w:szCs w:val="24"/>
        </w:rPr>
        <w:t>has to</w:t>
      </w:r>
      <w:proofErr w:type="gramEnd"/>
      <w:r w:rsidRPr="00476D2F">
        <w:rPr>
          <w:szCs w:val="24"/>
        </w:rPr>
        <w:t xml:space="preserve"> be filled in with an identifier for a transaction. The way that field is used is under the responsibility of national </w:t>
      </w:r>
      <w:proofErr w:type="gramStart"/>
      <w:r w:rsidRPr="00476D2F">
        <w:rPr>
          <w:szCs w:val="24"/>
        </w:rPr>
        <w:t>administrations</w:t>
      </w:r>
      <w:proofErr w:type="gramEnd"/>
      <w:r w:rsidRPr="00476D2F">
        <w:rPr>
          <w:szCs w:val="24"/>
        </w:rPr>
        <w:t xml:space="preserve"> but each transaction handled during one year within the given country must have a unique number. National administrations that want to have the office reference number of the competent authorities included in the MRN, could use up to the first 6 characters to insert the national number of the office</w:t>
      </w:r>
      <w:r w:rsidR="009F21A8">
        <w:rPr>
          <w:szCs w:val="24"/>
        </w:rPr>
        <w:t>;</w:t>
      </w:r>
    </w:p>
    <w:p w14:paraId="24EE73F5" w14:textId="58820043" w:rsidR="00921932" w:rsidRPr="00476D2F" w:rsidRDefault="00921932" w:rsidP="00117A38">
      <w:pPr>
        <w:numPr>
          <w:ilvl w:val="0"/>
          <w:numId w:val="54"/>
        </w:numPr>
        <w:tabs>
          <w:tab w:val="num" w:pos="360"/>
        </w:tabs>
        <w:spacing w:before="0" w:after="120"/>
        <w:ind w:left="360" w:hanging="357"/>
        <w:rPr>
          <w:szCs w:val="24"/>
        </w:rPr>
      </w:pPr>
      <w:r w:rsidRPr="00476D2F">
        <w:rPr>
          <w:szCs w:val="24"/>
        </w:rPr>
        <w:t xml:space="preserve">Field 4 </w:t>
      </w:r>
      <w:proofErr w:type="gramStart"/>
      <w:r w:rsidRPr="00476D2F">
        <w:rPr>
          <w:szCs w:val="24"/>
        </w:rPr>
        <w:t>has to</w:t>
      </w:r>
      <w:proofErr w:type="gramEnd"/>
      <w:r w:rsidRPr="00476D2F">
        <w:rPr>
          <w:szCs w:val="24"/>
        </w:rPr>
        <w:t xml:space="preserve"> be filled with a value that is a check digit for the whole MRN. This field allows for detection of an error when capturing the whole MRN. </w:t>
      </w:r>
    </w:p>
    <w:p w14:paraId="0D81C74E" w14:textId="3ACB707C" w:rsidR="009456B4" w:rsidRPr="00476D2F" w:rsidRDefault="009456B4" w:rsidP="00DB5464">
      <w:pPr>
        <w:spacing w:after="120"/>
      </w:pPr>
      <w:r w:rsidRPr="00476D2F">
        <w:t>Based on the above, the following XSD Type (</w:t>
      </w:r>
      <w:proofErr w:type="spellStart"/>
      <w:r w:rsidRPr="00476D2F">
        <w:rPr>
          <w:rFonts w:ascii="Consolas" w:hAnsi="Consolas"/>
          <w:b/>
          <w:color w:val="7030A0"/>
          <w:sz w:val="22"/>
        </w:rPr>
        <w:t>MRNType</w:t>
      </w:r>
      <w:proofErr w:type="spellEnd"/>
      <w:r w:rsidRPr="00476D2F">
        <w:t>) will be associated with MRN data item per system</w:t>
      </w:r>
      <w:r w:rsidRPr="00476D2F">
        <w:rPr>
          <w:b/>
        </w:rPr>
        <w:t xml:space="preserve"> (DocNumHEA5 </w:t>
      </w:r>
      <w:r w:rsidRPr="00476D2F">
        <w:t>and</w:t>
      </w:r>
      <w:r w:rsidRPr="00476D2F">
        <w:rPr>
          <w:b/>
        </w:rPr>
        <w:t xml:space="preserve"> MRN)</w:t>
      </w:r>
      <w:r w:rsidRPr="00476D2F">
        <w:t xml:space="preserve"> in NCTS-P4, ECS-P2 and ICS-P1 as per </w:t>
      </w:r>
      <w:r w:rsidRPr="00476D2F">
        <w:rPr>
          <w:b/>
        </w:rPr>
        <w:fldChar w:fldCharType="begin"/>
      </w:r>
      <w:r w:rsidRPr="00476D2F">
        <w:rPr>
          <w:b/>
        </w:rPr>
        <w:instrText xml:space="preserve"> REF _Ref525654212 \h  \* MERGEFORMAT </w:instrText>
      </w:r>
      <w:r w:rsidRPr="00476D2F">
        <w:rPr>
          <w:b/>
        </w:rPr>
      </w:r>
      <w:r w:rsidRPr="00476D2F">
        <w:rPr>
          <w:b/>
        </w:rPr>
        <w:fldChar w:fldCharType="separate"/>
      </w:r>
      <w:r w:rsidR="004501EF" w:rsidRPr="004501EF">
        <w:rPr>
          <w:b/>
        </w:rPr>
        <w:t>Table 50</w:t>
      </w:r>
      <w:r w:rsidRPr="00476D2F">
        <w:rPr>
          <w:b/>
        </w:rPr>
        <w:fldChar w:fldCharType="end"/>
      </w:r>
      <w:r w:rsidRPr="00476D2F">
        <w:t>:</w:t>
      </w:r>
    </w:p>
    <w:tbl>
      <w:tblPr>
        <w:tblW w:w="0" w:type="auto"/>
        <w:tblInd w:w="108" w:type="dxa"/>
        <w:tblLook w:val="04A0" w:firstRow="1" w:lastRow="0" w:firstColumn="1" w:lastColumn="0" w:noHBand="0" w:noVBand="1"/>
      </w:tblPr>
      <w:tblGrid>
        <w:gridCol w:w="8963"/>
      </w:tblGrid>
      <w:tr w:rsidR="009456B4" w:rsidRPr="00110E6A" w14:paraId="3233F83E" w14:textId="77777777" w:rsidTr="009456B4">
        <w:tc>
          <w:tcPr>
            <w:tcW w:w="9179" w:type="dxa"/>
            <w:shd w:val="clear" w:color="auto" w:fill="F2F2F2" w:themeFill="background1" w:themeFillShade="F2"/>
          </w:tcPr>
          <w:p w14:paraId="46C7C3DE" w14:textId="77777777" w:rsidR="009456B4" w:rsidRPr="00476D2F" w:rsidRDefault="009456B4" w:rsidP="009456B4">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w:t>
            </w:r>
            <w:proofErr w:type="spellStart"/>
            <w:r w:rsidRPr="00476D2F">
              <w:rPr>
                <w:rFonts w:ascii="Consolas" w:hAnsi="Consolas"/>
                <w:b/>
                <w:color w:val="7030A0"/>
                <w:sz w:val="20"/>
              </w:rPr>
              <w:t>MRNType</w:t>
            </w:r>
            <w:proofErr w:type="spellEnd"/>
            <w:r w:rsidRPr="00476D2F">
              <w:rPr>
                <w:rFonts w:ascii="Consolas" w:hAnsi="Consolas"/>
                <w:b/>
                <w:color w:val="7030A0"/>
                <w:sz w:val="20"/>
              </w:rPr>
              <w:t>"</w:t>
            </w:r>
            <w:r w:rsidRPr="00476D2F">
              <w:rPr>
                <w:rFonts w:ascii="Consolas" w:hAnsi="Consolas"/>
                <w:color w:val="0033CC"/>
                <w:sz w:val="20"/>
              </w:rPr>
              <w:t>&gt;</w:t>
            </w:r>
          </w:p>
          <w:p w14:paraId="78B1EEE4" w14:textId="77777777" w:rsidR="009456B4" w:rsidRPr="00476D2F" w:rsidRDefault="009456B4" w:rsidP="009456B4">
            <w:pPr>
              <w:spacing w:before="0"/>
            </w:pP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5D269976" w14:textId="77777777" w:rsidR="009456B4" w:rsidRPr="00BB51DB" w:rsidRDefault="009456B4" w:rsidP="009456B4">
            <w:pPr>
              <w:spacing w:before="0"/>
              <w:jc w:val="left"/>
              <w:rPr>
                <w:lang w:val="fr-BE"/>
              </w:rPr>
            </w:pPr>
            <w:r w:rsidRPr="00476D2F">
              <w:tab/>
            </w:r>
            <w:r w:rsidRPr="00476D2F">
              <w:tab/>
            </w:r>
            <w:r w:rsidRPr="00476D2F">
              <w:tab/>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r w:rsidRPr="00BB51DB">
              <w:rPr>
                <w:rFonts w:ascii="Consolas" w:hAnsi="Consolas"/>
                <w:b/>
                <w:sz w:val="20"/>
                <w:lang w:val="fr-BE"/>
              </w:rPr>
              <w:t xml:space="preserve">MRN (format: an18), (alias: </w:t>
            </w:r>
            <w:proofErr w:type="spellStart"/>
            <w:r w:rsidRPr="00BB51DB">
              <w:rPr>
                <w:rFonts w:ascii="Consolas" w:hAnsi="Consolas"/>
                <w:b/>
                <w:sz w:val="20"/>
                <w:lang w:val="fr-BE"/>
              </w:rPr>
              <w:t>MRNType</w:t>
            </w:r>
            <w:proofErr w:type="spellEnd"/>
            <w:r w:rsidRPr="00BB51DB">
              <w:rPr>
                <w:rFonts w:ascii="Consolas" w:hAnsi="Consolas"/>
                <w:b/>
                <w:sz w:val="20"/>
                <w:lang w:val="fr-BE"/>
              </w:rPr>
              <w:t>)</w:t>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p>
          <w:p w14:paraId="2CDA2ECB" w14:textId="77777777" w:rsidR="009456B4" w:rsidRPr="00476D2F" w:rsidRDefault="009456B4" w:rsidP="009456B4">
            <w:pPr>
              <w:spacing w:before="0"/>
            </w:pPr>
            <w:r w:rsidRPr="00BB51DB">
              <w:rPr>
                <w:lang w:val="fr-BE"/>
              </w:rPr>
              <w:tab/>
            </w:r>
            <w:r w:rsidRPr="00BB51DB">
              <w:rPr>
                <w:lang w:val="fr-BE"/>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4941DCF0" w14:textId="77777777" w:rsidR="009456B4" w:rsidRPr="00476D2F" w:rsidRDefault="009456B4" w:rsidP="009456B4">
            <w:pPr>
              <w:spacing w:before="0"/>
            </w:pP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w:t>
            </w:r>
            <w:proofErr w:type="spellStart"/>
            <w:r w:rsidRPr="00476D2F">
              <w:rPr>
                <w:rFonts w:ascii="Consolas" w:hAnsi="Consolas"/>
                <w:b/>
                <w:color w:val="7030A0"/>
                <w:sz w:val="20"/>
              </w:rPr>
              <w:t>AlphaNumType</w:t>
            </w:r>
            <w:proofErr w:type="spellEnd"/>
            <w:r w:rsidRPr="00476D2F">
              <w:t>"</w:t>
            </w:r>
            <w:r w:rsidRPr="00476D2F">
              <w:rPr>
                <w:rFonts w:ascii="Consolas" w:hAnsi="Consolas"/>
                <w:color w:val="0033CC"/>
                <w:sz w:val="20"/>
              </w:rPr>
              <w:t>&gt;</w:t>
            </w:r>
          </w:p>
          <w:p w14:paraId="7EC5D00E" w14:textId="1BB33C9F" w:rsidR="009456B4" w:rsidRPr="00476D2F" w:rsidRDefault="009456B4" w:rsidP="009456B4">
            <w:pPr>
              <w:spacing w:before="0"/>
            </w:pPr>
            <w:r w:rsidRPr="00476D2F">
              <w:tab/>
            </w: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xs:pattern</w:t>
            </w:r>
            <w:proofErr w:type="spellEnd"/>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"[0-9]{2}[A-Z]{2}[A-Z0-9]{13}[0-9]"</w:t>
            </w:r>
            <w:r w:rsidRPr="00476D2F">
              <w:rPr>
                <w:rFonts w:ascii="Consolas" w:hAnsi="Consolas"/>
                <w:color w:val="0033CC"/>
                <w:sz w:val="20"/>
              </w:rPr>
              <w:t>/&gt;</w:t>
            </w:r>
          </w:p>
          <w:p w14:paraId="05CBA65F" w14:textId="77777777" w:rsidR="009456B4" w:rsidRPr="00476D2F" w:rsidRDefault="009456B4" w:rsidP="009456B4">
            <w:pPr>
              <w:spacing w:before="0"/>
              <w:rPr>
                <w:rFonts w:ascii="Consolas" w:hAnsi="Consolas"/>
                <w:color w:val="0033CC"/>
                <w:sz w:val="20"/>
              </w:rPr>
            </w:pP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70BA3299" w14:textId="77777777" w:rsidR="009456B4" w:rsidRPr="00476D2F" w:rsidRDefault="009456B4" w:rsidP="009456B4">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7263D134" w14:textId="55AF0CE2" w:rsidR="00EE6219" w:rsidRPr="00476D2F" w:rsidRDefault="00EE6219" w:rsidP="008F703C">
      <w:pPr>
        <w:pStyle w:val="Caption"/>
      </w:pPr>
      <w:bookmarkStart w:id="1225" w:name="_Toc185900977"/>
      <w:r w:rsidRPr="00476D2F">
        <w:t xml:space="preserve">Table </w:t>
      </w:r>
      <w:r w:rsidR="002C7E76">
        <w:fldChar w:fldCharType="begin"/>
      </w:r>
      <w:r w:rsidR="002C7E76">
        <w:instrText xml:space="preserve"> SEQ Table \* ARABIC </w:instrText>
      </w:r>
      <w:r w:rsidR="002C7E76">
        <w:fldChar w:fldCharType="separate"/>
      </w:r>
      <w:r w:rsidR="004501EF">
        <w:rPr>
          <w:noProof/>
        </w:rPr>
        <w:t>51</w:t>
      </w:r>
      <w:r w:rsidR="002C7E76">
        <w:fldChar w:fldCharType="end"/>
      </w:r>
      <w:r w:rsidRPr="00476D2F">
        <w:t xml:space="preserve">: XSD restriction for MRN data item in NCTS-P4, ECS-P2 and ICS-P1 </w:t>
      </w:r>
      <w:r w:rsidRPr="00476D2F">
        <w:rPr>
          <w:i/>
        </w:rPr>
        <w:t>(</w:t>
      </w:r>
      <w:proofErr w:type="spellStart"/>
      <w:r w:rsidRPr="00476D2F">
        <w:rPr>
          <w:i/>
        </w:rPr>
        <w:t>MRNType</w:t>
      </w:r>
      <w:proofErr w:type="spellEnd"/>
      <w:r w:rsidRPr="00476D2F">
        <w:rPr>
          <w:i/>
        </w:rPr>
        <w:t>)</w:t>
      </w:r>
      <w:r w:rsidRPr="00476D2F">
        <w:t xml:space="preserve"> as per </w:t>
      </w:r>
      <w:r w:rsidRPr="00476D2F">
        <w:fldChar w:fldCharType="begin"/>
      </w:r>
      <w:r w:rsidRPr="00476D2F">
        <w:instrText xml:space="preserve"> REF _Ref525654212 \h </w:instrText>
      </w:r>
      <w:r w:rsidR="008D2375" w:rsidRPr="00476D2F">
        <w:instrText xml:space="preserve"> \* MERGEFORMAT </w:instrText>
      </w:r>
      <w:r w:rsidRPr="00476D2F">
        <w:fldChar w:fldCharType="separate"/>
      </w:r>
      <w:r w:rsidR="004501EF" w:rsidRPr="00476D2F">
        <w:t xml:space="preserve">Table </w:t>
      </w:r>
      <w:r w:rsidR="004501EF">
        <w:t>50</w:t>
      </w:r>
      <w:bookmarkEnd w:id="1225"/>
      <w:r w:rsidRPr="00476D2F">
        <w:fldChar w:fldCharType="end"/>
      </w:r>
    </w:p>
    <w:p w14:paraId="00045D1F" w14:textId="64718763" w:rsidR="009456B4" w:rsidRPr="00476D2F" w:rsidRDefault="009456B4" w:rsidP="009456B4">
      <w:pPr>
        <w:spacing w:after="120"/>
        <w:rPr>
          <w:b/>
        </w:rPr>
      </w:pPr>
      <w:r w:rsidRPr="00476D2F">
        <w:t>where</w:t>
      </w:r>
      <w:r w:rsidRPr="00476D2F">
        <w:rPr>
          <w:b/>
        </w:rPr>
        <w:t xml:space="preserve"> </w:t>
      </w:r>
      <w:proofErr w:type="spellStart"/>
      <w:r w:rsidRPr="00476D2F">
        <w:rPr>
          <w:rFonts w:ascii="Consolas" w:hAnsi="Consolas"/>
          <w:b/>
          <w:color w:val="7030A0"/>
          <w:sz w:val="22"/>
        </w:rPr>
        <w:t>AlphaNumType</w:t>
      </w:r>
      <w:proofErr w:type="spellEnd"/>
      <w:r w:rsidRPr="00476D2F">
        <w:rPr>
          <w:b/>
        </w:rPr>
        <w:t xml:space="preserve"> </w:t>
      </w:r>
      <w:r w:rsidRPr="00476D2F">
        <w:t>is defined as follow</w:t>
      </w:r>
      <w:r w:rsidRPr="00476D2F">
        <w:rPr>
          <w:b/>
        </w:rPr>
        <w:t>s:</w:t>
      </w:r>
    </w:p>
    <w:tbl>
      <w:tblPr>
        <w:tblW w:w="0" w:type="auto"/>
        <w:tblInd w:w="108" w:type="dxa"/>
        <w:tblLook w:val="04A0" w:firstRow="1" w:lastRow="0" w:firstColumn="1" w:lastColumn="0" w:noHBand="0" w:noVBand="1"/>
      </w:tblPr>
      <w:tblGrid>
        <w:gridCol w:w="8963"/>
      </w:tblGrid>
      <w:tr w:rsidR="009456B4" w:rsidRPr="00110E6A" w14:paraId="7CC968B0" w14:textId="77777777" w:rsidTr="009456B4">
        <w:tc>
          <w:tcPr>
            <w:tcW w:w="9179" w:type="dxa"/>
            <w:shd w:val="clear" w:color="auto" w:fill="F2F2F2" w:themeFill="background1" w:themeFillShade="F2"/>
          </w:tcPr>
          <w:p w14:paraId="4275141A"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 xml:space="preserve"> </w:t>
            </w:r>
            <w:r w:rsidRPr="00476D2F">
              <w:rPr>
                <w:rFonts w:ascii="Consolas" w:hAnsi="Consolas"/>
                <w:color w:val="FF0000"/>
                <w:sz w:val="20"/>
              </w:rPr>
              <w:t>name</w:t>
            </w:r>
            <w:r w:rsidRPr="00476D2F">
              <w:rPr>
                <w:rFonts w:ascii="Consolas" w:hAnsi="Consolas"/>
                <w:color w:val="0033CC"/>
                <w:sz w:val="20"/>
              </w:rPr>
              <w:t>=</w:t>
            </w:r>
            <w:r w:rsidRPr="00476D2F">
              <w:rPr>
                <w:rFonts w:ascii="Consolas" w:hAnsi="Consolas"/>
                <w:b/>
                <w:color w:val="7030A0"/>
                <w:sz w:val="20"/>
              </w:rPr>
              <w:t>"</w:t>
            </w:r>
            <w:proofErr w:type="spellStart"/>
            <w:r w:rsidRPr="00476D2F">
              <w:rPr>
                <w:rFonts w:ascii="Consolas" w:hAnsi="Consolas"/>
                <w:b/>
                <w:color w:val="7030A0"/>
                <w:sz w:val="20"/>
              </w:rPr>
              <w:t>AlphaNumType</w:t>
            </w:r>
            <w:proofErr w:type="spellEnd"/>
            <w:r w:rsidRPr="00476D2F">
              <w:rPr>
                <w:rFonts w:ascii="Consolas" w:hAnsi="Consolas"/>
                <w:b/>
                <w:color w:val="7030A0"/>
                <w:sz w:val="20"/>
              </w:rPr>
              <w:t>"</w:t>
            </w:r>
            <w:r w:rsidRPr="00476D2F">
              <w:rPr>
                <w:rFonts w:ascii="Consolas" w:hAnsi="Consolas"/>
                <w:color w:val="0033CC"/>
                <w:sz w:val="20"/>
              </w:rPr>
              <w:t>&gt;</w:t>
            </w:r>
          </w:p>
          <w:p w14:paraId="2090F8DF"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74A8590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r w:rsidRPr="00476D2F">
              <w:rPr>
                <w:rFonts w:ascii="Consolas" w:hAnsi="Consolas"/>
                <w:b/>
                <w:sz w:val="20"/>
              </w:rPr>
              <w:t xml:space="preserve">Base class for all </w:t>
            </w:r>
            <w:proofErr w:type="spellStart"/>
            <w:r w:rsidRPr="00476D2F">
              <w:rPr>
                <w:rFonts w:ascii="Consolas" w:hAnsi="Consolas"/>
                <w:b/>
                <w:sz w:val="20"/>
              </w:rPr>
              <w:t>anN</w:t>
            </w:r>
            <w:proofErr w:type="spellEnd"/>
            <w:r w:rsidRPr="00476D2F">
              <w:rPr>
                <w:rFonts w:ascii="Consolas" w:hAnsi="Consolas"/>
                <w:b/>
                <w:sz w:val="20"/>
              </w:rPr>
              <w:t xml:space="preserve"> and </w:t>
            </w:r>
            <w:proofErr w:type="spellStart"/>
            <w:r w:rsidRPr="00476D2F">
              <w:rPr>
                <w:rFonts w:ascii="Consolas" w:hAnsi="Consolas"/>
                <w:b/>
                <w:sz w:val="20"/>
              </w:rPr>
              <w:t>an..N</w:t>
            </w:r>
            <w:proofErr w:type="spellEnd"/>
            <w:r w:rsidRPr="00476D2F">
              <w:rPr>
                <w:rFonts w:ascii="Consolas" w:hAnsi="Consolas"/>
                <w:b/>
                <w:sz w:val="20"/>
              </w:rPr>
              <w:t xml:space="preserve"> types</w:t>
            </w:r>
          </w:p>
          <w:p w14:paraId="796C4F76" w14:textId="77777777" w:rsidR="009456B4" w:rsidRPr="00BB51DB" w:rsidRDefault="009456B4" w:rsidP="009456B4">
            <w:pPr>
              <w:spacing w:before="0"/>
              <w:rPr>
                <w:rFonts w:ascii="Consolas" w:hAnsi="Consolas"/>
                <w:color w:val="0033CC"/>
                <w:sz w:val="20"/>
                <w:lang w:val="fr-BE"/>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p>
          <w:p w14:paraId="4B314DB0" w14:textId="77777777" w:rsidR="009456B4" w:rsidRPr="00BB51DB" w:rsidRDefault="009456B4" w:rsidP="009456B4">
            <w:pPr>
              <w:spacing w:before="0"/>
              <w:rPr>
                <w:rFonts w:ascii="Consolas" w:hAnsi="Consolas"/>
                <w:color w:val="0033CC"/>
                <w:sz w:val="20"/>
                <w:lang w:val="fr-BE"/>
              </w:rPr>
            </w:pPr>
            <w:r w:rsidRPr="00BB51DB">
              <w:rPr>
                <w:rFonts w:ascii="Consolas" w:hAnsi="Consolas"/>
                <w:color w:val="0033CC"/>
                <w:sz w:val="20"/>
                <w:lang w:val="fr-BE"/>
              </w:rPr>
              <w:tab/>
            </w:r>
            <w:r w:rsidRPr="00BB51DB">
              <w:rPr>
                <w:rFonts w:ascii="Consolas" w:hAnsi="Consolas"/>
                <w:color w:val="0033CC"/>
                <w:sz w:val="20"/>
                <w:lang w:val="fr-BE"/>
              </w:rPr>
              <w:tab/>
              <w:t>&lt;/</w:t>
            </w:r>
            <w:proofErr w:type="spellStart"/>
            <w:r w:rsidRPr="00BB51DB">
              <w:rPr>
                <w:rFonts w:ascii="Consolas" w:hAnsi="Consolas"/>
                <w:color w:val="0033CC"/>
                <w:sz w:val="20"/>
                <w:lang w:val="fr-BE"/>
              </w:rPr>
              <w:t>xs:annotation</w:t>
            </w:r>
            <w:proofErr w:type="spellEnd"/>
            <w:r w:rsidRPr="00BB51DB">
              <w:rPr>
                <w:rFonts w:ascii="Consolas" w:hAnsi="Consolas"/>
                <w:color w:val="0033CC"/>
                <w:sz w:val="20"/>
                <w:lang w:val="fr-BE"/>
              </w:rPr>
              <w:t>&gt;</w:t>
            </w:r>
          </w:p>
          <w:p w14:paraId="3D7E4177" w14:textId="6E277EF8" w:rsidR="009456B4" w:rsidRPr="00BB51DB" w:rsidRDefault="009456B4" w:rsidP="009456B4">
            <w:pPr>
              <w:spacing w:before="0"/>
              <w:rPr>
                <w:rFonts w:ascii="Consolas" w:hAnsi="Consolas"/>
                <w:color w:val="0033CC"/>
                <w:sz w:val="20"/>
                <w:lang w:val="fr-BE"/>
              </w:rPr>
            </w:pPr>
            <w:r w:rsidRPr="00BB51DB">
              <w:rPr>
                <w:rFonts w:ascii="Consolas" w:hAnsi="Consolas"/>
                <w:color w:val="0033CC"/>
                <w:sz w:val="20"/>
                <w:lang w:val="fr-BE"/>
              </w:rPr>
              <w:tab/>
            </w:r>
            <w:r w:rsidRPr="00BB51DB">
              <w:rPr>
                <w:rFonts w:ascii="Consolas" w:hAnsi="Consolas"/>
                <w:color w:val="0033CC"/>
                <w:sz w:val="20"/>
                <w:lang w:val="fr-BE"/>
              </w:rPr>
              <w:tab/>
              <w:t>&lt;</w:t>
            </w:r>
            <w:proofErr w:type="spellStart"/>
            <w:r w:rsidRPr="00BB51DB">
              <w:rPr>
                <w:rFonts w:ascii="Consolas" w:hAnsi="Consolas"/>
                <w:color w:val="0033CC"/>
                <w:sz w:val="20"/>
                <w:lang w:val="fr-BE"/>
              </w:rPr>
              <w:t>xs:restriction</w:t>
            </w:r>
            <w:proofErr w:type="spellEnd"/>
            <w:r w:rsidRPr="00BB51DB">
              <w:rPr>
                <w:rFonts w:ascii="Consolas" w:hAnsi="Consolas"/>
                <w:color w:val="0033CC"/>
                <w:sz w:val="20"/>
                <w:lang w:val="fr-BE"/>
              </w:rPr>
              <w:t xml:space="preserve"> </w:t>
            </w:r>
            <w:r w:rsidRPr="00BB51DB">
              <w:rPr>
                <w:rFonts w:ascii="Consolas" w:hAnsi="Consolas"/>
                <w:color w:val="FF0000"/>
                <w:sz w:val="20"/>
                <w:lang w:val="fr-BE"/>
              </w:rPr>
              <w:t>base</w:t>
            </w:r>
            <w:r w:rsidRPr="00BB51DB">
              <w:rPr>
                <w:rFonts w:ascii="Consolas" w:hAnsi="Consolas"/>
                <w:color w:val="0033CC"/>
                <w:sz w:val="20"/>
                <w:lang w:val="fr-BE"/>
              </w:rPr>
              <w:t>=</w:t>
            </w:r>
            <w:r w:rsidRPr="00BB51DB">
              <w:rPr>
                <w:rFonts w:ascii="Consolas" w:hAnsi="Consolas"/>
                <w:b/>
                <w:color w:val="7030A0"/>
                <w:sz w:val="20"/>
                <w:lang w:val="fr-BE"/>
              </w:rPr>
              <w:t>"</w:t>
            </w:r>
            <w:proofErr w:type="spellStart"/>
            <w:r w:rsidRPr="00BB51DB">
              <w:rPr>
                <w:rFonts w:ascii="Consolas" w:hAnsi="Consolas"/>
                <w:b/>
                <w:color w:val="7030A0"/>
                <w:sz w:val="20"/>
                <w:lang w:val="fr-BE"/>
              </w:rPr>
              <w:t>xs:token</w:t>
            </w:r>
            <w:proofErr w:type="spellEnd"/>
            <w:r w:rsidRPr="00BB51DB">
              <w:rPr>
                <w:rFonts w:ascii="Consolas" w:hAnsi="Consolas"/>
                <w:b/>
                <w:color w:val="7030A0"/>
                <w:sz w:val="20"/>
                <w:lang w:val="fr-BE"/>
              </w:rPr>
              <w:t>"</w:t>
            </w:r>
            <w:r w:rsidRPr="00BB51DB">
              <w:rPr>
                <w:rFonts w:ascii="Consolas" w:hAnsi="Consolas"/>
                <w:color w:val="0033CC"/>
                <w:sz w:val="20"/>
                <w:lang w:val="fr-BE"/>
              </w:rPr>
              <w:t>/&gt;</w:t>
            </w:r>
          </w:p>
          <w:p w14:paraId="2FA2349E" w14:textId="77777777" w:rsidR="009456B4" w:rsidRPr="00476D2F" w:rsidRDefault="009456B4" w:rsidP="009456B4">
            <w:pPr>
              <w:spacing w:before="0"/>
            </w:pPr>
            <w:r w:rsidRPr="00BB51DB">
              <w:rPr>
                <w:rFonts w:ascii="Consolas" w:hAnsi="Consolas"/>
                <w:color w:val="0033CC"/>
                <w:sz w:val="20"/>
                <w:lang w:val="fr-BE"/>
              </w:rPr>
              <w:tab/>
            </w: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5AEF6A38" w14:textId="782FDE5F" w:rsidR="00EE6219" w:rsidRPr="00476D2F" w:rsidRDefault="00EE6219" w:rsidP="008F703C">
      <w:pPr>
        <w:pStyle w:val="Caption"/>
      </w:pPr>
      <w:bookmarkStart w:id="1226" w:name="_Hlt44433415"/>
      <w:bookmarkStart w:id="1227" w:name="_Ref525843532"/>
      <w:bookmarkStart w:id="1228" w:name="_Toc185900978"/>
      <w:bookmarkEnd w:id="1226"/>
      <w:r w:rsidRPr="00476D2F">
        <w:t xml:space="preserve">Table </w:t>
      </w:r>
      <w:r w:rsidR="002C7E76">
        <w:fldChar w:fldCharType="begin"/>
      </w:r>
      <w:r w:rsidR="002C7E76">
        <w:instrText xml:space="preserve"> SEQ Table \* ARABIC </w:instrText>
      </w:r>
      <w:r w:rsidR="002C7E76">
        <w:fldChar w:fldCharType="separate"/>
      </w:r>
      <w:r w:rsidR="004501EF">
        <w:rPr>
          <w:noProof/>
        </w:rPr>
        <w:t>52</w:t>
      </w:r>
      <w:r w:rsidR="002C7E76">
        <w:fldChar w:fldCharType="end"/>
      </w:r>
      <w:bookmarkEnd w:id="1227"/>
      <w:r w:rsidRPr="00476D2F">
        <w:t xml:space="preserve">: XSD definition of </w:t>
      </w:r>
      <w:proofErr w:type="spellStart"/>
      <w:r w:rsidRPr="00476D2F">
        <w:rPr>
          <w:i/>
        </w:rPr>
        <w:t>AlphaNumType</w:t>
      </w:r>
      <w:proofErr w:type="spellEnd"/>
      <w:r w:rsidRPr="00476D2F">
        <w:t xml:space="preserve"> simple type base class for all </w:t>
      </w:r>
      <w:proofErr w:type="spellStart"/>
      <w:r w:rsidRPr="00476D2F">
        <w:t>anN</w:t>
      </w:r>
      <w:proofErr w:type="spellEnd"/>
      <w:r w:rsidRPr="00476D2F">
        <w:t xml:space="preserve"> and </w:t>
      </w:r>
      <w:proofErr w:type="spellStart"/>
      <w:r w:rsidRPr="00476D2F">
        <w:t>an..N</w:t>
      </w:r>
      <w:proofErr w:type="spellEnd"/>
      <w:r w:rsidRPr="00476D2F">
        <w:t xml:space="preserve"> types</w:t>
      </w:r>
      <w:bookmarkEnd w:id="1228"/>
    </w:p>
    <w:p w14:paraId="24EE73F6" w14:textId="77777777" w:rsidR="00921932" w:rsidRPr="00476D2F" w:rsidRDefault="00921932" w:rsidP="006F347D">
      <w:pPr>
        <w:pStyle w:val="Heading4"/>
      </w:pPr>
      <w:bookmarkStart w:id="1229" w:name="_Ref525625491"/>
      <w:r w:rsidRPr="00476D2F">
        <w:t xml:space="preserve">Check character algorithm for the </w:t>
      </w:r>
      <w:proofErr w:type="gramStart"/>
      <w:r w:rsidRPr="00476D2F">
        <w:t>MRN</w:t>
      </w:r>
      <w:bookmarkEnd w:id="1229"/>
      <w:proofErr w:type="gramEnd"/>
    </w:p>
    <w:p w14:paraId="24EE73F7" w14:textId="77777777" w:rsidR="00921932" w:rsidRPr="00476D2F" w:rsidRDefault="00921932" w:rsidP="00921932">
      <w:pPr>
        <w:spacing w:before="0"/>
        <w:ind w:left="360"/>
        <w:rPr>
          <w:b/>
          <w:szCs w:val="24"/>
        </w:rPr>
      </w:pPr>
    </w:p>
    <w:p w14:paraId="24EE73F8" w14:textId="4D891B74" w:rsidR="00921932" w:rsidRPr="00476D2F" w:rsidRDefault="00921932" w:rsidP="00921932">
      <w:pPr>
        <w:spacing w:before="0"/>
        <w:rPr>
          <w:szCs w:val="24"/>
        </w:rPr>
      </w:pPr>
      <w:r w:rsidRPr="00476D2F">
        <w:rPr>
          <w:szCs w:val="24"/>
        </w:rPr>
        <w:t xml:space="preserve">The algorithm for calculating the check digit character for the MRN is based on the ISO 6346 algorithm. Each character of the reference numbers is given a numeric value as determined by </w:t>
      </w:r>
      <w:r w:rsidR="00E06E73" w:rsidRPr="00476D2F">
        <w:rPr>
          <w:szCs w:val="24"/>
        </w:rPr>
        <w:fldChar w:fldCharType="begin"/>
      </w:r>
      <w:r w:rsidR="00E06E73" w:rsidRPr="00476D2F">
        <w:rPr>
          <w:szCs w:val="24"/>
        </w:rPr>
        <w:instrText xml:space="preserve"> REF _Ref530490111 \h </w:instrText>
      </w:r>
      <w:r w:rsidR="00E06E73" w:rsidRPr="00476D2F">
        <w:rPr>
          <w:szCs w:val="24"/>
        </w:rPr>
      </w:r>
      <w:r w:rsidR="00E06E73" w:rsidRPr="00476D2F">
        <w:rPr>
          <w:szCs w:val="24"/>
        </w:rPr>
        <w:fldChar w:fldCharType="separate"/>
      </w:r>
      <w:r w:rsidR="004501EF" w:rsidRPr="00476D2F">
        <w:t xml:space="preserve">Table </w:t>
      </w:r>
      <w:r w:rsidR="004501EF">
        <w:rPr>
          <w:noProof/>
        </w:rPr>
        <w:t>53</w:t>
      </w:r>
      <w:r w:rsidR="00E06E73" w:rsidRPr="00476D2F">
        <w:rPr>
          <w:szCs w:val="24"/>
        </w:rPr>
        <w:fldChar w:fldCharType="end"/>
      </w:r>
      <w:r w:rsidRPr="00476D2F">
        <w:rPr>
          <w:szCs w:val="24"/>
        </w:rPr>
        <w:t xml:space="preserve">. </w:t>
      </w:r>
    </w:p>
    <w:p w14:paraId="24EE73F9" w14:textId="77777777" w:rsidR="00921932" w:rsidRPr="00476D2F" w:rsidRDefault="00921932" w:rsidP="00921932">
      <w:pPr>
        <w:spacing w:before="0"/>
        <w:rPr>
          <w:szCs w:val="24"/>
        </w:rPr>
      </w:pPr>
    </w:p>
    <w:p w14:paraId="24EE73FA" w14:textId="77777777" w:rsidR="00921932" w:rsidRPr="00476D2F" w:rsidRDefault="00921932" w:rsidP="00921932">
      <w:pPr>
        <w:spacing w:before="0"/>
        <w:rPr>
          <w:szCs w:val="24"/>
        </w:rPr>
      </w:pPr>
      <w:r w:rsidRPr="00476D2F">
        <w:rPr>
          <w:szCs w:val="24"/>
        </w:rPr>
        <w:t>Each individual number is then multiplied by a different factor. The factors are in the range 2</w:t>
      </w:r>
      <w:r w:rsidRPr="00476D2F">
        <w:rPr>
          <w:szCs w:val="24"/>
          <w:vertAlign w:val="superscript"/>
        </w:rPr>
        <w:t>0</w:t>
      </w:r>
      <w:r w:rsidRPr="00476D2F">
        <w:rPr>
          <w:szCs w:val="24"/>
        </w:rPr>
        <w:t xml:space="preserve"> to 2</w:t>
      </w:r>
      <w:r w:rsidRPr="00476D2F">
        <w:rPr>
          <w:szCs w:val="24"/>
          <w:vertAlign w:val="superscript"/>
        </w:rPr>
        <w:t>16</w:t>
      </w:r>
      <w:r w:rsidRPr="00476D2F">
        <w:rPr>
          <w:szCs w:val="24"/>
        </w:rPr>
        <w:t xml:space="preserve"> producing 17 sub-totals for the MRN. </w:t>
      </w:r>
    </w:p>
    <w:p w14:paraId="258B4776" w14:textId="77777777" w:rsidR="00A4235F" w:rsidRPr="00476D2F" w:rsidRDefault="00921932" w:rsidP="00921932">
      <w:pPr>
        <w:spacing w:before="0"/>
        <w:rPr>
          <w:szCs w:val="24"/>
        </w:rPr>
      </w:pPr>
      <w:r w:rsidRPr="00476D2F">
        <w:rPr>
          <w:szCs w:val="24"/>
        </w:rPr>
        <w:br/>
      </w:r>
    </w:p>
    <w:p w14:paraId="41E21332" w14:textId="77777777" w:rsidR="00A4235F" w:rsidRPr="00476D2F" w:rsidRDefault="00A4235F">
      <w:pPr>
        <w:spacing w:before="0"/>
        <w:jc w:val="left"/>
        <w:rPr>
          <w:szCs w:val="24"/>
        </w:rPr>
      </w:pPr>
      <w:r w:rsidRPr="00476D2F">
        <w:rPr>
          <w:szCs w:val="24"/>
        </w:rPr>
        <w:br w:type="page"/>
      </w:r>
    </w:p>
    <w:p w14:paraId="24EE73FC" w14:textId="792D5F88" w:rsidR="001B1E7D" w:rsidRPr="00476D2F" w:rsidRDefault="00921932" w:rsidP="00A4235F">
      <w:pPr>
        <w:spacing w:before="0"/>
        <w:rPr>
          <w:szCs w:val="24"/>
        </w:rPr>
      </w:pPr>
      <w:r w:rsidRPr="00476D2F">
        <w:rPr>
          <w:szCs w:val="24"/>
        </w:rPr>
        <w:t xml:space="preserve">These individual sub-totals are </w:t>
      </w:r>
      <w:proofErr w:type="gramStart"/>
      <w:r w:rsidRPr="00476D2F">
        <w:rPr>
          <w:szCs w:val="24"/>
        </w:rPr>
        <w:t>totalled</w:t>
      </w:r>
      <w:proofErr w:type="gramEnd"/>
      <w:r w:rsidRPr="00476D2F">
        <w:rPr>
          <w:szCs w:val="24"/>
        </w:rPr>
        <w:t xml:space="preserve"> and that result is then divided by 11. The remainder of the calculation is then used to determine the check digit by using </w:t>
      </w:r>
      <w:r w:rsidR="00E06E73" w:rsidRPr="00476D2F">
        <w:rPr>
          <w:szCs w:val="24"/>
        </w:rPr>
        <w:fldChar w:fldCharType="begin"/>
      </w:r>
      <w:r w:rsidR="00E06E73" w:rsidRPr="00476D2F">
        <w:rPr>
          <w:szCs w:val="24"/>
        </w:rPr>
        <w:instrText xml:space="preserve"> REF _Ref530490166 \h </w:instrText>
      </w:r>
      <w:r w:rsidR="00E06E73" w:rsidRPr="00476D2F">
        <w:rPr>
          <w:szCs w:val="24"/>
        </w:rPr>
      </w:r>
      <w:r w:rsidR="00E06E73" w:rsidRPr="00476D2F">
        <w:rPr>
          <w:szCs w:val="24"/>
        </w:rPr>
        <w:fldChar w:fldCharType="separate"/>
      </w:r>
      <w:r w:rsidR="004501EF" w:rsidRPr="00476D2F">
        <w:t xml:space="preserve">Table </w:t>
      </w:r>
      <w:r w:rsidR="004501EF">
        <w:rPr>
          <w:noProof/>
        </w:rPr>
        <w:t>54</w:t>
      </w:r>
      <w:r w:rsidR="00E06E73" w:rsidRPr="00476D2F">
        <w:rPr>
          <w:szCs w:val="24"/>
        </w:rPr>
        <w:fldChar w:fldCharType="end"/>
      </w:r>
      <w:r w:rsidRPr="00476D2F">
        <w:rPr>
          <w:szCs w:val="24"/>
        </w:rPr>
        <w:t xml:space="preserve">. </w:t>
      </w:r>
    </w:p>
    <w:p w14:paraId="75796040" w14:textId="77777777" w:rsidR="00A4235F" w:rsidRPr="00476D2F" w:rsidRDefault="00A4235F" w:rsidP="00A4235F">
      <w:pPr>
        <w:spacing w:before="0"/>
        <w:rPr>
          <w:szCs w:val="24"/>
        </w:rPr>
      </w:pP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1"/>
        <w:gridCol w:w="2499"/>
        <w:gridCol w:w="236"/>
        <w:gridCol w:w="1920"/>
        <w:gridCol w:w="2499"/>
      </w:tblGrid>
      <w:tr w:rsidR="00375A7F" w:rsidRPr="00110E6A" w14:paraId="24EE73FF" w14:textId="4E4DFCDF" w:rsidTr="00375A7F">
        <w:trPr>
          <w:tblHeader/>
          <w:jc w:val="center"/>
        </w:trPr>
        <w:tc>
          <w:tcPr>
            <w:tcW w:w="1921" w:type="dxa"/>
            <w:tcBorders>
              <w:bottom w:val="dotted" w:sz="4" w:space="0" w:color="auto"/>
            </w:tcBorders>
            <w:shd w:val="clear" w:color="auto" w:fill="002060"/>
          </w:tcPr>
          <w:p w14:paraId="24EE73FD" w14:textId="77777777" w:rsidR="00375A7F" w:rsidRPr="00476D2F" w:rsidRDefault="00375A7F" w:rsidP="00375A7F">
            <w:pPr>
              <w:spacing w:before="0"/>
              <w:jc w:val="left"/>
              <w:rPr>
                <w:b/>
                <w:szCs w:val="24"/>
              </w:rPr>
            </w:pPr>
            <w:r w:rsidRPr="00476D2F">
              <w:rPr>
                <w:b/>
                <w:szCs w:val="24"/>
              </w:rPr>
              <w:t>ASCII Character</w:t>
            </w:r>
          </w:p>
        </w:tc>
        <w:tc>
          <w:tcPr>
            <w:tcW w:w="2499" w:type="dxa"/>
            <w:tcBorders>
              <w:bottom w:val="dotted" w:sz="4" w:space="0" w:color="auto"/>
              <w:right w:val="nil"/>
            </w:tcBorders>
            <w:shd w:val="clear" w:color="auto" w:fill="002060"/>
          </w:tcPr>
          <w:p w14:paraId="24EE73FE" w14:textId="77777777" w:rsidR="00375A7F" w:rsidRPr="00476D2F" w:rsidRDefault="00375A7F" w:rsidP="00375A7F">
            <w:pPr>
              <w:spacing w:before="0"/>
              <w:jc w:val="left"/>
              <w:rPr>
                <w:b/>
                <w:szCs w:val="24"/>
              </w:rPr>
            </w:pPr>
            <w:r w:rsidRPr="00476D2F">
              <w:rPr>
                <w:b/>
                <w:szCs w:val="24"/>
              </w:rPr>
              <w:t>Check Character Value</w:t>
            </w:r>
          </w:p>
        </w:tc>
        <w:tc>
          <w:tcPr>
            <w:tcW w:w="236" w:type="dxa"/>
            <w:tcBorders>
              <w:top w:val="nil"/>
              <w:left w:val="nil"/>
              <w:bottom w:val="nil"/>
              <w:right w:val="nil"/>
            </w:tcBorders>
            <w:shd w:val="clear" w:color="auto" w:fill="auto"/>
          </w:tcPr>
          <w:p w14:paraId="53D00FAE" w14:textId="77777777" w:rsidR="00375A7F" w:rsidRPr="00476D2F" w:rsidRDefault="00375A7F" w:rsidP="00375A7F">
            <w:pPr>
              <w:spacing w:before="0"/>
              <w:jc w:val="left"/>
              <w:rPr>
                <w:b/>
                <w:szCs w:val="24"/>
              </w:rPr>
            </w:pPr>
          </w:p>
        </w:tc>
        <w:tc>
          <w:tcPr>
            <w:tcW w:w="1920" w:type="dxa"/>
            <w:tcBorders>
              <w:left w:val="nil"/>
              <w:bottom w:val="dotted" w:sz="4" w:space="0" w:color="auto"/>
            </w:tcBorders>
            <w:shd w:val="clear" w:color="auto" w:fill="002060"/>
          </w:tcPr>
          <w:p w14:paraId="20EAC3BE" w14:textId="7453F44C" w:rsidR="00375A7F" w:rsidRPr="00476D2F" w:rsidRDefault="00375A7F" w:rsidP="00375A7F">
            <w:pPr>
              <w:spacing w:before="0"/>
              <w:jc w:val="left"/>
              <w:rPr>
                <w:b/>
                <w:szCs w:val="24"/>
              </w:rPr>
            </w:pPr>
            <w:r w:rsidRPr="00476D2F">
              <w:rPr>
                <w:b/>
                <w:szCs w:val="24"/>
              </w:rPr>
              <w:t>ASCII Character</w:t>
            </w:r>
          </w:p>
        </w:tc>
        <w:tc>
          <w:tcPr>
            <w:tcW w:w="2499" w:type="dxa"/>
            <w:tcBorders>
              <w:bottom w:val="dotted" w:sz="4" w:space="0" w:color="auto"/>
            </w:tcBorders>
            <w:shd w:val="clear" w:color="auto" w:fill="002060"/>
          </w:tcPr>
          <w:p w14:paraId="6964037F" w14:textId="15C020EB" w:rsidR="00375A7F" w:rsidRPr="00476D2F" w:rsidRDefault="00375A7F" w:rsidP="00375A7F">
            <w:pPr>
              <w:spacing w:before="0"/>
              <w:jc w:val="left"/>
              <w:rPr>
                <w:b/>
                <w:szCs w:val="24"/>
              </w:rPr>
            </w:pPr>
            <w:r w:rsidRPr="00476D2F">
              <w:rPr>
                <w:b/>
                <w:szCs w:val="24"/>
              </w:rPr>
              <w:t>Check Character Value</w:t>
            </w:r>
          </w:p>
        </w:tc>
      </w:tr>
      <w:tr w:rsidR="00375A7F" w:rsidRPr="00110E6A" w14:paraId="24EE7402" w14:textId="3CE7172C" w:rsidTr="00375A7F">
        <w:trPr>
          <w:jc w:val="center"/>
        </w:trPr>
        <w:tc>
          <w:tcPr>
            <w:tcW w:w="1921" w:type="dxa"/>
            <w:tcBorders>
              <w:top w:val="dotted" w:sz="4" w:space="0" w:color="auto"/>
              <w:left w:val="nil"/>
              <w:bottom w:val="dotted" w:sz="4" w:space="0" w:color="auto"/>
              <w:right w:val="nil"/>
            </w:tcBorders>
          </w:tcPr>
          <w:p w14:paraId="24EE7400" w14:textId="77777777" w:rsidR="00375A7F" w:rsidRPr="00476D2F" w:rsidRDefault="00375A7F" w:rsidP="00375A7F">
            <w:pPr>
              <w:spacing w:before="0"/>
              <w:jc w:val="center"/>
              <w:rPr>
                <w:szCs w:val="24"/>
              </w:rPr>
            </w:pPr>
            <w:r w:rsidRPr="00476D2F">
              <w:rPr>
                <w:szCs w:val="24"/>
              </w:rPr>
              <w:t>0</w:t>
            </w:r>
          </w:p>
        </w:tc>
        <w:tc>
          <w:tcPr>
            <w:tcW w:w="2499" w:type="dxa"/>
            <w:tcBorders>
              <w:top w:val="dotted" w:sz="4" w:space="0" w:color="auto"/>
              <w:left w:val="nil"/>
              <w:bottom w:val="dotted" w:sz="4" w:space="0" w:color="auto"/>
              <w:right w:val="nil"/>
            </w:tcBorders>
          </w:tcPr>
          <w:p w14:paraId="24EE7401" w14:textId="77777777" w:rsidR="00375A7F" w:rsidRPr="00476D2F" w:rsidRDefault="00375A7F" w:rsidP="00375A7F">
            <w:pPr>
              <w:spacing w:before="0"/>
              <w:jc w:val="center"/>
              <w:rPr>
                <w:szCs w:val="24"/>
              </w:rPr>
            </w:pPr>
            <w:r w:rsidRPr="00476D2F">
              <w:rPr>
                <w:szCs w:val="24"/>
              </w:rPr>
              <w:t>0</w:t>
            </w:r>
          </w:p>
        </w:tc>
        <w:tc>
          <w:tcPr>
            <w:tcW w:w="222" w:type="dxa"/>
            <w:tcBorders>
              <w:top w:val="nil"/>
              <w:left w:val="nil"/>
              <w:bottom w:val="nil"/>
              <w:right w:val="nil"/>
            </w:tcBorders>
          </w:tcPr>
          <w:p w14:paraId="5900ADB4"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0870CC61" w14:textId="6FF65AA7" w:rsidR="00375A7F" w:rsidRPr="00476D2F" w:rsidRDefault="00375A7F" w:rsidP="00375A7F">
            <w:pPr>
              <w:spacing w:before="0"/>
              <w:jc w:val="center"/>
              <w:rPr>
                <w:szCs w:val="24"/>
              </w:rPr>
            </w:pPr>
            <w:r w:rsidRPr="00476D2F">
              <w:rPr>
                <w:szCs w:val="24"/>
              </w:rPr>
              <w:t>I</w:t>
            </w:r>
          </w:p>
        </w:tc>
        <w:tc>
          <w:tcPr>
            <w:tcW w:w="2499" w:type="dxa"/>
            <w:tcBorders>
              <w:top w:val="dotted" w:sz="4" w:space="0" w:color="auto"/>
              <w:left w:val="nil"/>
              <w:bottom w:val="dotted" w:sz="4" w:space="0" w:color="auto"/>
              <w:right w:val="nil"/>
            </w:tcBorders>
          </w:tcPr>
          <w:p w14:paraId="6A5D4D19" w14:textId="6E1B005D" w:rsidR="00375A7F" w:rsidRPr="00476D2F" w:rsidRDefault="00375A7F" w:rsidP="00375A7F">
            <w:pPr>
              <w:spacing w:before="0"/>
              <w:jc w:val="center"/>
              <w:rPr>
                <w:szCs w:val="24"/>
              </w:rPr>
            </w:pPr>
            <w:r w:rsidRPr="00476D2F">
              <w:rPr>
                <w:szCs w:val="24"/>
              </w:rPr>
              <w:t>19</w:t>
            </w:r>
          </w:p>
        </w:tc>
      </w:tr>
      <w:tr w:rsidR="00375A7F" w:rsidRPr="00110E6A" w14:paraId="24EE7405" w14:textId="1863AA33" w:rsidTr="00375A7F">
        <w:trPr>
          <w:jc w:val="center"/>
        </w:trPr>
        <w:tc>
          <w:tcPr>
            <w:tcW w:w="1921" w:type="dxa"/>
            <w:tcBorders>
              <w:top w:val="dotted" w:sz="4" w:space="0" w:color="auto"/>
              <w:left w:val="nil"/>
              <w:bottom w:val="dotted" w:sz="4" w:space="0" w:color="auto"/>
              <w:right w:val="nil"/>
            </w:tcBorders>
          </w:tcPr>
          <w:p w14:paraId="24EE7403" w14:textId="77777777" w:rsidR="00375A7F" w:rsidRPr="00476D2F" w:rsidRDefault="00375A7F" w:rsidP="00375A7F">
            <w:pPr>
              <w:spacing w:before="0"/>
              <w:jc w:val="center"/>
              <w:rPr>
                <w:szCs w:val="24"/>
              </w:rPr>
            </w:pPr>
            <w:r w:rsidRPr="00476D2F">
              <w:rPr>
                <w:szCs w:val="24"/>
              </w:rPr>
              <w:t>1</w:t>
            </w:r>
          </w:p>
        </w:tc>
        <w:tc>
          <w:tcPr>
            <w:tcW w:w="2499" w:type="dxa"/>
            <w:tcBorders>
              <w:top w:val="dotted" w:sz="4" w:space="0" w:color="auto"/>
              <w:left w:val="nil"/>
              <w:bottom w:val="dotted" w:sz="4" w:space="0" w:color="auto"/>
              <w:right w:val="nil"/>
            </w:tcBorders>
          </w:tcPr>
          <w:p w14:paraId="24EE7404" w14:textId="77777777" w:rsidR="00375A7F" w:rsidRPr="00476D2F" w:rsidRDefault="00375A7F" w:rsidP="00375A7F">
            <w:pPr>
              <w:spacing w:before="0"/>
              <w:jc w:val="center"/>
              <w:rPr>
                <w:szCs w:val="24"/>
              </w:rPr>
            </w:pPr>
            <w:r w:rsidRPr="00476D2F">
              <w:rPr>
                <w:szCs w:val="24"/>
              </w:rPr>
              <w:t>1</w:t>
            </w:r>
          </w:p>
        </w:tc>
        <w:tc>
          <w:tcPr>
            <w:tcW w:w="222" w:type="dxa"/>
            <w:tcBorders>
              <w:top w:val="nil"/>
              <w:left w:val="nil"/>
              <w:bottom w:val="nil"/>
              <w:right w:val="nil"/>
            </w:tcBorders>
          </w:tcPr>
          <w:p w14:paraId="5A4D74FF"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42853281" w14:textId="0A14C81B" w:rsidR="00375A7F" w:rsidRPr="00476D2F" w:rsidRDefault="00375A7F" w:rsidP="00375A7F">
            <w:pPr>
              <w:spacing w:before="0"/>
              <w:jc w:val="center"/>
              <w:rPr>
                <w:szCs w:val="24"/>
              </w:rPr>
            </w:pPr>
            <w:r w:rsidRPr="00476D2F">
              <w:rPr>
                <w:szCs w:val="24"/>
              </w:rPr>
              <w:t>J</w:t>
            </w:r>
          </w:p>
        </w:tc>
        <w:tc>
          <w:tcPr>
            <w:tcW w:w="2499" w:type="dxa"/>
            <w:tcBorders>
              <w:top w:val="dotted" w:sz="4" w:space="0" w:color="auto"/>
              <w:left w:val="nil"/>
              <w:bottom w:val="dotted" w:sz="4" w:space="0" w:color="auto"/>
              <w:right w:val="nil"/>
            </w:tcBorders>
          </w:tcPr>
          <w:p w14:paraId="0AEF5FC0" w14:textId="0FC16F1A" w:rsidR="00375A7F" w:rsidRPr="00476D2F" w:rsidRDefault="00375A7F" w:rsidP="00375A7F">
            <w:pPr>
              <w:spacing w:before="0"/>
              <w:jc w:val="center"/>
              <w:rPr>
                <w:szCs w:val="24"/>
              </w:rPr>
            </w:pPr>
            <w:r w:rsidRPr="00476D2F">
              <w:rPr>
                <w:szCs w:val="24"/>
              </w:rPr>
              <w:t>20</w:t>
            </w:r>
          </w:p>
        </w:tc>
      </w:tr>
      <w:tr w:rsidR="00375A7F" w:rsidRPr="00110E6A" w14:paraId="24EE7408" w14:textId="1C38F6E9" w:rsidTr="00375A7F">
        <w:trPr>
          <w:jc w:val="center"/>
        </w:trPr>
        <w:tc>
          <w:tcPr>
            <w:tcW w:w="1921" w:type="dxa"/>
            <w:tcBorders>
              <w:top w:val="dotted" w:sz="4" w:space="0" w:color="auto"/>
              <w:left w:val="nil"/>
              <w:bottom w:val="dotted" w:sz="4" w:space="0" w:color="auto"/>
              <w:right w:val="nil"/>
            </w:tcBorders>
          </w:tcPr>
          <w:p w14:paraId="24EE7406" w14:textId="77777777" w:rsidR="00375A7F" w:rsidRPr="00476D2F" w:rsidRDefault="00375A7F" w:rsidP="00375A7F">
            <w:pPr>
              <w:spacing w:before="0"/>
              <w:jc w:val="center"/>
              <w:rPr>
                <w:szCs w:val="24"/>
              </w:rPr>
            </w:pPr>
            <w:r w:rsidRPr="00476D2F">
              <w:rPr>
                <w:szCs w:val="24"/>
              </w:rPr>
              <w:t>2</w:t>
            </w:r>
          </w:p>
        </w:tc>
        <w:tc>
          <w:tcPr>
            <w:tcW w:w="2499" w:type="dxa"/>
            <w:tcBorders>
              <w:top w:val="dotted" w:sz="4" w:space="0" w:color="auto"/>
              <w:left w:val="nil"/>
              <w:bottom w:val="dotted" w:sz="4" w:space="0" w:color="auto"/>
              <w:right w:val="nil"/>
            </w:tcBorders>
          </w:tcPr>
          <w:p w14:paraId="24EE7407" w14:textId="77777777" w:rsidR="00375A7F" w:rsidRPr="00476D2F" w:rsidRDefault="00375A7F" w:rsidP="00375A7F">
            <w:pPr>
              <w:spacing w:before="0"/>
              <w:jc w:val="center"/>
              <w:rPr>
                <w:szCs w:val="24"/>
              </w:rPr>
            </w:pPr>
            <w:r w:rsidRPr="00476D2F">
              <w:rPr>
                <w:szCs w:val="24"/>
              </w:rPr>
              <w:t>2</w:t>
            </w:r>
          </w:p>
        </w:tc>
        <w:tc>
          <w:tcPr>
            <w:tcW w:w="222" w:type="dxa"/>
            <w:tcBorders>
              <w:top w:val="nil"/>
              <w:left w:val="nil"/>
              <w:bottom w:val="nil"/>
              <w:right w:val="nil"/>
            </w:tcBorders>
          </w:tcPr>
          <w:p w14:paraId="32A83C2F"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064F7EC" w14:textId="688E3586" w:rsidR="00375A7F" w:rsidRPr="00476D2F" w:rsidRDefault="00375A7F" w:rsidP="00375A7F">
            <w:pPr>
              <w:spacing w:before="0"/>
              <w:jc w:val="center"/>
              <w:rPr>
                <w:szCs w:val="24"/>
              </w:rPr>
            </w:pPr>
            <w:r w:rsidRPr="00476D2F">
              <w:rPr>
                <w:szCs w:val="24"/>
              </w:rPr>
              <w:t>K</w:t>
            </w:r>
          </w:p>
        </w:tc>
        <w:tc>
          <w:tcPr>
            <w:tcW w:w="2499" w:type="dxa"/>
            <w:tcBorders>
              <w:top w:val="dotted" w:sz="4" w:space="0" w:color="auto"/>
              <w:left w:val="nil"/>
              <w:bottom w:val="dotted" w:sz="4" w:space="0" w:color="auto"/>
              <w:right w:val="nil"/>
            </w:tcBorders>
          </w:tcPr>
          <w:p w14:paraId="4C880A2D" w14:textId="242D70C7" w:rsidR="00375A7F" w:rsidRPr="00476D2F" w:rsidRDefault="00375A7F" w:rsidP="00375A7F">
            <w:pPr>
              <w:spacing w:before="0"/>
              <w:jc w:val="center"/>
              <w:rPr>
                <w:szCs w:val="24"/>
              </w:rPr>
            </w:pPr>
            <w:r w:rsidRPr="00476D2F">
              <w:rPr>
                <w:szCs w:val="24"/>
              </w:rPr>
              <w:t>21</w:t>
            </w:r>
          </w:p>
        </w:tc>
      </w:tr>
      <w:tr w:rsidR="00375A7F" w:rsidRPr="00110E6A" w14:paraId="24EE740B" w14:textId="19FB3A57" w:rsidTr="00375A7F">
        <w:trPr>
          <w:jc w:val="center"/>
        </w:trPr>
        <w:tc>
          <w:tcPr>
            <w:tcW w:w="1921" w:type="dxa"/>
            <w:tcBorders>
              <w:top w:val="dotted" w:sz="4" w:space="0" w:color="auto"/>
              <w:left w:val="nil"/>
              <w:bottom w:val="dotted" w:sz="4" w:space="0" w:color="auto"/>
              <w:right w:val="nil"/>
            </w:tcBorders>
          </w:tcPr>
          <w:p w14:paraId="24EE7409" w14:textId="77777777" w:rsidR="00375A7F" w:rsidRPr="00476D2F" w:rsidRDefault="00375A7F" w:rsidP="00375A7F">
            <w:pPr>
              <w:spacing w:before="0"/>
              <w:jc w:val="center"/>
              <w:rPr>
                <w:szCs w:val="24"/>
              </w:rPr>
            </w:pPr>
            <w:r w:rsidRPr="00476D2F">
              <w:rPr>
                <w:szCs w:val="24"/>
              </w:rPr>
              <w:t>3</w:t>
            </w:r>
          </w:p>
        </w:tc>
        <w:tc>
          <w:tcPr>
            <w:tcW w:w="2499" w:type="dxa"/>
            <w:tcBorders>
              <w:top w:val="dotted" w:sz="4" w:space="0" w:color="auto"/>
              <w:left w:val="nil"/>
              <w:bottom w:val="dotted" w:sz="4" w:space="0" w:color="auto"/>
              <w:right w:val="nil"/>
            </w:tcBorders>
          </w:tcPr>
          <w:p w14:paraId="24EE740A" w14:textId="77777777" w:rsidR="00375A7F" w:rsidRPr="00476D2F" w:rsidRDefault="00375A7F" w:rsidP="00375A7F">
            <w:pPr>
              <w:spacing w:before="0"/>
              <w:jc w:val="center"/>
              <w:rPr>
                <w:szCs w:val="24"/>
              </w:rPr>
            </w:pPr>
            <w:r w:rsidRPr="00476D2F">
              <w:rPr>
                <w:szCs w:val="24"/>
              </w:rPr>
              <w:t>3</w:t>
            </w:r>
          </w:p>
        </w:tc>
        <w:tc>
          <w:tcPr>
            <w:tcW w:w="222" w:type="dxa"/>
            <w:tcBorders>
              <w:top w:val="nil"/>
              <w:left w:val="nil"/>
              <w:bottom w:val="nil"/>
              <w:right w:val="nil"/>
            </w:tcBorders>
          </w:tcPr>
          <w:p w14:paraId="20ADF4D3"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5F9D4DA" w14:textId="7B199D21" w:rsidR="00375A7F" w:rsidRPr="00476D2F" w:rsidRDefault="00375A7F" w:rsidP="00375A7F">
            <w:pPr>
              <w:spacing w:before="0"/>
              <w:jc w:val="center"/>
              <w:rPr>
                <w:szCs w:val="24"/>
              </w:rPr>
            </w:pPr>
            <w:r w:rsidRPr="00476D2F">
              <w:rPr>
                <w:szCs w:val="24"/>
              </w:rPr>
              <w:t>L</w:t>
            </w:r>
          </w:p>
        </w:tc>
        <w:tc>
          <w:tcPr>
            <w:tcW w:w="2499" w:type="dxa"/>
            <w:tcBorders>
              <w:top w:val="dotted" w:sz="4" w:space="0" w:color="auto"/>
              <w:left w:val="nil"/>
              <w:bottom w:val="dotted" w:sz="4" w:space="0" w:color="auto"/>
              <w:right w:val="nil"/>
            </w:tcBorders>
          </w:tcPr>
          <w:p w14:paraId="6C678057" w14:textId="445CB4DF" w:rsidR="00375A7F" w:rsidRPr="00476D2F" w:rsidRDefault="00375A7F" w:rsidP="00375A7F">
            <w:pPr>
              <w:spacing w:before="0"/>
              <w:jc w:val="center"/>
              <w:rPr>
                <w:szCs w:val="24"/>
              </w:rPr>
            </w:pPr>
            <w:r w:rsidRPr="00476D2F">
              <w:rPr>
                <w:szCs w:val="24"/>
              </w:rPr>
              <w:t>23</w:t>
            </w:r>
          </w:p>
        </w:tc>
      </w:tr>
      <w:tr w:rsidR="00375A7F" w:rsidRPr="00110E6A" w14:paraId="24EE740E" w14:textId="59B37EF1" w:rsidTr="00375A7F">
        <w:trPr>
          <w:jc w:val="center"/>
        </w:trPr>
        <w:tc>
          <w:tcPr>
            <w:tcW w:w="1921" w:type="dxa"/>
            <w:tcBorders>
              <w:top w:val="dotted" w:sz="4" w:space="0" w:color="auto"/>
              <w:left w:val="nil"/>
              <w:bottom w:val="dotted" w:sz="4" w:space="0" w:color="auto"/>
              <w:right w:val="nil"/>
            </w:tcBorders>
          </w:tcPr>
          <w:p w14:paraId="24EE740C" w14:textId="77777777" w:rsidR="00375A7F" w:rsidRPr="00476D2F" w:rsidRDefault="00375A7F" w:rsidP="00375A7F">
            <w:pPr>
              <w:spacing w:before="0"/>
              <w:jc w:val="center"/>
              <w:rPr>
                <w:szCs w:val="24"/>
              </w:rPr>
            </w:pPr>
            <w:r w:rsidRPr="00476D2F">
              <w:rPr>
                <w:szCs w:val="24"/>
              </w:rPr>
              <w:t>4</w:t>
            </w:r>
          </w:p>
        </w:tc>
        <w:tc>
          <w:tcPr>
            <w:tcW w:w="2499" w:type="dxa"/>
            <w:tcBorders>
              <w:top w:val="dotted" w:sz="4" w:space="0" w:color="auto"/>
              <w:left w:val="nil"/>
              <w:bottom w:val="dotted" w:sz="4" w:space="0" w:color="auto"/>
              <w:right w:val="nil"/>
            </w:tcBorders>
          </w:tcPr>
          <w:p w14:paraId="24EE740D" w14:textId="77777777" w:rsidR="00375A7F" w:rsidRPr="00476D2F" w:rsidRDefault="00375A7F" w:rsidP="00375A7F">
            <w:pPr>
              <w:spacing w:before="0"/>
              <w:jc w:val="center"/>
              <w:rPr>
                <w:szCs w:val="24"/>
              </w:rPr>
            </w:pPr>
            <w:r w:rsidRPr="00476D2F">
              <w:rPr>
                <w:szCs w:val="24"/>
              </w:rPr>
              <w:t>4</w:t>
            </w:r>
          </w:p>
        </w:tc>
        <w:tc>
          <w:tcPr>
            <w:tcW w:w="222" w:type="dxa"/>
            <w:tcBorders>
              <w:top w:val="nil"/>
              <w:left w:val="nil"/>
              <w:bottom w:val="nil"/>
              <w:right w:val="nil"/>
            </w:tcBorders>
          </w:tcPr>
          <w:p w14:paraId="32158A62"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619CEC6" w14:textId="4C96039D" w:rsidR="00375A7F" w:rsidRPr="00476D2F" w:rsidRDefault="00375A7F" w:rsidP="00375A7F">
            <w:pPr>
              <w:spacing w:before="0"/>
              <w:jc w:val="center"/>
              <w:rPr>
                <w:szCs w:val="24"/>
              </w:rPr>
            </w:pPr>
            <w:r w:rsidRPr="00476D2F">
              <w:rPr>
                <w:szCs w:val="24"/>
              </w:rPr>
              <w:t>M</w:t>
            </w:r>
          </w:p>
        </w:tc>
        <w:tc>
          <w:tcPr>
            <w:tcW w:w="2499" w:type="dxa"/>
            <w:tcBorders>
              <w:top w:val="dotted" w:sz="4" w:space="0" w:color="auto"/>
              <w:left w:val="nil"/>
              <w:bottom w:val="dotted" w:sz="4" w:space="0" w:color="auto"/>
              <w:right w:val="nil"/>
            </w:tcBorders>
          </w:tcPr>
          <w:p w14:paraId="371E58FF" w14:textId="37375168" w:rsidR="00375A7F" w:rsidRPr="00476D2F" w:rsidRDefault="00375A7F" w:rsidP="00375A7F">
            <w:pPr>
              <w:spacing w:before="0"/>
              <w:jc w:val="center"/>
              <w:rPr>
                <w:szCs w:val="24"/>
              </w:rPr>
            </w:pPr>
            <w:r w:rsidRPr="00476D2F">
              <w:rPr>
                <w:szCs w:val="24"/>
              </w:rPr>
              <w:t>24</w:t>
            </w:r>
          </w:p>
        </w:tc>
      </w:tr>
      <w:tr w:rsidR="00375A7F" w:rsidRPr="00110E6A" w14:paraId="24EE7411" w14:textId="22490B07" w:rsidTr="00375A7F">
        <w:trPr>
          <w:jc w:val="center"/>
        </w:trPr>
        <w:tc>
          <w:tcPr>
            <w:tcW w:w="1921" w:type="dxa"/>
            <w:tcBorders>
              <w:top w:val="dotted" w:sz="4" w:space="0" w:color="auto"/>
              <w:left w:val="nil"/>
              <w:bottom w:val="dotted" w:sz="4" w:space="0" w:color="auto"/>
              <w:right w:val="nil"/>
            </w:tcBorders>
          </w:tcPr>
          <w:p w14:paraId="24EE740F" w14:textId="77777777" w:rsidR="00375A7F" w:rsidRPr="00476D2F" w:rsidRDefault="00375A7F" w:rsidP="00375A7F">
            <w:pPr>
              <w:spacing w:before="0"/>
              <w:jc w:val="center"/>
              <w:rPr>
                <w:szCs w:val="24"/>
              </w:rPr>
            </w:pPr>
            <w:r w:rsidRPr="00476D2F">
              <w:rPr>
                <w:szCs w:val="24"/>
              </w:rPr>
              <w:t>5</w:t>
            </w:r>
          </w:p>
        </w:tc>
        <w:tc>
          <w:tcPr>
            <w:tcW w:w="2499" w:type="dxa"/>
            <w:tcBorders>
              <w:top w:val="dotted" w:sz="4" w:space="0" w:color="auto"/>
              <w:left w:val="nil"/>
              <w:bottom w:val="dotted" w:sz="4" w:space="0" w:color="auto"/>
              <w:right w:val="nil"/>
            </w:tcBorders>
          </w:tcPr>
          <w:p w14:paraId="24EE7410" w14:textId="77777777" w:rsidR="00375A7F" w:rsidRPr="00476D2F" w:rsidRDefault="00375A7F" w:rsidP="00375A7F">
            <w:pPr>
              <w:spacing w:before="0"/>
              <w:jc w:val="center"/>
              <w:rPr>
                <w:szCs w:val="24"/>
              </w:rPr>
            </w:pPr>
            <w:r w:rsidRPr="00476D2F">
              <w:rPr>
                <w:szCs w:val="24"/>
              </w:rPr>
              <w:t>5</w:t>
            </w:r>
          </w:p>
        </w:tc>
        <w:tc>
          <w:tcPr>
            <w:tcW w:w="222" w:type="dxa"/>
            <w:tcBorders>
              <w:top w:val="nil"/>
              <w:left w:val="nil"/>
              <w:bottom w:val="nil"/>
              <w:right w:val="nil"/>
            </w:tcBorders>
          </w:tcPr>
          <w:p w14:paraId="384036BE"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6738BD98" w14:textId="7F6A9E1A" w:rsidR="00375A7F" w:rsidRPr="00476D2F" w:rsidRDefault="00375A7F" w:rsidP="00375A7F">
            <w:pPr>
              <w:spacing w:before="0"/>
              <w:jc w:val="center"/>
              <w:rPr>
                <w:szCs w:val="24"/>
              </w:rPr>
            </w:pPr>
            <w:r w:rsidRPr="00476D2F">
              <w:rPr>
                <w:szCs w:val="24"/>
              </w:rPr>
              <w:t>N</w:t>
            </w:r>
          </w:p>
        </w:tc>
        <w:tc>
          <w:tcPr>
            <w:tcW w:w="2499" w:type="dxa"/>
            <w:tcBorders>
              <w:top w:val="dotted" w:sz="4" w:space="0" w:color="auto"/>
              <w:left w:val="nil"/>
              <w:bottom w:val="dotted" w:sz="4" w:space="0" w:color="auto"/>
              <w:right w:val="nil"/>
            </w:tcBorders>
          </w:tcPr>
          <w:p w14:paraId="06CE56F3" w14:textId="6EDF6999" w:rsidR="00375A7F" w:rsidRPr="00476D2F" w:rsidRDefault="00375A7F" w:rsidP="00375A7F">
            <w:pPr>
              <w:spacing w:before="0"/>
              <w:jc w:val="center"/>
              <w:rPr>
                <w:szCs w:val="24"/>
              </w:rPr>
            </w:pPr>
            <w:r w:rsidRPr="00476D2F">
              <w:rPr>
                <w:szCs w:val="24"/>
              </w:rPr>
              <w:t>25</w:t>
            </w:r>
          </w:p>
        </w:tc>
      </w:tr>
      <w:tr w:rsidR="00375A7F" w:rsidRPr="00110E6A" w14:paraId="24EE7414" w14:textId="34EA5CE1" w:rsidTr="00375A7F">
        <w:trPr>
          <w:jc w:val="center"/>
        </w:trPr>
        <w:tc>
          <w:tcPr>
            <w:tcW w:w="1921" w:type="dxa"/>
            <w:tcBorders>
              <w:top w:val="dotted" w:sz="4" w:space="0" w:color="auto"/>
              <w:left w:val="nil"/>
              <w:bottom w:val="dotted" w:sz="4" w:space="0" w:color="auto"/>
              <w:right w:val="nil"/>
            </w:tcBorders>
          </w:tcPr>
          <w:p w14:paraId="24EE7412" w14:textId="77777777" w:rsidR="00375A7F" w:rsidRPr="00476D2F" w:rsidRDefault="00375A7F" w:rsidP="00375A7F">
            <w:pPr>
              <w:spacing w:before="0"/>
              <w:jc w:val="center"/>
              <w:rPr>
                <w:szCs w:val="24"/>
              </w:rPr>
            </w:pPr>
            <w:r w:rsidRPr="00476D2F">
              <w:rPr>
                <w:szCs w:val="24"/>
              </w:rPr>
              <w:t>6</w:t>
            </w:r>
          </w:p>
        </w:tc>
        <w:tc>
          <w:tcPr>
            <w:tcW w:w="2499" w:type="dxa"/>
            <w:tcBorders>
              <w:top w:val="dotted" w:sz="4" w:space="0" w:color="auto"/>
              <w:left w:val="nil"/>
              <w:bottom w:val="dotted" w:sz="4" w:space="0" w:color="auto"/>
              <w:right w:val="nil"/>
            </w:tcBorders>
          </w:tcPr>
          <w:p w14:paraId="24EE7413" w14:textId="77777777" w:rsidR="00375A7F" w:rsidRPr="00476D2F" w:rsidRDefault="00375A7F" w:rsidP="00375A7F">
            <w:pPr>
              <w:spacing w:before="0"/>
              <w:jc w:val="center"/>
              <w:rPr>
                <w:szCs w:val="24"/>
              </w:rPr>
            </w:pPr>
            <w:r w:rsidRPr="00476D2F">
              <w:rPr>
                <w:szCs w:val="24"/>
              </w:rPr>
              <w:t>6</w:t>
            </w:r>
          </w:p>
        </w:tc>
        <w:tc>
          <w:tcPr>
            <w:tcW w:w="222" w:type="dxa"/>
            <w:tcBorders>
              <w:top w:val="nil"/>
              <w:left w:val="nil"/>
              <w:bottom w:val="nil"/>
              <w:right w:val="nil"/>
            </w:tcBorders>
          </w:tcPr>
          <w:p w14:paraId="784618B6"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1DF9EAD9" w14:textId="1280F510" w:rsidR="00375A7F" w:rsidRPr="00476D2F" w:rsidRDefault="00375A7F" w:rsidP="00375A7F">
            <w:pPr>
              <w:spacing w:before="0"/>
              <w:jc w:val="center"/>
              <w:rPr>
                <w:szCs w:val="24"/>
              </w:rPr>
            </w:pPr>
            <w:r w:rsidRPr="00476D2F">
              <w:rPr>
                <w:szCs w:val="24"/>
              </w:rPr>
              <w:t>O</w:t>
            </w:r>
          </w:p>
        </w:tc>
        <w:tc>
          <w:tcPr>
            <w:tcW w:w="2499" w:type="dxa"/>
            <w:tcBorders>
              <w:top w:val="dotted" w:sz="4" w:space="0" w:color="auto"/>
              <w:left w:val="nil"/>
              <w:bottom w:val="dotted" w:sz="4" w:space="0" w:color="auto"/>
              <w:right w:val="nil"/>
            </w:tcBorders>
          </w:tcPr>
          <w:p w14:paraId="17B348C6" w14:textId="15B4B8BA" w:rsidR="00375A7F" w:rsidRPr="00476D2F" w:rsidRDefault="00375A7F" w:rsidP="00375A7F">
            <w:pPr>
              <w:spacing w:before="0"/>
              <w:jc w:val="center"/>
              <w:rPr>
                <w:szCs w:val="24"/>
              </w:rPr>
            </w:pPr>
            <w:r w:rsidRPr="00476D2F">
              <w:rPr>
                <w:szCs w:val="24"/>
              </w:rPr>
              <w:t>26</w:t>
            </w:r>
          </w:p>
        </w:tc>
      </w:tr>
      <w:tr w:rsidR="00375A7F" w:rsidRPr="00110E6A" w14:paraId="24EE7417" w14:textId="53FB8169" w:rsidTr="00375A7F">
        <w:trPr>
          <w:jc w:val="center"/>
        </w:trPr>
        <w:tc>
          <w:tcPr>
            <w:tcW w:w="1921" w:type="dxa"/>
            <w:tcBorders>
              <w:top w:val="dotted" w:sz="4" w:space="0" w:color="auto"/>
              <w:left w:val="nil"/>
              <w:bottom w:val="dotted" w:sz="4" w:space="0" w:color="auto"/>
              <w:right w:val="nil"/>
            </w:tcBorders>
          </w:tcPr>
          <w:p w14:paraId="24EE7415" w14:textId="77777777" w:rsidR="00375A7F" w:rsidRPr="00476D2F" w:rsidRDefault="00375A7F" w:rsidP="00375A7F">
            <w:pPr>
              <w:spacing w:before="0"/>
              <w:jc w:val="center"/>
              <w:rPr>
                <w:szCs w:val="24"/>
              </w:rPr>
            </w:pPr>
            <w:r w:rsidRPr="00476D2F">
              <w:rPr>
                <w:szCs w:val="24"/>
              </w:rPr>
              <w:t>7</w:t>
            </w:r>
          </w:p>
        </w:tc>
        <w:tc>
          <w:tcPr>
            <w:tcW w:w="2499" w:type="dxa"/>
            <w:tcBorders>
              <w:top w:val="dotted" w:sz="4" w:space="0" w:color="auto"/>
              <w:left w:val="nil"/>
              <w:bottom w:val="dotted" w:sz="4" w:space="0" w:color="auto"/>
              <w:right w:val="nil"/>
            </w:tcBorders>
          </w:tcPr>
          <w:p w14:paraId="24EE7416" w14:textId="77777777" w:rsidR="00375A7F" w:rsidRPr="00476D2F" w:rsidRDefault="00375A7F" w:rsidP="00375A7F">
            <w:pPr>
              <w:spacing w:before="0"/>
              <w:jc w:val="center"/>
              <w:rPr>
                <w:szCs w:val="24"/>
              </w:rPr>
            </w:pPr>
            <w:r w:rsidRPr="00476D2F">
              <w:rPr>
                <w:szCs w:val="24"/>
              </w:rPr>
              <w:t>7</w:t>
            </w:r>
          </w:p>
        </w:tc>
        <w:tc>
          <w:tcPr>
            <w:tcW w:w="222" w:type="dxa"/>
            <w:tcBorders>
              <w:top w:val="nil"/>
              <w:left w:val="nil"/>
              <w:bottom w:val="nil"/>
              <w:right w:val="nil"/>
            </w:tcBorders>
          </w:tcPr>
          <w:p w14:paraId="09B7235A"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72A07CCC" w14:textId="342EFD46" w:rsidR="00375A7F" w:rsidRPr="00476D2F" w:rsidRDefault="00375A7F" w:rsidP="00375A7F">
            <w:pPr>
              <w:spacing w:before="0"/>
              <w:jc w:val="center"/>
              <w:rPr>
                <w:szCs w:val="24"/>
              </w:rPr>
            </w:pPr>
            <w:r w:rsidRPr="00476D2F">
              <w:rPr>
                <w:szCs w:val="24"/>
              </w:rPr>
              <w:t>P</w:t>
            </w:r>
          </w:p>
        </w:tc>
        <w:tc>
          <w:tcPr>
            <w:tcW w:w="2499" w:type="dxa"/>
            <w:tcBorders>
              <w:top w:val="dotted" w:sz="4" w:space="0" w:color="auto"/>
              <w:left w:val="nil"/>
              <w:bottom w:val="dotted" w:sz="4" w:space="0" w:color="auto"/>
              <w:right w:val="nil"/>
            </w:tcBorders>
          </w:tcPr>
          <w:p w14:paraId="11E08E48" w14:textId="29A2A046" w:rsidR="00375A7F" w:rsidRPr="00476D2F" w:rsidRDefault="00375A7F" w:rsidP="00375A7F">
            <w:pPr>
              <w:spacing w:before="0"/>
              <w:jc w:val="center"/>
              <w:rPr>
                <w:szCs w:val="24"/>
              </w:rPr>
            </w:pPr>
            <w:r w:rsidRPr="00476D2F">
              <w:rPr>
                <w:szCs w:val="24"/>
              </w:rPr>
              <w:t>27</w:t>
            </w:r>
          </w:p>
        </w:tc>
      </w:tr>
      <w:tr w:rsidR="00375A7F" w:rsidRPr="00110E6A" w14:paraId="24EE741A" w14:textId="6EBF107C" w:rsidTr="00375A7F">
        <w:trPr>
          <w:jc w:val="center"/>
        </w:trPr>
        <w:tc>
          <w:tcPr>
            <w:tcW w:w="1921" w:type="dxa"/>
            <w:tcBorders>
              <w:top w:val="dotted" w:sz="4" w:space="0" w:color="auto"/>
              <w:left w:val="nil"/>
              <w:bottom w:val="dotted" w:sz="4" w:space="0" w:color="auto"/>
              <w:right w:val="nil"/>
            </w:tcBorders>
          </w:tcPr>
          <w:p w14:paraId="24EE7418" w14:textId="77777777" w:rsidR="00375A7F" w:rsidRPr="00476D2F" w:rsidRDefault="00375A7F" w:rsidP="00375A7F">
            <w:pPr>
              <w:spacing w:before="0"/>
              <w:jc w:val="center"/>
              <w:rPr>
                <w:szCs w:val="24"/>
              </w:rPr>
            </w:pPr>
            <w:r w:rsidRPr="00476D2F">
              <w:rPr>
                <w:szCs w:val="24"/>
              </w:rPr>
              <w:t>8</w:t>
            </w:r>
          </w:p>
        </w:tc>
        <w:tc>
          <w:tcPr>
            <w:tcW w:w="2499" w:type="dxa"/>
            <w:tcBorders>
              <w:top w:val="dotted" w:sz="4" w:space="0" w:color="auto"/>
              <w:left w:val="nil"/>
              <w:bottom w:val="dotted" w:sz="4" w:space="0" w:color="auto"/>
              <w:right w:val="nil"/>
            </w:tcBorders>
          </w:tcPr>
          <w:p w14:paraId="24EE7419" w14:textId="77777777" w:rsidR="00375A7F" w:rsidRPr="00476D2F" w:rsidRDefault="00375A7F" w:rsidP="00375A7F">
            <w:pPr>
              <w:spacing w:before="0"/>
              <w:jc w:val="center"/>
              <w:rPr>
                <w:szCs w:val="24"/>
              </w:rPr>
            </w:pPr>
            <w:r w:rsidRPr="00476D2F">
              <w:rPr>
                <w:szCs w:val="24"/>
              </w:rPr>
              <w:t>8</w:t>
            </w:r>
          </w:p>
        </w:tc>
        <w:tc>
          <w:tcPr>
            <w:tcW w:w="222" w:type="dxa"/>
            <w:tcBorders>
              <w:top w:val="nil"/>
              <w:left w:val="nil"/>
              <w:bottom w:val="nil"/>
              <w:right w:val="nil"/>
            </w:tcBorders>
          </w:tcPr>
          <w:p w14:paraId="47784A41"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32E844F5" w14:textId="51D3DAA8" w:rsidR="00375A7F" w:rsidRPr="00476D2F" w:rsidRDefault="00375A7F" w:rsidP="00375A7F">
            <w:pPr>
              <w:spacing w:before="0"/>
              <w:jc w:val="center"/>
              <w:rPr>
                <w:szCs w:val="24"/>
              </w:rPr>
            </w:pPr>
            <w:r w:rsidRPr="00476D2F">
              <w:rPr>
                <w:szCs w:val="24"/>
              </w:rPr>
              <w:t>Q</w:t>
            </w:r>
          </w:p>
        </w:tc>
        <w:tc>
          <w:tcPr>
            <w:tcW w:w="2499" w:type="dxa"/>
            <w:tcBorders>
              <w:top w:val="dotted" w:sz="4" w:space="0" w:color="auto"/>
              <w:left w:val="nil"/>
              <w:bottom w:val="dotted" w:sz="4" w:space="0" w:color="auto"/>
              <w:right w:val="nil"/>
            </w:tcBorders>
          </w:tcPr>
          <w:p w14:paraId="13AA31AA" w14:textId="7D1A5516" w:rsidR="00375A7F" w:rsidRPr="00476D2F" w:rsidRDefault="00375A7F" w:rsidP="00375A7F">
            <w:pPr>
              <w:spacing w:before="0"/>
              <w:jc w:val="center"/>
              <w:rPr>
                <w:szCs w:val="24"/>
              </w:rPr>
            </w:pPr>
            <w:r w:rsidRPr="00476D2F">
              <w:rPr>
                <w:szCs w:val="24"/>
              </w:rPr>
              <w:t>28</w:t>
            </w:r>
          </w:p>
        </w:tc>
      </w:tr>
      <w:tr w:rsidR="00375A7F" w:rsidRPr="00110E6A" w14:paraId="24EE741D" w14:textId="03400541" w:rsidTr="00375A7F">
        <w:trPr>
          <w:jc w:val="center"/>
        </w:trPr>
        <w:tc>
          <w:tcPr>
            <w:tcW w:w="1921" w:type="dxa"/>
            <w:tcBorders>
              <w:top w:val="dotted" w:sz="4" w:space="0" w:color="auto"/>
              <w:left w:val="nil"/>
              <w:bottom w:val="dotted" w:sz="4" w:space="0" w:color="auto"/>
              <w:right w:val="nil"/>
            </w:tcBorders>
          </w:tcPr>
          <w:p w14:paraId="24EE741B" w14:textId="77777777" w:rsidR="00375A7F" w:rsidRPr="00476D2F" w:rsidRDefault="00375A7F" w:rsidP="00375A7F">
            <w:pPr>
              <w:spacing w:before="0"/>
              <w:jc w:val="center"/>
              <w:rPr>
                <w:szCs w:val="24"/>
              </w:rPr>
            </w:pPr>
            <w:r w:rsidRPr="00476D2F">
              <w:rPr>
                <w:szCs w:val="24"/>
              </w:rPr>
              <w:t>9</w:t>
            </w:r>
          </w:p>
        </w:tc>
        <w:tc>
          <w:tcPr>
            <w:tcW w:w="2499" w:type="dxa"/>
            <w:tcBorders>
              <w:top w:val="dotted" w:sz="4" w:space="0" w:color="auto"/>
              <w:left w:val="nil"/>
              <w:bottom w:val="dotted" w:sz="4" w:space="0" w:color="auto"/>
              <w:right w:val="nil"/>
            </w:tcBorders>
          </w:tcPr>
          <w:p w14:paraId="24EE741C" w14:textId="77777777" w:rsidR="00375A7F" w:rsidRPr="00476D2F" w:rsidRDefault="00375A7F" w:rsidP="00375A7F">
            <w:pPr>
              <w:spacing w:before="0"/>
              <w:jc w:val="center"/>
              <w:rPr>
                <w:szCs w:val="24"/>
              </w:rPr>
            </w:pPr>
            <w:r w:rsidRPr="00476D2F">
              <w:rPr>
                <w:szCs w:val="24"/>
              </w:rPr>
              <w:t>9</w:t>
            </w:r>
          </w:p>
        </w:tc>
        <w:tc>
          <w:tcPr>
            <w:tcW w:w="222" w:type="dxa"/>
            <w:tcBorders>
              <w:top w:val="nil"/>
              <w:left w:val="nil"/>
              <w:bottom w:val="nil"/>
              <w:right w:val="nil"/>
            </w:tcBorders>
          </w:tcPr>
          <w:p w14:paraId="6E66CD98"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4A162E75" w14:textId="6CC576AD" w:rsidR="00375A7F" w:rsidRPr="00476D2F" w:rsidRDefault="00375A7F" w:rsidP="00375A7F">
            <w:pPr>
              <w:spacing w:before="0"/>
              <w:jc w:val="center"/>
              <w:rPr>
                <w:szCs w:val="24"/>
              </w:rPr>
            </w:pPr>
            <w:r w:rsidRPr="00476D2F">
              <w:rPr>
                <w:szCs w:val="24"/>
              </w:rPr>
              <w:t>R</w:t>
            </w:r>
          </w:p>
        </w:tc>
        <w:tc>
          <w:tcPr>
            <w:tcW w:w="2499" w:type="dxa"/>
            <w:tcBorders>
              <w:top w:val="dotted" w:sz="4" w:space="0" w:color="auto"/>
              <w:left w:val="nil"/>
              <w:bottom w:val="dotted" w:sz="4" w:space="0" w:color="auto"/>
              <w:right w:val="nil"/>
            </w:tcBorders>
          </w:tcPr>
          <w:p w14:paraId="50011FEA" w14:textId="29730942" w:rsidR="00375A7F" w:rsidRPr="00476D2F" w:rsidRDefault="00375A7F" w:rsidP="00375A7F">
            <w:pPr>
              <w:spacing w:before="0"/>
              <w:jc w:val="center"/>
              <w:rPr>
                <w:szCs w:val="24"/>
              </w:rPr>
            </w:pPr>
            <w:r w:rsidRPr="00476D2F">
              <w:rPr>
                <w:szCs w:val="24"/>
              </w:rPr>
              <w:t>29</w:t>
            </w:r>
          </w:p>
        </w:tc>
      </w:tr>
      <w:tr w:rsidR="00375A7F" w:rsidRPr="00110E6A" w14:paraId="24EE7420" w14:textId="56322395" w:rsidTr="00375A7F">
        <w:trPr>
          <w:jc w:val="center"/>
        </w:trPr>
        <w:tc>
          <w:tcPr>
            <w:tcW w:w="1921" w:type="dxa"/>
            <w:tcBorders>
              <w:top w:val="dotted" w:sz="4" w:space="0" w:color="auto"/>
              <w:left w:val="nil"/>
              <w:bottom w:val="dotted" w:sz="4" w:space="0" w:color="auto"/>
              <w:right w:val="nil"/>
            </w:tcBorders>
          </w:tcPr>
          <w:p w14:paraId="24EE741E" w14:textId="77777777" w:rsidR="00375A7F" w:rsidRPr="00476D2F" w:rsidRDefault="00375A7F" w:rsidP="00375A7F">
            <w:pPr>
              <w:spacing w:before="0"/>
              <w:jc w:val="center"/>
              <w:rPr>
                <w:szCs w:val="24"/>
              </w:rPr>
            </w:pPr>
            <w:r w:rsidRPr="00476D2F">
              <w:rPr>
                <w:szCs w:val="24"/>
              </w:rPr>
              <w:t>A</w:t>
            </w:r>
          </w:p>
        </w:tc>
        <w:tc>
          <w:tcPr>
            <w:tcW w:w="2499" w:type="dxa"/>
            <w:tcBorders>
              <w:top w:val="dotted" w:sz="4" w:space="0" w:color="auto"/>
              <w:left w:val="nil"/>
              <w:bottom w:val="dotted" w:sz="4" w:space="0" w:color="auto"/>
              <w:right w:val="nil"/>
            </w:tcBorders>
          </w:tcPr>
          <w:p w14:paraId="24EE741F" w14:textId="77777777" w:rsidR="00375A7F" w:rsidRPr="00476D2F" w:rsidRDefault="00375A7F" w:rsidP="00375A7F">
            <w:pPr>
              <w:spacing w:before="0"/>
              <w:jc w:val="center"/>
              <w:rPr>
                <w:szCs w:val="24"/>
              </w:rPr>
            </w:pPr>
            <w:r w:rsidRPr="00476D2F">
              <w:rPr>
                <w:szCs w:val="24"/>
              </w:rPr>
              <w:t>10</w:t>
            </w:r>
          </w:p>
        </w:tc>
        <w:tc>
          <w:tcPr>
            <w:tcW w:w="222" w:type="dxa"/>
            <w:tcBorders>
              <w:top w:val="nil"/>
              <w:left w:val="nil"/>
              <w:bottom w:val="nil"/>
              <w:right w:val="nil"/>
            </w:tcBorders>
          </w:tcPr>
          <w:p w14:paraId="4D82834F"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C8BE138" w14:textId="78EA3F12" w:rsidR="00375A7F" w:rsidRPr="00476D2F" w:rsidRDefault="00375A7F" w:rsidP="00375A7F">
            <w:pPr>
              <w:spacing w:before="0"/>
              <w:jc w:val="center"/>
              <w:rPr>
                <w:szCs w:val="24"/>
              </w:rPr>
            </w:pPr>
            <w:r w:rsidRPr="00476D2F">
              <w:rPr>
                <w:szCs w:val="24"/>
              </w:rPr>
              <w:t>S</w:t>
            </w:r>
          </w:p>
        </w:tc>
        <w:tc>
          <w:tcPr>
            <w:tcW w:w="2499" w:type="dxa"/>
            <w:tcBorders>
              <w:top w:val="dotted" w:sz="4" w:space="0" w:color="auto"/>
              <w:left w:val="nil"/>
              <w:bottom w:val="dotted" w:sz="4" w:space="0" w:color="auto"/>
              <w:right w:val="nil"/>
            </w:tcBorders>
          </w:tcPr>
          <w:p w14:paraId="7D4C163A" w14:textId="41DCEC60" w:rsidR="00375A7F" w:rsidRPr="00476D2F" w:rsidRDefault="00375A7F" w:rsidP="00375A7F">
            <w:pPr>
              <w:spacing w:before="0"/>
              <w:jc w:val="center"/>
              <w:rPr>
                <w:szCs w:val="24"/>
              </w:rPr>
            </w:pPr>
            <w:r w:rsidRPr="00476D2F">
              <w:rPr>
                <w:szCs w:val="24"/>
              </w:rPr>
              <w:t>30</w:t>
            </w:r>
          </w:p>
        </w:tc>
      </w:tr>
      <w:tr w:rsidR="00375A7F" w:rsidRPr="00110E6A" w14:paraId="24EE7423" w14:textId="6AFDBD0F" w:rsidTr="00375A7F">
        <w:trPr>
          <w:jc w:val="center"/>
        </w:trPr>
        <w:tc>
          <w:tcPr>
            <w:tcW w:w="1921" w:type="dxa"/>
            <w:tcBorders>
              <w:top w:val="dotted" w:sz="4" w:space="0" w:color="auto"/>
              <w:left w:val="nil"/>
              <w:bottom w:val="dotted" w:sz="4" w:space="0" w:color="auto"/>
              <w:right w:val="nil"/>
            </w:tcBorders>
          </w:tcPr>
          <w:p w14:paraId="24EE7421" w14:textId="77777777" w:rsidR="00375A7F" w:rsidRPr="00476D2F" w:rsidRDefault="00375A7F" w:rsidP="00375A7F">
            <w:pPr>
              <w:spacing w:before="0"/>
              <w:jc w:val="center"/>
              <w:rPr>
                <w:szCs w:val="24"/>
              </w:rPr>
            </w:pPr>
            <w:r w:rsidRPr="00476D2F">
              <w:rPr>
                <w:szCs w:val="24"/>
              </w:rPr>
              <w:t>B</w:t>
            </w:r>
          </w:p>
        </w:tc>
        <w:tc>
          <w:tcPr>
            <w:tcW w:w="2499" w:type="dxa"/>
            <w:tcBorders>
              <w:top w:val="dotted" w:sz="4" w:space="0" w:color="auto"/>
              <w:left w:val="nil"/>
              <w:bottom w:val="dotted" w:sz="4" w:space="0" w:color="auto"/>
              <w:right w:val="nil"/>
            </w:tcBorders>
          </w:tcPr>
          <w:p w14:paraId="24EE7422" w14:textId="77777777" w:rsidR="00375A7F" w:rsidRPr="00476D2F" w:rsidRDefault="00375A7F" w:rsidP="00375A7F">
            <w:pPr>
              <w:spacing w:before="0"/>
              <w:jc w:val="center"/>
              <w:rPr>
                <w:szCs w:val="24"/>
              </w:rPr>
            </w:pPr>
            <w:r w:rsidRPr="00476D2F">
              <w:rPr>
                <w:szCs w:val="24"/>
              </w:rPr>
              <w:t>12</w:t>
            </w:r>
          </w:p>
        </w:tc>
        <w:tc>
          <w:tcPr>
            <w:tcW w:w="222" w:type="dxa"/>
            <w:tcBorders>
              <w:top w:val="nil"/>
              <w:left w:val="nil"/>
              <w:bottom w:val="nil"/>
              <w:right w:val="nil"/>
            </w:tcBorders>
          </w:tcPr>
          <w:p w14:paraId="110483D3"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234ACA62" w14:textId="22F44B96" w:rsidR="00375A7F" w:rsidRPr="00476D2F" w:rsidRDefault="00375A7F" w:rsidP="00375A7F">
            <w:pPr>
              <w:spacing w:before="0"/>
              <w:jc w:val="center"/>
              <w:rPr>
                <w:szCs w:val="24"/>
              </w:rPr>
            </w:pPr>
            <w:r w:rsidRPr="00476D2F">
              <w:rPr>
                <w:szCs w:val="24"/>
              </w:rPr>
              <w:t>T</w:t>
            </w:r>
          </w:p>
        </w:tc>
        <w:tc>
          <w:tcPr>
            <w:tcW w:w="2499" w:type="dxa"/>
            <w:tcBorders>
              <w:top w:val="dotted" w:sz="4" w:space="0" w:color="auto"/>
              <w:left w:val="nil"/>
              <w:bottom w:val="dotted" w:sz="4" w:space="0" w:color="auto"/>
              <w:right w:val="nil"/>
            </w:tcBorders>
          </w:tcPr>
          <w:p w14:paraId="0742D4AB" w14:textId="40C9C4A1" w:rsidR="00375A7F" w:rsidRPr="00476D2F" w:rsidRDefault="00375A7F" w:rsidP="00375A7F">
            <w:pPr>
              <w:spacing w:before="0"/>
              <w:jc w:val="center"/>
              <w:rPr>
                <w:szCs w:val="24"/>
              </w:rPr>
            </w:pPr>
            <w:r w:rsidRPr="00476D2F">
              <w:rPr>
                <w:szCs w:val="24"/>
              </w:rPr>
              <w:t>31</w:t>
            </w:r>
          </w:p>
        </w:tc>
      </w:tr>
      <w:tr w:rsidR="00375A7F" w:rsidRPr="00110E6A" w14:paraId="24EE7426" w14:textId="29E5470A" w:rsidTr="00375A7F">
        <w:trPr>
          <w:jc w:val="center"/>
        </w:trPr>
        <w:tc>
          <w:tcPr>
            <w:tcW w:w="1921" w:type="dxa"/>
            <w:tcBorders>
              <w:top w:val="dotted" w:sz="4" w:space="0" w:color="auto"/>
              <w:left w:val="nil"/>
              <w:bottom w:val="dotted" w:sz="4" w:space="0" w:color="auto"/>
              <w:right w:val="nil"/>
            </w:tcBorders>
          </w:tcPr>
          <w:p w14:paraId="24EE7424" w14:textId="77777777" w:rsidR="00375A7F" w:rsidRPr="00476D2F" w:rsidRDefault="00375A7F" w:rsidP="00375A7F">
            <w:pPr>
              <w:spacing w:before="0"/>
              <w:jc w:val="center"/>
              <w:rPr>
                <w:szCs w:val="24"/>
              </w:rPr>
            </w:pPr>
            <w:r w:rsidRPr="00476D2F">
              <w:rPr>
                <w:szCs w:val="24"/>
              </w:rPr>
              <w:t>C</w:t>
            </w:r>
          </w:p>
        </w:tc>
        <w:tc>
          <w:tcPr>
            <w:tcW w:w="2499" w:type="dxa"/>
            <w:tcBorders>
              <w:top w:val="dotted" w:sz="4" w:space="0" w:color="auto"/>
              <w:left w:val="nil"/>
              <w:bottom w:val="dotted" w:sz="4" w:space="0" w:color="auto"/>
              <w:right w:val="nil"/>
            </w:tcBorders>
          </w:tcPr>
          <w:p w14:paraId="24EE7425" w14:textId="77777777" w:rsidR="00375A7F" w:rsidRPr="00476D2F" w:rsidRDefault="00375A7F" w:rsidP="00375A7F">
            <w:pPr>
              <w:spacing w:before="0"/>
              <w:jc w:val="center"/>
              <w:rPr>
                <w:szCs w:val="24"/>
              </w:rPr>
            </w:pPr>
            <w:r w:rsidRPr="00476D2F">
              <w:rPr>
                <w:szCs w:val="24"/>
              </w:rPr>
              <w:t>13</w:t>
            </w:r>
          </w:p>
        </w:tc>
        <w:tc>
          <w:tcPr>
            <w:tcW w:w="222" w:type="dxa"/>
            <w:tcBorders>
              <w:top w:val="nil"/>
              <w:left w:val="nil"/>
              <w:bottom w:val="nil"/>
              <w:right w:val="nil"/>
            </w:tcBorders>
          </w:tcPr>
          <w:p w14:paraId="7DAD5C3E"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BE316D5" w14:textId="7541F051" w:rsidR="00375A7F" w:rsidRPr="00476D2F" w:rsidRDefault="00375A7F" w:rsidP="00375A7F">
            <w:pPr>
              <w:spacing w:before="0"/>
              <w:jc w:val="center"/>
              <w:rPr>
                <w:szCs w:val="24"/>
              </w:rPr>
            </w:pPr>
            <w:r w:rsidRPr="00476D2F">
              <w:rPr>
                <w:szCs w:val="24"/>
              </w:rPr>
              <w:t>U</w:t>
            </w:r>
          </w:p>
        </w:tc>
        <w:tc>
          <w:tcPr>
            <w:tcW w:w="2499" w:type="dxa"/>
            <w:tcBorders>
              <w:top w:val="dotted" w:sz="4" w:space="0" w:color="auto"/>
              <w:left w:val="nil"/>
              <w:bottom w:val="dotted" w:sz="4" w:space="0" w:color="auto"/>
              <w:right w:val="nil"/>
            </w:tcBorders>
          </w:tcPr>
          <w:p w14:paraId="31EFDF2B" w14:textId="4549ED6B" w:rsidR="00375A7F" w:rsidRPr="00476D2F" w:rsidRDefault="00375A7F" w:rsidP="00375A7F">
            <w:pPr>
              <w:spacing w:before="0"/>
              <w:jc w:val="center"/>
              <w:rPr>
                <w:szCs w:val="24"/>
              </w:rPr>
            </w:pPr>
            <w:r w:rsidRPr="00476D2F">
              <w:rPr>
                <w:szCs w:val="24"/>
              </w:rPr>
              <w:t>32</w:t>
            </w:r>
          </w:p>
        </w:tc>
      </w:tr>
      <w:tr w:rsidR="00375A7F" w:rsidRPr="00110E6A" w14:paraId="24EE7429" w14:textId="5A513CC7" w:rsidTr="00375A7F">
        <w:trPr>
          <w:jc w:val="center"/>
        </w:trPr>
        <w:tc>
          <w:tcPr>
            <w:tcW w:w="1921" w:type="dxa"/>
            <w:tcBorders>
              <w:top w:val="dotted" w:sz="4" w:space="0" w:color="auto"/>
              <w:left w:val="nil"/>
              <w:bottom w:val="dotted" w:sz="4" w:space="0" w:color="auto"/>
              <w:right w:val="nil"/>
            </w:tcBorders>
          </w:tcPr>
          <w:p w14:paraId="24EE7427" w14:textId="77777777" w:rsidR="00375A7F" w:rsidRPr="00476D2F" w:rsidRDefault="00375A7F" w:rsidP="00375A7F">
            <w:pPr>
              <w:spacing w:before="0"/>
              <w:jc w:val="center"/>
              <w:rPr>
                <w:szCs w:val="24"/>
              </w:rPr>
            </w:pPr>
            <w:r w:rsidRPr="00476D2F">
              <w:rPr>
                <w:szCs w:val="24"/>
              </w:rPr>
              <w:t>D</w:t>
            </w:r>
          </w:p>
        </w:tc>
        <w:tc>
          <w:tcPr>
            <w:tcW w:w="2499" w:type="dxa"/>
            <w:tcBorders>
              <w:top w:val="dotted" w:sz="4" w:space="0" w:color="auto"/>
              <w:left w:val="nil"/>
              <w:bottom w:val="dotted" w:sz="4" w:space="0" w:color="auto"/>
              <w:right w:val="nil"/>
            </w:tcBorders>
          </w:tcPr>
          <w:p w14:paraId="24EE7428" w14:textId="77777777" w:rsidR="00375A7F" w:rsidRPr="00476D2F" w:rsidRDefault="00375A7F" w:rsidP="00375A7F">
            <w:pPr>
              <w:spacing w:before="0"/>
              <w:jc w:val="center"/>
              <w:rPr>
                <w:szCs w:val="24"/>
              </w:rPr>
            </w:pPr>
            <w:r w:rsidRPr="00476D2F">
              <w:rPr>
                <w:szCs w:val="24"/>
              </w:rPr>
              <w:t>14</w:t>
            </w:r>
          </w:p>
        </w:tc>
        <w:tc>
          <w:tcPr>
            <w:tcW w:w="222" w:type="dxa"/>
            <w:tcBorders>
              <w:top w:val="nil"/>
              <w:left w:val="nil"/>
              <w:bottom w:val="nil"/>
              <w:right w:val="nil"/>
            </w:tcBorders>
          </w:tcPr>
          <w:p w14:paraId="0D6F6488"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7995750F" w14:textId="7EB8AA6F" w:rsidR="00375A7F" w:rsidRPr="00476D2F" w:rsidRDefault="00375A7F" w:rsidP="00375A7F">
            <w:pPr>
              <w:spacing w:before="0"/>
              <w:jc w:val="center"/>
              <w:rPr>
                <w:szCs w:val="24"/>
              </w:rPr>
            </w:pPr>
            <w:r w:rsidRPr="00476D2F">
              <w:rPr>
                <w:szCs w:val="24"/>
              </w:rPr>
              <w:t>V</w:t>
            </w:r>
          </w:p>
        </w:tc>
        <w:tc>
          <w:tcPr>
            <w:tcW w:w="2499" w:type="dxa"/>
            <w:tcBorders>
              <w:top w:val="dotted" w:sz="4" w:space="0" w:color="auto"/>
              <w:left w:val="nil"/>
              <w:bottom w:val="dotted" w:sz="4" w:space="0" w:color="auto"/>
              <w:right w:val="nil"/>
            </w:tcBorders>
          </w:tcPr>
          <w:p w14:paraId="75B8A753" w14:textId="3839664E" w:rsidR="00375A7F" w:rsidRPr="00476D2F" w:rsidRDefault="00375A7F" w:rsidP="00375A7F">
            <w:pPr>
              <w:spacing w:before="0"/>
              <w:jc w:val="center"/>
              <w:rPr>
                <w:szCs w:val="24"/>
              </w:rPr>
            </w:pPr>
            <w:r w:rsidRPr="00476D2F">
              <w:rPr>
                <w:szCs w:val="24"/>
              </w:rPr>
              <w:t>34</w:t>
            </w:r>
          </w:p>
        </w:tc>
      </w:tr>
      <w:tr w:rsidR="00375A7F" w:rsidRPr="00110E6A" w14:paraId="24EE742C" w14:textId="47F80420" w:rsidTr="00375A7F">
        <w:trPr>
          <w:jc w:val="center"/>
        </w:trPr>
        <w:tc>
          <w:tcPr>
            <w:tcW w:w="1921" w:type="dxa"/>
            <w:tcBorders>
              <w:top w:val="dotted" w:sz="4" w:space="0" w:color="auto"/>
              <w:left w:val="nil"/>
              <w:bottom w:val="dotted" w:sz="4" w:space="0" w:color="auto"/>
              <w:right w:val="nil"/>
            </w:tcBorders>
          </w:tcPr>
          <w:p w14:paraId="24EE742A" w14:textId="77777777" w:rsidR="00375A7F" w:rsidRPr="00476D2F" w:rsidRDefault="00375A7F" w:rsidP="00375A7F">
            <w:pPr>
              <w:spacing w:before="0"/>
              <w:jc w:val="center"/>
              <w:rPr>
                <w:szCs w:val="24"/>
              </w:rPr>
            </w:pPr>
            <w:r w:rsidRPr="00476D2F">
              <w:rPr>
                <w:szCs w:val="24"/>
              </w:rPr>
              <w:t>E</w:t>
            </w:r>
          </w:p>
        </w:tc>
        <w:tc>
          <w:tcPr>
            <w:tcW w:w="2499" w:type="dxa"/>
            <w:tcBorders>
              <w:top w:val="dotted" w:sz="4" w:space="0" w:color="auto"/>
              <w:left w:val="nil"/>
              <w:bottom w:val="dotted" w:sz="4" w:space="0" w:color="auto"/>
              <w:right w:val="nil"/>
            </w:tcBorders>
          </w:tcPr>
          <w:p w14:paraId="24EE742B" w14:textId="77777777" w:rsidR="00375A7F" w:rsidRPr="00476D2F" w:rsidRDefault="00375A7F" w:rsidP="00375A7F">
            <w:pPr>
              <w:spacing w:before="0"/>
              <w:jc w:val="center"/>
              <w:rPr>
                <w:szCs w:val="24"/>
              </w:rPr>
            </w:pPr>
            <w:r w:rsidRPr="00476D2F">
              <w:rPr>
                <w:szCs w:val="24"/>
              </w:rPr>
              <w:t>15</w:t>
            </w:r>
          </w:p>
        </w:tc>
        <w:tc>
          <w:tcPr>
            <w:tcW w:w="222" w:type="dxa"/>
            <w:tcBorders>
              <w:top w:val="nil"/>
              <w:left w:val="nil"/>
              <w:bottom w:val="nil"/>
              <w:right w:val="nil"/>
            </w:tcBorders>
          </w:tcPr>
          <w:p w14:paraId="433E05BE"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10C32BE6" w14:textId="057060CB" w:rsidR="00375A7F" w:rsidRPr="00476D2F" w:rsidRDefault="00375A7F" w:rsidP="00375A7F">
            <w:pPr>
              <w:spacing w:before="0"/>
              <w:jc w:val="center"/>
              <w:rPr>
                <w:szCs w:val="24"/>
              </w:rPr>
            </w:pPr>
            <w:r w:rsidRPr="00476D2F">
              <w:rPr>
                <w:szCs w:val="24"/>
              </w:rPr>
              <w:t>W</w:t>
            </w:r>
          </w:p>
        </w:tc>
        <w:tc>
          <w:tcPr>
            <w:tcW w:w="2499" w:type="dxa"/>
            <w:tcBorders>
              <w:top w:val="dotted" w:sz="4" w:space="0" w:color="auto"/>
              <w:left w:val="nil"/>
              <w:bottom w:val="dotted" w:sz="4" w:space="0" w:color="auto"/>
              <w:right w:val="nil"/>
            </w:tcBorders>
          </w:tcPr>
          <w:p w14:paraId="2A77DC17" w14:textId="2447937C" w:rsidR="00375A7F" w:rsidRPr="00476D2F" w:rsidRDefault="00375A7F" w:rsidP="00375A7F">
            <w:pPr>
              <w:spacing w:before="0"/>
              <w:jc w:val="center"/>
              <w:rPr>
                <w:szCs w:val="24"/>
              </w:rPr>
            </w:pPr>
            <w:r w:rsidRPr="00476D2F">
              <w:rPr>
                <w:szCs w:val="24"/>
              </w:rPr>
              <w:t>35</w:t>
            </w:r>
          </w:p>
        </w:tc>
      </w:tr>
      <w:tr w:rsidR="00375A7F" w:rsidRPr="00110E6A" w14:paraId="24EE742F" w14:textId="53432769" w:rsidTr="00375A7F">
        <w:trPr>
          <w:jc w:val="center"/>
        </w:trPr>
        <w:tc>
          <w:tcPr>
            <w:tcW w:w="1921" w:type="dxa"/>
            <w:tcBorders>
              <w:top w:val="dotted" w:sz="4" w:space="0" w:color="auto"/>
              <w:left w:val="nil"/>
              <w:bottom w:val="dotted" w:sz="4" w:space="0" w:color="auto"/>
              <w:right w:val="nil"/>
            </w:tcBorders>
          </w:tcPr>
          <w:p w14:paraId="24EE742D" w14:textId="77777777" w:rsidR="00375A7F" w:rsidRPr="00476D2F" w:rsidRDefault="00375A7F" w:rsidP="00375A7F">
            <w:pPr>
              <w:spacing w:before="0"/>
              <w:jc w:val="center"/>
              <w:rPr>
                <w:szCs w:val="24"/>
              </w:rPr>
            </w:pPr>
            <w:r w:rsidRPr="00476D2F">
              <w:rPr>
                <w:szCs w:val="24"/>
              </w:rPr>
              <w:t>F</w:t>
            </w:r>
          </w:p>
        </w:tc>
        <w:tc>
          <w:tcPr>
            <w:tcW w:w="2499" w:type="dxa"/>
            <w:tcBorders>
              <w:top w:val="dotted" w:sz="4" w:space="0" w:color="auto"/>
              <w:left w:val="nil"/>
              <w:bottom w:val="dotted" w:sz="4" w:space="0" w:color="auto"/>
              <w:right w:val="nil"/>
            </w:tcBorders>
          </w:tcPr>
          <w:p w14:paraId="24EE742E" w14:textId="77777777" w:rsidR="00375A7F" w:rsidRPr="00476D2F" w:rsidRDefault="00375A7F" w:rsidP="00375A7F">
            <w:pPr>
              <w:spacing w:before="0"/>
              <w:jc w:val="center"/>
              <w:rPr>
                <w:szCs w:val="24"/>
              </w:rPr>
            </w:pPr>
            <w:r w:rsidRPr="00476D2F">
              <w:rPr>
                <w:szCs w:val="24"/>
              </w:rPr>
              <w:t>16</w:t>
            </w:r>
          </w:p>
        </w:tc>
        <w:tc>
          <w:tcPr>
            <w:tcW w:w="222" w:type="dxa"/>
            <w:tcBorders>
              <w:top w:val="nil"/>
              <w:left w:val="nil"/>
              <w:bottom w:val="nil"/>
              <w:right w:val="nil"/>
            </w:tcBorders>
          </w:tcPr>
          <w:p w14:paraId="6964021D"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24BC4CE" w14:textId="3D6F1421" w:rsidR="00375A7F" w:rsidRPr="00476D2F" w:rsidRDefault="00375A7F" w:rsidP="00375A7F">
            <w:pPr>
              <w:spacing w:before="0"/>
              <w:jc w:val="center"/>
              <w:rPr>
                <w:szCs w:val="24"/>
              </w:rPr>
            </w:pPr>
            <w:r w:rsidRPr="00476D2F">
              <w:rPr>
                <w:szCs w:val="24"/>
              </w:rPr>
              <w:t>X</w:t>
            </w:r>
          </w:p>
        </w:tc>
        <w:tc>
          <w:tcPr>
            <w:tcW w:w="2499" w:type="dxa"/>
            <w:tcBorders>
              <w:top w:val="dotted" w:sz="4" w:space="0" w:color="auto"/>
              <w:left w:val="nil"/>
              <w:bottom w:val="dotted" w:sz="4" w:space="0" w:color="auto"/>
              <w:right w:val="nil"/>
            </w:tcBorders>
          </w:tcPr>
          <w:p w14:paraId="3FC9EEA0" w14:textId="23355FC8" w:rsidR="00375A7F" w:rsidRPr="00476D2F" w:rsidRDefault="00375A7F" w:rsidP="00375A7F">
            <w:pPr>
              <w:spacing w:before="0"/>
              <w:jc w:val="center"/>
              <w:rPr>
                <w:szCs w:val="24"/>
              </w:rPr>
            </w:pPr>
            <w:r w:rsidRPr="00476D2F">
              <w:rPr>
                <w:szCs w:val="24"/>
              </w:rPr>
              <w:t>36</w:t>
            </w:r>
          </w:p>
        </w:tc>
      </w:tr>
      <w:tr w:rsidR="00375A7F" w:rsidRPr="00110E6A" w14:paraId="24EE7432" w14:textId="40D43728" w:rsidTr="00375A7F">
        <w:trPr>
          <w:jc w:val="center"/>
        </w:trPr>
        <w:tc>
          <w:tcPr>
            <w:tcW w:w="1921" w:type="dxa"/>
            <w:tcBorders>
              <w:top w:val="dotted" w:sz="4" w:space="0" w:color="auto"/>
              <w:left w:val="nil"/>
              <w:bottom w:val="dotted" w:sz="4" w:space="0" w:color="auto"/>
              <w:right w:val="nil"/>
            </w:tcBorders>
          </w:tcPr>
          <w:p w14:paraId="24EE7430" w14:textId="77777777" w:rsidR="00375A7F" w:rsidRPr="00476D2F" w:rsidRDefault="00375A7F" w:rsidP="00375A7F">
            <w:pPr>
              <w:spacing w:before="0"/>
              <w:jc w:val="center"/>
              <w:rPr>
                <w:szCs w:val="24"/>
              </w:rPr>
            </w:pPr>
            <w:r w:rsidRPr="00476D2F">
              <w:rPr>
                <w:szCs w:val="24"/>
              </w:rPr>
              <w:t>G</w:t>
            </w:r>
          </w:p>
        </w:tc>
        <w:tc>
          <w:tcPr>
            <w:tcW w:w="2499" w:type="dxa"/>
            <w:tcBorders>
              <w:top w:val="dotted" w:sz="4" w:space="0" w:color="auto"/>
              <w:left w:val="nil"/>
              <w:bottom w:val="dotted" w:sz="4" w:space="0" w:color="auto"/>
              <w:right w:val="nil"/>
            </w:tcBorders>
          </w:tcPr>
          <w:p w14:paraId="24EE7431" w14:textId="77777777" w:rsidR="00375A7F" w:rsidRPr="00476D2F" w:rsidRDefault="00375A7F" w:rsidP="00375A7F">
            <w:pPr>
              <w:spacing w:before="0"/>
              <w:jc w:val="center"/>
              <w:rPr>
                <w:szCs w:val="24"/>
              </w:rPr>
            </w:pPr>
            <w:r w:rsidRPr="00476D2F">
              <w:rPr>
                <w:szCs w:val="24"/>
              </w:rPr>
              <w:t>17</w:t>
            </w:r>
          </w:p>
        </w:tc>
        <w:tc>
          <w:tcPr>
            <w:tcW w:w="222" w:type="dxa"/>
            <w:tcBorders>
              <w:top w:val="nil"/>
              <w:left w:val="nil"/>
              <w:bottom w:val="nil"/>
              <w:right w:val="nil"/>
            </w:tcBorders>
          </w:tcPr>
          <w:p w14:paraId="13EACC57"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2854DADD" w14:textId="3CB2015B" w:rsidR="00375A7F" w:rsidRPr="00476D2F" w:rsidRDefault="00375A7F" w:rsidP="00375A7F">
            <w:pPr>
              <w:spacing w:before="0"/>
              <w:jc w:val="center"/>
              <w:rPr>
                <w:szCs w:val="24"/>
              </w:rPr>
            </w:pPr>
            <w:r w:rsidRPr="00476D2F">
              <w:rPr>
                <w:szCs w:val="24"/>
              </w:rPr>
              <w:t>Y</w:t>
            </w:r>
          </w:p>
        </w:tc>
        <w:tc>
          <w:tcPr>
            <w:tcW w:w="2499" w:type="dxa"/>
            <w:tcBorders>
              <w:top w:val="dotted" w:sz="4" w:space="0" w:color="auto"/>
              <w:left w:val="nil"/>
              <w:bottom w:val="dotted" w:sz="4" w:space="0" w:color="auto"/>
              <w:right w:val="nil"/>
            </w:tcBorders>
          </w:tcPr>
          <w:p w14:paraId="5A5D2840" w14:textId="4D3CFEA3" w:rsidR="00375A7F" w:rsidRPr="00476D2F" w:rsidRDefault="00375A7F" w:rsidP="00375A7F">
            <w:pPr>
              <w:spacing w:before="0"/>
              <w:jc w:val="center"/>
              <w:rPr>
                <w:szCs w:val="24"/>
              </w:rPr>
            </w:pPr>
            <w:r w:rsidRPr="00476D2F">
              <w:rPr>
                <w:szCs w:val="24"/>
              </w:rPr>
              <w:t>37</w:t>
            </w:r>
          </w:p>
        </w:tc>
      </w:tr>
      <w:tr w:rsidR="00375A7F" w:rsidRPr="00110E6A" w14:paraId="24EE7435" w14:textId="42DE0288" w:rsidTr="00375A7F">
        <w:trPr>
          <w:jc w:val="center"/>
        </w:trPr>
        <w:tc>
          <w:tcPr>
            <w:tcW w:w="1921" w:type="dxa"/>
            <w:tcBorders>
              <w:top w:val="dotted" w:sz="4" w:space="0" w:color="auto"/>
              <w:left w:val="nil"/>
              <w:bottom w:val="dotted" w:sz="4" w:space="0" w:color="auto"/>
              <w:right w:val="nil"/>
            </w:tcBorders>
          </w:tcPr>
          <w:p w14:paraId="24EE7433" w14:textId="77777777" w:rsidR="00375A7F" w:rsidRPr="00476D2F" w:rsidRDefault="00375A7F" w:rsidP="00375A7F">
            <w:pPr>
              <w:spacing w:before="0"/>
              <w:jc w:val="center"/>
              <w:rPr>
                <w:szCs w:val="24"/>
              </w:rPr>
            </w:pPr>
            <w:r w:rsidRPr="00476D2F">
              <w:rPr>
                <w:szCs w:val="24"/>
              </w:rPr>
              <w:t>H</w:t>
            </w:r>
          </w:p>
        </w:tc>
        <w:tc>
          <w:tcPr>
            <w:tcW w:w="2499" w:type="dxa"/>
            <w:tcBorders>
              <w:top w:val="dotted" w:sz="4" w:space="0" w:color="auto"/>
              <w:left w:val="nil"/>
              <w:bottom w:val="dotted" w:sz="4" w:space="0" w:color="auto"/>
              <w:right w:val="nil"/>
            </w:tcBorders>
          </w:tcPr>
          <w:p w14:paraId="24EE7434" w14:textId="77777777" w:rsidR="00375A7F" w:rsidRPr="00476D2F" w:rsidRDefault="00375A7F" w:rsidP="00375A7F">
            <w:pPr>
              <w:spacing w:before="0"/>
              <w:jc w:val="center"/>
              <w:rPr>
                <w:szCs w:val="24"/>
              </w:rPr>
            </w:pPr>
            <w:r w:rsidRPr="00476D2F">
              <w:rPr>
                <w:szCs w:val="24"/>
              </w:rPr>
              <w:t>18</w:t>
            </w:r>
          </w:p>
        </w:tc>
        <w:tc>
          <w:tcPr>
            <w:tcW w:w="222" w:type="dxa"/>
            <w:tcBorders>
              <w:top w:val="nil"/>
              <w:left w:val="nil"/>
              <w:bottom w:val="nil"/>
              <w:right w:val="nil"/>
            </w:tcBorders>
          </w:tcPr>
          <w:p w14:paraId="74E9923F" w14:textId="77777777" w:rsidR="00375A7F" w:rsidRPr="00476D2F" w:rsidRDefault="00375A7F" w:rsidP="00375A7F">
            <w:pPr>
              <w:spacing w:before="0"/>
              <w:jc w:val="center"/>
              <w:rPr>
                <w:szCs w:val="24"/>
              </w:rPr>
            </w:pPr>
          </w:p>
        </w:tc>
        <w:tc>
          <w:tcPr>
            <w:tcW w:w="1920" w:type="dxa"/>
            <w:tcBorders>
              <w:top w:val="dotted" w:sz="4" w:space="0" w:color="auto"/>
              <w:left w:val="nil"/>
              <w:bottom w:val="dotted" w:sz="4" w:space="0" w:color="auto"/>
              <w:right w:val="nil"/>
            </w:tcBorders>
          </w:tcPr>
          <w:p w14:paraId="5A13E8BB" w14:textId="31ADD5A3" w:rsidR="00375A7F" w:rsidRPr="00476D2F" w:rsidRDefault="00375A7F" w:rsidP="00375A7F">
            <w:pPr>
              <w:spacing w:before="0"/>
              <w:jc w:val="center"/>
              <w:rPr>
                <w:szCs w:val="24"/>
              </w:rPr>
            </w:pPr>
            <w:r w:rsidRPr="00476D2F">
              <w:rPr>
                <w:szCs w:val="24"/>
              </w:rPr>
              <w:t>Z</w:t>
            </w:r>
          </w:p>
        </w:tc>
        <w:tc>
          <w:tcPr>
            <w:tcW w:w="2499" w:type="dxa"/>
            <w:tcBorders>
              <w:top w:val="dotted" w:sz="4" w:space="0" w:color="auto"/>
              <w:left w:val="nil"/>
              <w:bottom w:val="dotted" w:sz="4" w:space="0" w:color="auto"/>
              <w:right w:val="nil"/>
            </w:tcBorders>
          </w:tcPr>
          <w:p w14:paraId="48D43928" w14:textId="2BD54E21" w:rsidR="00375A7F" w:rsidRPr="00476D2F" w:rsidRDefault="00375A7F" w:rsidP="00375A7F">
            <w:pPr>
              <w:spacing w:before="0"/>
              <w:jc w:val="center"/>
              <w:rPr>
                <w:szCs w:val="24"/>
              </w:rPr>
            </w:pPr>
            <w:r w:rsidRPr="00476D2F">
              <w:rPr>
                <w:szCs w:val="24"/>
              </w:rPr>
              <w:t>38</w:t>
            </w:r>
          </w:p>
        </w:tc>
      </w:tr>
    </w:tbl>
    <w:p w14:paraId="24EE746C" w14:textId="202177A4" w:rsidR="00AB42BC" w:rsidRPr="00476D2F" w:rsidRDefault="00AB42BC" w:rsidP="008F703C">
      <w:pPr>
        <w:pStyle w:val="Caption"/>
      </w:pPr>
      <w:bookmarkStart w:id="1230" w:name="_Ref530490111"/>
      <w:bookmarkStart w:id="1231" w:name="_Toc185900979"/>
      <w:r w:rsidRPr="00476D2F">
        <w:t xml:space="preserve">Table </w:t>
      </w:r>
      <w:r w:rsidR="002C7E76">
        <w:fldChar w:fldCharType="begin"/>
      </w:r>
      <w:r w:rsidR="002C7E76">
        <w:instrText xml:space="preserve"> SEQ Table \* ARABIC </w:instrText>
      </w:r>
      <w:r w:rsidR="002C7E76">
        <w:fldChar w:fldCharType="separate"/>
      </w:r>
      <w:r w:rsidR="004501EF">
        <w:rPr>
          <w:noProof/>
        </w:rPr>
        <w:t>53</w:t>
      </w:r>
      <w:r w:rsidR="002C7E76">
        <w:fldChar w:fldCharType="end"/>
      </w:r>
      <w:bookmarkEnd w:id="1230"/>
      <w:r w:rsidRPr="00476D2F">
        <w:t>: Check character values</w:t>
      </w:r>
      <w:bookmarkEnd w:id="1231"/>
    </w:p>
    <w:p w14:paraId="24EE746D" w14:textId="07191D20" w:rsidR="00BA20AD" w:rsidRPr="00476D2F" w:rsidRDefault="00BA20AD">
      <w:pPr>
        <w:spacing w:before="0"/>
        <w:jc w:val="left"/>
        <w:rPr>
          <w:b/>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916"/>
      </w:tblGrid>
      <w:tr w:rsidR="00921932" w:rsidRPr="00110E6A" w14:paraId="24EE7470" w14:textId="77777777" w:rsidTr="002708DC">
        <w:trPr>
          <w:tblHeader/>
          <w:jc w:val="center"/>
        </w:trPr>
        <w:tc>
          <w:tcPr>
            <w:tcW w:w="0" w:type="auto"/>
            <w:shd w:val="clear" w:color="auto" w:fill="002060"/>
          </w:tcPr>
          <w:p w14:paraId="24EE746E" w14:textId="77777777" w:rsidR="00921932" w:rsidRPr="00476D2F" w:rsidRDefault="00921932" w:rsidP="00187B6E">
            <w:pPr>
              <w:spacing w:before="0"/>
              <w:rPr>
                <w:b/>
                <w:szCs w:val="24"/>
              </w:rPr>
            </w:pPr>
            <w:r w:rsidRPr="00476D2F">
              <w:rPr>
                <w:b/>
                <w:szCs w:val="24"/>
              </w:rPr>
              <w:t>Remainder</w:t>
            </w:r>
          </w:p>
        </w:tc>
        <w:tc>
          <w:tcPr>
            <w:tcW w:w="0" w:type="auto"/>
            <w:shd w:val="clear" w:color="auto" w:fill="002060"/>
          </w:tcPr>
          <w:p w14:paraId="24EE746F" w14:textId="77777777" w:rsidR="00921932" w:rsidRPr="00476D2F" w:rsidRDefault="00921932" w:rsidP="00187B6E">
            <w:pPr>
              <w:spacing w:before="0"/>
              <w:rPr>
                <w:b/>
                <w:szCs w:val="24"/>
              </w:rPr>
            </w:pPr>
            <w:r w:rsidRPr="00476D2F">
              <w:rPr>
                <w:b/>
                <w:szCs w:val="24"/>
              </w:rPr>
              <w:t>Check character</w:t>
            </w:r>
          </w:p>
        </w:tc>
      </w:tr>
      <w:tr w:rsidR="00921932" w:rsidRPr="00110E6A" w14:paraId="24EE7473" w14:textId="77777777" w:rsidTr="002708DC">
        <w:trPr>
          <w:jc w:val="center"/>
        </w:trPr>
        <w:tc>
          <w:tcPr>
            <w:tcW w:w="0" w:type="auto"/>
          </w:tcPr>
          <w:p w14:paraId="24EE7471" w14:textId="77777777" w:rsidR="00921932" w:rsidRPr="00476D2F" w:rsidRDefault="00921932" w:rsidP="00187B6E">
            <w:pPr>
              <w:spacing w:before="0"/>
              <w:jc w:val="center"/>
              <w:rPr>
                <w:szCs w:val="24"/>
              </w:rPr>
            </w:pPr>
            <w:r w:rsidRPr="00476D2F">
              <w:rPr>
                <w:szCs w:val="24"/>
              </w:rPr>
              <w:t>10</w:t>
            </w:r>
          </w:p>
        </w:tc>
        <w:tc>
          <w:tcPr>
            <w:tcW w:w="0" w:type="auto"/>
          </w:tcPr>
          <w:p w14:paraId="24EE7472" w14:textId="77777777" w:rsidR="00921932" w:rsidRPr="00476D2F" w:rsidRDefault="00921932" w:rsidP="00187B6E">
            <w:pPr>
              <w:spacing w:before="0"/>
              <w:jc w:val="center"/>
              <w:rPr>
                <w:szCs w:val="24"/>
              </w:rPr>
            </w:pPr>
            <w:r w:rsidRPr="00476D2F">
              <w:rPr>
                <w:szCs w:val="24"/>
              </w:rPr>
              <w:t>0</w:t>
            </w:r>
          </w:p>
        </w:tc>
      </w:tr>
      <w:tr w:rsidR="00921932" w:rsidRPr="00110E6A" w14:paraId="24EE7476" w14:textId="77777777" w:rsidTr="002708DC">
        <w:trPr>
          <w:jc w:val="center"/>
        </w:trPr>
        <w:tc>
          <w:tcPr>
            <w:tcW w:w="0" w:type="auto"/>
          </w:tcPr>
          <w:p w14:paraId="24EE7474" w14:textId="77777777" w:rsidR="00921932" w:rsidRPr="00476D2F" w:rsidRDefault="00921932" w:rsidP="00187B6E">
            <w:pPr>
              <w:spacing w:before="0"/>
              <w:jc w:val="center"/>
              <w:rPr>
                <w:szCs w:val="24"/>
              </w:rPr>
            </w:pPr>
            <w:r w:rsidRPr="00476D2F">
              <w:rPr>
                <w:szCs w:val="24"/>
              </w:rPr>
              <w:t>9</w:t>
            </w:r>
          </w:p>
        </w:tc>
        <w:tc>
          <w:tcPr>
            <w:tcW w:w="0" w:type="auto"/>
          </w:tcPr>
          <w:p w14:paraId="24EE7475" w14:textId="77777777" w:rsidR="00921932" w:rsidRPr="00476D2F" w:rsidRDefault="00921932" w:rsidP="00187B6E">
            <w:pPr>
              <w:spacing w:before="0"/>
              <w:jc w:val="center"/>
              <w:rPr>
                <w:szCs w:val="24"/>
              </w:rPr>
            </w:pPr>
            <w:r w:rsidRPr="00476D2F">
              <w:rPr>
                <w:szCs w:val="24"/>
              </w:rPr>
              <w:t>9</w:t>
            </w:r>
          </w:p>
        </w:tc>
      </w:tr>
      <w:tr w:rsidR="00921932" w:rsidRPr="00110E6A" w14:paraId="24EE7479" w14:textId="77777777" w:rsidTr="002708DC">
        <w:trPr>
          <w:jc w:val="center"/>
        </w:trPr>
        <w:tc>
          <w:tcPr>
            <w:tcW w:w="0" w:type="auto"/>
          </w:tcPr>
          <w:p w14:paraId="24EE7477" w14:textId="77777777" w:rsidR="00921932" w:rsidRPr="00476D2F" w:rsidRDefault="00921932" w:rsidP="00187B6E">
            <w:pPr>
              <w:spacing w:before="0"/>
              <w:jc w:val="center"/>
              <w:rPr>
                <w:szCs w:val="24"/>
              </w:rPr>
            </w:pPr>
            <w:r w:rsidRPr="00476D2F">
              <w:rPr>
                <w:szCs w:val="24"/>
              </w:rPr>
              <w:t>8</w:t>
            </w:r>
          </w:p>
        </w:tc>
        <w:tc>
          <w:tcPr>
            <w:tcW w:w="0" w:type="auto"/>
          </w:tcPr>
          <w:p w14:paraId="24EE7478" w14:textId="77777777" w:rsidR="00921932" w:rsidRPr="00476D2F" w:rsidRDefault="00921932" w:rsidP="00187B6E">
            <w:pPr>
              <w:spacing w:before="0"/>
              <w:jc w:val="center"/>
              <w:rPr>
                <w:szCs w:val="24"/>
              </w:rPr>
            </w:pPr>
            <w:r w:rsidRPr="00476D2F">
              <w:rPr>
                <w:szCs w:val="24"/>
              </w:rPr>
              <w:t>8</w:t>
            </w:r>
          </w:p>
        </w:tc>
      </w:tr>
      <w:tr w:rsidR="00921932" w:rsidRPr="00110E6A" w14:paraId="24EE747C" w14:textId="77777777" w:rsidTr="002708DC">
        <w:trPr>
          <w:jc w:val="center"/>
        </w:trPr>
        <w:tc>
          <w:tcPr>
            <w:tcW w:w="0" w:type="auto"/>
          </w:tcPr>
          <w:p w14:paraId="24EE747A" w14:textId="77777777" w:rsidR="00921932" w:rsidRPr="00476D2F" w:rsidRDefault="00921932" w:rsidP="00187B6E">
            <w:pPr>
              <w:spacing w:before="0"/>
              <w:jc w:val="center"/>
              <w:rPr>
                <w:szCs w:val="24"/>
              </w:rPr>
            </w:pPr>
            <w:r w:rsidRPr="00476D2F">
              <w:rPr>
                <w:szCs w:val="24"/>
              </w:rPr>
              <w:t>7</w:t>
            </w:r>
          </w:p>
        </w:tc>
        <w:tc>
          <w:tcPr>
            <w:tcW w:w="0" w:type="auto"/>
          </w:tcPr>
          <w:p w14:paraId="24EE747B" w14:textId="77777777" w:rsidR="00921932" w:rsidRPr="00476D2F" w:rsidRDefault="00921932" w:rsidP="00187B6E">
            <w:pPr>
              <w:spacing w:before="0"/>
              <w:jc w:val="center"/>
              <w:rPr>
                <w:szCs w:val="24"/>
              </w:rPr>
            </w:pPr>
            <w:r w:rsidRPr="00476D2F">
              <w:rPr>
                <w:szCs w:val="24"/>
              </w:rPr>
              <w:t>7</w:t>
            </w:r>
          </w:p>
        </w:tc>
      </w:tr>
      <w:tr w:rsidR="00921932" w:rsidRPr="00110E6A" w14:paraId="24EE747F" w14:textId="77777777" w:rsidTr="002708DC">
        <w:trPr>
          <w:jc w:val="center"/>
        </w:trPr>
        <w:tc>
          <w:tcPr>
            <w:tcW w:w="0" w:type="auto"/>
          </w:tcPr>
          <w:p w14:paraId="24EE747D" w14:textId="77777777" w:rsidR="00921932" w:rsidRPr="00476D2F" w:rsidRDefault="00921932" w:rsidP="00187B6E">
            <w:pPr>
              <w:spacing w:before="0"/>
              <w:jc w:val="center"/>
              <w:rPr>
                <w:szCs w:val="24"/>
              </w:rPr>
            </w:pPr>
            <w:r w:rsidRPr="00476D2F">
              <w:rPr>
                <w:szCs w:val="24"/>
              </w:rPr>
              <w:t>6</w:t>
            </w:r>
          </w:p>
        </w:tc>
        <w:tc>
          <w:tcPr>
            <w:tcW w:w="0" w:type="auto"/>
          </w:tcPr>
          <w:p w14:paraId="24EE747E" w14:textId="77777777" w:rsidR="00921932" w:rsidRPr="00476D2F" w:rsidRDefault="00921932" w:rsidP="00187B6E">
            <w:pPr>
              <w:spacing w:before="0"/>
              <w:jc w:val="center"/>
              <w:rPr>
                <w:szCs w:val="24"/>
              </w:rPr>
            </w:pPr>
            <w:r w:rsidRPr="00476D2F">
              <w:rPr>
                <w:szCs w:val="24"/>
              </w:rPr>
              <w:t>6</w:t>
            </w:r>
          </w:p>
        </w:tc>
      </w:tr>
      <w:tr w:rsidR="00921932" w:rsidRPr="00110E6A" w14:paraId="24EE7482" w14:textId="77777777" w:rsidTr="002708DC">
        <w:trPr>
          <w:jc w:val="center"/>
        </w:trPr>
        <w:tc>
          <w:tcPr>
            <w:tcW w:w="0" w:type="auto"/>
          </w:tcPr>
          <w:p w14:paraId="24EE7480" w14:textId="77777777" w:rsidR="00921932" w:rsidRPr="00476D2F" w:rsidRDefault="00921932" w:rsidP="00187B6E">
            <w:pPr>
              <w:spacing w:before="0"/>
              <w:jc w:val="center"/>
              <w:rPr>
                <w:szCs w:val="24"/>
              </w:rPr>
            </w:pPr>
            <w:r w:rsidRPr="00476D2F">
              <w:rPr>
                <w:szCs w:val="24"/>
              </w:rPr>
              <w:t>5</w:t>
            </w:r>
          </w:p>
        </w:tc>
        <w:tc>
          <w:tcPr>
            <w:tcW w:w="0" w:type="auto"/>
          </w:tcPr>
          <w:p w14:paraId="24EE7481" w14:textId="77777777" w:rsidR="00921932" w:rsidRPr="00476D2F" w:rsidRDefault="00921932" w:rsidP="00187B6E">
            <w:pPr>
              <w:spacing w:before="0"/>
              <w:jc w:val="center"/>
              <w:rPr>
                <w:szCs w:val="24"/>
              </w:rPr>
            </w:pPr>
            <w:r w:rsidRPr="00476D2F">
              <w:rPr>
                <w:szCs w:val="24"/>
              </w:rPr>
              <w:t>5</w:t>
            </w:r>
          </w:p>
        </w:tc>
      </w:tr>
      <w:tr w:rsidR="00921932" w:rsidRPr="00110E6A" w14:paraId="24EE7485" w14:textId="77777777" w:rsidTr="002708DC">
        <w:trPr>
          <w:jc w:val="center"/>
        </w:trPr>
        <w:tc>
          <w:tcPr>
            <w:tcW w:w="0" w:type="auto"/>
          </w:tcPr>
          <w:p w14:paraId="24EE7483" w14:textId="77777777" w:rsidR="00921932" w:rsidRPr="00476D2F" w:rsidRDefault="00921932" w:rsidP="00187B6E">
            <w:pPr>
              <w:spacing w:before="0"/>
              <w:jc w:val="center"/>
              <w:rPr>
                <w:szCs w:val="24"/>
              </w:rPr>
            </w:pPr>
            <w:r w:rsidRPr="00476D2F">
              <w:rPr>
                <w:szCs w:val="24"/>
              </w:rPr>
              <w:t>4</w:t>
            </w:r>
          </w:p>
        </w:tc>
        <w:tc>
          <w:tcPr>
            <w:tcW w:w="0" w:type="auto"/>
          </w:tcPr>
          <w:p w14:paraId="24EE7484" w14:textId="77777777" w:rsidR="00921932" w:rsidRPr="00476D2F" w:rsidRDefault="00921932" w:rsidP="00187B6E">
            <w:pPr>
              <w:spacing w:before="0"/>
              <w:jc w:val="center"/>
              <w:rPr>
                <w:szCs w:val="24"/>
              </w:rPr>
            </w:pPr>
            <w:r w:rsidRPr="00476D2F">
              <w:rPr>
                <w:szCs w:val="24"/>
              </w:rPr>
              <w:t>4</w:t>
            </w:r>
          </w:p>
        </w:tc>
      </w:tr>
      <w:tr w:rsidR="00921932" w:rsidRPr="00110E6A" w14:paraId="24EE7488" w14:textId="77777777" w:rsidTr="002708DC">
        <w:trPr>
          <w:jc w:val="center"/>
        </w:trPr>
        <w:tc>
          <w:tcPr>
            <w:tcW w:w="0" w:type="auto"/>
          </w:tcPr>
          <w:p w14:paraId="24EE7486" w14:textId="77777777" w:rsidR="00921932" w:rsidRPr="00476D2F" w:rsidRDefault="00921932" w:rsidP="00187B6E">
            <w:pPr>
              <w:spacing w:before="0"/>
              <w:jc w:val="center"/>
              <w:rPr>
                <w:szCs w:val="24"/>
              </w:rPr>
            </w:pPr>
            <w:r w:rsidRPr="00476D2F">
              <w:rPr>
                <w:szCs w:val="24"/>
              </w:rPr>
              <w:t>3</w:t>
            </w:r>
          </w:p>
        </w:tc>
        <w:tc>
          <w:tcPr>
            <w:tcW w:w="0" w:type="auto"/>
          </w:tcPr>
          <w:p w14:paraId="24EE7487" w14:textId="77777777" w:rsidR="00921932" w:rsidRPr="00476D2F" w:rsidRDefault="00921932" w:rsidP="00187B6E">
            <w:pPr>
              <w:spacing w:before="0"/>
              <w:jc w:val="center"/>
              <w:rPr>
                <w:szCs w:val="24"/>
              </w:rPr>
            </w:pPr>
            <w:r w:rsidRPr="00476D2F">
              <w:rPr>
                <w:szCs w:val="24"/>
              </w:rPr>
              <w:t>3</w:t>
            </w:r>
          </w:p>
        </w:tc>
      </w:tr>
      <w:tr w:rsidR="00921932" w:rsidRPr="00110E6A" w14:paraId="24EE748B" w14:textId="77777777" w:rsidTr="002708DC">
        <w:trPr>
          <w:jc w:val="center"/>
        </w:trPr>
        <w:tc>
          <w:tcPr>
            <w:tcW w:w="0" w:type="auto"/>
          </w:tcPr>
          <w:p w14:paraId="24EE7489" w14:textId="77777777" w:rsidR="00921932" w:rsidRPr="00476D2F" w:rsidRDefault="00921932" w:rsidP="00187B6E">
            <w:pPr>
              <w:spacing w:before="0"/>
              <w:jc w:val="center"/>
              <w:rPr>
                <w:szCs w:val="24"/>
              </w:rPr>
            </w:pPr>
            <w:r w:rsidRPr="00476D2F">
              <w:rPr>
                <w:szCs w:val="24"/>
              </w:rPr>
              <w:t>2</w:t>
            </w:r>
          </w:p>
        </w:tc>
        <w:tc>
          <w:tcPr>
            <w:tcW w:w="0" w:type="auto"/>
          </w:tcPr>
          <w:p w14:paraId="24EE748A" w14:textId="77777777" w:rsidR="00921932" w:rsidRPr="00476D2F" w:rsidRDefault="00921932" w:rsidP="00187B6E">
            <w:pPr>
              <w:spacing w:before="0"/>
              <w:jc w:val="center"/>
              <w:rPr>
                <w:szCs w:val="24"/>
              </w:rPr>
            </w:pPr>
            <w:r w:rsidRPr="00476D2F">
              <w:rPr>
                <w:szCs w:val="24"/>
              </w:rPr>
              <w:t>2</w:t>
            </w:r>
          </w:p>
        </w:tc>
      </w:tr>
      <w:tr w:rsidR="00921932" w:rsidRPr="00110E6A" w14:paraId="24EE748E" w14:textId="77777777" w:rsidTr="002708DC">
        <w:trPr>
          <w:jc w:val="center"/>
        </w:trPr>
        <w:tc>
          <w:tcPr>
            <w:tcW w:w="0" w:type="auto"/>
          </w:tcPr>
          <w:p w14:paraId="24EE748C" w14:textId="77777777" w:rsidR="00921932" w:rsidRPr="00476D2F" w:rsidRDefault="00921932" w:rsidP="00187B6E">
            <w:pPr>
              <w:spacing w:before="0"/>
              <w:jc w:val="center"/>
              <w:rPr>
                <w:szCs w:val="24"/>
              </w:rPr>
            </w:pPr>
            <w:r w:rsidRPr="00476D2F">
              <w:rPr>
                <w:szCs w:val="24"/>
              </w:rPr>
              <w:t>1</w:t>
            </w:r>
          </w:p>
        </w:tc>
        <w:tc>
          <w:tcPr>
            <w:tcW w:w="0" w:type="auto"/>
          </w:tcPr>
          <w:p w14:paraId="24EE748D" w14:textId="77777777" w:rsidR="00921932" w:rsidRPr="00476D2F" w:rsidRDefault="00921932" w:rsidP="00187B6E">
            <w:pPr>
              <w:spacing w:before="0"/>
              <w:jc w:val="center"/>
              <w:rPr>
                <w:szCs w:val="24"/>
              </w:rPr>
            </w:pPr>
            <w:r w:rsidRPr="00476D2F">
              <w:rPr>
                <w:szCs w:val="24"/>
              </w:rPr>
              <w:t>1</w:t>
            </w:r>
          </w:p>
        </w:tc>
      </w:tr>
      <w:tr w:rsidR="00921932" w:rsidRPr="00110E6A" w14:paraId="24EE7491" w14:textId="77777777" w:rsidTr="002708DC">
        <w:trPr>
          <w:jc w:val="center"/>
        </w:trPr>
        <w:tc>
          <w:tcPr>
            <w:tcW w:w="0" w:type="auto"/>
          </w:tcPr>
          <w:p w14:paraId="24EE748F" w14:textId="77777777" w:rsidR="00921932" w:rsidRPr="00476D2F" w:rsidRDefault="00921932" w:rsidP="00187B6E">
            <w:pPr>
              <w:spacing w:before="0"/>
              <w:jc w:val="center"/>
              <w:rPr>
                <w:szCs w:val="24"/>
              </w:rPr>
            </w:pPr>
            <w:r w:rsidRPr="00476D2F">
              <w:rPr>
                <w:szCs w:val="24"/>
              </w:rPr>
              <w:t>0</w:t>
            </w:r>
          </w:p>
        </w:tc>
        <w:tc>
          <w:tcPr>
            <w:tcW w:w="0" w:type="auto"/>
          </w:tcPr>
          <w:p w14:paraId="24EE7490" w14:textId="77777777" w:rsidR="00921932" w:rsidRPr="00476D2F" w:rsidRDefault="00921932" w:rsidP="00187B6E">
            <w:pPr>
              <w:spacing w:before="0"/>
              <w:jc w:val="center"/>
              <w:rPr>
                <w:szCs w:val="24"/>
              </w:rPr>
            </w:pPr>
            <w:r w:rsidRPr="00476D2F">
              <w:rPr>
                <w:szCs w:val="24"/>
              </w:rPr>
              <w:t>0</w:t>
            </w:r>
          </w:p>
        </w:tc>
      </w:tr>
    </w:tbl>
    <w:p w14:paraId="6F97EF00" w14:textId="2E15DC5E" w:rsidR="00D833A9" w:rsidRDefault="00AB42BC" w:rsidP="008F703C">
      <w:pPr>
        <w:pStyle w:val="Caption"/>
      </w:pPr>
      <w:bookmarkStart w:id="1232" w:name="_Ref530490166"/>
      <w:bookmarkStart w:id="1233" w:name="_Toc185900980"/>
      <w:r w:rsidRPr="00476D2F">
        <w:t xml:space="preserve">Table </w:t>
      </w:r>
      <w:r w:rsidR="002C7E76">
        <w:fldChar w:fldCharType="begin"/>
      </w:r>
      <w:r w:rsidR="002C7E76">
        <w:instrText xml:space="preserve"> SEQ Table \* ARABIC </w:instrText>
      </w:r>
      <w:r w:rsidR="002C7E76">
        <w:fldChar w:fldCharType="separate"/>
      </w:r>
      <w:r w:rsidR="004501EF">
        <w:rPr>
          <w:noProof/>
        </w:rPr>
        <w:t>54</w:t>
      </w:r>
      <w:r w:rsidR="002C7E76">
        <w:fldChar w:fldCharType="end"/>
      </w:r>
      <w:bookmarkEnd w:id="1232"/>
      <w:r w:rsidRPr="00476D2F">
        <w:t>: Remainder of the calculation</w:t>
      </w:r>
      <w:bookmarkStart w:id="1234" w:name="_Ref525625493"/>
      <w:bookmarkEnd w:id="1233"/>
    </w:p>
    <w:p w14:paraId="115BE9AC" w14:textId="5A600084" w:rsidR="00375A7F" w:rsidRDefault="00375A7F" w:rsidP="00375A7F"/>
    <w:p w14:paraId="3000B01B" w14:textId="18D7D34C" w:rsidR="00375A7F" w:rsidRDefault="00375A7F" w:rsidP="00375A7F"/>
    <w:p w14:paraId="2AD1C1FC" w14:textId="68696C92" w:rsidR="00375A7F" w:rsidRDefault="00375A7F" w:rsidP="00375A7F"/>
    <w:p w14:paraId="2F7717D9" w14:textId="66FCAF36" w:rsidR="00375A7F" w:rsidRDefault="00375A7F" w:rsidP="00375A7F"/>
    <w:p w14:paraId="06DA8DC0" w14:textId="77777777" w:rsidR="00375A7F" w:rsidRPr="00375A7F" w:rsidRDefault="00375A7F" w:rsidP="00375A7F"/>
    <w:p w14:paraId="24EE7494" w14:textId="20080AED" w:rsidR="00EE4946" w:rsidRPr="00476D2F" w:rsidRDefault="00EE4946" w:rsidP="00DB5464">
      <w:pPr>
        <w:pStyle w:val="Heading4"/>
      </w:pPr>
      <w:bookmarkStart w:id="1235" w:name="_Ref27678434"/>
      <w:r w:rsidRPr="00476D2F">
        <w:t>MRN Check Character Calculation Example</w:t>
      </w:r>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
        <w:gridCol w:w="369"/>
        <w:gridCol w:w="134"/>
        <w:gridCol w:w="372"/>
        <w:gridCol w:w="450"/>
        <w:gridCol w:w="450"/>
        <w:gridCol w:w="450"/>
        <w:gridCol w:w="450"/>
        <w:gridCol w:w="504"/>
        <w:gridCol w:w="528"/>
        <w:gridCol w:w="528"/>
        <w:gridCol w:w="600"/>
        <w:gridCol w:w="613"/>
        <w:gridCol w:w="613"/>
        <w:gridCol w:w="600"/>
        <w:gridCol w:w="696"/>
        <w:gridCol w:w="696"/>
        <w:gridCol w:w="696"/>
      </w:tblGrid>
      <w:tr w:rsidR="00921932" w:rsidRPr="00110E6A" w14:paraId="24EE7496" w14:textId="77777777" w:rsidTr="000A62E4">
        <w:trPr>
          <w:jc w:val="center"/>
        </w:trPr>
        <w:tc>
          <w:tcPr>
            <w:tcW w:w="9061" w:type="dxa"/>
            <w:gridSpan w:val="18"/>
          </w:tcPr>
          <w:p w14:paraId="24EE7495"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MRN (without check character)</w:t>
            </w:r>
          </w:p>
        </w:tc>
      </w:tr>
      <w:tr w:rsidR="00921932" w:rsidRPr="00110E6A" w14:paraId="24EE74A8" w14:textId="77777777" w:rsidTr="000A62E4">
        <w:trPr>
          <w:jc w:val="center"/>
        </w:trPr>
        <w:tc>
          <w:tcPr>
            <w:tcW w:w="317" w:type="dxa"/>
          </w:tcPr>
          <w:p w14:paraId="24EE749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tcPr>
          <w:p w14:paraId="24EE749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tcPr>
          <w:p w14:paraId="24EE749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I</w:t>
            </w:r>
          </w:p>
        </w:tc>
        <w:tc>
          <w:tcPr>
            <w:tcW w:w="448" w:type="dxa"/>
          </w:tcPr>
          <w:p w14:paraId="24EE749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T</w:t>
            </w:r>
          </w:p>
        </w:tc>
        <w:tc>
          <w:tcPr>
            <w:tcW w:w="448" w:type="dxa"/>
          </w:tcPr>
          <w:p w14:paraId="24EE749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tcPr>
          <w:p w14:paraId="24EE749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tcPr>
          <w:p w14:paraId="24EE749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tcPr>
          <w:p w14:paraId="24EE749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tcPr>
          <w:p w14:paraId="24EE749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A</w:t>
            </w:r>
          </w:p>
        </w:tc>
        <w:tc>
          <w:tcPr>
            <w:tcW w:w="526" w:type="dxa"/>
          </w:tcPr>
          <w:p w14:paraId="24EE74A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B</w:t>
            </w:r>
          </w:p>
        </w:tc>
        <w:tc>
          <w:tcPr>
            <w:tcW w:w="614" w:type="dxa"/>
          </w:tcPr>
          <w:p w14:paraId="24EE74A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tcPr>
          <w:p w14:paraId="24EE74A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tcPr>
          <w:p w14:paraId="24EE74A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tcPr>
          <w:p w14:paraId="24EE74A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tcPr>
          <w:p w14:paraId="24EE74A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AA" w14:textId="77777777" w:rsidTr="000A62E4">
        <w:trPr>
          <w:jc w:val="center"/>
        </w:trPr>
        <w:tc>
          <w:tcPr>
            <w:tcW w:w="9061" w:type="dxa"/>
            <w:gridSpan w:val="18"/>
          </w:tcPr>
          <w:p w14:paraId="24EE74A9"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Check character value (Table 18)</w:t>
            </w:r>
          </w:p>
        </w:tc>
      </w:tr>
      <w:tr w:rsidR="00921932" w:rsidRPr="00110E6A" w14:paraId="24EE74BC" w14:textId="77777777" w:rsidTr="000A62E4">
        <w:trPr>
          <w:jc w:val="center"/>
        </w:trPr>
        <w:tc>
          <w:tcPr>
            <w:tcW w:w="317" w:type="dxa"/>
            <w:vAlign w:val="center"/>
          </w:tcPr>
          <w:p w14:paraId="24EE74A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vAlign w:val="center"/>
          </w:tcPr>
          <w:p w14:paraId="24EE74A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vAlign w:val="center"/>
          </w:tcPr>
          <w:p w14:paraId="24EE74A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19</w:t>
            </w:r>
          </w:p>
        </w:tc>
        <w:tc>
          <w:tcPr>
            <w:tcW w:w="448" w:type="dxa"/>
            <w:vAlign w:val="center"/>
          </w:tcPr>
          <w:p w14:paraId="24EE74A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31</w:t>
            </w:r>
          </w:p>
        </w:tc>
        <w:tc>
          <w:tcPr>
            <w:tcW w:w="448" w:type="dxa"/>
            <w:vAlign w:val="center"/>
          </w:tcPr>
          <w:p w14:paraId="24EE74A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vAlign w:val="center"/>
          </w:tcPr>
          <w:p w14:paraId="24EE74B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B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vAlign w:val="center"/>
          </w:tcPr>
          <w:p w14:paraId="24EE74B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vAlign w:val="center"/>
          </w:tcPr>
          <w:p w14:paraId="24EE74B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w:t>
            </w:r>
          </w:p>
        </w:tc>
        <w:tc>
          <w:tcPr>
            <w:tcW w:w="526" w:type="dxa"/>
            <w:vAlign w:val="center"/>
          </w:tcPr>
          <w:p w14:paraId="24EE74B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w:t>
            </w:r>
          </w:p>
        </w:tc>
        <w:tc>
          <w:tcPr>
            <w:tcW w:w="614" w:type="dxa"/>
            <w:vAlign w:val="center"/>
          </w:tcPr>
          <w:p w14:paraId="24EE74B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vAlign w:val="center"/>
          </w:tcPr>
          <w:p w14:paraId="24EE74B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B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vAlign w:val="center"/>
          </w:tcPr>
          <w:p w14:paraId="24EE74B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vAlign w:val="center"/>
          </w:tcPr>
          <w:p w14:paraId="24EE74B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BE" w14:textId="77777777" w:rsidTr="000A62E4">
        <w:trPr>
          <w:jc w:val="center"/>
        </w:trPr>
        <w:tc>
          <w:tcPr>
            <w:tcW w:w="9061" w:type="dxa"/>
            <w:gridSpan w:val="18"/>
          </w:tcPr>
          <w:p w14:paraId="24EE74BD"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Multiplier</w:t>
            </w:r>
          </w:p>
        </w:tc>
      </w:tr>
      <w:tr w:rsidR="00921932" w:rsidRPr="00110E6A" w14:paraId="24EE74D0" w14:textId="77777777" w:rsidTr="000A62E4">
        <w:trPr>
          <w:jc w:val="center"/>
        </w:trPr>
        <w:tc>
          <w:tcPr>
            <w:tcW w:w="317" w:type="dxa"/>
            <w:vAlign w:val="center"/>
          </w:tcPr>
          <w:p w14:paraId="24EE74B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371" w:type="dxa"/>
            <w:vAlign w:val="center"/>
          </w:tcPr>
          <w:p w14:paraId="24EE74C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416" w:type="dxa"/>
            <w:gridSpan w:val="2"/>
            <w:vAlign w:val="center"/>
          </w:tcPr>
          <w:p w14:paraId="24EE74C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w:t>
            </w:r>
          </w:p>
        </w:tc>
        <w:tc>
          <w:tcPr>
            <w:tcW w:w="448" w:type="dxa"/>
            <w:vAlign w:val="center"/>
          </w:tcPr>
          <w:p w14:paraId="24EE74C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C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w:t>
            </w:r>
          </w:p>
        </w:tc>
        <w:tc>
          <w:tcPr>
            <w:tcW w:w="448" w:type="dxa"/>
            <w:vAlign w:val="center"/>
          </w:tcPr>
          <w:p w14:paraId="24EE74C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w:t>
            </w:r>
          </w:p>
        </w:tc>
        <w:tc>
          <w:tcPr>
            <w:tcW w:w="448" w:type="dxa"/>
            <w:vAlign w:val="center"/>
          </w:tcPr>
          <w:p w14:paraId="24EE74C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64</w:t>
            </w:r>
          </w:p>
        </w:tc>
        <w:tc>
          <w:tcPr>
            <w:tcW w:w="515" w:type="dxa"/>
            <w:vAlign w:val="center"/>
          </w:tcPr>
          <w:p w14:paraId="24EE74C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128</w:t>
            </w:r>
          </w:p>
        </w:tc>
        <w:tc>
          <w:tcPr>
            <w:tcW w:w="526" w:type="dxa"/>
            <w:vAlign w:val="center"/>
          </w:tcPr>
          <w:p w14:paraId="24EE74C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526" w:type="dxa"/>
            <w:vAlign w:val="center"/>
          </w:tcPr>
          <w:p w14:paraId="24EE74C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512</w:t>
            </w:r>
          </w:p>
        </w:tc>
        <w:tc>
          <w:tcPr>
            <w:tcW w:w="614" w:type="dxa"/>
            <w:vAlign w:val="center"/>
          </w:tcPr>
          <w:p w14:paraId="24EE74C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1024</w:t>
            </w:r>
          </w:p>
        </w:tc>
        <w:tc>
          <w:tcPr>
            <w:tcW w:w="614" w:type="dxa"/>
            <w:vAlign w:val="center"/>
          </w:tcPr>
          <w:p w14:paraId="24EE74C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2048</w:t>
            </w:r>
          </w:p>
        </w:tc>
        <w:tc>
          <w:tcPr>
            <w:tcW w:w="614" w:type="dxa"/>
            <w:vAlign w:val="center"/>
          </w:tcPr>
          <w:p w14:paraId="24EE74C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4096</w:t>
            </w:r>
          </w:p>
        </w:tc>
        <w:tc>
          <w:tcPr>
            <w:tcW w:w="614" w:type="dxa"/>
            <w:vAlign w:val="center"/>
          </w:tcPr>
          <w:p w14:paraId="24EE74C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714" w:type="dxa"/>
            <w:vAlign w:val="center"/>
          </w:tcPr>
          <w:p w14:paraId="24EE74C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C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32768</w:t>
            </w:r>
          </w:p>
        </w:tc>
        <w:tc>
          <w:tcPr>
            <w:tcW w:w="714" w:type="dxa"/>
            <w:vAlign w:val="center"/>
          </w:tcPr>
          <w:p w14:paraId="24EE74C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r>
      <w:tr w:rsidR="00921932" w:rsidRPr="00110E6A" w14:paraId="24EE74D2" w14:textId="77777777" w:rsidTr="000A62E4">
        <w:trPr>
          <w:jc w:val="center"/>
        </w:trPr>
        <w:tc>
          <w:tcPr>
            <w:tcW w:w="9061" w:type="dxa"/>
            <w:gridSpan w:val="18"/>
          </w:tcPr>
          <w:p w14:paraId="24EE74D1"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Values</w:t>
            </w:r>
          </w:p>
        </w:tc>
      </w:tr>
      <w:tr w:rsidR="00921932" w:rsidRPr="00110E6A" w14:paraId="24EE74E4" w14:textId="77777777" w:rsidTr="000A62E4">
        <w:trPr>
          <w:jc w:val="center"/>
        </w:trPr>
        <w:tc>
          <w:tcPr>
            <w:tcW w:w="317" w:type="dxa"/>
            <w:vAlign w:val="center"/>
          </w:tcPr>
          <w:p w14:paraId="24EE74D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529" w:type="dxa"/>
            <w:gridSpan w:val="2"/>
            <w:vAlign w:val="center"/>
          </w:tcPr>
          <w:p w14:paraId="24EE74D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18</w:t>
            </w:r>
          </w:p>
        </w:tc>
        <w:tc>
          <w:tcPr>
            <w:tcW w:w="258" w:type="dxa"/>
            <w:vAlign w:val="center"/>
          </w:tcPr>
          <w:p w14:paraId="24EE74D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w:t>
            </w:r>
          </w:p>
        </w:tc>
        <w:tc>
          <w:tcPr>
            <w:tcW w:w="448" w:type="dxa"/>
            <w:vAlign w:val="center"/>
          </w:tcPr>
          <w:p w14:paraId="24EE74D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248</w:t>
            </w:r>
          </w:p>
        </w:tc>
        <w:tc>
          <w:tcPr>
            <w:tcW w:w="448" w:type="dxa"/>
            <w:vAlign w:val="center"/>
          </w:tcPr>
          <w:p w14:paraId="24EE74D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144</w:t>
            </w:r>
          </w:p>
        </w:tc>
        <w:tc>
          <w:tcPr>
            <w:tcW w:w="448" w:type="dxa"/>
            <w:vAlign w:val="center"/>
          </w:tcPr>
          <w:p w14:paraId="24EE74D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448" w:type="dxa"/>
            <w:vAlign w:val="center"/>
          </w:tcPr>
          <w:p w14:paraId="24EE74D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448</w:t>
            </w:r>
          </w:p>
        </w:tc>
        <w:tc>
          <w:tcPr>
            <w:tcW w:w="515" w:type="dxa"/>
            <w:vAlign w:val="center"/>
          </w:tcPr>
          <w:p w14:paraId="24EE74D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768</w:t>
            </w:r>
          </w:p>
        </w:tc>
        <w:tc>
          <w:tcPr>
            <w:tcW w:w="526" w:type="dxa"/>
            <w:vAlign w:val="center"/>
          </w:tcPr>
          <w:p w14:paraId="24EE74D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2560</w:t>
            </w:r>
          </w:p>
        </w:tc>
        <w:tc>
          <w:tcPr>
            <w:tcW w:w="526" w:type="dxa"/>
            <w:vAlign w:val="center"/>
          </w:tcPr>
          <w:p w14:paraId="24EE74D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6144</w:t>
            </w:r>
          </w:p>
        </w:tc>
        <w:tc>
          <w:tcPr>
            <w:tcW w:w="614" w:type="dxa"/>
            <w:vAlign w:val="center"/>
          </w:tcPr>
          <w:p w14:paraId="24EE74D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614" w:type="dxa"/>
            <w:vAlign w:val="center"/>
          </w:tcPr>
          <w:p w14:paraId="24EE74D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614" w:type="dxa"/>
            <w:vAlign w:val="center"/>
          </w:tcPr>
          <w:p w14:paraId="24EE74D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36864</w:t>
            </w:r>
          </w:p>
        </w:tc>
        <w:tc>
          <w:tcPr>
            <w:tcW w:w="614" w:type="dxa"/>
            <w:vAlign w:val="center"/>
          </w:tcPr>
          <w:p w14:paraId="24EE74E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E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E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c>
          <w:tcPr>
            <w:tcW w:w="714" w:type="dxa"/>
            <w:vAlign w:val="center"/>
          </w:tcPr>
          <w:p w14:paraId="24EE74E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bl>
    <w:p w14:paraId="24EE74E5" w14:textId="1DBDE545" w:rsidR="00921932" w:rsidRPr="00476D2F" w:rsidRDefault="00921932" w:rsidP="00921932">
      <w:pPr>
        <w:keepNext/>
        <w:keepLines/>
        <w:rPr>
          <w:szCs w:val="24"/>
        </w:rPr>
      </w:pPr>
      <w:r w:rsidRPr="00476D2F">
        <w:rPr>
          <w:szCs w:val="24"/>
        </w:rPr>
        <w:t>Total</w:t>
      </w:r>
      <w:r w:rsidR="00576E78">
        <w:rPr>
          <w:szCs w:val="24"/>
        </w:rPr>
        <w:t>:</w:t>
      </w:r>
      <w:r w:rsidR="00642632" w:rsidRPr="00476D2F">
        <w:rPr>
          <w:szCs w:val="24"/>
        </w:rPr>
        <w:t xml:space="preserve"> </w:t>
      </w:r>
      <w:r w:rsidRPr="00476D2F">
        <w:rPr>
          <w:szCs w:val="24"/>
        </w:rPr>
        <w:t>154031</w:t>
      </w:r>
    </w:p>
    <w:p w14:paraId="24EE74E6" w14:textId="2E7A5857" w:rsidR="00921932" w:rsidRPr="00476D2F" w:rsidRDefault="00921932" w:rsidP="00921932">
      <w:pPr>
        <w:keepNext/>
        <w:keepLines/>
        <w:rPr>
          <w:szCs w:val="24"/>
        </w:rPr>
      </w:pPr>
      <w:r w:rsidRPr="00476D2F">
        <w:rPr>
          <w:szCs w:val="24"/>
        </w:rPr>
        <w:t>154031/11</w:t>
      </w:r>
      <w:r w:rsidR="00117A38" w:rsidRPr="00476D2F">
        <w:rPr>
          <w:szCs w:val="24"/>
        </w:rPr>
        <w:t xml:space="preserve"> </w:t>
      </w:r>
      <w:r w:rsidRPr="00476D2F">
        <w:rPr>
          <w:szCs w:val="24"/>
        </w:rPr>
        <w:t>= 14002 + 9/11; thus, the remainder is ‘9’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4501EF" w:rsidRPr="00476D2F">
        <w:t xml:space="preserve">Table </w:t>
      </w:r>
      <w:r w:rsidR="004501EF">
        <w:rPr>
          <w:noProof/>
        </w:rPr>
        <w:t>54</w:t>
      </w:r>
      <w:r w:rsidR="003F72C3" w:rsidRPr="00476D2F">
        <w:rPr>
          <w:szCs w:val="24"/>
        </w:rPr>
        <w:fldChar w:fldCharType="end"/>
      </w:r>
      <w:r w:rsidRPr="00476D2F">
        <w:rPr>
          <w:szCs w:val="24"/>
        </w:rPr>
        <w:t>).</w:t>
      </w:r>
    </w:p>
    <w:p w14:paraId="24EE74E7" w14:textId="77777777" w:rsidR="00921932" w:rsidRPr="00476D2F" w:rsidRDefault="00921932" w:rsidP="00921932">
      <w:pPr>
        <w:keepNext/>
        <w:keepLines/>
        <w:rPr>
          <w:szCs w:val="24"/>
        </w:rPr>
      </w:pPr>
      <w:r w:rsidRPr="00476D2F">
        <w:rPr>
          <w:szCs w:val="24"/>
        </w:rPr>
        <w:t>Resulting MRN (with check digit) = 99IT9876AB8890120</w:t>
      </w:r>
      <w:r w:rsidRPr="00476D2F">
        <w:rPr>
          <w:b/>
          <w:szCs w:val="24"/>
        </w:rPr>
        <w:t>9</w:t>
      </w:r>
    </w:p>
    <w:p w14:paraId="60F526A6" w14:textId="2DDA541C" w:rsidR="00160EB0" w:rsidRPr="00476D2F" w:rsidRDefault="00160EB0" w:rsidP="00160EB0">
      <w:pPr>
        <w:pStyle w:val="Heading3"/>
      </w:pPr>
      <w:bookmarkStart w:id="1236" w:name="_Toc381779258"/>
      <w:bookmarkStart w:id="1237" w:name="_Ref411049691"/>
      <w:bookmarkStart w:id="1238" w:name="_Ref411049694"/>
      <w:bookmarkStart w:id="1239" w:name="_Toc190856191"/>
      <w:bookmarkStart w:id="1240" w:name="_Toc526170465"/>
      <w:bookmarkStart w:id="1241" w:name="_Toc185900742"/>
      <w:r w:rsidRPr="00476D2F">
        <w:t xml:space="preserve">Structure of the </w:t>
      </w:r>
      <w:r w:rsidR="3666905B" w:rsidRPr="00476D2F">
        <w:t>Master</w:t>
      </w:r>
      <w:r w:rsidRPr="00476D2F">
        <w:t xml:space="preserve"> Reference Number (MRN) for </w:t>
      </w:r>
      <w:r w:rsidR="00516E8D">
        <w:t>AES-P1, NCTS-P5 and NCTS-P6</w:t>
      </w:r>
      <w:bookmarkEnd w:id="1241"/>
    </w:p>
    <w:p w14:paraId="37D8AAE9" w14:textId="787506FB" w:rsidR="00160EB0" w:rsidRPr="00476D2F" w:rsidRDefault="00160EB0" w:rsidP="00160EB0">
      <w:r w:rsidRPr="00476D2F">
        <w:t xml:space="preserve">The </w:t>
      </w:r>
      <w:r w:rsidR="4E50F363" w:rsidRPr="00476D2F">
        <w:t>Master</w:t>
      </w:r>
      <w:r w:rsidRPr="00476D2F">
        <w:t xml:space="preserve"> Reference Number is a unique identifier for a movement and is allocated by the NCA </w:t>
      </w:r>
      <w:r w:rsidR="00960540">
        <w:t>that</w:t>
      </w:r>
      <w:r w:rsidR="00960540" w:rsidRPr="00476D2F">
        <w:t xml:space="preserve"> </w:t>
      </w:r>
      <w:r w:rsidRPr="00476D2F">
        <w:t xml:space="preserve">(after validation) accepts/registers the received declaration data from the Person lodging it. </w:t>
      </w:r>
    </w:p>
    <w:p w14:paraId="0E21891C" w14:textId="18272053" w:rsidR="00160EB0" w:rsidRPr="00476D2F" w:rsidRDefault="00160EB0" w:rsidP="00160EB0">
      <w:pPr>
        <w:rPr>
          <w:szCs w:val="24"/>
        </w:rPr>
      </w:pPr>
      <w:r w:rsidRPr="00476D2F">
        <w:rPr>
          <w:szCs w:val="24"/>
        </w:rPr>
        <w:t xml:space="preserve">The following structure shall be used for export and transit operations accepted in </w:t>
      </w:r>
      <w:r w:rsidR="00932154" w:rsidRPr="00476D2F">
        <w:t>NCTS-P5/</w:t>
      </w:r>
      <w:r w:rsidR="00752422" w:rsidRPr="00476D2F">
        <w:t>AES-P1</w:t>
      </w:r>
      <w:r w:rsidRPr="00476D2F">
        <w:rPr>
          <w:szCs w:val="24"/>
        </w:rPr>
        <w:t>.</w:t>
      </w:r>
    </w:p>
    <w:p w14:paraId="3795B031" w14:textId="7ABFFECE" w:rsidR="00160EB0" w:rsidRPr="00476D2F" w:rsidRDefault="00160EB0" w:rsidP="00160EB0">
      <w:pPr>
        <w:spacing w:after="120"/>
        <w:rPr>
          <w:szCs w:val="24"/>
        </w:rPr>
      </w:pPr>
      <w:r w:rsidRPr="00476D2F">
        <w:rPr>
          <w:szCs w:val="24"/>
        </w:rPr>
        <w:t>The MRN contains 18 characters - letters used must be upper case - and is composed of following elements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4501EF" w:rsidRPr="00476D2F">
        <w:rPr>
          <w:szCs w:val="24"/>
        </w:rPr>
        <w:t>A</w:t>
      </w:r>
      <w:r w:rsidR="004501EF">
        <w:rPr>
          <w:szCs w:val="24"/>
        </w:rPr>
        <w:t>10</w:t>
      </w:r>
      <w:r w:rsidRPr="00476D2F">
        <w:rPr>
          <w:szCs w:val="24"/>
        </w:rPr>
        <w:fldChar w:fldCharType="end"/>
      </w:r>
      <w:r w:rsidRPr="00476D2F">
        <w:rPr>
          <w:szCs w:val="24"/>
        </w:rPr>
        <w:t>]</w:t>
      </w:r>
      <w:r w:rsidR="003E098A">
        <w:rPr>
          <w:szCs w:val="24"/>
        </w:rPr>
        <w:t xml:space="preserve"> and in </w:t>
      </w:r>
      <w:r w:rsidR="00CC32E9">
        <w:rPr>
          <w:szCs w:val="24"/>
        </w:rPr>
        <w:t>“</w:t>
      </w:r>
      <w:r w:rsidR="00A96231">
        <w:rPr>
          <w:szCs w:val="24"/>
        </w:rPr>
        <w:t xml:space="preserve">Convention </w:t>
      </w:r>
      <w:r w:rsidR="006D7298">
        <w:rPr>
          <w:szCs w:val="24"/>
        </w:rPr>
        <w:t xml:space="preserve">on </w:t>
      </w:r>
      <w:r w:rsidR="00A96231">
        <w:rPr>
          <w:szCs w:val="24"/>
        </w:rPr>
        <w:t xml:space="preserve">common transit </w:t>
      </w:r>
      <w:r w:rsidR="00A17DE0">
        <w:rPr>
          <w:szCs w:val="24"/>
        </w:rPr>
        <w:t>procedure”</w:t>
      </w:r>
      <w:r w:rsidR="00A17DE0" w:rsidRPr="00904F45">
        <w:rPr>
          <w:szCs w:val="24"/>
        </w:rPr>
        <w:t xml:space="preserve"> [</w:t>
      </w:r>
      <w:r w:rsidR="00513F7A">
        <w:rPr>
          <w:szCs w:val="24"/>
          <w:lang w:val="el-GR"/>
        </w:rPr>
        <w:fldChar w:fldCharType="begin"/>
      </w:r>
      <w:r w:rsidR="00513F7A" w:rsidRPr="00904F45">
        <w:rPr>
          <w:szCs w:val="24"/>
        </w:rPr>
        <w:instrText xml:space="preserve"> REF A26 \h </w:instrText>
      </w:r>
      <w:r w:rsidR="00513F7A">
        <w:rPr>
          <w:szCs w:val="24"/>
          <w:lang w:val="el-GR"/>
        </w:rPr>
      </w:r>
      <w:r w:rsidR="00513F7A">
        <w:rPr>
          <w:szCs w:val="24"/>
          <w:lang w:val="el-GR"/>
        </w:rPr>
        <w:fldChar w:fldCharType="separate"/>
      </w:r>
      <w:r w:rsidR="004501EF" w:rsidRPr="00476D2F">
        <w:rPr>
          <w:szCs w:val="24"/>
        </w:rPr>
        <w:t>Α</w:t>
      </w:r>
      <w:r w:rsidR="004501EF">
        <w:rPr>
          <w:noProof/>
          <w:szCs w:val="24"/>
        </w:rPr>
        <w:t>22</w:t>
      </w:r>
      <w:r w:rsidR="00513F7A">
        <w:rPr>
          <w:szCs w:val="24"/>
          <w:lang w:val="el-GR"/>
        </w:rPr>
        <w:fldChar w:fldCharType="end"/>
      </w:r>
      <w:r w:rsidR="00513F7A" w:rsidRPr="00904F45">
        <w:rPr>
          <w:szCs w:val="24"/>
        </w:rPr>
        <w:t>]</w:t>
      </w:r>
      <w:r w:rsidRPr="00476D2F">
        <w:rPr>
          <w:szCs w:val="24"/>
        </w:rPr>
        <w:t xml:space="preserv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3"/>
        <w:gridCol w:w="4333"/>
        <w:gridCol w:w="1960"/>
        <w:gridCol w:w="1925"/>
      </w:tblGrid>
      <w:tr w:rsidR="00160EB0" w:rsidRPr="00110E6A" w14:paraId="4CA02FC3" w14:textId="77777777" w:rsidTr="00803B94">
        <w:trPr>
          <w:jc w:val="center"/>
        </w:trPr>
        <w:tc>
          <w:tcPr>
            <w:tcW w:w="828" w:type="dxa"/>
            <w:shd w:val="clear" w:color="auto" w:fill="002060"/>
            <w:vAlign w:val="center"/>
          </w:tcPr>
          <w:p w14:paraId="04952A69" w14:textId="77777777" w:rsidR="00160EB0" w:rsidRPr="00476D2F" w:rsidRDefault="00160EB0" w:rsidP="00803B94">
            <w:pPr>
              <w:spacing w:before="0"/>
              <w:jc w:val="center"/>
              <w:rPr>
                <w:b/>
                <w:szCs w:val="24"/>
              </w:rPr>
            </w:pPr>
            <w:r w:rsidRPr="00476D2F">
              <w:rPr>
                <w:b/>
                <w:szCs w:val="24"/>
              </w:rPr>
              <w:t>Field</w:t>
            </w:r>
          </w:p>
        </w:tc>
        <w:tc>
          <w:tcPr>
            <w:tcW w:w="4500" w:type="dxa"/>
            <w:shd w:val="clear" w:color="auto" w:fill="002060"/>
          </w:tcPr>
          <w:p w14:paraId="6988B31E" w14:textId="77777777" w:rsidR="00160EB0" w:rsidRPr="00476D2F" w:rsidRDefault="00160EB0" w:rsidP="00803B94">
            <w:pPr>
              <w:spacing w:before="0"/>
              <w:rPr>
                <w:b/>
                <w:szCs w:val="24"/>
              </w:rPr>
            </w:pPr>
            <w:r w:rsidRPr="00476D2F">
              <w:rPr>
                <w:b/>
                <w:szCs w:val="24"/>
              </w:rPr>
              <w:t>Content</w:t>
            </w:r>
          </w:p>
        </w:tc>
        <w:tc>
          <w:tcPr>
            <w:tcW w:w="1980" w:type="dxa"/>
            <w:shd w:val="clear" w:color="auto" w:fill="002060"/>
          </w:tcPr>
          <w:p w14:paraId="3C4C6FD9" w14:textId="77777777" w:rsidR="00160EB0" w:rsidRPr="00476D2F" w:rsidRDefault="00160EB0" w:rsidP="00803B94">
            <w:pPr>
              <w:spacing w:before="0"/>
              <w:rPr>
                <w:b/>
                <w:szCs w:val="24"/>
              </w:rPr>
            </w:pPr>
            <w:r w:rsidRPr="00476D2F">
              <w:rPr>
                <w:b/>
                <w:szCs w:val="24"/>
              </w:rPr>
              <w:t>Field type</w:t>
            </w:r>
          </w:p>
        </w:tc>
        <w:tc>
          <w:tcPr>
            <w:tcW w:w="1935" w:type="dxa"/>
            <w:shd w:val="clear" w:color="auto" w:fill="002060"/>
          </w:tcPr>
          <w:p w14:paraId="5B6BAB87" w14:textId="77777777" w:rsidR="00160EB0" w:rsidRPr="00476D2F" w:rsidRDefault="00160EB0" w:rsidP="00803B94">
            <w:pPr>
              <w:spacing w:before="0"/>
              <w:rPr>
                <w:b/>
                <w:szCs w:val="24"/>
              </w:rPr>
            </w:pPr>
            <w:r w:rsidRPr="00476D2F">
              <w:rPr>
                <w:b/>
                <w:szCs w:val="24"/>
              </w:rPr>
              <w:t>Examples</w:t>
            </w:r>
          </w:p>
        </w:tc>
      </w:tr>
      <w:tr w:rsidR="00160EB0" w:rsidRPr="00110E6A" w14:paraId="6C9470D1" w14:textId="77777777" w:rsidTr="00803B94">
        <w:trPr>
          <w:trHeight w:val="791"/>
          <w:jc w:val="center"/>
        </w:trPr>
        <w:tc>
          <w:tcPr>
            <w:tcW w:w="828" w:type="dxa"/>
            <w:vAlign w:val="center"/>
          </w:tcPr>
          <w:p w14:paraId="38551DE3" w14:textId="77777777" w:rsidR="00160EB0" w:rsidRPr="00476D2F" w:rsidRDefault="00160EB0" w:rsidP="00803B94">
            <w:pPr>
              <w:autoSpaceDE w:val="0"/>
              <w:autoSpaceDN w:val="0"/>
              <w:adjustRightInd w:val="0"/>
              <w:spacing w:before="0"/>
              <w:rPr>
                <w:szCs w:val="24"/>
              </w:rPr>
            </w:pPr>
            <w:r w:rsidRPr="00476D2F">
              <w:rPr>
                <w:szCs w:val="24"/>
              </w:rPr>
              <w:t>1</w:t>
            </w:r>
          </w:p>
          <w:p w14:paraId="34686355" w14:textId="77777777" w:rsidR="00160EB0" w:rsidRPr="00476D2F" w:rsidRDefault="00160EB0" w:rsidP="00803B94">
            <w:pPr>
              <w:spacing w:before="0"/>
              <w:rPr>
                <w:szCs w:val="24"/>
              </w:rPr>
            </w:pPr>
          </w:p>
        </w:tc>
        <w:tc>
          <w:tcPr>
            <w:tcW w:w="4500" w:type="dxa"/>
            <w:vAlign w:val="center"/>
          </w:tcPr>
          <w:p w14:paraId="23B793DD" w14:textId="77777777" w:rsidR="00160EB0" w:rsidRPr="00476D2F" w:rsidRDefault="00160EB0" w:rsidP="00803B94">
            <w:pPr>
              <w:autoSpaceDE w:val="0"/>
              <w:autoSpaceDN w:val="0"/>
              <w:adjustRightInd w:val="0"/>
              <w:spacing w:before="0"/>
              <w:rPr>
                <w:szCs w:val="24"/>
              </w:rPr>
            </w:pPr>
            <w:r w:rsidRPr="00476D2F">
              <w:rPr>
                <w:szCs w:val="24"/>
              </w:rPr>
              <w:t>Last two digits of year of formal acceptance of the declaration (YY)</w:t>
            </w:r>
          </w:p>
        </w:tc>
        <w:tc>
          <w:tcPr>
            <w:tcW w:w="1980" w:type="dxa"/>
            <w:vAlign w:val="center"/>
          </w:tcPr>
          <w:p w14:paraId="54B052E9" w14:textId="77777777" w:rsidR="00160EB0" w:rsidRPr="00476D2F" w:rsidRDefault="00160EB0" w:rsidP="00803B94">
            <w:pPr>
              <w:spacing w:before="0"/>
              <w:rPr>
                <w:szCs w:val="24"/>
              </w:rPr>
            </w:pPr>
            <w:r w:rsidRPr="00476D2F">
              <w:rPr>
                <w:szCs w:val="24"/>
              </w:rPr>
              <w:t>Numeric 2</w:t>
            </w:r>
          </w:p>
        </w:tc>
        <w:tc>
          <w:tcPr>
            <w:tcW w:w="1935" w:type="dxa"/>
            <w:vAlign w:val="center"/>
          </w:tcPr>
          <w:p w14:paraId="0B699561" w14:textId="37F25424" w:rsidR="00160EB0" w:rsidRPr="00476D2F" w:rsidRDefault="007B55EF" w:rsidP="00803B94">
            <w:pPr>
              <w:spacing w:before="0"/>
              <w:rPr>
                <w:szCs w:val="24"/>
              </w:rPr>
            </w:pPr>
            <w:r w:rsidRPr="00476D2F">
              <w:rPr>
                <w:szCs w:val="24"/>
              </w:rPr>
              <w:t>21</w:t>
            </w:r>
          </w:p>
        </w:tc>
      </w:tr>
      <w:tr w:rsidR="00160EB0" w:rsidRPr="00110E6A" w14:paraId="221410D8" w14:textId="77777777" w:rsidTr="00803B94">
        <w:trPr>
          <w:jc w:val="center"/>
        </w:trPr>
        <w:tc>
          <w:tcPr>
            <w:tcW w:w="828" w:type="dxa"/>
            <w:vAlign w:val="center"/>
          </w:tcPr>
          <w:p w14:paraId="15B9062D" w14:textId="77777777" w:rsidR="00160EB0" w:rsidRPr="00476D2F" w:rsidRDefault="00160EB0" w:rsidP="00803B94">
            <w:pPr>
              <w:spacing w:before="0"/>
              <w:rPr>
                <w:szCs w:val="24"/>
              </w:rPr>
            </w:pPr>
            <w:r w:rsidRPr="00476D2F">
              <w:rPr>
                <w:szCs w:val="24"/>
              </w:rPr>
              <w:t>2</w:t>
            </w:r>
          </w:p>
        </w:tc>
        <w:tc>
          <w:tcPr>
            <w:tcW w:w="4500" w:type="dxa"/>
            <w:vAlign w:val="center"/>
          </w:tcPr>
          <w:p w14:paraId="762EB6C0" w14:textId="1E6763DA" w:rsidR="00160EB0" w:rsidRPr="00476D2F" w:rsidRDefault="00160EB0" w:rsidP="00803B94">
            <w:pPr>
              <w:spacing w:before="0"/>
              <w:rPr>
                <w:szCs w:val="24"/>
              </w:rPr>
            </w:pPr>
            <w:r w:rsidRPr="00476D2F">
              <w:rPr>
                <w:szCs w:val="24"/>
              </w:rPr>
              <w:t>Identifier of the country where the declaration is lodged (alpha 2 country code)</w:t>
            </w:r>
          </w:p>
        </w:tc>
        <w:tc>
          <w:tcPr>
            <w:tcW w:w="1980" w:type="dxa"/>
            <w:vAlign w:val="center"/>
          </w:tcPr>
          <w:p w14:paraId="7925CBBF" w14:textId="77777777" w:rsidR="00160EB0" w:rsidRPr="00476D2F" w:rsidRDefault="00160EB0" w:rsidP="00803B94">
            <w:pPr>
              <w:spacing w:before="0"/>
              <w:rPr>
                <w:szCs w:val="24"/>
              </w:rPr>
            </w:pPr>
            <w:r w:rsidRPr="00476D2F">
              <w:rPr>
                <w:szCs w:val="24"/>
              </w:rPr>
              <w:t>Alphabetic 2 (ISO alpha 2 country code)</w:t>
            </w:r>
          </w:p>
        </w:tc>
        <w:tc>
          <w:tcPr>
            <w:tcW w:w="1935" w:type="dxa"/>
            <w:vAlign w:val="center"/>
          </w:tcPr>
          <w:p w14:paraId="3A066316" w14:textId="77777777" w:rsidR="00160EB0" w:rsidRPr="00476D2F" w:rsidRDefault="00160EB0" w:rsidP="00803B94">
            <w:pPr>
              <w:spacing w:before="0"/>
              <w:rPr>
                <w:szCs w:val="24"/>
              </w:rPr>
            </w:pPr>
            <w:r w:rsidRPr="00476D2F">
              <w:rPr>
                <w:szCs w:val="24"/>
              </w:rPr>
              <w:t>RO</w:t>
            </w:r>
          </w:p>
        </w:tc>
      </w:tr>
      <w:tr w:rsidR="00160EB0" w:rsidRPr="00110E6A" w14:paraId="0B49AB0F" w14:textId="77777777" w:rsidTr="00803B94">
        <w:trPr>
          <w:jc w:val="center"/>
        </w:trPr>
        <w:tc>
          <w:tcPr>
            <w:tcW w:w="828" w:type="dxa"/>
            <w:vAlign w:val="center"/>
          </w:tcPr>
          <w:p w14:paraId="76D6FDBD" w14:textId="77777777" w:rsidR="00160EB0" w:rsidRPr="00476D2F" w:rsidRDefault="00160EB0" w:rsidP="00803B94">
            <w:pPr>
              <w:spacing w:before="0"/>
              <w:rPr>
                <w:szCs w:val="24"/>
              </w:rPr>
            </w:pPr>
            <w:r w:rsidRPr="00476D2F">
              <w:rPr>
                <w:szCs w:val="24"/>
              </w:rPr>
              <w:t>3</w:t>
            </w:r>
          </w:p>
        </w:tc>
        <w:tc>
          <w:tcPr>
            <w:tcW w:w="4500" w:type="dxa"/>
            <w:vAlign w:val="center"/>
          </w:tcPr>
          <w:p w14:paraId="30D1429B" w14:textId="77777777" w:rsidR="00160EB0" w:rsidRPr="00476D2F" w:rsidRDefault="00160EB0" w:rsidP="00803B94">
            <w:pPr>
              <w:autoSpaceDE w:val="0"/>
              <w:autoSpaceDN w:val="0"/>
              <w:adjustRightInd w:val="0"/>
              <w:spacing w:before="0"/>
              <w:rPr>
                <w:szCs w:val="24"/>
              </w:rPr>
            </w:pPr>
            <w:r w:rsidRPr="00476D2F">
              <w:rPr>
                <w:szCs w:val="24"/>
              </w:rPr>
              <w:t>Unique identifier for a movement per year and country</w:t>
            </w:r>
          </w:p>
        </w:tc>
        <w:tc>
          <w:tcPr>
            <w:tcW w:w="1980" w:type="dxa"/>
            <w:vAlign w:val="center"/>
          </w:tcPr>
          <w:p w14:paraId="66F51364" w14:textId="77777777" w:rsidR="00160EB0" w:rsidRPr="00476D2F" w:rsidRDefault="00160EB0" w:rsidP="00803B94">
            <w:pPr>
              <w:autoSpaceDE w:val="0"/>
              <w:autoSpaceDN w:val="0"/>
              <w:adjustRightInd w:val="0"/>
              <w:spacing w:before="0"/>
              <w:rPr>
                <w:szCs w:val="24"/>
              </w:rPr>
            </w:pPr>
            <w:r w:rsidRPr="00476D2F">
              <w:rPr>
                <w:szCs w:val="24"/>
              </w:rPr>
              <w:t>Alphanumeric 12</w:t>
            </w:r>
          </w:p>
        </w:tc>
        <w:tc>
          <w:tcPr>
            <w:tcW w:w="1935" w:type="dxa"/>
            <w:vAlign w:val="center"/>
          </w:tcPr>
          <w:p w14:paraId="62F5D06C" w14:textId="77777777" w:rsidR="00160EB0" w:rsidRPr="00476D2F" w:rsidRDefault="00160EB0" w:rsidP="00803B94">
            <w:pPr>
              <w:spacing w:before="0"/>
              <w:rPr>
                <w:szCs w:val="24"/>
              </w:rPr>
            </w:pPr>
            <w:r w:rsidRPr="00476D2F">
              <w:rPr>
                <w:szCs w:val="24"/>
              </w:rPr>
              <w:t>9876AB889012</w:t>
            </w:r>
          </w:p>
        </w:tc>
      </w:tr>
      <w:tr w:rsidR="00160EB0" w:rsidRPr="00110E6A" w14:paraId="1AB15925" w14:textId="77777777" w:rsidTr="00803B94">
        <w:trPr>
          <w:jc w:val="center"/>
        </w:trPr>
        <w:tc>
          <w:tcPr>
            <w:tcW w:w="828" w:type="dxa"/>
            <w:vAlign w:val="center"/>
          </w:tcPr>
          <w:p w14:paraId="2434208A" w14:textId="77777777" w:rsidR="00160EB0" w:rsidRPr="00476D2F" w:rsidRDefault="00160EB0" w:rsidP="00803B94">
            <w:pPr>
              <w:spacing w:before="0"/>
              <w:rPr>
                <w:szCs w:val="24"/>
              </w:rPr>
            </w:pPr>
            <w:r w:rsidRPr="00476D2F">
              <w:rPr>
                <w:szCs w:val="24"/>
              </w:rPr>
              <w:t>4</w:t>
            </w:r>
          </w:p>
        </w:tc>
        <w:tc>
          <w:tcPr>
            <w:tcW w:w="4500" w:type="dxa"/>
            <w:vAlign w:val="center"/>
          </w:tcPr>
          <w:p w14:paraId="7ED1098C" w14:textId="77777777" w:rsidR="00160EB0" w:rsidRPr="00476D2F" w:rsidRDefault="00160EB0" w:rsidP="00803B94">
            <w:pPr>
              <w:spacing w:before="0"/>
              <w:rPr>
                <w:szCs w:val="24"/>
              </w:rPr>
            </w:pPr>
            <w:r w:rsidRPr="00476D2F">
              <w:rPr>
                <w:szCs w:val="24"/>
              </w:rPr>
              <w:t>Procedure identifier</w:t>
            </w:r>
          </w:p>
        </w:tc>
        <w:tc>
          <w:tcPr>
            <w:tcW w:w="1980" w:type="dxa"/>
            <w:vAlign w:val="center"/>
          </w:tcPr>
          <w:p w14:paraId="346841A3" w14:textId="77777777" w:rsidR="00160EB0" w:rsidRPr="00476D2F" w:rsidRDefault="00160EB0" w:rsidP="00803B94">
            <w:pPr>
              <w:spacing w:before="0"/>
              <w:rPr>
                <w:szCs w:val="24"/>
              </w:rPr>
            </w:pPr>
            <w:r w:rsidRPr="00476D2F">
              <w:rPr>
                <w:szCs w:val="24"/>
              </w:rPr>
              <w:t>Alphabetic 1</w:t>
            </w:r>
          </w:p>
        </w:tc>
        <w:tc>
          <w:tcPr>
            <w:tcW w:w="1935" w:type="dxa"/>
            <w:vAlign w:val="center"/>
          </w:tcPr>
          <w:p w14:paraId="1EAAD4C5" w14:textId="77777777" w:rsidR="00160EB0" w:rsidRPr="00476D2F" w:rsidRDefault="00160EB0" w:rsidP="00803B94">
            <w:pPr>
              <w:spacing w:before="0"/>
              <w:rPr>
                <w:szCs w:val="24"/>
              </w:rPr>
            </w:pPr>
            <w:r w:rsidRPr="00476D2F">
              <w:rPr>
                <w:szCs w:val="24"/>
              </w:rPr>
              <w:t>B</w:t>
            </w:r>
          </w:p>
        </w:tc>
      </w:tr>
      <w:tr w:rsidR="00160EB0" w:rsidRPr="00110E6A" w14:paraId="128E6E0D" w14:textId="77777777" w:rsidTr="00803B94">
        <w:trPr>
          <w:jc w:val="center"/>
        </w:trPr>
        <w:tc>
          <w:tcPr>
            <w:tcW w:w="828" w:type="dxa"/>
            <w:vAlign w:val="center"/>
          </w:tcPr>
          <w:p w14:paraId="20B5902C" w14:textId="77777777" w:rsidR="00160EB0" w:rsidRPr="00476D2F" w:rsidRDefault="00160EB0" w:rsidP="00803B94">
            <w:pPr>
              <w:spacing w:before="0"/>
              <w:rPr>
                <w:szCs w:val="24"/>
              </w:rPr>
            </w:pPr>
            <w:r w:rsidRPr="00476D2F">
              <w:rPr>
                <w:szCs w:val="24"/>
              </w:rPr>
              <w:t>5</w:t>
            </w:r>
          </w:p>
        </w:tc>
        <w:tc>
          <w:tcPr>
            <w:tcW w:w="4500" w:type="dxa"/>
            <w:vAlign w:val="center"/>
          </w:tcPr>
          <w:p w14:paraId="7068B682" w14:textId="77777777" w:rsidR="00160EB0" w:rsidRPr="00476D2F" w:rsidRDefault="00160EB0" w:rsidP="00803B94">
            <w:pPr>
              <w:spacing w:before="0"/>
              <w:rPr>
                <w:szCs w:val="24"/>
              </w:rPr>
            </w:pPr>
            <w:r w:rsidRPr="00476D2F">
              <w:rPr>
                <w:szCs w:val="24"/>
              </w:rPr>
              <w:t>Check digit</w:t>
            </w:r>
          </w:p>
        </w:tc>
        <w:tc>
          <w:tcPr>
            <w:tcW w:w="1980" w:type="dxa"/>
            <w:vAlign w:val="center"/>
          </w:tcPr>
          <w:p w14:paraId="7C2E80D9" w14:textId="21D8B204" w:rsidR="00160EB0" w:rsidRPr="00476D2F" w:rsidRDefault="0050618D" w:rsidP="00803B94">
            <w:pPr>
              <w:spacing w:before="0"/>
              <w:rPr>
                <w:szCs w:val="24"/>
              </w:rPr>
            </w:pPr>
            <w:r w:rsidRPr="00476D2F">
              <w:rPr>
                <w:szCs w:val="24"/>
              </w:rPr>
              <w:t>N</w:t>
            </w:r>
            <w:r w:rsidR="00160EB0" w:rsidRPr="00476D2F">
              <w:rPr>
                <w:szCs w:val="24"/>
              </w:rPr>
              <w:t>umeric 1</w:t>
            </w:r>
          </w:p>
        </w:tc>
        <w:tc>
          <w:tcPr>
            <w:tcW w:w="1935" w:type="dxa"/>
            <w:vAlign w:val="center"/>
          </w:tcPr>
          <w:p w14:paraId="1F120D21" w14:textId="7CDFADA4" w:rsidR="00160EB0" w:rsidRPr="00476D2F" w:rsidRDefault="00663DD5" w:rsidP="00803B94">
            <w:pPr>
              <w:spacing w:before="0"/>
              <w:rPr>
                <w:szCs w:val="24"/>
              </w:rPr>
            </w:pPr>
            <w:r w:rsidRPr="00476D2F">
              <w:rPr>
                <w:szCs w:val="24"/>
              </w:rPr>
              <w:t>6</w:t>
            </w:r>
          </w:p>
        </w:tc>
      </w:tr>
    </w:tbl>
    <w:p w14:paraId="7D20B200" w14:textId="1F06521C" w:rsidR="00160EB0" w:rsidRDefault="00160EB0" w:rsidP="008F703C">
      <w:pPr>
        <w:pStyle w:val="Caption"/>
      </w:pPr>
      <w:bookmarkStart w:id="1242" w:name="_Ref533102798"/>
      <w:bookmarkStart w:id="1243" w:name="_Toc185900981"/>
      <w:r w:rsidRPr="00476D2F">
        <w:t xml:space="preserve">Table </w:t>
      </w:r>
      <w:r w:rsidR="002C7E76">
        <w:fldChar w:fldCharType="begin"/>
      </w:r>
      <w:r w:rsidR="002C7E76">
        <w:instrText xml:space="preserve"> SEQ Table \* ARABIC </w:instrText>
      </w:r>
      <w:r w:rsidR="002C7E76">
        <w:fldChar w:fldCharType="separate"/>
      </w:r>
      <w:r w:rsidR="004501EF">
        <w:rPr>
          <w:noProof/>
        </w:rPr>
        <w:t>55</w:t>
      </w:r>
      <w:r w:rsidR="002C7E76">
        <w:fldChar w:fldCharType="end"/>
      </w:r>
      <w:bookmarkEnd w:id="1242"/>
      <w:r w:rsidRPr="00476D2F">
        <w:t xml:space="preserve">: Structure of MRN for </w:t>
      </w:r>
      <w:r w:rsidR="00516E8D">
        <w:t>AES-P1, NCTS-P5 and NCTS-P6</w:t>
      </w:r>
      <w:bookmarkEnd w:id="1243"/>
    </w:p>
    <w:p w14:paraId="6A599C90" w14:textId="47DF1179"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1 and 2 as explained above</w:t>
      </w:r>
      <w:r w:rsidR="00F33E48">
        <w:rPr>
          <w:szCs w:val="24"/>
        </w:rPr>
        <w:t>;</w:t>
      </w:r>
    </w:p>
    <w:p w14:paraId="0AD8362E" w14:textId="4E837CF1" w:rsidR="00160EB0" w:rsidRPr="00476D2F" w:rsidRDefault="00160EB0" w:rsidP="00117A38">
      <w:pPr>
        <w:numPr>
          <w:ilvl w:val="0"/>
          <w:numId w:val="54"/>
        </w:numPr>
        <w:tabs>
          <w:tab w:val="num" w:pos="360"/>
        </w:tabs>
        <w:spacing w:before="0" w:after="120"/>
        <w:ind w:left="360" w:hanging="357"/>
        <w:rPr>
          <w:szCs w:val="24"/>
        </w:rPr>
      </w:pPr>
      <w:r w:rsidRPr="00476D2F">
        <w:rPr>
          <w:szCs w:val="24"/>
        </w:rPr>
        <w:t xml:space="preserve">Field 3 shall be filled in with an identifier for a transaction. The way that field is used is under the responsibility of national </w:t>
      </w:r>
      <w:proofErr w:type="gramStart"/>
      <w:r w:rsidRPr="00476D2F">
        <w:rPr>
          <w:szCs w:val="24"/>
        </w:rPr>
        <w:t>administrations</w:t>
      </w:r>
      <w:proofErr w:type="gramEnd"/>
      <w:r w:rsidRPr="00476D2F">
        <w:rPr>
          <w:szCs w:val="24"/>
        </w:rPr>
        <w:t xml:space="preserve"> but each transaction handled during one year within the given country must have a unique number in relation to the procedure concerned. National administrations that want to have the reference number of the competent </w:t>
      </w:r>
      <w:r w:rsidR="00F42CE6" w:rsidRPr="00917479">
        <w:rPr>
          <w:szCs w:val="24"/>
        </w:rPr>
        <w:t>Customs</w:t>
      </w:r>
      <w:r w:rsidR="00F42CE6" w:rsidRPr="00476D2F" w:rsidDel="00F42CE6">
        <w:rPr>
          <w:szCs w:val="24"/>
        </w:rPr>
        <w:t xml:space="preserve"> </w:t>
      </w:r>
      <w:r w:rsidRPr="00476D2F">
        <w:rPr>
          <w:szCs w:val="24"/>
        </w:rPr>
        <w:t>office included in the MRN, may use up to the first 6 characters to represent it</w:t>
      </w:r>
      <w:r w:rsidR="00F33E48">
        <w:rPr>
          <w:szCs w:val="24"/>
        </w:rPr>
        <w:t>;</w:t>
      </w:r>
    </w:p>
    <w:p w14:paraId="23A32B79" w14:textId="53AE1D68"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4 shall be filled in with an identifier of the procedure (please see below)</w:t>
      </w:r>
      <w:r w:rsidR="00F33E48">
        <w:rPr>
          <w:szCs w:val="24"/>
        </w:rPr>
        <w:t>;</w:t>
      </w:r>
    </w:p>
    <w:p w14:paraId="45C7939A" w14:textId="7A768CEB" w:rsidR="00160EB0" w:rsidRPr="00476D2F" w:rsidRDefault="00160EB0" w:rsidP="00117A38">
      <w:pPr>
        <w:numPr>
          <w:ilvl w:val="0"/>
          <w:numId w:val="54"/>
        </w:numPr>
        <w:tabs>
          <w:tab w:val="num" w:pos="360"/>
        </w:tabs>
        <w:spacing w:before="0" w:after="120"/>
        <w:ind w:left="360" w:hanging="357"/>
        <w:rPr>
          <w:szCs w:val="24"/>
        </w:rPr>
      </w:pPr>
      <w:r w:rsidRPr="00476D2F">
        <w:rPr>
          <w:szCs w:val="24"/>
        </w:rPr>
        <w:t xml:space="preserve">Field 5 shall be filled with a value that is a check digit for the whole MRN. This field allows for detection of an error when capturing the whole MRN. Please refer to sections </w:t>
      </w:r>
      <w:r w:rsidRPr="00476D2F">
        <w:rPr>
          <w:szCs w:val="24"/>
        </w:rPr>
        <w:fldChar w:fldCharType="begin"/>
      </w:r>
      <w:r w:rsidRPr="00476D2F">
        <w:rPr>
          <w:szCs w:val="24"/>
        </w:rPr>
        <w:instrText xml:space="preserve"> REF _Ref525625491 \r \h  \* MERGEFORMAT </w:instrText>
      </w:r>
      <w:r w:rsidRPr="00476D2F">
        <w:rPr>
          <w:szCs w:val="24"/>
        </w:rPr>
      </w:r>
      <w:r w:rsidRPr="00476D2F">
        <w:rPr>
          <w:szCs w:val="24"/>
        </w:rPr>
        <w:fldChar w:fldCharType="separate"/>
      </w:r>
      <w:r w:rsidR="004501EF">
        <w:rPr>
          <w:szCs w:val="24"/>
        </w:rPr>
        <w:t>V.8.1.1</w:t>
      </w:r>
      <w:r w:rsidRPr="00476D2F">
        <w:rPr>
          <w:szCs w:val="24"/>
        </w:rPr>
        <w:fldChar w:fldCharType="end"/>
      </w:r>
      <w:r w:rsidRPr="00476D2F">
        <w:rPr>
          <w:szCs w:val="24"/>
        </w:rPr>
        <w:t xml:space="preserve"> and</w:t>
      </w:r>
      <w:r w:rsidR="00A4235F" w:rsidRPr="00476D2F">
        <w:rPr>
          <w:szCs w:val="24"/>
        </w:rPr>
        <w:t xml:space="preserve"> </w:t>
      </w:r>
      <w:r w:rsidR="00A4235F" w:rsidRPr="00476D2F">
        <w:rPr>
          <w:szCs w:val="24"/>
        </w:rPr>
        <w:fldChar w:fldCharType="begin"/>
      </w:r>
      <w:r w:rsidR="00A4235F" w:rsidRPr="00476D2F">
        <w:rPr>
          <w:szCs w:val="24"/>
        </w:rPr>
        <w:instrText xml:space="preserve"> REF _Ref27678434 \r \h </w:instrText>
      </w:r>
      <w:r w:rsidR="00A4235F" w:rsidRPr="00476D2F">
        <w:rPr>
          <w:szCs w:val="24"/>
        </w:rPr>
      </w:r>
      <w:r w:rsidR="00A4235F" w:rsidRPr="00476D2F">
        <w:rPr>
          <w:szCs w:val="24"/>
        </w:rPr>
        <w:fldChar w:fldCharType="separate"/>
      </w:r>
      <w:r w:rsidR="004501EF">
        <w:rPr>
          <w:szCs w:val="24"/>
        </w:rPr>
        <w:t>V.8.1.2</w:t>
      </w:r>
      <w:r w:rsidR="00A4235F" w:rsidRPr="00476D2F">
        <w:rPr>
          <w:szCs w:val="24"/>
        </w:rPr>
        <w:fldChar w:fldCharType="end"/>
      </w:r>
      <w:r w:rsidRPr="00476D2F">
        <w:rPr>
          <w:szCs w:val="24"/>
        </w:rPr>
        <w:t>.</w:t>
      </w:r>
    </w:p>
    <w:p w14:paraId="14766233" w14:textId="77777777" w:rsidR="00160EB0" w:rsidRPr="00476D2F" w:rsidRDefault="00160EB0" w:rsidP="00160EB0">
      <w:pPr>
        <w:spacing w:before="0" w:after="120"/>
        <w:rPr>
          <w:szCs w:val="24"/>
        </w:rPr>
      </w:pPr>
      <w:r w:rsidRPr="00476D2F">
        <w:rPr>
          <w:szCs w:val="24"/>
        </w:rPr>
        <w:t>About Field 4, the following values are allowed:</w:t>
      </w:r>
    </w:p>
    <w:p w14:paraId="1CA1FD8B" w14:textId="2351D6FB" w:rsidR="00160EB0" w:rsidRPr="00476D2F" w:rsidRDefault="00160EB0" w:rsidP="00117A38">
      <w:pPr>
        <w:pStyle w:val="ListParagraph"/>
        <w:numPr>
          <w:ilvl w:val="0"/>
          <w:numId w:val="79"/>
        </w:numPr>
        <w:spacing w:before="0" w:after="120"/>
        <w:rPr>
          <w:szCs w:val="24"/>
        </w:rPr>
      </w:pPr>
      <w:r w:rsidRPr="00476D2F">
        <w:rPr>
          <w:szCs w:val="24"/>
        </w:rPr>
        <w:t xml:space="preserve">Subset of Codes to be used in field 4 Procedure identifier for </w:t>
      </w:r>
      <w:r w:rsidR="00752422" w:rsidRPr="00476D2F">
        <w:rPr>
          <w:szCs w:val="24"/>
        </w:rPr>
        <w:t>AES-P1</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w:instrText>
      </w:r>
      <w:r w:rsidRPr="00476D2F">
        <w:instrText xml:space="preserve"> \* MERGEFORMAT </w:instrText>
      </w:r>
      <w:r w:rsidRPr="00476D2F">
        <w:rPr>
          <w:szCs w:val="24"/>
        </w:rPr>
      </w:r>
      <w:r w:rsidRPr="00476D2F">
        <w:rPr>
          <w:szCs w:val="24"/>
        </w:rPr>
        <w:fldChar w:fldCharType="separate"/>
      </w:r>
      <w:r w:rsidR="004501EF" w:rsidRPr="00476D2F">
        <w:rPr>
          <w:szCs w:val="24"/>
        </w:rPr>
        <w:t>A</w:t>
      </w:r>
      <w:r w:rsidR="004501EF">
        <w:rPr>
          <w:szCs w:val="24"/>
        </w:rPr>
        <w:t>10</w:t>
      </w:r>
      <w:r w:rsidRPr="00476D2F">
        <w:rPr>
          <w:szCs w:val="24"/>
        </w:rPr>
        <w:fldChar w:fldCharType="end"/>
      </w:r>
      <w:r w:rsidRPr="00476D2F">
        <w:rPr>
          <w:szCs w:val="24"/>
        </w:rPr>
        <w:t>].</w:t>
      </w:r>
    </w:p>
    <w:tbl>
      <w:tblPr>
        <w:tblW w:w="885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1E0" w:firstRow="1" w:lastRow="1" w:firstColumn="1" w:lastColumn="1" w:noHBand="0" w:noVBand="0"/>
      </w:tblPr>
      <w:tblGrid>
        <w:gridCol w:w="828"/>
        <w:gridCol w:w="3552"/>
        <w:gridCol w:w="4477"/>
      </w:tblGrid>
      <w:tr w:rsidR="00160EB0" w:rsidRPr="00110E6A" w14:paraId="7E4AD756" w14:textId="77777777" w:rsidTr="3E834BB0">
        <w:trPr>
          <w:jc w:val="center"/>
        </w:trPr>
        <w:tc>
          <w:tcPr>
            <w:tcW w:w="828" w:type="dxa"/>
            <w:shd w:val="clear" w:color="auto" w:fill="002060"/>
            <w:vAlign w:val="center"/>
          </w:tcPr>
          <w:p w14:paraId="0D888E1F"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4AC0FFD2" w14:textId="77777777" w:rsidR="00160EB0" w:rsidRPr="00476D2F" w:rsidRDefault="00160EB0" w:rsidP="00803B94">
            <w:pPr>
              <w:spacing w:before="0"/>
              <w:jc w:val="left"/>
              <w:rPr>
                <w:b/>
                <w:szCs w:val="24"/>
              </w:rPr>
            </w:pPr>
            <w:r w:rsidRPr="00476D2F">
              <w:rPr>
                <w:b/>
                <w:szCs w:val="24"/>
              </w:rPr>
              <w:t>Procedure</w:t>
            </w:r>
          </w:p>
        </w:tc>
        <w:tc>
          <w:tcPr>
            <w:tcW w:w="4477" w:type="dxa"/>
            <w:shd w:val="clear" w:color="auto" w:fill="002060"/>
          </w:tcPr>
          <w:p w14:paraId="6922FCD8" w14:textId="4D532940" w:rsidR="00160EB0" w:rsidRPr="00476D2F" w:rsidRDefault="00160EB0" w:rsidP="00803B94">
            <w:pPr>
              <w:spacing w:before="0"/>
              <w:jc w:val="left"/>
              <w:rPr>
                <w:b/>
                <w:szCs w:val="24"/>
              </w:rPr>
            </w:pPr>
            <w:r w:rsidRPr="00476D2F">
              <w:rPr>
                <w:b/>
                <w:szCs w:val="24"/>
              </w:rPr>
              <w:t>Corresponding columns in Annex B of Title I, Chapter 2, Section 1 of [</w:t>
            </w:r>
            <w:r w:rsidRPr="00476D2F">
              <w:rPr>
                <w:b/>
                <w:szCs w:val="24"/>
              </w:rPr>
              <w:fldChar w:fldCharType="begin"/>
            </w:r>
            <w:r w:rsidRPr="00476D2F">
              <w:rPr>
                <w:b/>
                <w:szCs w:val="24"/>
              </w:rPr>
              <w:instrText xml:space="preserve"> REF UCC_DA \h  \* MERGEFORMAT </w:instrText>
            </w:r>
            <w:r w:rsidRPr="00476D2F">
              <w:rPr>
                <w:b/>
                <w:szCs w:val="24"/>
              </w:rPr>
            </w:r>
            <w:r w:rsidRPr="00476D2F">
              <w:rPr>
                <w:b/>
                <w:szCs w:val="24"/>
              </w:rPr>
              <w:fldChar w:fldCharType="separate"/>
            </w:r>
            <w:r w:rsidR="004501EF" w:rsidRPr="00476D2F">
              <w:rPr>
                <w:szCs w:val="24"/>
              </w:rPr>
              <w:t>A</w:t>
            </w:r>
            <w:r w:rsidR="004501EF">
              <w:rPr>
                <w:szCs w:val="24"/>
              </w:rPr>
              <w:t>11</w:t>
            </w:r>
            <w:r w:rsidRPr="00476D2F">
              <w:rPr>
                <w:b/>
                <w:szCs w:val="24"/>
              </w:rPr>
              <w:fldChar w:fldCharType="end"/>
            </w:r>
            <w:r w:rsidRPr="00476D2F">
              <w:rPr>
                <w:b/>
                <w:szCs w:val="24"/>
              </w:rPr>
              <w:t>]</w:t>
            </w:r>
          </w:p>
        </w:tc>
      </w:tr>
      <w:tr w:rsidR="00160EB0" w:rsidRPr="00110E6A" w14:paraId="7D500BEA" w14:textId="77777777" w:rsidTr="3E834BB0">
        <w:trPr>
          <w:trHeight w:val="552"/>
          <w:jc w:val="center"/>
        </w:trPr>
        <w:tc>
          <w:tcPr>
            <w:tcW w:w="828" w:type="dxa"/>
            <w:vAlign w:val="center"/>
          </w:tcPr>
          <w:p w14:paraId="1833FB86" w14:textId="77777777" w:rsidR="00160EB0" w:rsidRPr="00476D2F" w:rsidRDefault="00160EB0" w:rsidP="00803B94">
            <w:pPr>
              <w:autoSpaceDE w:val="0"/>
              <w:autoSpaceDN w:val="0"/>
              <w:adjustRightInd w:val="0"/>
              <w:spacing w:before="0"/>
              <w:jc w:val="center"/>
              <w:rPr>
                <w:szCs w:val="24"/>
              </w:rPr>
            </w:pPr>
            <w:r w:rsidRPr="00476D2F">
              <w:rPr>
                <w:szCs w:val="24"/>
              </w:rPr>
              <w:t>A</w:t>
            </w:r>
          </w:p>
        </w:tc>
        <w:tc>
          <w:tcPr>
            <w:tcW w:w="3552" w:type="dxa"/>
            <w:vAlign w:val="center"/>
          </w:tcPr>
          <w:p w14:paraId="1D451222" w14:textId="77777777" w:rsidR="00160EB0" w:rsidRPr="00476D2F" w:rsidRDefault="00160EB0" w:rsidP="00803B94">
            <w:pPr>
              <w:autoSpaceDE w:val="0"/>
              <w:autoSpaceDN w:val="0"/>
              <w:adjustRightInd w:val="0"/>
              <w:spacing w:before="0"/>
              <w:jc w:val="left"/>
              <w:rPr>
                <w:szCs w:val="24"/>
              </w:rPr>
            </w:pPr>
            <w:r w:rsidRPr="00476D2F">
              <w:rPr>
                <w:szCs w:val="24"/>
              </w:rPr>
              <w:t>Export only</w:t>
            </w:r>
          </w:p>
        </w:tc>
        <w:tc>
          <w:tcPr>
            <w:tcW w:w="4477" w:type="dxa"/>
            <w:vAlign w:val="center"/>
          </w:tcPr>
          <w:p w14:paraId="7DD55CA4" w14:textId="77777777" w:rsidR="00160EB0" w:rsidRPr="00476D2F" w:rsidRDefault="00160EB0" w:rsidP="00803B94">
            <w:pPr>
              <w:spacing w:before="0"/>
              <w:rPr>
                <w:szCs w:val="24"/>
              </w:rPr>
            </w:pPr>
            <w:r w:rsidRPr="00476D2F">
              <w:rPr>
                <w:szCs w:val="24"/>
              </w:rPr>
              <w:t>B1, B2, B3 or C1</w:t>
            </w:r>
          </w:p>
        </w:tc>
      </w:tr>
      <w:tr w:rsidR="00160EB0" w:rsidRPr="00110E6A" w14:paraId="5EE8B3DA" w14:textId="77777777" w:rsidTr="3E834BB0">
        <w:trPr>
          <w:trHeight w:val="552"/>
          <w:jc w:val="center"/>
        </w:trPr>
        <w:tc>
          <w:tcPr>
            <w:tcW w:w="828" w:type="dxa"/>
            <w:vAlign w:val="center"/>
          </w:tcPr>
          <w:p w14:paraId="02E61875" w14:textId="77777777" w:rsidR="00160EB0" w:rsidRPr="00476D2F" w:rsidRDefault="00160EB0" w:rsidP="00803B94">
            <w:pPr>
              <w:autoSpaceDE w:val="0"/>
              <w:autoSpaceDN w:val="0"/>
              <w:adjustRightInd w:val="0"/>
              <w:spacing w:before="0"/>
              <w:jc w:val="center"/>
              <w:rPr>
                <w:szCs w:val="24"/>
              </w:rPr>
            </w:pPr>
            <w:r w:rsidRPr="00476D2F">
              <w:rPr>
                <w:szCs w:val="24"/>
              </w:rPr>
              <w:t>B</w:t>
            </w:r>
          </w:p>
        </w:tc>
        <w:tc>
          <w:tcPr>
            <w:tcW w:w="3552" w:type="dxa"/>
            <w:vAlign w:val="center"/>
          </w:tcPr>
          <w:p w14:paraId="5044EB23" w14:textId="77777777" w:rsidR="00160EB0" w:rsidRPr="00476D2F" w:rsidRDefault="00160EB0" w:rsidP="00803B94">
            <w:pPr>
              <w:autoSpaceDE w:val="0"/>
              <w:autoSpaceDN w:val="0"/>
              <w:adjustRightInd w:val="0"/>
              <w:spacing w:before="0"/>
              <w:jc w:val="left"/>
              <w:rPr>
                <w:szCs w:val="24"/>
              </w:rPr>
            </w:pPr>
            <w:r w:rsidRPr="00476D2F">
              <w:rPr>
                <w:szCs w:val="24"/>
              </w:rPr>
              <w:t>Export and exit summary declaration</w:t>
            </w:r>
          </w:p>
        </w:tc>
        <w:tc>
          <w:tcPr>
            <w:tcW w:w="4477" w:type="dxa"/>
            <w:vAlign w:val="center"/>
          </w:tcPr>
          <w:p w14:paraId="7EFD851D" w14:textId="77777777" w:rsidR="00160EB0" w:rsidRPr="00476D2F" w:rsidRDefault="00160EB0" w:rsidP="00803B94">
            <w:pPr>
              <w:spacing w:before="0"/>
              <w:rPr>
                <w:szCs w:val="24"/>
              </w:rPr>
            </w:pPr>
            <w:r w:rsidRPr="00476D2F">
              <w:rPr>
                <w:szCs w:val="24"/>
              </w:rPr>
              <w:t>Combinations of A1 or A2, with B1, B2, B3 or C1</w:t>
            </w:r>
          </w:p>
        </w:tc>
      </w:tr>
      <w:tr w:rsidR="00160EB0" w:rsidRPr="00110E6A" w14:paraId="0C1C2039" w14:textId="77777777" w:rsidTr="3E834BB0">
        <w:trPr>
          <w:trHeight w:val="552"/>
          <w:jc w:val="center"/>
        </w:trPr>
        <w:tc>
          <w:tcPr>
            <w:tcW w:w="828" w:type="dxa"/>
            <w:vAlign w:val="center"/>
          </w:tcPr>
          <w:p w14:paraId="20489806" w14:textId="77777777" w:rsidR="00160EB0" w:rsidRPr="00476D2F" w:rsidRDefault="00160EB0" w:rsidP="00803B94">
            <w:pPr>
              <w:autoSpaceDE w:val="0"/>
              <w:autoSpaceDN w:val="0"/>
              <w:adjustRightInd w:val="0"/>
              <w:spacing w:before="0"/>
              <w:jc w:val="center"/>
              <w:rPr>
                <w:szCs w:val="24"/>
              </w:rPr>
            </w:pPr>
            <w:r w:rsidRPr="00476D2F">
              <w:rPr>
                <w:szCs w:val="24"/>
              </w:rPr>
              <w:t>C</w:t>
            </w:r>
          </w:p>
        </w:tc>
        <w:tc>
          <w:tcPr>
            <w:tcW w:w="3552" w:type="dxa"/>
            <w:vAlign w:val="center"/>
          </w:tcPr>
          <w:p w14:paraId="1BFCF240" w14:textId="77777777" w:rsidR="00160EB0" w:rsidRPr="00476D2F" w:rsidRDefault="00160EB0" w:rsidP="00803B94">
            <w:pPr>
              <w:autoSpaceDE w:val="0"/>
              <w:autoSpaceDN w:val="0"/>
              <w:adjustRightInd w:val="0"/>
              <w:spacing w:before="0"/>
              <w:jc w:val="left"/>
              <w:rPr>
                <w:szCs w:val="24"/>
              </w:rPr>
            </w:pPr>
            <w:r w:rsidRPr="00476D2F">
              <w:rPr>
                <w:szCs w:val="24"/>
              </w:rPr>
              <w:t>Exit summary declaration only</w:t>
            </w:r>
          </w:p>
        </w:tc>
        <w:tc>
          <w:tcPr>
            <w:tcW w:w="4477" w:type="dxa"/>
            <w:vAlign w:val="center"/>
          </w:tcPr>
          <w:p w14:paraId="51E65372" w14:textId="77777777" w:rsidR="00160EB0" w:rsidRPr="00476D2F" w:rsidRDefault="00160EB0" w:rsidP="00803B94">
            <w:pPr>
              <w:spacing w:before="0"/>
              <w:rPr>
                <w:szCs w:val="24"/>
              </w:rPr>
            </w:pPr>
            <w:r w:rsidRPr="00476D2F">
              <w:rPr>
                <w:szCs w:val="24"/>
              </w:rPr>
              <w:t>A1 or A2</w:t>
            </w:r>
          </w:p>
        </w:tc>
      </w:tr>
      <w:tr w:rsidR="00160EB0" w:rsidRPr="00110E6A" w14:paraId="426684D7" w14:textId="77777777" w:rsidTr="3E834BB0">
        <w:trPr>
          <w:trHeight w:val="552"/>
          <w:jc w:val="center"/>
        </w:trPr>
        <w:tc>
          <w:tcPr>
            <w:tcW w:w="828" w:type="dxa"/>
            <w:vAlign w:val="center"/>
          </w:tcPr>
          <w:p w14:paraId="2E0CDC16" w14:textId="77777777" w:rsidR="00160EB0" w:rsidRPr="00476D2F" w:rsidRDefault="00160EB0" w:rsidP="00803B94">
            <w:pPr>
              <w:autoSpaceDE w:val="0"/>
              <w:autoSpaceDN w:val="0"/>
              <w:adjustRightInd w:val="0"/>
              <w:spacing w:before="0"/>
              <w:jc w:val="center"/>
              <w:rPr>
                <w:szCs w:val="24"/>
              </w:rPr>
            </w:pPr>
            <w:r w:rsidRPr="00476D2F">
              <w:rPr>
                <w:szCs w:val="24"/>
              </w:rPr>
              <w:t>D</w:t>
            </w:r>
          </w:p>
        </w:tc>
        <w:tc>
          <w:tcPr>
            <w:tcW w:w="3552" w:type="dxa"/>
            <w:vAlign w:val="center"/>
          </w:tcPr>
          <w:p w14:paraId="3E64065E" w14:textId="77777777" w:rsidR="00160EB0" w:rsidRPr="00476D2F" w:rsidRDefault="00160EB0" w:rsidP="00803B94">
            <w:pPr>
              <w:autoSpaceDE w:val="0"/>
              <w:autoSpaceDN w:val="0"/>
              <w:adjustRightInd w:val="0"/>
              <w:spacing w:before="0"/>
              <w:jc w:val="left"/>
              <w:rPr>
                <w:szCs w:val="24"/>
              </w:rPr>
            </w:pPr>
            <w:r w:rsidRPr="00476D2F">
              <w:rPr>
                <w:szCs w:val="24"/>
              </w:rPr>
              <w:t>Re-export notification</w:t>
            </w:r>
          </w:p>
        </w:tc>
        <w:tc>
          <w:tcPr>
            <w:tcW w:w="4477" w:type="dxa"/>
            <w:vAlign w:val="center"/>
          </w:tcPr>
          <w:p w14:paraId="1E551DD7" w14:textId="77777777" w:rsidR="00160EB0" w:rsidRPr="00476D2F" w:rsidRDefault="00160EB0" w:rsidP="00803B94">
            <w:pPr>
              <w:spacing w:before="0"/>
              <w:rPr>
                <w:szCs w:val="24"/>
              </w:rPr>
            </w:pPr>
            <w:r w:rsidRPr="00476D2F">
              <w:rPr>
                <w:szCs w:val="24"/>
              </w:rPr>
              <w:t>A3</w:t>
            </w:r>
          </w:p>
        </w:tc>
      </w:tr>
      <w:tr w:rsidR="3E834BB0" w:rsidRPr="00110E6A" w14:paraId="6047C286" w14:textId="77777777" w:rsidTr="3E834BB0">
        <w:trPr>
          <w:trHeight w:val="552"/>
          <w:jc w:val="center"/>
        </w:trPr>
        <w:tc>
          <w:tcPr>
            <w:tcW w:w="828" w:type="dxa"/>
            <w:vAlign w:val="center"/>
          </w:tcPr>
          <w:p w14:paraId="128EA5FE" w14:textId="57F67C14" w:rsidR="3196BC84" w:rsidRPr="00476D2F" w:rsidRDefault="3196BC84" w:rsidP="3E834BB0">
            <w:pPr>
              <w:jc w:val="center"/>
            </w:pPr>
            <w:r w:rsidRPr="00476D2F">
              <w:t>E</w:t>
            </w:r>
          </w:p>
        </w:tc>
        <w:tc>
          <w:tcPr>
            <w:tcW w:w="3552" w:type="dxa"/>
            <w:vAlign w:val="center"/>
          </w:tcPr>
          <w:p w14:paraId="359B83CC" w14:textId="2F9711BD" w:rsidR="3196BC84" w:rsidRPr="00476D2F" w:rsidRDefault="3196BC84" w:rsidP="3E834BB0">
            <w:pPr>
              <w:jc w:val="left"/>
            </w:pPr>
            <w:r w:rsidRPr="00476D2F">
              <w:t>Dispatch of goods in relation with special fiscal territories</w:t>
            </w:r>
          </w:p>
        </w:tc>
        <w:tc>
          <w:tcPr>
            <w:tcW w:w="4477" w:type="dxa"/>
            <w:vAlign w:val="center"/>
          </w:tcPr>
          <w:p w14:paraId="1AD19E1C" w14:textId="6342A67B" w:rsidR="3196BC84" w:rsidRPr="00476D2F" w:rsidRDefault="3196BC84" w:rsidP="3E834BB0">
            <w:r w:rsidRPr="00476D2F">
              <w:t>B4</w:t>
            </w:r>
          </w:p>
        </w:tc>
      </w:tr>
    </w:tbl>
    <w:p w14:paraId="4B595181" w14:textId="3396BF31" w:rsidR="00B82FA0" w:rsidRPr="00476D2F" w:rsidRDefault="00160EB0" w:rsidP="008F703C">
      <w:pPr>
        <w:pStyle w:val="Caption"/>
      </w:pPr>
      <w:bookmarkStart w:id="1244" w:name="_Ref5296450"/>
      <w:bookmarkStart w:id="1245" w:name="_Ref5296447"/>
      <w:bookmarkStart w:id="1246" w:name="_Toc185900982"/>
      <w:r w:rsidRPr="00476D2F">
        <w:t xml:space="preserve">Table </w:t>
      </w:r>
      <w:r w:rsidR="002C7E76">
        <w:fldChar w:fldCharType="begin"/>
      </w:r>
      <w:r w:rsidR="002C7E76">
        <w:instrText xml:space="preserve"> SEQ Table \* ARABIC </w:instrText>
      </w:r>
      <w:r w:rsidR="002C7E76">
        <w:fldChar w:fldCharType="separate"/>
      </w:r>
      <w:r w:rsidR="004501EF">
        <w:rPr>
          <w:noProof/>
        </w:rPr>
        <w:t>56</w:t>
      </w:r>
      <w:r w:rsidR="002C7E76">
        <w:fldChar w:fldCharType="end"/>
      </w:r>
      <w:bookmarkEnd w:id="1244"/>
      <w:r w:rsidRPr="00476D2F">
        <w:t xml:space="preserve">: Codes to be used in MRN field 4 Procedure identifier for </w:t>
      </w:r>
      <w:bookmarkEnd w:id="1245"/>
      <w:r w:rsidR="00752422" w:rsidRPr="00476D2F">
        <w:t>AES-P1</w:t>
      </w:r>
      <w:bookmarkEnd w:id="1246"/>
    </w:p>
    <w:p w14:paraId="0BC0E6AA" w14:textId="13F65AA4" w:rsidR="00160EB0" w:rsidRPr="00476D2F" w:rsidRDefault="00160EB0" w:rsidP="00117A38">
      <w:pPr>
        <w:pStyle w:val="ListParagraph"/>
        <w:numPr>
          <w:ilvl w:val="0"/>
          <w:numId w:val="79"/>
        </w:numPr>
        <w:spacing w:before="0" w:after="120"/>
        <w:rPr>
          <w:szCs w:val="24"/>
        </w:rPr>
      </w:pPr>
      <w:r w:rsidRPr="00476D2F">
        <w:rPr>
          <w:szCs w:val="24"/>
        </w:rPr>
        <w:t>Subset of Codes to be used in field 4 Procedure identifier for NCTS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4501EF" w:rsidRPr="00476D2F">
        <w:rPr>
          <w:szCs w:val="24"/>
        </w:rPr>
        <w:t>A</w:t>
      </w:r>
      <w:r w:rsidR="004501EF">
        <w:rPr>
          <w:szCs w:val="24"/>
        </w:rPr>
        <w:t>10</w:t>
      </w:r>
      <w:r w:rsidRPr="00476D2F">
        <w:rPr>
          <w:szCs w:val="24"/>
        </w:rPr>
        <w:fldChar w:fldCharType="end"/>
      </w:r>
      <w:r w:rsidRPr="00476D2F">
        <w:rPr>
          <w:szCs w:val="24"/>
        </w:rPr>
        <w:t>]</w:t>
      </w:r>
      <w:r w:rsidR="00242A3A">
        <w:rPr>
          <w:szCs w:val="24"/>
        </w:rPr>
        <w:t xml:space="preserve"> and in “Convention </w:t>
      </w:r>
      <w:r w:rsidR="006D7298">
        <w:rPr>
          <w:szCs w:val="24"/>
        </w:rPr>
        <w:t xml:space="preserve">on </w:t>
      </w:r>
      <w:r w:rsidR="00242A3A">
        <w:rPr>
          <w:szCs w:val="24"/>
        </w:rPr>
        <w:t>common transit procedure”</w:t>
      </w:r>
      <w:r w:rsidR="00A8427B">
        <w:rPr>
          <w:szCs w:val="24"/>
        </w:rPr>
        <w:t xml:space="preserve"> </w:t>
      </w:r>
      <w:r w:rsidR="00FF57CD">
        <w:rPr>
          <w:szCs w:val="24"/>
        </w:rPr>
        <w:t>[</w:t>
      </w:r>
      <w:r w:rsidR="00FF57CD">
        <w:rPr>
          <w:szCs w:val="24"/>
        </w:rPr>
        <w:fldChar w:fldCharType="begin"/>
      </w:r>
      <w:r w:rsidR="00FF57CD">
        <w:rPr>
          <w:szCs w:val="24"/>
        </w:rPr>
        <w:instrText xml:space="preserve"> REF A26 \h </w:instrText>
      </w:r>
      <w:r w:rsidR="00FF57CD">
        <w:rPr>
          <w:szCs w:val="24"/>
        </w:rPr>
      </w:r>
      <w:r w:rsidR="00FF57CD">
        <w:rPr>
          <w:szCs w:val="24"/>
        </w:rPr>
        <w:fldChar w:fldCharType="separate"/>
      </w:r>
      <w:r w:rsidR="004501EF" w:rsidRPr="00476D2F">
        <w:rPr>
          <w:szCs w:val="24"/>
        </w:rPr>
        <w:t>Α</w:t>
      </w:r>
      <w:r w:rsidR="004501EF">
        <w:rPr>
          <w:noProof/>
          <w:szCs w:val="24"/>
        </w:rPr>
        <w:t>22</w:t>
      </w:r>
      <w:r w:rsidR="00FF57CD">
        <w:rPr>
          <w:szCs w:val="24"/>
        </w:rPr>
        <w:fldChar w:fldCharType="end"/>
      </w:r>
      <w:r w:rsidR="00FF57CD">
        <w:rPr>
          <w:szCs w:val="24"/>
        </w:rPr>
        <w:t>]</w:t>
      </w:r>
      <w:r w:rsidRPr="00476D2F">
        <w:rPr>
          <w:szCs w:val="24"/>
        </w:rPr>
        <w:t>.</w:t>
      </w:r>
    </w:p>
    <w:tbl>
      <w:tblPr>
        <w:tblW w:w="881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8"/>
        <w:gridCol w:w="2134"/>
        <w:gridCol w:w="5851"/>
      </w:tblGrid>
      <w:tr w:rsidR="00160EB0" w:rsidRPr="00110E6A" w14:paraId="42A962E3" w14:textId="77777777" w:rsidTr="006901EC">
        <w:trPr>
          <w:jc w:val="center"/>
        </w:trPr>
        <w:tc>
          <w:tcPr>
            <w:tcW w:w="828" w:type="dxa"/>
            <w:shd w:val="clear" w:color="auto" w:fill="002060"/>
            <w:vAlign w:val="center"/>
          </w:tcPr>
          <w:p w14:paraId="025DBE3C" w14:textId="77777777" w:rsidR="00160EB0" w:rsidRPr="00476D2F" w:rsidRDefault="00160EB0" w:rsidP="00803B94">
            <w:pPr>
              <w:spacing w:before="0"/>
              <w:jc w:val="center"/>
              <w:rPr>
                <w:b/>
                <w:szCs w:val="24"/>
              </w:rPr>
            </w:pPr>
            <w:r w:rsidRPr="00476D2F">
              <w:rPr>
                <w:b/>
                <w:szCs w:val="24"/>
              </w:rPr>
              <w:t>Code</w:t>
            </w:r>
          </w:p>
        </w:tc>
        <w:tc>
          <w:tcPr>
            <w:tcW w:w="2134" w:type="dxa"/>
            <w:shd w:val="clear" w:color="auto" w:fill="002060"/>
            <w:vAlign w:val="center"/>
          </w:tcPr>
          <w:p w14:paraId="6157B94B" w14:textId="77777777" w:rsidR="00160EB0" w:rsidRPr="00476D2F" w:rsidRDefault="00160EB0" w:rsidP="00803B94">
            <w:pPr>
              <w:spacing w:before="0"/>
              <w:jc w:val="left"/>
              <w:rPr>
                <w:b/>
                <w:szCs w:val="24"/>
              </w:rPr>
            </w:pPr>
            <w:r w:rsidRPr="00476D2F">
              <w:rPr>
                <w:b/>
                <w:szCs w:val="24"/>
              </w:rPr>
              <w:t>Procedure</w:t>
            </w:r>
          </w:p>
        </w:tc>
        <w:tc>
          <w:tcPr>
            <w:tcW w:w="5851" w:type="dxa"/>
            <w:shd w:val="clear" w:color="auto" w:fill="002060"/>
          </w:tcPr>
          <w:p w14:paraId="7D6C669C" w14:textId="2B0142CC" w:rsidR="00160EB0" w:rsidRPr="00476D2F" w:rsidRDefault="00160EB0" w:rsidP="00FA44C7">
            <w:pPr>
              <w:spacing w:before="0"/>
              <w:rPr>
                <w:b/>
                <w:bCs/>
              </w:rPr>
            </w:pPr>
            <w:r w:rsidRPr="00476D2F">
              <w:rPr>
                <w:b/>
                <w:bCs/>
              </w:rPr>
              <w:t xml:space="preserve">Corresponding columns in Annex B of Title I, Chapter 2, Section 1 of </w:t>
            </w:r>
            <w:r w:rsidR="58F2AAFC" w:rsidRPr="00476D2F">
              <w:rPr>
                <w:b/>
                <w:bCs/>
              </w:rPr>
              <w:t xml:space="preserve">UCC DA </w:t>
            </w:r>
            <w:r w:rsidRPr="00476D2F">
              <w:rPr>
                <w:b/>
                <w:bCs/>
              </w:rPr>
              <w:t>[</w:t>
            </w:r>
            <w:r w:rsidRPr="00476D2F">
              <w:rPr>
                <w:b/>
                <w:bCs/>
              </w:rPr>
              <w:fldChar w:fldCharType="begin"/>
            </w:r>
            <w:r w:rsidRPr="00476D2F">
              <w:rPr>
                <w:b/>
                <w:bCs/>
              </w:rPr>
              <w:instrText xml:space="preserve"> REF UCC_DA \h  \* MERGEFORMAT </w:instrText>
            </w:r>
            <w:r w:rsidRPr="00476D2F">
              <w:rPr>
                <w:b/>
                <w:bCs/>
              </w:rPr>
            </w:r>
            <w:r w:rsidRPr="00476D2F">
              <w:rPr>
                <w:b/>
                <w:bCs/>
              </w:rPr>
              <w:fldChar w:fldCharType="separate"/>
            </w:r>
            <w:r w:rsidR="004501EF" w:rsidRPr="004501EF">
              <w:t>A11</w:t>
            </w:r>
            <w:r w:rsidRPr="00476D2F">
              <w:rPr>
                <w:b/>
                <w:bCs/>
              </w:rPr>
              <w:fldChar w:fldCharType="end"/>
            </w:r>
            <w:r w:rsidRPr="00476D2F">
              <w:rPr>
                <w:b/>
                <w:bCs/>
              </w:rPr>
              <w:t>]</w:t>
            </w:r>
            <w:r w:rsidR="00242A3A">
              <w:rPr>
                <w:b/>
                <w:bCs/>
              </w:rPr>
              <w:t xml:space="preserve"> </w:t>
            </w:r>
            <w:r w:rsidR="00242A3A" w:rsidRPr="00B17381">
              <w:rPr>
                <w:b/>
                <w:bCs/>
                <w:szCs w:val="24"/>
              </w:rPr>
              <w:t xml:space="preserve">and “Convention </w:t>
            </w:r>
            <w:r w:rsidR="006D7298">
              <w:rPr>
                <w:b/>
                <w:bCs/>
                <w:szCs w:val="24"/>
              </w:rPr>
              <w:t>o</w:t>
            </w:r>
            <w:r w:rsidR="006D7298" w:rsidRPr="00B17381">
              <w:rPr>
                <w:b/>
                <w:bCs/>
                <w:szCs w:val="24"/>
              </w:rPr>
              <w:t xml:space="preserve">n </w:t>
            </w:r>
            <w:r w:rsidR="00242A3A" w:rsidRPr="00B17381">
              <w:rPr>
                <w:b/>
                <w:bCs/>
                <w:szCs w:val="24"/>
              </w:rPr>
              <w:t>common transit procedure”</w:t>
            </w:r>
            <w:r w:rsidR="00986C86">
              <w:rPr>
                <w:b/>
                <w:bCs/>
                <w:szCs w:val="24"/>
              </w:rPr>
              <w:t>[</w:t>
            </w:r>
            <w:r w:rsidR="00FF57CD">
              <w:rPr>
                <w:b/>
                <w:bCs/>
                <w:szCs w:val="24"/>
              </w:rPr>
              <w:fldChar w:fldCharType="begin"/>
            </w:r>
            <w:r w:rsidR="00FF57CD">
              <w:rPr>
                <w:b/>
                <w:bCs/>
                <w:szCs w:val="24"/>
              </w:rPr>
              <w:instrText xml:space="preserve"> REF A26 \h </w:instrText>
            </w:r>
            <w:r w:rsidR="00FF57CD">
              <w:rPr>
                <w:b/>
                <w:bCs/>
                <w:szCs w:val="24"/>
              </w:rPr>
            </w:r>
            <w:r w:rsidR="00FF57CD">
              <w:rPr>
                <w:b/>
                <w:bCs/>
                <w:szCs w:val="24"/>
              </w:rPr>
              <w:fldChar w:fldCharType="separate"/>
            </w:r>
            <w:r w:rsidR="004501EF" w:rsidRPr="00476D2F">
              <w:rPr>
                <w:szCs w:val="24"/>
              </w:rPr>
              <w:t>Α</w:t>
            </w:r>
            <w:r w:rsidR="004501EF">
              <w:rPr>
                <w:noProof/>
                <w:szCs w:val="24"/>
              </w:rPr>
              <w:t>22</w:t>
            </w:r>
            <w:r w:rsidR="00FF57CD">
              <w:rPr>
                <w:b/>
                <w:bCs/>
                <w:szCs w:val="24"/>
              </w:rPr>
              <w:fldChar w:fldCharType="end"/>
            </w:r>
            <w:r w:rsidR="00986C86">
              <w:rPr>
                <w:b/>
                <w:bCs/>
                <w:szCs w:val="24"/>
              </w:rPr>
              <w:t>]</w:t>
            </w:r>
          </w:p>
        </w:tc>
      </w:tr>
      <w:tr w:rsidR="00160EB0" w:rsidRPr="00110E6A" w14:paraId="630F688D" w14:textId="77777777" w:rsidTr="006901EC">
        <w:trPr>
          <w:trHeight w:val="634"/>
          <w:jc w:val="center"/>
        </w:trPr>
        <w:tc>
          <w:tcPr>
            <w:tcW w:w="828" w:type="dxa"/>
            <w:vAlign w:val="center"/>
          </w:tcPr>
          <w:p w14:paraId="77436DD0" w14:textId="77777777" w:rsidR="00160EB0" w:rsidRPr="00476D2F" w:rsidRDefault="00160EB0" w:rsidP="00803B94">
            <w:pPr>
              <w:autoSpaceDE w:val="0"/>
              <w:autoSpaceDN w:val="0"/>
              <w:adjustRightInd w:val="0"/>
              <w:spacing w:before="0"/>
              <w:jc w:val="center"/>
              <w:rPr>
                <w:szCs w:val="24"/>
              </w:rPr>
            </w:pPr>
            <w:r w:rsidRPr="00476D2F">
              <w:rPr>
                <w:szCs w:val="24"/>
              </w:rPr>
              <w:t>J</w:t>
            </w:r>
          </w:p>
        </w:tc>
        <w:tc>
          <w:tcPr>
            <w:tcW w:w="2134" w:type="dxa"/>
            <w:vAlign w:val="center"/>
          </w:tcPr>
          <w:p w14:paraId="70D8AC1C" w14:textId="77777777" w:rsidR="00160EB0" w:rsidRPr="00476D2F" w:rsidRDefault="00160EB0" w:rsidP="00803B94">
            <w:pPr>
              <w:autoSpaceDE w:val="0"/>
              <w:autoSpaceDN w:val="0"/>
              <w:adjustRightInd w:val="0"/>
              <w:spacing w:before="0"/>
              <w:jc w:val="left"/>
              <w:rPr>
                <w:szCs w:val="24"/>
              </w:rPr>
            </w:pPr>
            <w:r w:rsidRPr="00476D2F">
              <w:rPr>
                <w:szCs w:val="24"/>
              </w:rPr>
              <w:t>Transit declaration only</w:t>
            </w:r>
          </w:p>
        </w:tc>
        <w:tc>
          <w:tcPr>
            <w:tcW w:w="5851" w:type="dxa"/>
            <w:vAlign w:val="center"/>
          </w:tcPr>
          <w:p w14:paraId="5092EF38" w14:textId="51EBC87E" w:rsidR="00160EB0" w:rsidRPr="00476D2F" w:rsidRDefault="0F281CB1" w:rsidP="3E834BB0">
            <w:pPr>
              <w:spacing w:before="0"/>
              <w:rPr>
                <w:szCs w:val="24"/>
              </w:rPr>
            </w:pPr>
            <w:r w:rsidRPr="00476D2F">
              <w:rPr>
                <w:szCs w:val="24"/>
              </w:rPr>
              <w:t xml:space="preserve"> Columns D1 (Special procedure –– Transit declaration) or</w:t>
            </w:r>
          </w:p>
          <w:p w14:paraId="42F64910" w14:textId="171E3CF3" w:rsidR="00160EB0" w:rsidRPr="00476D2F" w:rsidRDefault="0F281CB1" w:rsidP="3E834BB0">
            <w:pPr>
              <w:spacing w:before="0"/>
              <w:rPr>
                <w:szCs w:val="24"/>
              </w:rPr>
            </w:pPr>
            <w:r w:rsidRPr="00476D2F">
              <w:rPr>
                <w:szCs w:val="24"/>
              </w:rPr>
              <w:t xml:space="preserve">D2 (Special procedure –Transit declaration with reduced dataset – (transport by rail, </w:t>
            </w:r>
            <w:proofErr w:type="gramStart"/>
            <w:r w:rsidRPr="00476D2F">
              <w:rPr>
                <w:szCs w:val="24"/>
              </w:rPr>
              <w:t>air</w:t>
            </w:r>
            <w:proofErr w:type="gramEnd"/>
            <w:r w:rsidRPr="00476D2F">
              <w:rPr>
                <w:szCs w:val="24"/>
              </w:rPr>
              <w:t xml:space="preserve"> and maritime transport));</w:t>
            </w:r>
          </w:p>
          <w:p w14:paraId="434FAF93" w14:textId="38FA3291" w:rsidR="00160EB0" w:rsidRPr="00476D2F" w:rsidRDefault="0F281CB1" w:rsidP="3E834BB0">
            <w:pPr>
              <w:spacing w:before="0"/>
              <w:rPr>
                <w:b/>
                <w:szCs w:val="24"/>
              </w:rPr>
            </w:pPr>
            <w:r w:rsidRPr="00476D2F">
              <w:rPr>
                <w:szCs w:val="24"/>
              </w:rPr>
              <w:t>possibly complemented by D4 (Presentation Notification in relation to the pre-lodged transit declaration).</w:t>
            </w:r>
          </w:p>
        </w:tc>
      </w:tr>
      <w:tr w:rsidR="00160EB0" w:rsidRPr="00110E6A" w14:paraId="2473E9C1" w14:textId="77777777" w:rsidTr="006901EC">
        <w:trPr>
          <w:trHeight w:val="634"/>
          <w:jc w:val="center"/>
        </w:trPr>
        <w:tc>
          <w:tcPr>
            <w:tcW w:w="828" w:type="dxa"/>
            <w:vAlign w:val="center"/>
          </w:tcPr>
          <w:p w14:paraId="612AD45E" w14:textId="77777777" w:rsidR="00160EB0" w:rsidRPr="00476D2F" w:rsidRDefault="00160EB0" w:rsidP="00803B94">
            <w:pPr>
              <w:autoSpaceDE w:val="0"/>
              <w:autoSpaceDN w:val="0"/>
              <w:adjustRightInd w:val="0"/>
              <w:spacing w:before="0"/>
              <w:jc w:val="center"/>
              <w:rPr>
                <w:szCs w:val="24"/>
              </w:rPr>
            </w:pPr>
            <w:r w:rsidRPr="00476D2F">
              <w:rPr>
                <w:szCs w:val="24"/>
              </w:rPr>
              <w:t>K</w:t>
            </w:r>
          </w:p>
        </w:tc>
        <w:tc>
          <w:tcPr>
            <w:tcW w:w="2134" w:type="dxa"/>
            <w:vAlign w:val="center"/>
          </w:tcPr>
          <w:p w14:paraId="4322109C"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exit summary declaration</w:t>
            </w:r>
          </w:p>
        </w:tc>
        <w:tc>
          <w:tcPr>
            <w:tcW w:w="5851" w:type="dxa"/>
            <w:vAlign w:val="center"/>
          </w:tcPr>
          <w:p w14:paraId="3796CBBF" w14:textId="77B500C3" w:rsidR="00160EB0" w:rsidRPr="00476D2F" w:rsidRDefault="162B5E17" w:rsidP="3E834BB0">
            <w:pPr>
              <w:spacing w:before="0"/>
              <w:rPr>
                <w:szCs w:val="24"/>
              </w:rPr>
            </w:pPr>
            <w:r w:rsidRPr="00476D2F">
              <w:rPr>
                <w:szCs w:val="24"/>
              </w:rPr>
              <w:t xml:space="preserve"> Combinations of columns D1 or D2 with (A1 (Exit summary declaration) or </w:t>
            </w:r>
          </w:p>
          <w:p w14:paraId="2FB933FB" w14:textId="5902122B" w:rsidR="00160EB0" w:rsidRPr="00476D2F" w:rsidRDefault="162B5E17" w:rsidP="3E834BB0">
            <w:pPr>
              <w:spacing w:before="0"/>
              <w:rPr>
                <w:szCs w:val="24"/>
              </w:rPr>
            </w:pPr>
            <w:r w:rsidRPr="00476D2F">
              <w:rPr>
                <w:szCs w:val="24"/>
              </w:rPr>
              <w:t>A2 (Exit summary declaration –– Express consignments));</w:t>
            </w:r>
          </w:p>
          <w:p w14:paraId="0CE4112F" w14:textId="31DB43A5" w:rsidR="00160EB0" w:rsidRPr="00476D2F" w:rsidRDefault="162B5E17" w:rsidP="3E834BB0">
            <w:pPr>
              <w:spacing w:before="0"/>
              <w:rPr>
                <w:szCs w:val="24"/>
              </w:rPr>
            </w:pPr>
            <w:r w:rsidRPr="00476D2F">
              <w:rPr>
                <w:szCs w:val="24"/>
              </w:rPr>
              <w:t>possibly complemented by D4.</w:t>
            </w:r>
          </w:p>
        </w:tc>
      </w:tr>
      <w:tr w:rsidR="00160EB0" w:rsidRPr="00110E6A" w14:paraId="57C926F4" w14:textId="77777777" w:rsidTr="006901EC">
        <w:trPr>
          <w:trHeight w:val="634"/>
          <w:jc w:val="center"/>
        </w:trPr>
        <w:tc>
          <w:tcPr>
            <w:tcW w:w="828" w:type="dxa"/>
            <w:vAlign w:val="center"/>
          </w:tcPr>
          <w:p w14:paraId="0DDB5500" w14:textId="77777777" w:rsidR="00160EB0" w:rsidRPr="00476D2F" w:rsidRDefault="00160EB0" w:rsidP="00803B94">
            <w:pPr>
              <w:autoSpaceDE w:val="0"/>
              <w:autoSpaceDN w:val="0"/>
              <w:adjustRightInd w:val="0"/>
              <w:spacing w:before="0"/>
              <w:jc w:val="center"/>
              <w:rPr>
                <w:szCs w:val="24"/>
              </w:rPr>
            </w:pPr>
            <w:r w:rsidRPr="00476D2F">
              <w:rPr>
                <w:szCs w:val="24"/>
              </w:rPr>
              <w:t>L</w:t>
            </w:r>
          </w:p>
        </w:tc>
        <w:tc>
          <w:tcPr>
            <w:tcW w:w="2134" w:type="dxa"/>
            <w:vAlign w:val="center"/>
          </w:tcPr>
          <w:p w14:paraId="3258AA35"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entry summary declaration</w:t>
            </w:r>
          </w:p>
        </w:tc>
        <w:tc>
          <w:tcPr>
            <w:tcW w:w="5851" w:type="dxa"/>
            <w:vAlign w:val="center"/>
          </w:tcPr>
          <w:p w14:paraId="387F629D" w14:textId="356EB229" w:rsidR="00160EB0" w:rsidRPr="00476D2F" w:rsidRDefault="00160EB0" w:rsidP="3E834BB0">
            <w:pPr>
              <w:spacing w:before="0"/>
              <w:rPr>
                <w:szCs w:val="24"/>
              </w:rPr>
            </w:pPr>
            <w:r w:rsidRPr="00476D2F" w:rsidDel="00160EB0">
              <w:rPr>
                <w:szCs w:val="24"/>
              </w:rPr>
              <w:t xml:space="preserve">Combinations of </w:t>
            </w:r>
            <w:r w:rsidR="3940D974" w:rsidRPr="00476D2F">
              <w:rPr>
                <w:szCs w:val="24"/>
              </w:rPr>
              <w:t xml:space="preserve">columns D1 or D2 </w:t>
            </w:r>
            <w:r w:rsidR="5EADD4A5" w:rsidRPr="00476D2F">
              <w:rPr>
                <w:szCs w:val="24"/>
              </w:rPr>
              <w:t xml:space="preserve">with </w:t>
            </w:r>
            <w:r w:rsidR="3940D974" w:rsidRPr="00476D2F">
              <w:rPr>
                <w:szCs w:val="24"/>
              </w:rPr>
              <w:t>Entry summary</w:t>
            </w:r>
            <w:r w:rsidR="25A8EE59" w:rsidRPr="00476D2F">
              <w:rPr>
                <w:szCs w:val="24"/>
              </w:rPr>
              <w:t xml:space="preserve"> </w:t>
            </w:r>
            <w:r w:rsidR="3940D974" w:rsidRPr="00476D2F">
              <w:rPr>
                <w:szCs w:val="24"/>
              </w:rPr>
              <w:t xml:space="preserve">declaration data as defined in the UCC </w:t>
            </w:r>
            <w:r w:rsidR="000A77A1">
              <w:rPr>
                <w:szCs w:val="24"/>
              </w:rPr>
              <w:t>Articles 127/130</w:t>
            </w:r>
            <w:r w:rsidR="3940D974" w:rsidRPr="00476D2F">
              <w:rPr>
                <w:szCs w:val="24"/>
              </w:rPr>
              <w:t>;</w:t>
            </w:r>
          </w:p>
          <w:p w14:paraId="0E86787E" w14:textId="3D5132A4" w:rsidR="00160EB0" w:rsidRPr="00476D2F" w:rsidRDefault="3940D974" w:rsidP="3E834BB0">
            <w:pPr>
              <w:spacing w:before="0"/>
              <w:rPr>
                <w:szCs w:val="24"/>
              </w:rPr>
            </w:pPr>
            <w:r w:rsidRPr="00476D2F">
              <w:rPr>
                <w:szCs w:val="24"/>
              </w:rPr>
              <w:t>possibly complemented by D4.</w:t>
            </w:r>
          </w:p>
        </w:tc>
      </w:tr>
      <w:tr w:rsidR="008D21B4" w:rsidRPr="00110E6A" w14:paraId="235CF5A6" w14:textId="77777777" w:rsidTr="006901EC">
        <w:trPr>
          <w:trHeight w:val="634"/>
          <w:jc w:val="center"/>
        </w:trPr>
        <w:tc>
          <w:tcPr>
            <w:tcW w:w="828" w:type="dxa"/>
            <w:vAlign w:val="center"/>
          </w:tcPr>
          <w:p w14:paraId="3B5CBCF0" w14:textId="0AC8456A" w:rsidR="008D21B4" w:rsidRPr="00476D2F" w:rsidRDefault="008D21B4" w:rsidP="00803B94">
            <w:pPr>
              <w:autoSpaceDE w:val="0"/>
              <w:autoSpaceDN w:val="0"/>
              <w:adjustRightInd w:val="0"/>
              <w:spacing w:before="0"/>
              <w:jc w:val="center"/>
              <w:rPr>
                <w:szCs w:val="24"/>
              </w:rPr>
            </w:pPr>
            <w:r w:rsidRPr="00476D2F">
              <w:rPr>
                <w:szCs w:val="24"/>
              </w:rPr>
              <w:t>M</w:t>
            </w:r>
          </w:p>
        </w:tc>
        <w:tc>
          <w:tcPr>
            <w:tcW w:w="2134" w:type="dxa"/>
            <w:vAlign w:val="center"/>
          </w:tcPr>
          <w:p w14:paraId="6FC91C33" w14:textId="59F53197" w:rsidR="008D21B4" w:rsidRPr="00476D2F" w:rsidRDefault="008D21B4" w:rsidP="00803B94">
            <w:pPr>
              <w:autoSpaceDE w:val="0"/>
              <w:autoSpaceDN w:val="0"/>
              <w:adjustRightInd w:val="0"/>
              <w:spacing w:before="0"/>
              <w:jc w:val="left"/>
              <w:rPr>
                <w:szCs w:val="24"/>
              </w:rPr>
            </w:pPr>
            <w:bookmarkStart w:id="1247" w:name="_Hlk5291242"/>
            <w:r w:rsidRPr="00476D2F">
              <w:rPr>
                <w:szCs w:val="24"/>
              </w:rPr>
              <w:t>Transit declaration and exit summary declaration and entry summary declaration</w:t>
            </w:r>
            <w:bookmarkEnd w:id="1247"/>
          </w:p>
        </w:tc>
        <w:tc>
          <w:tcPr>
            <w:tcW w:w="5851" w:type="dxa"/>
            <w:vAlign w:val="center"/>
          </w:tcPr>
          <w:p w14:paraId="125BB738" w14:textId="423AEB56" w:rsidR="008D21B4" w:rsidRPr="00476D2F" w:rsidRDefault="6E169E08" w:rsidP="3E834BB0">
            <w:pPr>
              <w:spacing w:before="0"/>
              <w:rPr>
                <w:szCs w:val="24"/>
              </w:rPr>
            </w:pPr>
            <w:r w:rsidRPr="00476D2F">
              <w:rPr>
                <w:szCs w:val="24"/>
              </w:rPr>
              <w:t xml:space="preserve"> Combinations of columns (D1 or D2) with (A1 or A2) and Entry summary declaration data as defined in the UCC</w:t>
            </w:r>
            <w:r w:rsidR="000A77A1">
              <w:rPr>
                <w:szCs w:val="24"/>
              </w:rPr>
              <w:t xml:space="preserve"> Articles 127/130</w:t>
            </w:r>
            <w:r w:rsidRPr="00476D2F">
              <w:rPr>
                <w:szCs w:val="24"/>
              </w:rPr>
              <w:t>;</w:t>
            </w:r>
          </w:p>
          <w:p w14:paraId="114BC8A4" w14:textId="4D79052E" w:rsidR="008D21B4" w:rsidRPr="00476D2F" w:rsidRDefault="6E169E08" w:rsidP="3E834BB0">
            <w:pPr>
              <w:spacing w:before="0"/>
              <w:rPr>
                <w:szCs w:val="24"/>
              </w:rPr>
            </w:pPr>
            <w:r w:rsidRPr="00476D2F">
              <w:rPr>
                <w:szCs w:val="24"/>
              </w:rPr>
              <w:t>possibly complemented by D4.</w:t>
            </w:r>
          </w:p>
        </w:tc>
      </w:tr>
    </w:tbl>
    <w:p w14:paraId="5AE84CC9" w14:textId="3A5C0776" w:rsidR="00160EB0" w:rsidRPr="00476D2F" w:rsidRDefault="00160EB0" w:rsidP="008F703C">
      <w:pPr>
        <w:pStyle w:val="Caption"/>
      </w:pPr>
      <w:bookmarkStart w:id="1248" w:name="_Ref5296468"/>
      <w:bookmarkStart w:id="1249" w:name="_Ref27653019"/>
      <w:bookmarkStart w:id="1250" w:name="_Toc185900983"/>
      <w:r w:rsidRPr="00476D2F">
        <w:t xml:space="preserve">Table </w:t>
      </w:r>
      <w:r w:rsidR="002C7E76">
        <w:fldChar w:fldCharType="begin"/>
      </w:r>
      <w:r w:rsidR="002C7E76">
        <w:instrText xml:space="preserve"> SEQ Table \* ARABIC </w:instrText>
      </w:r>
      <w:r w:rsidR="002C7E76">
        <w:fldChar w:fldCharType="separate"/>
      </w:r>
      <w:r w:rsidR="004501EF">
        <w:rPr>
          <w:noProof/>
        </w:rPr>
        <w:t>57</w:t>
      </w:r>
      <w:r w:rsidR="002C7E76">
        <w:fldChar w:fldCharType="end"/>
      </w:r>
      <w:bookmarkEnd w:id="1248"/>
      <w:r w:rsidRPr="00476D2F">
        <w:t>: Codes to be used in MRN field 4 Procedure identifier for NCTS</w:t>
      </w:r>
      <w:r w:rsidR="00932154" w:rsidRPr="00476D2F">
        <w:t>-P5</w:t>
      </w:r>
      <w:bookmarkEnd w:id="1249"/>
      <w:r w:rsidR="005D44AB">
        <w:t xml:space="preserve"> and NCTS-P6</w:t>
      </w:r>
      <w:bookmarkEnd w:id="1250"/>
    </w:p>
    <w:p w14:paraId="133E447B" w14:textId="77777777" w:rsidR="00923E5A" w:rsidRDefault="00923E5A" w:rsidP="00160EB0">
      <w:pPr>
        <w:spacing w:after="120"/>
      </w:pPr>
    </w:p>
    <w:p w14:paraId="48DB0C0E" w14:textId="24CD7AAA" w:rsidR="00923E5A" w:rsidRDefault="00923E5A" w:rsidP="00160EB0">
      <w:pPr>
        <w:spacing w:after="120"/>
      </w:pPr>
      <w:r w:rsidRPr="00923E5A">
        <w:t xml:space="preserve">The NCTS-P6 Opt-Out NA will generate MRNs with Code   </w:t>
      </w:r>
      <w:r w:rsidR="00C922C0" w:rsidRPr="00923E5A">
        <w:t>J or</w:t>
      </w:r>
      <w:r w:rsidRPr="00923E5A">
        <w:t xml:space="preserve">  K  (i.e. not  L nor M) while all 4 codes can be used in the MRNs generated by the NCTS-P6 Opt-In NA.</w:t>
      </w:r>
    </w:p>
    <w:p w14:paraId="1CD69550" w14:textId="4B19A5E0" w:rsidR="00160EB0" w:rsidRPr="00476D2F" w:rsidRDefault="00160EB0" w:rsidP="00160EB0">
      <w:pPr>
        <w:spacing w:after="120"/>
        <w:rPr>
          <w:b/>
          <w:bCs/>
        </w:rPr>
      </w:pPr>
      <w:r w:rsidRPr="00476D2F">
        <w:t xml:space="preserve">Considering the </w:t>
      </w:r>
      <w:r w:rsidR="00F20F60" w:rsidRPr="00476D2F">
        <w:t>fundamental</w:t>
      </w:r>
      <w:r w:rsidRPr="00476D2F">
        <w:t xml:space="preserve"> requirement of having same XSDs during and after transition</w:t>
      </w:r>
      <w:r w:rsidR="00512FA2">
        <w:t>s</w:t>
      </w:r>
      <w:r w:rsidRPr="00476D2F">
        <w:t xml:space="preserve"> (</w:t>
      </w:r>
      <w:r w:rsidRPr="00476D2F">
        <w:fldChar w:fldCharType="begin"/>
      </w:r>
      <w:r w:rsidRPr="00476D2F">
        <w:instrText xml:space="preserve"> REF _Ref525842448 \r \h  \* MERGEFORMAT </w:instrText>
      </w:r>
      <w:r w:rsidRPr="00476D2F">
        <w:fldChar w:fldCharType="separate"/>
      </w:r>
      <w:r w:rsidR="004501EF">
        <w:t>IV.3</w:t>
      </w:r>
      <w:r w:rsidRPr="00476D2F">
        <w:fldChar w:fldCharType="end"/>
      </w:r>
      <w:r w:rsidRPr="00476D2F">
        <w:t>), the following XSD Type (</w:t>
      </w:r>
      <w:proofErr w:type="spellStart"/>
      <w:r w:rsidRPr="00476D2F">
        <w:rPr>
          <w:rFonts w:ascii="Consolas" w:hAnsi="Consolas"/>
          <w:b/>
          <w:bCs/>
          <w:color w:val="7030A0"/>
          <w:sz w:val="22"/>
          <w:szCs w:val="22"/>
        </w:rPr>
        <w:t>MRNType</w:t>
      </w:r>
      <w:proofErr w:type="spellEnd"/>
      <w:r w:rsidRPr="00476D2F">
        <w:t>) will be associated with MRN data item for</w:t>
      </w:r>
      <w:r w:rsidRPr="00476D2F">
        <w:rPr>
          <w:b/>
          <w:bCs/>
        </w:rPr>
        <w:t xml:space="preserve"> </w:t>
      </w:r>
      <w:r w:rsidR="00932154" w:rsidRPr="00476D2F">
        <w:rPr>
          <w:b/>
          <w:bCs/>
        </w:rPr>
        <w:t xml:space="preserve">NCTS-P5 </w:t>
      </w:r>
      <w:r w:rsidR="1FEDD2CA" w:rsidRPr="00476D2F">
        <w:t xml:space="preserve">(see also Appendix X of DDNTA </w:t>
      </w:r>
      <w:r w:rsidR="00620166" w:rsidRPr="00476D2F">
        <w:t>[</w:t>
      </w:r>
      <w:r w:rsidR="0078586F">
        <w:fldChar w:fldCharType="begin"/>
      </w:r>
      <w:r w:rsidR="0078586F">
        <w:instrText xml:space="preserve"> REF R41 \h </w:instrText>
      </w:r>
      <w:r w:rsidR="0078586F">
        <w:fldChar w:fldCharType="separate"/>
      </w:r>
      <w:r w:rsidR="004501EF" w:rsidRPr="000C1B4B">
        <w:rPr>
          <w:szCs w:val="24"/>
        </w:rPr>
        <w:t>R</w:t>
      </w:r>
      <w:r w:rsidR="004501EF">
        <w:rPr>
          <w:noProof/>
          <w:szCs w:val="24"/>
        </w:rPr>
        <w:t>40</w:t>
      </w:r>
      <w:r w:rsidR="0078586F">
        <w:fldChar w:fldCharType="end"/>
      </w:r>
      <w:r w:rsidR="00620166" w:rsidRPr="00476D2F">
        <w:t>]</w:t>
      </w:r>
      <w:r w:rsidR="1FEDD2CA" w:rsidRPr="00476D2F">
        <w:t>)</w:t>
      </w:r>
      <w:r w:rsidR="00C70FF5">
        <w:t xml:space="preserve"> </w:t>
      </w:r>
      <w:r w:rsidR="004E50FD">
        <w:t xml:space="preserve">and for </w:t>
      </w:r>
      <w:r w:rsidR="004E50FD" w:rsidRPr="00476D2F">
        <w:rPr>
          <w:b/>
          <w:bCs/>
        </w:rPr>
        <w:t>NCTS-P</w:t>
      </w:r>
      <w:r w:rsidR="004D63FF">
        <w:rPr>
          <w:b/>
          <w:bCs/>
        </w:rPr>
        <w:t>6</w:t>
      </w:r>
      <w:r w:rsidR="004E50FD" w:rsidRPr="00476D2F">
        <w:rPr>
          <w:b/>
          <w:bCs/>
        </w:rPr>
        <w:t xml:space="preserve"> </w:t>
      </w:r>
      <w:r w:rsidR="004E50FD" w:rsidRPr="00476D2F">
        <w:t>(see also Appendix X of DDNTA</w:t>
      </w:r>
      <w:r w:rsidR="004D63FF">
        <w:t xml:space="preserve"> [</w:t>
      </w:r>
      <w:r w:rsidR="004D63FF">
        <w:fldChar w:fldCharType="begin"/>
      </w:r>
      <w:r w:rsidR="004D63FF">
        <w:instrText xml:space="preserve"> REF R45 \h </w:instrText>
      </w:r>
      <w:r w:rsidR="004D63FF">
        <w:fldChar w:fldCharType="separate"/>
      </w:r>
      <w:r w:rsidR="004501EF" w:rsidRPr="000C1B4B">
        <w:rPr>
          <w:szCs w:val="24"/>
        </w:rPr>
        <w:t>R</w:t>
      </w:r>
      <w:r w:rsidR="004501EF">
        <w:rPr>
          <w:noProof/>
          <w:szCs w:val="24"/>
        </w:rPr>
        <w:t>44</w:t>
      </w:r>
      <w:r w:rsidR="004D63FF">
        <w:fldChar w:fldCharType="end"/>
      </w:r>
      <w:r w:rsidR="004D63FF">
        <w:t>])</w:t>
      </w:r>
      <w:r w:rsidR="1FEDD2CA" w:rsidRPr="00476D2F">
        <w:rPr>
          <w:b/>
          <w:bCs/>
        </w:rPr>
        <w:t xml:space="preserve">: </w:t>
      </w:r>
    </w:p>
    <w:tbl>
      <w:tblPr>
        <w:tblW w:w="9072" w:type="dxa"/>
        <w:tblInd w:w="108" w:type="dxa"/>
        <w:tblLook w:val="04A0" w:firstRow="1" w:lastRow="0" w:firstColumn="1" w:lastColumn="0" w:noHBand="0" w:noVBand="1"/>
      </w:tblPr>
      <w:tblGrid>
        <w:gridCol w:w="9072"/>
      </w:tblGrid>
      <w:tr w:rsidR="00160EB0" w:rsidRPr="00110E6A" w14:paraId="03F72F1C" w14:textId="77777777" w:rsidTr="00910807">
        <w:tc>
          <w:tcPr>
            <w:tcW w:w="9072" w:type="dxa"/>
            <w:shd w:val="clear" w:color="auto" w:fill="F2F2F2" w:themeFill="background1" w:themeFillShade="F2"/>
          </w:tcPr>
          <w:p w14:paraId="693C4D98" w14:textId="748EC3CA" w:rsidR="00160EB0" w:rsidRPr="00476D2F" w:rsidRDefault="4174DA77" w:rsidP="00803B94">
            <w:pPr>
              <w:spacing w:before="0"/>
            </w:pPr>
            <w:r w:rsidRPr="00476D2F">
              <w:rPr>
                <w:rFonts w:ascii="Consolas" w:eastAsia="Consolas" w:hAnsi="Consolas" w:cs="Consolas"/>
                <w:color w:val="0033CC"/>
                <w:sz w:val="20"/>
              </w:rPr>
              <w:t>&lt;</w:t>
            </w:r>
            <w:proofErr w:type="spellStart"/>
            <w:r w:rsidRPr="00476D2F">
              <w:rPr>
                <w:rFonts w:ascii="Consolas" w:eastAsia="Consolas" w:hAnsi="Consolas" w:cs="Consolas"/>
                <w:color w:val="0033CC"/>
                <w:sz w:val="20"/>
              </w:rPr>
              <w:t>xs:simpleType</w:t>
            </w:r>
            <w:proofErr w:type="spellEnd"/>
            <w:r w:rsidRPr="00476D2F">
              <w:rPr>
                <w:rFonts w:ascii="Consolas" w:eastAsia="Consolas" w:hAnsi="Consolas" w:cs="Consolas"/>
                <w:color w:val="0033CC"/>
                <w:sz w:val="20"/>
              </w:rPr>
              <w:t xml:space="preserv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color w:val="7030A0"/>
                <w:sz w:val="20"/>
              </w:rPr>
              <w:t>"</w:t>
            </w:r>
            <w:proofErr w:type="spellStart"/>
            <w:r w:rsidRPr="00476D2F">
              <w:rPr>
                <w:rFonts w:ascii="Consolas" w:eastAsia="Consolas" w:hAnsi="Consolas" w:cs="Consolas"/>
                <w:b/>
                <w:color w:val="7030A0"/>
                <w:sz w:val="20"/>
              </w:rPr>
              <w:t>MRNType</w:t>
            </w:r>
            <w:proofErr w:type="spellEnd"/>
            <w:r w:rsidRPr="00476D2F">
              <w:rPr>
                <w:rFonts w:ascii="Consolas" w:eastAsia="Consolas" w:hAnsi="Consolas" w:cs="Consolas"/>
                <w:b/>
                <w:color w:val="7030A0"/>
                <w:sz w:val="20"/>
              </w:rPr>
              <w:t>"</w:t>
            </w:r>
            <w:r w:rsidRPr="00476D2F">
              <w:rPr>
                <w:rFonts w:ascii="Consolas" w:eastAsia="Consolas" w:hAnsi="Consolas" w:cs="Consolas"/>
                <w:color w:val="0033CC"/>
                <w:sz w:val="20"/>
              </w:rPr>
              <w:t>&gt;</w:t>
            </w:r>
          </w:p>
          <w:p w14:paraId="45E09F17" w14:textId="261326A4" w:rsidR="00160EB0" w:rsidRPr="00476D2F" w:rsidRDefault="4174DA77" w:rsidP="00803B94">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xs:annotation</w:t>
            </w:r>
            <w:proofErr w:type="spellEnd"/>
            <w:r w:rsidRPr="00476D2F">
              <w:rPr>
                <w:rFonts w:ascii="Consolas" w:eastAsia="Consolas" w:hAnsi="Consolas" w:cs="Consolas"/>
                <w:color w:val="0033CC"/>
                <w:sz w:val="20"/>
              </w:rPr>
              <w:t>&gt;</w:t>
            </w:r>
          </w:p>
          <w:p w14:paraId="0AB3F0CB" w14:textId="1C8D72B2" w:rsidR="00160EB0" w:rsidRPr="00BB51DB" w:rsidRDefault="4174DA77" w:rsidP="00803B94">
            <w:pPr>
              <w:spacing w:before="0"/>
              <w:rPr>
                <w:lang w:val="fr-BE"/>
              </w:rPr>
            </w:pPr>
            <w:r w:rsidRPr="00476D2F">
              <w:rPr>
                <w:rFonts w:ascii="Consolas" w:eastAsia="Consolas" w:hAnsi="Consolas" w:cs="Consolas"/>
                <w:color w:val="0033CC"/>
                <w:sz w:val="20"/>
              </w:rPr>
              <w:t xml:space="preserve">    </w:t>
            </w:r>
            <w:r w:rsidRPr="00BB51DB">
              <w:rPr>
                <w:rFonts w:ascii="Consolas" w:eastAsia="Consolas" w:hAnsi="Consolas" w:cs="Consolas"/>
                <w:color w:val="0033CC"/>
                <w:sz w:val="20"/>
                <w:lang w:val="fr-BE"/>
              </w:rPr>
              <w:t>&lt;</w:t>
            </w:r>
            <w:proofErr w:type="spellStart"/>
            <w:r w:rsidRPr="00BB51DB">
              <w:rPr>
                <w:rFonts w:ascii="Consolas" w:eastAsia="Consolas" w:hAnsi="Consolas" w:cs="Consolas"/>
                <w:color w:val="0033CC"/>
                <w:sz w:val="20"/>
                <w:lang w:val="fr-BE"/>
              </w:rPr>
              <w:t>xs:documentation</w:t>
            </w:r>
            <w:proofErr w:type="spellEnd"/>
            <w:r w:rsidRPr="00BB51DB">
              <w:rPr>
                <w:rFonts w:ascii="Consolas" w:eastAsia="Consolas" w:hAnsi="Consolas" w:cs="Consolas"/>
                <w:color w:val="0033CC"/>
                <w:sz w:val="20"/>
                <w:lang w:val="fr-BE"/>
              </w:rPr>
              <w:t>&gt;</w:t>
            </w:r>
            <w:r w:rsidRPr="00BB51DB">
              <w:rPr>
                <w:rFonts w:ascii="Consolas" w:eastAsia="Consolas" w:hAnsi="Consolas" w:cs="Consolas"/>
                <w:sz w:val="20"/>
                <w:lang w:val="fr-BE"/>
              </w:rPr>
              <w:t xml:space="preserve">MRN (format: an18), (alias: </w:t>
            </w:r>
            <w:proofErr w:type="spellStart"/>
            <w:r w:rsidRPr="00BB51DB">
              <w:rPr>
                <w:rFonts w:ascii="Consolas" w:eastAsia="Consolas" w:hAnsi="Consolas" w:cs="Consolas"/>
                <w:sz w:val="20"/>
                <w:lang w:val="fr-BE"/>
              </w:rPr>
              <w:t>MRNType</w:t>
            </w:r>
            <w:proofErr w:type="spellEnd"/>
            <w:r w:rsidRPr="00BB51DB">
              <w:rPr>
                <w:rFonts w:ascii="Consolas" w:eastAsia="Consolas" w:hAnsi="Consolas" w:cs="Consolas"/>
                <w:sz w:val="20"/>
                <w:lang w:val="fr-BE"/>
              </w:rPr>
              <w:t>)</w:t>
            </w:r>
            <w:r w:rsidRPr="00BB51DB">
              <w:rPr>
                <w:rFonts w:ascii="Consolas" w:eastAsia="Consolas" w:hAnsi="Consolas" w:cs="Consolas"/>
                <w:color w:val="0033CC"/>
                <w:sz w:val="20"/>
                <w:lang w:val="fr-BE"/>
              </w:rPr>
              <w:t>&lt;/</w:t>
            </w:r>
            <w:proofErr w:type="spellStart"/>
            <w:r w:rsidRPr="00BB51DB">
              <w:rPr>
                <w:rFonts w:ascii="Consolas" w:eastAsia="Consolas" w:hAnsi="Consolas" w:cs="Consolas"/>
                <w:color w:val="0033CC"/>
                <w:sz w:val="20"/>
                <w:lang w:val="fr-BE"/>
              </w:rPr>
              <w:t>xs:documentation</w:t>
            </w:r>
            <w:proofErr w:type="spellEnd"/>
            <w:r w:rsidRPr="00BB51DB">
              <w:rPr>
                <w:rFonts w:ascii="Consolas" w:eastAsia="Consolas" w:hAnsi="Consolas" w:cs="Consolas"/>
                <w:color w:val="0033CC"/>
                <w:sz w:val="20"/>
                <w:lang w:val="fr-BE"/>
              </w:rPr>
              <w:t>&gt;</w:t>
            </w:r>
          </w:p>
          <w:p w14:paraId="0AD1CBE8" w14:textId="7CB6B4C6" w:rsidR="00160EB0" w:rsidRPr="00476D2F" w:rsidRDefault="4174DA77" w:rsidP="00803B94">
            <w:pPr>
              <w:spacing w:before="0"/>
            </w:pPr>
            <w:r w:rsidRPr="00BB51DB">
              <w:rPr>
                <w:rFonts w:ascii="Consolas" w:eastAsia="Consolas" w:hAnsi="Consolas" w:cs="Consolas"/>
                <w:color w:val="0033CC"/>
                <w:sz w:val="20"/>
                <w:lang w:val="fr-BE"/>
              </w:rPr>
              <w:t xml:space="preserve">  </w:t>
            </w:r>
            <w:r w:rsidRPr="00476D2F">
              <w:rPr>
                <w:rFonts w:ascii="Consolas" w:eastAsia="Consolas" w:hAnsi="Consolas" w:cs="Consolas"/>
                <w:color w:val="0033CC"/>
                <w:sz w:val="20"/>
              </w:rPr>
              <w:t>&lt;/</w:t>
            </w:r>
            <w:proofErr w:type="spellStart"/>
            <w:r w:rsidRPr="00476D2F">
              <w:rPr>
                <w:rFonts w:ascii="Consolas" w:eastAsia="Consolas" w:hAnsi="Consolas" w:cs="Consolas"/>
                <w:color w:val="0033CC"/>
                <w:sz w:val="20"/>
              </w:rPr>
              <w:t>xs:annotation</w:t>
            </w:r>
            <w:proofErr w:type="spellEnd"/>
            <w:r w:rsidRPr="00476D2F">
              <w:rPr>
                <w:rFonts w:ascii="Consolas" w:eastAsia="Consolas" w:hAnsi="Consolas" w:cs="Consolas"/>
                <w:color w:val="0033CC"/>
                <w:sz w:val="20"/>
              </w:rPr>
              <w:t>&gt;</w:t>
            </w:r>
          </w:p>
          <w:p w14:paraId="05252659" w14:textId="4E872E75" w:rsidR="00160EB0" w:rsidRPr="00476D2F" w:rsidRDefault="4174DA77" w:rsidP="00803B94">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xs:restriction</w:t>
            </w:r>
            <w:proofErr w:type="spellEnd"/>
            <w:r w:rsidRPr="00476D2F">
              <w:rPr>
                <w:rFonts w:ascii="Consolas" w:eastAsia="Consolas" w:hAnsi="Consolas" w:cs="Consolas"/>
                <w:color w:val="0033CC"/>
                <w:sz w:val="20"/>
              </w:rPr>
              <w:t xml:space="preserve"> </w:t>
            </w:r>
            <w:r w:rsidRPr="00476D2F">
              <w:rPr>
                <w:rFonts w:ascii="Consolas" w:eastAsia="Consolas" w:hAnsi="Consolas" w:cs="Consolas"/>
                <w:color w:val="FF0000"/>
                <w:sz w:val="20"/>
              </w:rPr>
              <w:t>base</w:t>
            </w:r>
            <w:r w:rsidRPr="00476D2F">
              <w:rPr>
                <w:rFonts w:ascii="Consolas" w:eastAsia="Consolas" w:hAnsi="Consolas" w:cs="Consolas"/>
                <w:b/>
                <w:bCs/>
                <w:sz w:val="20"/>
              </w:rPr>
              <w:t>=</w:t>
            </w:r>
            <w:r w:rsidRPr="00476D2F">
              <w:rPr>
                <w:rFonts w:ascii="Consolas" w:eastAsia="Consolas" w:hAnsi="Consolas" w:cs="Consolas"/>
                <w:b/>
                <w:bCs/>
                <w:color w:val="7030A0"/>
                <w:sz w:val="20"/>
              </w:rPr>
              <w:t>"</w:t>
            </w:r>
            <w:proofErr w:type="spellStart"/>
            <w:r w:rsidRPr="00476D2F">
              <w:rPr>
                <w:rFonts w:ascii="Consolas" w:eastAsia="Consolas" w:hAnsi="Consolas" w:cs="Consolas"/>
                <w:b/>
                <w:bCs/>
                <w:color w:val="7030A0"/>
                <w:sz w:val="20"/>
              </w:rPr>
              <w:t>AlphaNumType</w:t>
            </w:r>
            <w:proofErr w:type="spellEnd"/>
            <w:r w:rsidRPr="00476D2F">
              <w:rPr>
                <w:rFonts w:ascii="Consolas" w:eastAsia="Consolas" w:hAnsi="Consolas" w:cs="Consolas"/>
                <w:b/>
                <w:bCs/>
                <w:color w:val="7030A0"/>
                <w:sz w:val="20"/>
              </w:rPr>
              <w:t>"</w:t>
            </w:r>
            <w:r w:rsidRPr="00476D2F">
              <w:rPr>
                <w:rFonts w:ascii="Consolas" w:eastAsia="Consolas" w:hAnsi="Consolas" w:cs="Consolas"/>
                <w:color w:val="0033CC"/>
                <w:sz w:val="20"/>
              </w:rPr>
              <w:t>&gt;</w:t>
            </w:r>
          </w:p>
          <w:p w14:paraId="065008A3" w14:textId="7C3EED25"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xs:pattern</w:t>
            </w:r>
            <w:proofErr w:type="spellEnd"/>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"([0-1][0-9]|[2][0-4])[A-Z]{2}[A-Z0-9]{13}[0-9]"</w:t>
            </w:r>
            <w:r w:rsidRPr="00476D2F">
              <w:rPr>
                <w:rFonts w:ascii="Consolas" w:eastAsia="Consolas" w:hAnsi="Consolas" w:cs="Consolas"/>
                <w:sz w:val="20"/>
              </w:rPr>
              <w:t>/&gt;</w:t>
            </w:r>
          </w:p>
          <w:p w14:paraId="46486505" w14:textId="49C0D9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7806617A" w14:textId="122A6C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--&gt;</w:t>
            </w:r>
          </w:p>
          <w:p w14:paraId="11BB79F3" w14:textId="7BB2D87D"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52C4B7" w14:textId="3559384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NCTS-P4 -- ---&gt;</w:t>
            </w:r>
          </w:p>
          <w:p w14:paraId="70B646A4" w14:textId="379F899A"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NCTS-P4 movement (i.e. initiated during the- - --&gt;</w:t>
            </w:r>
          </w:p>
          <w:p w14:paraId="081320FF" w14:textId="685E34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--&gt;</w:t>
            </w:r>
          </w:p>
          <w:p w14:paraId="5F5C3A0A" w14:textId="08714C9F" w:rsidR="00FE3122"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t>
            </w:r>
            <w:r w:rsidR="00FA47B9">
              <w:rPr>
                <w:rFonts w:ascii="Consolas" w:eastAsia="Consolas" w:hAnsi="Consolas" w:cs="Consolas"/>
                <w:color w:val="00B050"/>
                <w:sz w:val="20"/>
              </w:rPr>
              <w:t>T</w:t>
            </w:r>
            <w:r w:rsidRPr="00476D2F">
              <w:rPr>
                <w:rFonts w:ascii="Consolas" w:eastAsia="Consolas" w:hAnsi="Consolas" w:cs="Consolas"/>
                <w:color w:val="00B050"/>
                <w:sz w:val="20"/>
              </w:rPr>
              <w:t>he NCTS-P5 applications</w:t>
            </w:r>
            <w:r w:rsidR="00FE3122">
              <w:rPr>
                <w:rFonts w:ascii="Consolas" w:eastAsia="Consolas" w:hAnsi="Consolas" w:cs="Consolas"/>
                <w:color w:val="00B050"/>
                <w:sz w:val="20"/>
              </w:rPr>
              <w:t xml:space="preserve">  </w:t>
            </w:r>
            <w:r w:rsidR="00FE3122" w:rsidRPr="00476D2F">
              <w:rPr>
                <w:rFonts w:ascii="Consolas" w:eastAsia="Consolas" w:hAnsi="Consolas" w:cs="Consolas"/>
                <w:color w:val="00B050"/>
                <w:sz w:val="20"/>
              </w:rPr>
              <w:t>- - - - - -  - - -</w:t>
            </w:r>
            <w:r w:rsidR="008736D9" w:rsidRPr="00476D2F">
              <w:rPr>
                <w:rFonts w:ascii="Consolas" w:eastAsia="Consolas" w:hAnsi="Consolas" w:cs="Consolas"/>
                <w:color w:val="00B050"/>
                <w:sz w:val="20"/>
              </w:rPr>
              <w:t xml:space="preserve">- - - - - - - - -  - - </w:t>
            </w:r>
            <w:r w:rsidR="00FE3122" w:rsidRPr="00476D2F">
              <w:rPr>
                <w:rFonts w:ascii="Consolas" w:eastAsia="Consolas" w:hAnsi="Consolas" w:cs="Consolas"/>
                <w:color w:val="00B050"/>
                <w:sz w:val="20"/>
              </w:rPr>
              <w:t>-&gt;</w:t>
            </w:r>
          </w:p>
          <w:p w14:paraId="38FED77B" w14:textId="7FF188C8" w:rsidR="00160EB0" w:rsidRPr="00476D2F" w:rsidRDefault="00FE3122"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t>
            </w:r>
            <w:r w:rsidRPr="00FE3122">
              <w:rPr>
                <w:rFonts w:ascii="Consolas" w:eastAsia="Consolas" w:hAnsi="Consolas" w:cs="Consolas"/>
                <w:color w:val="00B050"/>
                <w:sz w:val="20"/>
              </w:rPr>
              <w:t>and NCTS-P6 applications</w:t>
            </w:r>
            <w:r w:rsidR="4174DA77" w:rsidRPr="00476D2F">
              <w:rPr>
                <w:rFonts w:ascii="Consolas" w:eastAsia="Consolas" w:hAnsi="Consolas" w:cs="Consolas"/>
                <w:color w:val="00B050"/>
                <w:sz w:val="20"/>
              </w:rPr>
              <w:t xml:space="preserve"> will use this </w:t>
            </w:r>
            <w:r w:rsidRPr="00476D2F">
              <w:rPr>
                <w:rFonts w:ascii="Consolas" w:eastAsia="Consolas" w:hAnsi="Consolas" w:cs="Consolas"/>
                <w:color w:val="00B050"/>
                <w:sz w:val="20"/>
              </w:rPr>
              <w:t xml:space="preserve">- - - - - - </w:t>
            </w:r>
            <w:r>
              <w:rPr>
                <w:rFonts w:ascii="Consolas" w:eastAsia="Consolas" w:hAnsi="Consolas" w:cs="Consolas"/>
                <w:color w:val="00B050"/>
                <w:sz w:val="20"/>
              </w:rPr>
              <w:t xml:space="preserve"> - - - - -</w:t>
            </w:r>
            <w:r w:rsidRPr="00476D2F">
              <w:rPr>
                <w:rFonts w:ascii="Consolas" w:eastAsia="Consolas" w:hAnsi="Consolas" w:cs="Consolas"/>
                <w:color w:val="00B050"/>
                <w:sz w:val="20"/>
              </w:rPr>
              <w:t xml:space="preserve"> - - --&gt;</w:t>
            </w:r>
          </w:p>
          <w:p w14:paraId="1857C971" w14:textId="306470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pattern to validate any MRN received (i.e. MRN received for - -- ---&gt;</w:t>
            </w:r>
          </w:p>
          <w:p w14:paraId="1ECD215D" w14:textId="6EEF5DF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movements initiated by an NCTS-P4 application and  MRN received - --&gt;</w:t>
            </w:r>
          </w:p>
          <w:p w14:paraId="11249052" w14:textId="5A22644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movements initiated by an NCTS-P5 application) - - - - - -  - --&gt;</w:t>
            </w:r>
          </w:p>
          <w:p w14:paraId="12A10615" w14:textId="353C935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691F4154" w14:textId="2CBD6F89"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xs:pattern</w:t>
            </w:r>
            <w:proofErr w:type="spellEnd"/>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"([2][4-9]|[3-9][0-9])[A-Z]{2}[A-Z0-9]{12}[J-M][0-9]"</w:t>
            </w:r>
            <w:r w:rsidRPr="00476D2F">
              <w:rPr>
                <w:rFonts w:ascii="Consolas" w:eastAsia="Consolas" w:hAnsi="Consolas" w:cs="Consolas"/>
                <w:sz w:val="20"/>
              </w:rPr>
              <w:t xml:space="preserve"> /&gt;</w:t>
            </w:r>
          </w:p>
          <w:p w14:paraId="5A06C6E3" w14:textId="26D732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BEA1511" w14:textId="4EC35F9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(NCTS-P5</w:t>
            </w:r>
            <w:r w:rsidR="00FE3122">
              <w:rPr>
                <w:rFonts w:ascii="Consolas" w:eastAsia="Consolas" w:hAnsi="Consolas" w:cs="Consolas"/>
                <w:color w:val="00B050"/>
                <w:sz w:val="20"/>
              </w:rPr>
              <w:t xml:space="preserve"> </w:t>
            </w:r>
            <w:r w:rsidR="00FE3122" w:rsidRPr="00FE3122">
              <w:rPr>
                <w:rFonts w:ascii="Consolas" w:eastAsia="Consolas" w:hAnsi="Consolas" w:cs="Consolas"/>
                <w:color w:val="00B050"/>
                <w:sz w:val="20"/>
              </w:rPr>
              <w:t>and NCTS-P6</w:t>
            </w:r>
            <w:r w:rsidRPr="00476D2F">
              <w:rPr>
                <w:rFonts w:ascii="Consolas" w:eastAsia="Consolas" w:hAnsi="Consolas" w:cs="Consolas"/>
                <w:color w:val="00B050"/>
                <w:sz w:val="20"/>
              </w:rPr>
              <w:t>)- - - - - - - - - -- - --&gt;</w:t>
            </w:r>
          </w:p>
          <w:p w14:paraId="57B29918" w14:textId="0963295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6773D4F" w14:textId="580EA5FD"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Definition of the structure of the MRN produced by an NCTS-P5 </w:t>
            </w:r>
            <w:r w:rsidR="00FB2056">
              <w:rPr>
                <w:rFonts w:ascii="Consolas" w:eastAsia="Consolas" w:hAnsi="Consolas" w:cs="Consolas"/>
                <w:color w:val="00B050"/>
                <w:sz w:val="20"/>
              </w:rPr>
              <w:t xml:space="preserve">and </w:t>
            </w:r>
            <w:r w:rsidRPr="00476D2F">
              <w:rPr>
                <w:rFonts w:ascii="Consolas" w:eastAsia="Consolas" w:hAnsi="Consolas" w:cs="Consolas"/>
                <w:color w:val="00B050"/>
                <w:sz w:val="20"/>
              </w:rPr>
              <w:t>--&gt;</w:t>
            </w:r>
          </w:p>
          <w:p w14:paraId="1E4F9046" w14:textId="5C227C17"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t>
            </w:r>
            <w:r w:rsidR="00FB2056" w:rsidRPr="00FB2056">
              <w:rPr>
                <w:rFonts w:ascii="Consolas" w:eastAsia="Consolas" w:hAnsi="Consolas" w:cs="Consolas"/>
                <w:color w:val="00B050"/>
                <w:sz w:val="20"/>
              </w:rPr>
              <w:t>NCTS-P6</w:t>
            </w:r>
            <w:r w:rsidR="00FB2056">
              <w:rPr>
                <w:rFonts w:ascii="Consolas" w:eastAsia="Consolas" w:hAnsi="Consolas" w:cs="Consolas"/>
                <w:color w:val="00B050"/>
                <w:sz w:val="20"/>
              </w:rPr>
              <w:t xml:space="preserve"> </w:t>
            </w:r>
            <w:r w:rsidRPr="00476D2F">
              <w:rPr>
                <w:rFonts w:ascii="Consolas" w:eastAsia="Consolas" w:hAnsi="Consolas" w:cs="Consolas"/>
                <w:color w:val="00B050"/>
                <w:sz w:val="20"/>
              </w:rPr>
              <w:t xml:space="preserve">application for NCTS movements initiated *after*  </w:t>
            </w:r>
            <w:r w:rsidR="00FB2056">
              <w:rPr>
                <w:rFonts w:ascii="Consolas" w:eastAsia="Consolas" w:hAnsi="Consolas" w:cs="Consolas"/>
                <w:color w:val="00B050"/>
                <w:sz w:val="20"/>
              </w:rPr>
              <w:t xml:space="preserve">- </w:t>
            </w:r>
            <w:r w:rsidRPr="00476D2F">
              <w:rPr>
                <w:rFonts w:ascii="Consolas" w:eastAsia="Consolas" w:hAnsi="Consolas" w:cs="Consolas"/>
                <w:color w:val="00B050"/>
                <w:sz w:val="20"/>
              </w:rPr>
              <w:t xml:space="preserve">- </w:t>
            </w:r>
            <w:r w:rsidR="00B35D58">
              <w:rPr>
                <w:rFonts w:ascii="Consolas" w:eastAsia="Consolas" w:hAnsi="Consolas" w:cs="Consolas"/>
                <w:color w:val="00B050"/>
                <w:sz w:val="20"/>
              </w:rPr>
              <w:t xml:space="preserve">- </w:t>
            </w:r>
            <w:r w:rsidRPr="00476D2F">
              <w:rPr>
                <w:rFonts w:ascii="Consolas" w:eastAsia="Consolas" w:hAnsi="Consolas" w:cs="Consolas"/>
                <w:color w:val="00B050"/>
                <w:sz w:val="20"/>
              </w:rPr>
              <w:t>- --&gt;</w:t>
            </w:r>
          </w:p>
          <w:p w14:paraId="1B3EF6C5" w14:textId="584058F5" w:rsidR="00160EB0"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t>
            </w:r>
            <w:r w:rsidR="00FB2056" w:rsidRPr="00476D2F">
              <w:rPr>
                <w:rFonts w:ascii="Consolas" w:eastAsia="Consolas" w:hAnsi="Consolas" w:cs="Consolas"/>
                <w:color w:val="00B050"/>
                <w:sz w:val="20"/>
              </w:rPr>
              <w:t xml:space="preserve">01.01.2024 </w:t>
            </w:r>
            <w:r w:rsidRPr="00476D2F">
              <w:rPr>
                <w:rFonts w:ascii="Consolas" w:eastAsia="Consolas" w:hAnsi="Consolas" w:cs="Consolas"/>
                <w:color w:val="00B050"/>
                <w:sz w:val="20"/>
              </w:rPr>
              <w:t xml:space="preserve">(considering the date of the </w:t>
            </w:r>
            <w:r w:rsidR="00661E9E">
              <w:rPr>
                <w:rFonts w:ascii="Consolas" w:eastAsia="Consolas" w:hAnsi="Consolas" w:cs="Consolas"/>
                <w:color w:val="00B050"/>
                <w:sz w:val="20"/>
              </w:rPr>
              <w:t xml:space="preserve">- - - - - - - - - - - </w:t>
            </w:r>
            <w:r w:rsidR="00FB2056">
              <w:rPr>
                <w:rFonts w:ascii="Consolas" w:eastAsia="Consolas" w:hAnsi="Consolas" w:cs="Consolas"/>
                <w:color w:val="00B050"/>
                <w:sz w:val="20"/>
              </w:rPr>
              <w:t>- -</w:t>
            </w:r>
            <w:r w:rsidRPr="00476D2F">
              <w:rPr>
                <w:rFonts w:ascii="Consolas" w:eastAsia="Consolas" w:hAnsi="Consolas" w:cs="Consolas"/>
                <w:color w:val="00B050"/>
                <w:sz w:val="20"/>
              </w:rPr>
              <w:t>---&gt;</w:t>
            </w:r>
          </w:p>
          <w:p w14:paraId="6B32B2B4" w14:textId="67A6D967" w:rsidR="00FB2056" w:rsidRPr="00476D2F" w:rsidRDefault="00FB2056"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w:t>
            </w:r>
            <w:r w:rsidR="00A05941" w:rsidRPr="00476D2F">
              <w:rPr>
                <w:rFonts w:ascii="Consolas" w:eastAsia="Consolas" w:hAnsi="Consolas" w:cs="Consolas"/>
                <w:color w:val="00B050"/>
                <w:sz w:val="20"/>
              </w:rPr>
              <w:t>!--</w:t>
            </w:r>
            <w:r w:rsidR="00A05941">
              <w:rPr>
                <w:rFonts w:ascii="Consolas" w:eastAsia="Consolas" w:hAnsi="Consolas" w:cs="Consolas"/>
                <w:color w:val="00B050"/>
                <w:sz w:val="20"/>
              </w:rPr>
              <w:t xml:space="preserve"> </w:t>
            </w:r>
            <w:r w:rsidR="00B35D58">
              <w:rPr>
                <w:rFonts w:ascii="Consolas" w:eastAsia="Consolas" w:hAnsi="Consolas" w:cs="Consolas"/>
                <w:color w:val="00B050"/>
                <w:sz w:val="20"/>
              </w:rPr>
              <w:t xml:space="preserve">deadline for </w:t>
            </w:r>
            <w:r w:rsidR="00A05941">
              <w:rPr>
                <w:rFonts w:ascii="Consolas" w:eastAsia="Consolas" w:hAnsi="Consolas" w:cs="Consolas"/>
                <w:color w:val="00B050"/>
                <w:sz w:val="20"/>
              </w:rPr>
              <w:t>step 1 on 01.12.2023</w:t>
            </w:r>
            <w:r w:rsidR="00D8557C">
              <w:rPr>
                <w:rFonts w:ascii="Consolas" w:eastAsia="Consolas" w:hAnsi="Consolas" w:cs="Consolas"/>
                <w:color w:val="00B050"/>
                <w:sz w:val="20"/>
              </w:rPr>
              <w:t>)</w:t>
            </w:r>
            <w:r w:rsidR="00C32B45">
              <w:rPr>
                <w:rFonts w:ascii="Consolas" w:eastAsia="Consolas" w:hAnsi="Consolas" w:cs="Consolas"/>
                <w:color w:val="00B050"/>
                <w:sz w:val="20"/>
              </w:rPr>
              <w:t xml:space="preserve"> - </w:t>
            </w:r>
            <w:r w:rsidR="00C32B45" w:rsidRPr="00476D2F">
              <w:rPr>
                <w:rFonts w:ascii="Consolas" w:eastAsia="Consolas" w:hAnsi="Consolas" w:cs="Consolas"/>
                <w:color w:val="00B050"/>
                <w:sz w:val="20"/>
              </w:rPr>
              <w:t>- - - - - - - - - - - - - - ---&gt;</w:t>
            </w:r>
          </w:p>
          <w:p w14:paraId="6423E623" w14:textId="553F9E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NCTS-P5 applications will use this pattern to -&gt;</w:t>
            </w:r>
          </w:p>
          <w:p w14:paraId="46AC33C6" w14:textId="3E74312A" w:rsidR="00C32B45"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w:t>
            </w:r>
            <w:r w:rsidR="00C32B45">
              <w:rPr>
                <w:rFonts w:ascii="Consolas" w:eastAsia="Consolas" w:hAnsi="Consolas" w:cs="Consolas"/>
                <w:color w:val="00B050"/>
                <w:sz w:val="20"/>
              </w:rPr>
              <w:t xml:space="preserve">. </w:t>
            </w:r>
            <w:r w:rsidR="00C32B45" w:rsidRPr="00C32B45">
              <w:rPr>
                <w:rFonts w:ascii="Consolas" w:eastAsia="Consolas" w:hAnsi="Consolas" w:cs="Consolas"/>
                <w:color w:val="00B050"/>
                <w:sz w:val="20"/>
              </w:rPr>
              <w:t xml:space="preserve">NCTS-P6 applications will use this </w:t>
            </w:r>
            <w:r w:rsidR="00C32B45">
              <w:rPr>
                <w:rFonts w:ascii="Consolas" w:eastAsia="Consolas" w:hAnsi="Consolas" w:cs="Consolas"/>
                <w:color w:val="00B050"/>
                <w:sz w:val="20"/>
              </w:rPr>
              <w:t>-</w:t>
            </w:r>
            <w:r w:rsidR="00C32B45" w:rsidRPr="00476D2F">
              <w:rPr>
                <w:rFonts w:ascii="Consolas" w:eastAsia="Consolas" w:hAnsi="Consolas" w:cs="Consolas"/>
                <w:color w:val="00B050"/>
                <w:sz w:val="20"/>
              </w:rPr>
              <w:t>---&gt;</w:t>
            </w:r>
          </w:p>
          <w:p w14:paraId="1FC815D4" w14:textId="2F27FF1C" w:rsidR="00160EB0" w:rsidRPr="00476D2F" w:rsidRDefault="00C32B45"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t>
            </w:r>
            <w:r w:rsidRPr="00C32B45">
              <w:rPr>
                <w:rFonts w:ascii="Consolas" w:eastAsia="Consolas" w:hAnsi="Consolas" w:cs="Consolas"/>
                <w:color w:val="00B050"/>
                <w:sz w:val="20"/>
              </w:rPr>
              <w:t xml:space="preserve">pattern to validate any MRN *received* </w:t>
            </w:r>
            <w:r w:rsidR="4174DA77" w:rsidRPr="00476D2F">
              <w:rPr>
                <w:rFonts w:ascii="Consolas" w:eastAsia="Consolas" w:hAnsi="Consolas" w:cs="Consolas"/>
                <w:color w:val="00B050"/>
                <w:sz w:val="20"/>
              </w:rPr>
              <w:t xml:space="preserve">  - - - - - - - - - - - - ---&gt;</w:t>
            </w:r>
          </w:p>
          <w:p w14:paraId="35ACA510" w14:textId="1965901B"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NCTS-P5 applications ----&gt;</w:t>
            </w:r>
          </w:p>
          <w:p w14:paraId="287B4045" w14:textId="68497C1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"([2][1-9]|[3-9][0-9])[A-Z]{2}[A-Z0-9]{12}[J-M][0-9]" -- --&gt; </w:t>
            </w:r>
          </w:p>
          <w:p w14:paraId="3F7ACE1C" w14:textId="047822C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NTAs starting Phase 5 operations in 2021. - - - -- ---&gt;</w:t>
            </w:r>
          </w:p>
          <w:p w14:paraId="48302772" w14:textId="507A7967"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41198B2" w14:textId="509924B4" w:rsidR="00160EB0" w:rsidRPr="00476D2F" w:rsidRDefault="4174DA77" w:rsidP="00803B94">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xs:restriction</w:t>
            </w:r>
            <w:proofErr w:type="spellEnd"/>
            <w:r w:rsidRPr="00476D2F">
              <w:rPr>
                <w:rFonts w:ascii="Consolas" w:eastAsia="Consolas" w:hAnsi="Consolas" w:cs="Consolas"/>
                <w:color w:val="0033CC"/>
                <w:sz w:val="20"/>
              </w:rPr>
              <w:t>&gt;</w:t>
            </w:r>
          </w:p>
          <w:p w14:paraId="474953E2" w14:textId="621395CA" w:rsidR="00160EB0" w:rsidRPr="00476D2F" w:rsidRDefault="4174DA77" w:rsidP="3E834BB0">
            <w:pPr>
              <w:spacing w:before="0"/>
            </w:pPr>
            <w:r w:rsidRPr="00476D2F">
              <w:rPr>
                <w:rFonts w:ascii="Consolas" w:eastAsia="Consolas" w:hAnsi="Consolas" w:cs="Consolas"/>
                <w:color w:val="0033CC"/>
                <w:sz w:val="20"/>
              </w:rPr>
              <w:t>&lt;/</w:t>
            </w:r>
            <w:proofErr w:type="spellStart"/>
            <w:r w:rsidRPr="00476D2F">
              <w:rPr>
                <w:rFonts w:ascii="Consolas" w:eastAsia="Consolas" w:hAnsi="Consolas" w:cs="Consolas"/>
                <w:color w:val="0033CC"/>
                <w:sz w:val="20"/>
              </w:rPr>
              <w:t>xs:simpleType</w:t>
            </w:r>
            <w:proofErr w:type="spellEnd"/>
            <w:r w:rsidRPr="00476D2F">
              <w:rPr>
                <w:rFonts w:ascii="Consolas" w:eastAsia="Consolas" w:hAnsi="Consolas" w:cs="Consolas"/>
                <w:color w:val="0033CC"/>
                <w:sz w:val="20"/>
              </w:rPr>
              <w:t>&gt;</w:t>
            </w:r>
          </w:p>
          <w:p w14:paraId="5DA7A87A" w14:textId="41FA703D" w:rsidR="00160EB0" w:rsidRPr="00476D2F" w:rsidRDefault="00160EB0" w:rsidP="3E834BB0">
            <w:pPr>
              <w:spacing w:before="0"/>
              <w:rPr>
                <w:rFonts w:ascii="Consolas" w:hAnsi="Consolas"/>
                <w:color w:val="0033CC"/>
                <w:sz w:val="20"/>
              </w:rPr>
            </w:pPr>
          </w:p>
        </w:tc>
      </w:tr>
    </w:tbl>
    <w:p w14:paraId="3D81D768" w14:textId="29090CE6" w:rsidR="00951D58" w:rsidRPr="00476D2F" w:rsidRDefault="00951D58" w:rsidP="008F703C">
      <w:pPr>
        <w:pStyle w:val="Caption"/>
      </w:pPr>
      <w:bookmarkStart w:id="1251" w:name="_Toc185900984"/>
      <w:r w:rsidRPr="00476D2F">
        <w:t xml:space="preserve">Table </w:t>
      </w:r>
      <w:r w:rsidR="002C7E76">
        <w:fldChar w:fldCharType="begin"/>
      </w:r>
      <w:r w:rsidR="002C7E76">
        <w:instrText xml:space="preserve"> SEQ Table \* ARABIC </w:instrText>
      </w:r>
      <w:r w:rsidR="002C7E76">
        <w:fldChar w:fldCharType="separate"/>
      </w:r>
      <w:r w:rsidR="004501EF">
        <w:rPr>
          <w:noProof/>
        </w:rPr>
        <w:t>58</w:t>
      </w:r>
      <w:r w:rsidR="002C7E76">
        <w:fldChar w:fldCharType="end"/>
      </w:r>
      <w:r w:rsidRPr="00476D2F">
        <w:t xml:space="preserve">: XSD </w:t>
      </w:r>
      <w:r w:rsidR="00B759C8">
        <w:t>restriction</w:t>
      </w:r>
      <w:r w:rsidRPr="00476D2F">
        <w:t xml:space="preserve"> of </w:t>
      </w:r>
      <w:proofErr w:type="spellStart"/>
      <w:r>
        <w:rPr>
          <w:i/>
        </w:rPr>
        <w:t>MRN</w:t>
      </w:r>
      <w:r w:rsidR="0072691D">
        <w:rPr>
          <w:i/>
        </w:rPr>
        <w:t>Type</w:t>
      </w:r>
      <w:proofErr w:type="spellEnd"/>
      <w:r w:rsidRPr="00476D2F">
        <w:t xml:space="preserve"> </w:t>
      </w:r>
      <w:r w:rsidR="00B759C8">
        <w:t>data item in</w:t>
      </w:r>
      <w:r w:rsidRPr="00476D2F">
        <w:t xml:space="preserve"> </w:t>
      </w:r>
      <w:r>
        <w:t>NCTS-P5</w:t>
      </w:r>
      <w:r w:rsidR="003C09D6">
        <w:t xml:space="preserve"> </w:t>
      </w:r>
      <w:r w:rsidR="003C09D6" w:rsidRPr="003C09D6">
        <w:t>and NCTS-P6</w:t>
      </w:r>
      <w:bookmarkEnd w:id="1251"/>
    </w:p>
    <w:p w14:paraId="09DC2CB5" w14:textId="46987FA2" w:rsidR="428C3FD6" w:rsidRPr="00476D2F" w:rsidRDefault="428C3FD6" w:rsidP="002D0858">
      <w:pPr>
        <w:spacing w:after="120"/>
      </w:pPr>
      <w:r w:rsidRPr="00476D2F">
        <w:t xml:space="preserve">and for AES-P1 (see also Appendix X of DDNXA </w:t>
      </w:r>
      <w:r w:rsidR="00620166" w:rsidRPr="00476D2F">
        <w:t>[</w:t>
      </w:r>
      <w:r w:rsidR="0078586F">
        <w:fldChar w:fldCharType="begin"/>
      </w:r>
      <w:r w:rsidR="0078586F">
        <w:instrText xml:space="preserve"> REF R40 \h </w:instrText>
      </w:r>
      <w:r w:rsidR="0078586F">
        <w:fldChar w:fldCharType="separate"/>
      </w:r>
      <w:r w:rsidR="004501EF" w:rsidRPr="000C1B4B">
        <w:rPr>
          <w:szCs w:val="24"/>
        </w:rPr>
        <w:t>R</w:t>
      </w:r>
      <w:r w:rsidR="004501EF">
        <w:rPr>
          <w:noProof/>
          <w:szCs w:val="24"/>
        </w:rPr>
        <w:t>39</w:t>
      </w:r>
      <w:r w:rsidR="0078586F">
        <w:fldChar w:fldCharType="end"/>
      </w:r>
      <w:r w:rsidR="00620166" w:rsidRPr="00476D2F">
        <w:t>]</w:t>
      </w:r>
      <w:r w:rsidRPr="00476D2F">
        <w:t>):</w:t>
      </w:r>
    </w:p>
    <w:tbl>
      <w:tblPr>
        <w:tblW w:w="9270" w:type="dxa"/>
        <w:tblInd w:w="108" w:type="dxa"/>
        <w:tblLayout w:type="fixed"/>
        <w:tblLook w:val="04A0" w:firstRow="1" w:lastRow="0" w:firstColumn="1" w:lastColumn="0" w:noHBand="0" w:noVBand="1"/>
      </w:tblPr>
      <w:tblGrid>
        <w:gridCol w:w="9270"/>
      </w:tblGrid>
      <w:tr w:rsidR="1CCB1404" w:rsidRPr="00110E6A" w14:paraId="2C09D9FA" w14:textId="77777777" w:rsidTr="00281AE9">
        <w:tc>
          <w:tcPr>
            <w:tcW w:w="9270" w:type="dxa"/>
            <w:shd w:val="clear" w:color="auto" w:fill="F2F2F2" w:themeFill="background1" w:themeFillShade="F2"/>
          </w:tcPr>
          <w:p w14:paraId="53EB250C" w14:textId="39F2D809" w:rsidR="1CCB1404" w:rsidRPr="00476D2F" w:rsidRDefault="1CCB1404" w:rsidP="00620166">
            <w:pPr>
              <w:spacing w:before="0"/>
            </w:pPr>
            <w:bookmarkStart w:id="1252" w:name="_Hlk103092839"/>
            <w:r w:rsidRPr="00476D2F">
              <w:rPr>
                <w:rFonts w:ascii="Consolas" w:eastAsia="Consolas" w:hAnsi="Consolas" w:cs="Consolas"/>
                <w:color w:val="0033CC"/>
                <w:sz w:val="20"/>
              </w:rPr>
              <w:t>&lt;</w:t>
            </w:r>
            <w:proofErr w:type="spellStart"/>
            <w:r w:rsidRPr="00476D2F">
              <w:rPr>
                <w:rFonts w:ascii="Consolas" w:eastAsia="Consolas" w:hAnsi="Consolas" w:cs="Consolas"/>
                <w:color w:val="0033CC"/>
                <w:sz w:val="20"/>
              </w:rPr>
              <w:t>xs:simpleType</w:t>
            </w:r>
            <w:proofErr w:type="spellEnd"/>
            <w:r w:rsidRPr="00476D2F">
              <w:rPr>
                <w:rFonts w:ascii="Consolas" w:eastAsia="Consolas" w:hAnsi="Consolas" w:cs="Consolas"/>
                <w:color w:val="0033CC"/>
                <w:sz w:val="20"/>
              </w:rPr>
              <w:t xml:space="preserv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bCs/>
                <w:color w:val="7030A0"/>
                <w:sz w:val="20"/>
              </w:rPr>
              <w:t>"</w:t>
            </w:r>
            <w:proofErr w:type="spellStart"/>
            <w:r w:rsidRPr="00476D2F">
              <w:rPr>
                <w:rFonts w:ascii="Consolas" w:eastAsia="Consolas" w:hAnsi="Consolas" w:cs="Consolas"/>
                <w:b/>
                <w:bCs/>
                <w:color w:val="7030A0"/>
                <w:sz w:val="20"/>
              </w:rPr>
              <w:t>MRNType</w:t>
            </w:r>
            <w:proofErr w:type="spellEnd"/>
            <w:r w:rsidRPr="00476D2F">
              <w:rPr>
                <w:rFonts w:ascii="Consolas" w:eastAsia="Consolas" w:hAnsi="Consolas" w:cs="Consolas"/>
                <w:b/>
                <w:bCs/>
                <w:color w:val="7030A0"/>
                <w:sz w:val="20"/>
              </w:rPr>
              <w:t>"</w:t>
            </w:r>
            <w:r w:rsidRPr="00476D2F">
              <w:rPr>
                <w:rFonts w:ascii="Consolas" w:eastAsia="Consolas" w:hAnsi="Consolas" w:cs="Consolas"/>
                <w:color w:val="0033CC"/>
                <w:sz w:val="20"/>
              </w:rPr>
              <w:t>&gt;</w:t>
            </w:r>
          </w:p>
          <w:p w14:paraId="1492B11E" w14:textId="58236FE7" w:rsidR="1CCB1404" w:rsidRPr="00476D2F" w:rsidRDefault="1CCB1404" w:rsidP="00620166">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xs:annotation</w:t>
            </w:r>
            <w:proofErr w:type="spellEnd"/>
            <w:r w:rsidRPr="00476D2F">
              <w:rPr>
                <w:rFonts w:ascii="Consolas" w:eastAsia="Consolas" w:hAnsi="Consolas" w:cs="Consolas"/>
                <w:color w:val="0033CC"/>
                <w:sz w:val="20"/>
              </w:rPr>
              <w:t>&gt;</w:t>
            </w:r>
          </w:p>
          <w:p w14:paraId="0BFF7B31" w14:textId="619A1E21" w:rsidR="1CCB1404" w:rsidRPr="00BB51DB" w:rsidRDefault="1CCB1404" w:rsidP="00620166">
            <w:pPr>
              <w:spacing w:before="0"/>
              <w:rPr>
                <w:lang w:val="fr-BE"/>
              </w:rPr>
            </w:pPr>
            <w:r w:rsidRPr="00476D2F">
              <w:rPr>
                <w:rFonts w:ascii="Consolas" w:eastAsia="Consolas" w:hAnsi="Consolas" w:cs="Consolas"/>
                <w:color w:val="0033CC"/>
                <w:sz w:val="20"/>
              </w:rPr>
              <w:t xml:space="preserve">    </w:t>
            </w:r>
            <w:r w:rsidRPr="00BB51DB">
              <w:rPr>
                <w:rFonts w:ascii="Consolas" w:eastAsia="Consolas" w:hAnsi="Consolas" w:cs="Consolas"/>
                <w:color w:val="0033CC"/>
                <w:sz w:val="20"/>
                <w:lang w:val="fr-BE"/>
              </w:rPr>
              <w:t>&lt;</w:t>
            </w:r>
            <w:proofErr w:type="spellStart"/>
            <w:r w:rsidRPr="00BB51DB">
              <w:rPr>
                <w:rFonts w:ascii="Consolas" w:eastAsia="Consolas" w:hAnsi="Consolas" w:cs="Consolas"/>
                <w:color w:val="0033CC"/>
                <w:sz w:val="20"/>
                <w:lang w:val="fr-BE"/>
              </w:rPr>
              <w:t>xs:documentation</w:t>
            </w:r>
            <w:proofErr w:type="spellEnd"/>
            <w:r w:rsidRPr="00BB51DB">
              <w:rPr>
                <w:rFonts w:ascii="Consolas" w:eastAsia="Consolas" w:hAnsi="Consolas" w:cs="Consolas"/>
                <w:color w:val="0033CC"/>
                <w:sz w:val="20"/>
                <w:lang w:val="fr-BE"/>
              </w:rPr>
              <w:t>&gt;</w:t>
            </w:r>
            <w:r w:rsidRPr="00BB51DB">
              <w:rPr>
                <w:rFonts w:ascii="Consolas" w:eastAsia="Consolas" w:hAnsi="Consolas" w:cs="Consolas"/>
                <w:color w:val="000000" w:themeColor="text1"/>
                <w:sz w:val="20"/>
                <w:lang w:val="fr-BE"/>
              </w:rPr>
              <w:t xml:space="preserve">MRN (format: an18), (alias: </w:t>
            </w:r>
            <w:proofErr w:type="spellStart"/>
            <w:r w:rsidRPr="00BB51DB">
              <w:rPr>
                <w:rFonts w:ascii="Consolas" w:eastAsia="Consolas" w:hAnsi="Consolas" w:cs="Consolas"/>
                <w:color w:val="000000" w:themeColor="text1"/>
                <w:sz w:val="20"/>
                <w:lang w:val="fr-BE"/>
              </w:rPr>
              <w:t>MRNType</w:t>
            </w:r>
            <w:proofErr w:type="spellEnd"/>
            <w:r w:rsidRPr="00BB51DB">
              <w:rPr>
                <w:rFonts w:ascii="Consolas" w:eastAsia="Consolas" w:hAnsi="Consolas" w:cs="Consolas"/>
                <w:color w:val="000000" w:themeColor="text1"/>
                <w:sz w:val="20"/>
                <w:lang w:val="fr-BE"/>
              </w:rPr>
              <w:t>)</w:t>
            </w:r>
            <w:r w:rsidRPr="00BB51DB">
              <w:rPr>
                <w:rFonts w:ascii="Consolas" w:eastAsia="Consolas" w:hAnsi="Consolas" w:cs="Consolas"/>
                <w:color w:val="0033CC"/>
                <w:sz w:val="20"/>
                <w:lang w:val="fr-BE"/>
              </w:rPr>
              <w:t>&lt;/</w:t>
            </w:r>
            <w:proofErr w:type="spellStart"/>
            <w:r w:rsidRPr="00BB51DB">
              <w:rPr>
                <w:rFonts w:ascii="Consolas" w:eastAsia="Consolas" w:hAnsi="Consolas" w:cs="Consolas"/>
                <w:color w:val="0033CC"/>
                <w:sz w:val="20"/>
                <w:lang w:val="fr-BE"/>
              </w:rPr>
              <w:t>xs:documentation</w:t>
            </w:r>
            <w:proofErr w:type="spellEnd"/>
            <w:r w:rsidRPr="00BB51DB">
              <w:rPr>
                <w:rFonts w:ascii="Consolas" w:eastAsia="Consolas" w:hAnsi="Consolas" w:cs="Consolas"/>
                <w:color w:val="0033CC"/>
                <w:sz w:val="20"/>
                <w:lang w:val="fr-BE"/>
              </w:rPr>
              <w:t>&gt;</w:t>
            </w:r>
          </w:p>
          <w:p w14:paraId="1BA06134" w14:textId="0FEACEB9" w:rsidR="1CCB1404" w:rsidRPr="00476D2F" w:rsidRDefault="1CCB1404" w:rsidP="00620166">
            <w:pPr>
              <w:spacing w:before="0"/>
            </w:pPr>
            <w:r w:rsidRPr="00BB51DB">
              <w:rPr>
                <w:rFonts w:ascii="Consolas" w:eastAsia="Consolas" w:hAnsi="Consolas" w:cs="Consolas"/>
                <w:color w:val="0033CC"/>
                <w:sz w:val="20"/>
                <w:lang w:val="fr-BE"/>
              </w:rPr>
              <w:t xml:space="preserve">  </w:t>
            </w:r>
            <w:r w:rsidRPr="00476D2F">
              <w:rPr>
                <w:rFonts w:ascii="Consolas" w:eastAsia="Consolas" w:hAnsi="Consolas" w:cs="Consolas"/>
                <w:color w:val="0033CC"/>
                <w:sz w:val="20"/>
              </w:rPr>
              <w:t>&lt;/</w:t>
            </w:r>
            <w:proofErr w:type="spellStart"/>
            <w:r w:rsidRPr="00476D2F">
              <w:rPr>
                <w:rFonts w:ascii="Consolas" w:eastAsia="Consolas" w:hAnsi="Consolas" w:cs="Consolas"/>
                <w:color w:val="0033CC"/>
                <w:sz w:val="20"/>
              </w:rPr>
              <w:t>xs:annotation</w:t>
            </w:r>
            <w:proofErr w:type="spellEnd"/>
            <w:r w:rsidRPr="00476D2F">
              <w:rPr>
                <w:rFonts w:ascii="Consolas" w:eastAsia="Consolas" w:hAnsi="Consolas" w:cs="Consolas"/>
                <w:color w:val="0033CC"/>
                <w:sz w:val="20"/>
              </w:rPr>
              <w:t>&gt;</w:t>
            </w:r>
          </w:p>
          <w:p w14:paraId="57078FF8" w14:textId="33C26F4E" w:rsidR="1CCB1404" w:rsidRPr="00476D2F" w:rsidRDefault="1CCB1404" w:rsidP="00620166">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xs:restriction</w:t>
            </w:r>
            <w:proofErr w:type="spellEnd"/>
            <w:r w:rsidRPr="00476D2F">
              <w:rPr>
                <w:rFonts w:ascii="Consolas" w:eastAsia="Consolas" w:hAnsi="Consolas" w:cs="Consolas"/>
                <w:color w:val="0033CC"/>
                <w:sz w:val="20"/>
              </w:rPr>
              <w:t xml:space="preserve"> </w:t>
            </w:r>
            <w:r w:rsidRPr="00476D2F">
              <w:rPr>
                <w:rFonts w:ascii="Consolas" w:eastAsia="Consolas" w:hAnsi="Consolas" w:cs="Consolas"/>
                <w:color w:val="FF0000"/>
                <w:sz w:val="20"/>
              </w:rPr>
              <w:t>base</w:t>
            </w:r>
            <w:r w:rsidRPr="00476D2F">
              <w:rPr>
                <w:rFonts w:ascii="Consolas" w:eastAsia="Consolas" w:hAnsi="Consolas" w:cs="Consolas"/>
                <w:b/>
                <w:bCs/>
                <w:color w:val="000000" w:themeColor="text1"/>
                <w:sz w:val="20"/>
              </w:rPr>
              <w:t>=</w:t>
            </w:r>
            <w:r w:rsidRPr="00476D2F">
              <w:rPr>
                <w:rFonts w:ascii="Consolas" w:eastAsia="Consolas" w:hAnsi="Consolas" w:cs="Consolas"/>
                <w:b/>
                <w:bCs/>
                <w:color w:val="7030A0"/>
                <w:sz w:val="20"/>
              </w:rPr>
              <w:t>"</w:t>
            </w:r>
            <w:proofErr w:type="spellStart"/>
            <w:r w:rsidRPr="00476D2F">
              <w:rPr>
                <w:rFonts w:ascii="Consolas" w:eastAsia="Consolas" w:hAnsi="Consolas" w:cs="Consolas"/>
                <w:b/>
                <w:bCs/>
                <w:color w:val="7030A0"/>
                <w:sz w:val="20"/>
              </w:rPr>
              <w:t>AlphaNumType</w:t>
            </w:r>
            <w:proofErr w:type="spellEnd"/>
            <w:r w:rsidRPr="00476D2F">
              <w:rPr>
                <w:rFonts w:ascii="Consolas" w:eastAsia="Consolas" w:hAnsi="Consolas" w:cs="Consolas"/>
                <w:b/>
                <w:bCs/>
                <w:color w:val="7030A0"/>
                <w:sz w:val="20"/>
              </w:rPr>
              <w:t>"</w:t>
            </w:r>
            <w:r w:rsidRPr="00476D2F">
              <w:rPr>
                <w:rFonts w:ascii="Consolas" w:eastAsia="Consolas" w:hAnsi="Consolas" w:cs="Consolas"/>
                <w:color w:val="0033CC"/>
                <w:sz w:val="20"/>
              </w:rPr>
              <w:t>&gt;</w:t>
            </w:r>
          </w:p>
          <w:p w14:paraId="79278C37" w14:textId="151CAACA" w:rsidR="1CCB1404" w:rsidRPr="00476D2F" w:rsidRDefault="1CCB1404"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xs:pattern</w:t>
            </w:r>
            <w:proofErr w:type="spellEnd"/>
            <w:r w:rsidRPr="00476D2F">
              <w:rPr>
                <w:rFonts w:ascii="Consolas" w:eastAsia="Consolas" w:hAnsi="Consolas" w:cs="Consolas"/>
                <w:color w:val="000000" w:themeColor="text1"/>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color w:val="000000" w:themeColor="text1"/>
                <w:sz w:val="20"/>
              </w:rPr>
              <w:t>=</w:t>
            </w:r>
            <w:r w:rsidRPr="00476D2F">
              <w:rPr>
                <w:rFonts w:ascii="Consolas" w:eastAsia="Consolas" w:hAnsi="Consolas" w:cs="Consolas"/>
                <w:b/>
                <w:color w:val="7030A0"/>
                <w:sz w:val="20"/>
              </w:rPr>
              <w:t>"([0-1][0-9]|[2][0-4])[A-Z]{2}[A-Z0-9]{13}[0-9]"</w:t>
            </w:r>
            <w:r w:rsidRPr="00476D2F">
              <w:rPr>
                <w:rFonts w:ascii="Consolas" w:eastAsia="Consolas" w:hAnsi="Consolas" w:cs="Consolas"/>
                <w:color w:val="000000" w:themeColor="text1"/>
                <w:sz w:val="20"/>
              </w:rPr>
              <w:t>/&gt;</w:t>
            </w:r>
          </w:p>
          <w:p w14:paraId="563A1C19" w14:textId="60F3456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304A86A" w14:textId="69A024E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 --&gt;</w:t>
            </w:r>
          </w:p>
          <w:p w14:paraId="044A8094" w14:textId="72DF55C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0B7A297" w14:textId="0A9C158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ECS-P2 - - - --&gt;</w:t>
            </w:r>
          </w:p>
          <w:p w14:paraId="09BECE70" w14:textId="1C1502E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ECS-P2 movement (i.e. initiated during the  - - --&gt;</w:t>
            </w:r>
          </w:p>
          <w:p w14:paraId="2040D036" w14:textId="2E4C678D"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 --&gt;</w:t>
            </w:r>
          </w:p>
          <w:p w14:paraId="432D3A7D" w14:textId="34730F52"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t>
            </w:r>
            <w:r w:rsidR="005748E9">
              <w:rPr>
                <w:rFonts w:ascii="Consolas" w:eastAsia="Consolas" w:hAnsi="Consolas" w:cs="Consolas"/>
                <w:color w:val="00B050"/>
                <w:sz w:val="20"/>
              </w:rPr>
              <w:t>T</w:t>
            </w:r>
            <w:r w:rsidRPr="00476D2F">
              <w:rPr>
                <w:rFonts w:ascii="Consolas" w:eastAsia="Consolas" w:hAnsi="Consolas" w:cs="Consolas"/>
                <w:color w:val="00B050"/>
                <w:sz w:val="20"/>
              </w:rPr>
              <w:t xml:space="preserve">he AES-P1 applications will use this pattern to validate- </w:t>
            </w:r>
            <w:r w:rsidR="0093458D">
              <w:rPr>
                <w:rFonts w:ascii="Consolas" w:eastAsia="Consolas" w:hAnsi="Consolas" w:cs="Consolas"/>
                <w:color w:val="00B050"/>
                <w:sz w:val="20"/>
              </w:rPr>
              <w:t>- - - -</w:t>
            </w:r>
            <w:r w:rsidRPr="00476D2F">
              <w:rPr>
                <w:rFonts w:ascii="Consolas" w:eastAsia="Consolas" w:hAnsi="Consolas" w:cs="Consolas"/>
                <w:color w:val="00B050"/>
                <w:sz w:val="20"/>
              </w:rPr>
              <w:t xml:space="preserve"> --&gt;</w:t>
            </w:r>
          </w:p>
          <w:p w14:paraId="3352555C" w14:textId="565B92C2"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any MRN received (i.e. MRN received for movements initiated by - - --&gt;</w:t>
            </w:r>
          </w:p>
          <w:p w14:paraId="7831417B" w14:textId="6258064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 ECS-P2 applications and  MRN received for movements initiated - --&gt;</w:t>
            </w:r>
          </w:p>
          <w:p w14:paraId="082E6A10" w14:textId="7E4AD1BB"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by an AES application) - - - - - - - - --&gt;</w:t>
            </w:r>
          </w:p>
          <w:p w14:paraId="338356D9" w14:textId="5D0168F7"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B6C6EC" w14:textId="07D0D516" w:rsidR="51798009" w:rsidRPr="00476D2F" w:rsidRDefault="51798009"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w:t>
            </w:r>
            <w:r w:rsidR="7A9F1FE4" w:rsidRPr="00476D2F">
              <w:rPr>
                <w:rFonts w:ascii="Consolas" w:eastAsia="Consolas" w:hAnsi="Consolas" w:cs="Consolas"/>
                <w:color w:val="0033CC"/>
                <w:sz w:val="20"/>
              </w:rPr>
              <w:t xml:space="preserve"> </w:t>
            </w:r>
            <w:r w:rsidR="1CCB1404" w:rsidRPr="00476D2F">
              <w:rPr>
                <w:rFonts w:ascii="Consolas" w:eastAsia="Consolas" w:hAnsi="Consolas" w:cs="Consolas"/>
                <w:color w:val="0033CC"/>
                <w:sz w:val="20"/>
              </w:rPr>
              <w:t>&lt;</w:t>
            </w:r>
            <w:proofErr w:type="spellStart"/>
            <w:r w:rsidR="1CCB1404" w:rsidRPr="00476D2F">
              <w:rPr>
                <w:rFonts w:ascii="Consolas" w:eastAsia="Consolas" w:hAnsi="Consolas" w:cs="Consolas"/>
                <w:color w:val="0033CC"/>
                <w:sz w:val="20"/>
              </w:rPr>
              <w:t>xs:pattern</w:t>
            </w:r>
            <w:proofErr w:type="spellEnd"/>
            <w:r w:rsidR="1CCB1404" w:rsidRPr="00476D2F">
              <w:rPr>
                <w:rFonts w:ascii="Consolas" w:eastAsia="Consolas" w:hAnsi="Consolas" w:cs="Consolas"/>
                <w:color w:val="000000" w:themeColor="text1"/>
                <w:sz w:val="20"/>
              </w:rPr>
              <w:t xml:space="preserve"> </w:t>
            </w:r>
            <w:r w:rsidR="1CCB1404" w:rsidRPr="00476D2F">
              <w:rPr>
                <w:rFonts w:ascii="Consolas" w:eastAsia="Consolas" w:hAnsi="Consolas" w:cs="Consolas"/>
                <w:color w:val="FF0000"/>
                <w:sz w:val="20"/>
              </w:rPr>
              <w:t>value</w:t>
            </w:r>
            <w:r w:rsidR="1CCB1404" w:rsidRPr="00476D2F">
              <w:rPr>
                <w:rFonts w:ascii="Consolas" w:eastAsia="Consolas" w:hAnsi="Consolas" w:cs="Consolas"/>
                <w:b/>
                <w:color w:val="000000" w:themeColor="text1"/>
                <w:sz w:val="20"/>
              </w:rPr>
              <w:t>=</w:t>
            </w:r>
            <w:r w:rsidR="1CCB1404" w:rsidRPr="00476D2F">
              <w:rPr>
                <w:rFonts w:ascii="Consolas" w:eastAsia="Consolas" w:hAnsi="Consolas" w:cs="Consolas"/>
                <w:b/>
                <w:color w:val="7030A0"/>
                <w:sz w:val="20"/>
              </w:rPr>
              <w:t>"([2][4-9]|[3-9][0-9])[A-Z]{2}[A-Z0-9]{12}[A-E][0-9]"</w:t>
            </w:r>
            <w:r w:rsidR="1CCB1404" w:rsidRPr="00476D2F">
              <w:rPr>
                <w:rFonts w:ascii="Consolas" w:eastAsia="Consolas" w:hAnsi="Consolas" w:cs="Consolas"/>
                <w:color w:val="000000" w:themeColor="text1"/>
                <w:sz w:val="20"/>
              </w:rPr>
              <w:t>/&gt;</w:t>
            </w:r>
          </w:p>
          <w:p w14:paraId="10C69AB2" w14:textId="27F0A36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09B7B9A8" w14:textId="6FDD1F9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(AES-P1)- - - - - - - - - - - - - - - - - - --&gt;</w:t>
            </w:r>
          </w:p>
          <w:p w14:paraId="0F7E6BFB" w14:textId="12FD8B33"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475ACDE" w14:textId="4A542BEE"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AES-P1 - - - --&gt;</w:t>
            </w:r>
          </w:p>
          <w:p w14:paraId="776742FB" w14:textId="3D6F6AD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AES-P1 movements initiated *after* 01.01.2024 - - ---&gt;</w:t>
            </w:r>
          </w:p>
          <w:p w14:paraId="4CCCCE2D" w14:textId="52AD15E3"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(considering the date of </w:t>
            </w:r>
            <w:r w:rsidR="002672BA">
              <w:rPr>
                <w:rFonts w:ascii="Consolas" w:eastAsia="Consolas" w:hAnsi="Consolas" w:cs="Consolas"/>
                <w:color w:val="00B050"/>
                <w:sz w:val="20"/>
              </w:rPr>
              <w:t xml:space="preserve">deadline for step 1 on 01.12.2023 </w:t>
            </w:r>
            <w:r w:rsidR="00D8557C">
              <w:rPr>
                <w:rFonts w:ascii="Consolas" w:eastAsia="Consolas" w:hAnsi="Consolas" w:cs="Consolas"/>
                <w:color w:val="00B050"/>
                <w:sz w:val="20"/>
              </w:rPr>
              <w:t xml:space="preserve">) - </w:t>
            </w:r>
            <w:r w:rsidRPr="00476D2F">
              <w:rPr>
                <w:rFonts w:ascii="Consolas" w:eastAsia="Consolas" w:hAnsi="Consolas" w:cs="Consolas"/>
                <w:color w:val="00B050"/>
                <w:sz w:val="20"/>
              </w:rPr>
              <w:t>- ---&gt;</w:t>
            </w:r>
          </w:p>
          <w:p w14:paraId="03AED486" w14:textId="7A63A32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AES-P1 applications will use this pattern to ---&gt;</w:t>
            </w:r>
          </w:p>
          <w:p w14:paraId="582C94A2" w14:textId="35FE9EC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 --&gt;</w:t>
            </w:r>
          </w:p>
          <w:p w14:paraId="72098A6A" w14:textId="13F4F7F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AES-P1 applications - - --&gt;</w:t>
            </w:r>
          </w:p>
          <w:p w14:paraId="567458EF" w14:textId="358BBC38"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"([2][1-9]|[3-9][0-9])[A-Z]{2}[A-Z0-9]{12}[A-E][0-9]" - - --&gt; </w:t>
            </w:r>
          </w:p>
          <w:p w14:paraId="0C6B0F8D" w14:textId="6F502029"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NECAs starting AES operations in 2021. - - - - - - - --&gt;</w:t>
            </w:r>
          </w:p>
          <w:p w14:paraId="0D64531D" w14:textId="7C3E8ED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267D9C16" w14:textId="38836D70" w:rsidR="1CCB1404" w:rsidRPr="00476D2F" w:rsidRDefault="1CCB1404" w:rsidP="00620166">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xs:restriction</w:t>
            </w:r>
            <w:proofErr w:type="spellEnd"/>
            <w:r w:rsidRPr="00476D2F">
              <w:rPr>
                <w:rFonts w:ascii="Consolas" w:eastAsia="Consolas" w:hAnsi="Consolas" w:cs="Consolas"/>
                <w:color w:val="0033CC"/>
                <w:sz w:val="20"/>
              </w:rPr>
              <w:t>&gt;</w:t>
            </w:r>
          </w:p>
          <w:p w14:paraId="10FE70C2" w14:textId="0891823E" w:rsidR="1CCB1404" w:rsidRPr="00476D2F" w:rsidRDefault="1CCB1404" w:rsidP="00620166">
            <w:pPr>
              <w:spacing w:before="0"/>
            </w:pPr>
            <w:r w:rsidRPr="00476D2F">
              <w:rPr>
                <w:rFonts w:ascii="Consolas" w:eastAsia="Consolas" w:hAnsi="Consolas" w:cs="Consolas"/>
                <w:color w:val="0033CC"/>
                <w:sz w:val="20"/>
              </w:rPr>
              <w:t xml:space="preserve"> &lt;/</w:t>
            </w:r>
            <w:proofErr w:type="spellStart"/>
            <w:r w:rsidRPr="00476D2F">
              <w:rPr>
                <w:rFonts w:ascii="Consolas" w:eastAsia="Consolas" w:hAnsi="Consolas" w:cs="Consolas"/>
                <w:color w:val="0033CC"/>
                <w:sz w:val="20"/>
              </w:rPr>
              <w:t>xs:simpleType</w:t>
            </w:r>
            <w:proofErr w:type="spellEnd"/>
            <w:r w:rsidRPr="00476D2F">
              <w:rPr>
                <w:rFonts w:ascii="Consolas" w:eastAsia="Consolas" w:hAnsi="Consolas" w:cs="Consolas"/>
                <w:color w:val="0033CC"/>
                <w:sz w:val="20"/>
              </w:rPr>
              <w:t>&gt;</w:t>
            </w:r>
          </w:p>
        </w:tc>
      </w:tr>
    </w:tbl>
    <w:p w14:paraId="35FFD8B6" w14:textId="0546C5EA" w:rsidR="0072691D" w:rsidRPr="00476D2F" w:rsidRDefault="0072691D" w:rsidP="008F703C">
      <w:pPr>
        <w:pStyle w:val="Caption"/>
      </w:pPr>
      <w:bookmarkStart w:id="1253" w:name="_Toc185900985"/>
      <w:bookmarkEnd w:id="1252"/>
      <w:r w:rsidRPr="00476D2F">
        <w:t xml:space="preserve">Table </w:t>
      </w:r>
      <w:r w:rsidR="002C7E76">
        <w:fldChar w:fldCharType="begin"/>
      </w:r>
      <w:r w:rsidR="002C7E76">
        <w:instrText xml:space="preserve"> SEQ Table \* ARABIC </w:instrText>
      </w:r>
      <w:r w:rsidR="002C7E76">
        <w:fldChar w:fldCharType="separate"/>
      </w:r>
      <w:r w:rsidR="004501EF">
        <w:rPr>
          <w:noProof/>
        </w:rPr>
        <w:t>59</w:t>
      </w:r>
      <w:r w:rsidR="002C7E76">
        <w:fldChar w:fldCharType="end"/>
      </w:r>
      <w:r w:rsidRPr="00476D2F">
        <w:t xml:space="preserve">: </w:t>
      </w:r>
      <w:r w:rsidR="00B759C8" w:rsidRPr="00476D2F">
        <w:t xml:space="preserve">XSD </w:t>
      </w:r>
      <w:r w:rsidR="00B759C8">
        <w:t>restriction</w:t>
      </w:r>
      <w:r w:rsidR="00B759C8" w:rsidRPr="00476D2F">
        <w:t xml:space="preserve"> of </w:t>
      </w:r>
      <w:proofErr w:type="spellStart"/>
      <w:r w:rsidR="00B759C8">
        <w:rPr>
          <w:i/>
        </w:rPr>
        <w:t>MRNType</w:t>
      </w:r>
      <w:proofErr w:type="spellEnd"/>
      <w:r w:rsidR="00B759C8" w:rsidRPr="00476D2F">
        <w:t xml:space="preserve"> </w:t>
      </w:r>
      <w:r w:rsidR="00B759C8">
        <w:t>data item in</w:t>
      </w:r>
      <w:r w:rsidR="00B759C8" w:rsidRPr="00476D2F">
        <w:t xml:space="preserve"> </w:t>
      </w:r>
      <w:r>
        <w:t>AES-P1</w:t>
      </w:r>
      <w:bookmarkEnd w:id="1253"/>
    </w:p>
    <w:p w14:paraId="1E65BB14" w14:textId="77777777" w:rsidR="00C07B6B" w:rsidRPr="00476D2F" w:rsidRDefault="00C07B6B" w:rsidP="00C07B6B">
      <w:pPr>
        <w:spacing w:after="120"/>
        <w:rPr>
          <w:b/>
        </w:rPr>
      </w:pPr>
      <w:r w:rsidRPr="00476D2F">
        <w:t>where</w:t>
      </w:r>
      <w:r w:rsidRPr="00476D2F">
        <w:rPr>
          <w:b/>
        </w:rPr>
        <w:t xml:space="preserve"> </w:t>
      </w:r>
      <w:proofErr w:type="spellStart"/>
      <w:r w:rsidRPr="00476D2F">
        <w:rPr>
          <w:rFonts w:ascii="Consolas" w:hAnsi="Consolas"/>
          <w:b/>
          <w:color w:val="7030A0"/>
          <w:sz w:val="22"/>
        </w:rPr>
        <w:t>AlphaNumType</w:t>
      </w:r>
      <w:proofErr w:type="spellEnd"/>
      <w:r w:rsidRPr="00476D2F">
        <w:rPr>
          <w:b/>
        </w:rPr>
        <w:t xml:space="preserve"> </w:t>
      </w:r>
      <w:r w:rsidRPr="00476D2F">
        <w:t>is defined as follow</w:t>
      </w:r>
      <w:r w:rsidRPr="00476D2F">
        <w:rPr>
          <w:b/>
        </w:rPr>
        <w:t>s:</w:t>
      </w:r>
    </w:p>
    <w:tbl>
      <w:tblPr>
        <w:tblW w:w="0" w:type="auto"/>
        <w:tblInd w:w="108" w:type="dxa"/>
        <w:tblLook w:val="04A0" w:firstRow="1" w:lastRow="0" w:firstColumn="1" w:lastColumn="0" w:noHBand="0" w:noVBand="1"/>
      </w:tblPr>
      <w:tblGrid>
        <w:gridCol w:w="8963"/>
      </w:tblGrid>
      <w:tr w:rsidR="00C07B6B" w:rsidRPr="00110E6A" w14:paraId="4E5A15D9" w14:textId="77777777" w:rsidTr="00623117">
        <w:tc>
          <w:tcPr>
            <w:tcW w:w="9179" w:type="dxa"/>
            <w:shd w:val="clear" w:color="auto" w:fill="F2F2F2" w:themeFill="background1" w:themeFillShade="F2"/>
          </w:tcPr>
          <w:p w14:paraId="3FC6BE24" w14:textId="77777777" w:rsidR="00C07B6B" w:rsidRPr="00476D2F" w:rsidRDefault="00C07B6B" w:rsidP="00623117">
            <w:pPr>
              <w:spacing w:before="0"/>
              <w:rPr>
                <w:rFonts w:ascii="Consolas" w:hAnsi="Consolas"/>
                <w:color w:val="0033CC"/>
                <w:sz w:val="20"/>
              </w:rPr>
            </w:pPr>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 xml:space="preserve"> </w:t>
            </w:r>
            <w:r w:rsidRPr="00476D2F">
              <w:rPr>
                <w:rFonts w:ascii="Consolas" w:hAnsi="Consolas"/>
                <w:color w:val="FF0000"/>
                <w:sz w:val="20"/>
              </w:rPr>
              <w:t>name</w:t>
            </w:r>
            <w:r w:rsidRPr="00476D2F">
              <w:rPr>
                <w:rFonts w:ascii="Consolas" w:hAnsi="Consolas"/>
                <w:color w:val="0033CC"/>
                <w:sz w:val="20"/>
              </w:rPr>
              <w:t>=</w:t>
            </w:r>
            <w:r w:rsidRPr="00476D2F">
              <w:rPr>
                <w:rFonts w:ascii="Consolas" w:hAnsi="Consolas"/>
                <w:b/>
                <w:color w:val="7030A0"/>
                <w:sz w:val="20"/>
              </w:rPr>
              <w:t>"</w:t>
            </w:r>
            <w:proofErr w:type="spellStart"/>
            <w:r w:rsidRPr="00476D2F">
              <w:rPr>
                <w:rFonts w:ascii="Consolas" w:hAnsi="Consolas"/>
                <w:b/>
                <w:color w:val="7030A0"/>
                <w:sz w:val="20"/>
              </w:rPr>
              <w:t>AlphaNumType</w:t>
            </w:r>
            <w:proofErr w:type="spellEnd"/>
            <w:r w:rsidRPr="00476D2F">
              <w:rPr>
                <w:rFonts w:ascii="Consolas" w:hAnsi="Consolas"/>
                <w:b/>
                <w:color w:val="7030A0"/>
                <w:sz w:val="20"/>
              </w:rPr>
              <w:t>"</w:t>
            </w:r>
            <w:r w:rsidRPr="00476D2F">
              <w:rPr>
                <w:rFonts w:ascii="Consolas" w:hAnsi="Consolas"/>
                <w:color w:val="0033CC"/>
                <w:sz w:val="20"/>
              </w:rPr>
              <w:t>&gt;</w:t>
            </w:r>
          </w:p>
          <w:p w14:paraId="467936AE" w14:textId="77777777" w:rsidR="00C07B6B" w:rsidRPr="00476D2F" w:rsidRDefault="00C07B6B" w:rsidP="00623117">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3333959E" w14:textId="77777777" w:rsidR="00C07B6B" w:rsidRPr="00476D2F" w:rsidRDefault="00C07B6B" w:rsidP="00623117">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r w:rsidRPr="00476D2F">
              <w:rPr>
                <w:rFonts w:ascii="Consolas" w:hAnsi="Consolas"/>
                <w:b/>
                <w:sz w:val="20"/>
              </w:rPr>
              <w:t xml:space="preserve">Base class for all </w:t>
            </w:r>
            <w:proofErr w:type="spellStart"/>
            <w:r w:rsidRPr="00476D2F">
              <w:rPr>
                <w:rFonts w:ascii="Consolas" w:hAnsi="Consolas"/>
                <w:b/>
                <w:sz w:val="20"/>
              </w:rPr>
              <w:t>anN</w:t>
            </w:r>
            <w:proofErr w:type="spellEnd"/>
            <w:r w:rsidRPr="00476D2F">
              <w:rPr>
                <w:rFonts w:ascii="Consolas" w:hAnsi="Consolas"/>
                <w:b/>
                <w:sz w:val="20"/>
              </w:rPr>
              <w:t xml:space="preserve"> and </w:t>
            </w:r>
            <w:proofErr w:type="spellStart"/>
            <w:r w:rsidRPr="00476D2F">
              <w:rPr>
                <w:rFonts w:ascii="Consolas" w:hAnsi="Consolas"/>
                <w:b/>
                <w:sz w:val="20"/>
              </w:rPr>
              <w:t>an..N</w:t>
            </w:r>
            <w:proofErr w:type="spellEnd"/>
            <w:r w:rsidRPr="00476D2F">
              <w:rPr>
                <w:rFonts w:ascii="Consolas" w:hAnsi="Consolas"/>
                <w:b/>
                <w:sz w:val="20"/>
              </w:rPr>
              <w:t xml:space="preserve"> types</w:t>
            </w:r>
          </w:p>
          <w:p w14:paraId="5CFF9128" w14:textId="77777777" w:rsidR="00C07B6B" w:rsidRPr="00476D2F" w:rsidRDefault="00C07B6B" w:rsidP="00623117">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p>
          <w:p w14:paraId="5370A5AA" w14:textId="77777777" w:rsidR="00C07B6B" w:rsidRPr="00476D2F" w:rsidRDefault="00C07B6B" w:rsidP="00623117">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23904772" w14:textId="77777777" w:rsidR="00C07B6B" w:rsidRPr="00476D2F" w:rsidRDefault="00C07B6B" w:rsidP="00623117">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xs:restriction</w:t>
            </w:r>
            <w:proofErr w:type="spellEnd"/>
            <w:r w:rsidRPr="00476D2F">
              <w:rPr>
                <w:rFonts w:ascii="Consolas" w:hAnsi="Consolas"/>
                <w:color w:val="0033CC"/>
                <w:sz w:val="20"/>
              </w:rPr>
              <w:t xml:space="preserve">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proofErr w:type="spellStart"/>
            <w:r w:rsidRPr="00476D2F">
              <w:rPr>
                <w:rFonts w:ascii="Consolas" w:hAnsi="Consolas"/>
                <w:b/>
                <w:color w:val="7030A0"/>
                <w:sz w:val="20"/>
              </w:rPr>
              <w:t>xs:</w:t>
            </w:r>
            <w:r w:rsidRPr="00AD5E1E">
              <w:rPr>
                <w:rFonts w:ascii="Consolas" w:hAnsi="Consolas"/>
                <w:b/>
                <w:color w:val="7030A0"/>
                <w:sz w:val="20"/>
              </w:rPr>
              <w:t>normalizedString</w:t>
            </w:r>
            <w:proofErr w:type="spellEnd"/>
            <w:r w:rsidRPr="00476D2F">
              <w:rPr>
                <w:rFonts w:ascii="Consolas" w:hAnsi="Consolas"/>
                <w:b/>
                <w:color w:val="7030A0"/>
                <w:sz w:val="20"/>
              </w:rPr>
              <w:t>"</w:t>
            </w:r>
            <w:r w:rsidRPr="00476D2F">
              <w:rPr>
                <w:rFonts w:ascii="Consolas" w:hAnsi="Consolas"/>
                <w:color w:val="0033CC"/>
                <w:sz w:val="20"/>
              </w:rPr>
              <w:t xml:space="preserve"> /&gt;</w:t>
            </w:r>
          </w:p>
          <w:p w14:paraId="7111AE56" w14:textId="77777777" w:rsidR="00C07B6B" w:rsidRPr="00476D2F" w:rsidRDefault="00C07B6B" w:rsidP="00623117">
            <w:pPr>
              <w:spacing w:before="0"/>
            </w:pPr>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7105025E" w14:textId="2515C3DB" w:rsidR="00C07B6B" w:rsidRPr="00476D2F" w:rsidRDefault="00C07B6B" w:rsidP="008F703C">
      <w:pPr>
        <w:pStyle w:val="Caption"/>
      </w:pPr>
      <w:bookmarkStart w:id="1254" w:name="_Toc104541143"/>
      <w:bookmarkStart w:id="1255" w:name="_Toc185900986"/>
      <w:r w:rsidRPr="00476D2F">
        <w:t xml:space="preserve">Table </w:t>
      </w:r>
      <w:r w:rsidR="002C7E76">
        <w:fldChar w:fldCharType="begin"/>
      </w:r>
      <w:r w:rsidR="002C7E76">
        <w:instrText xml:space="preserve"> SEQ Table \* ARABIC </w:instrText>
      </w:r>
      <w:r w:rsidR="002C7E76">
        <w:fldChar w:fldCharType="separate"/>
      </w:r>
      <w:r w:rsidR="004501EF">
        <w:rPr>
          <w:noProof/>
        </w:rPr>
        <w:t>60</w:t>
      </w:r>
      <w:r w:rsidR="002C7E76">
        <w:fldChar w:fldCharType="end"/>
      </w:r>
      <w:r w:rsidRPr="00476D2F">
        <w:t xml:space="preserve">: XSD definition of </w:t>
      </w:r>
      <w:proofErr w:type="spellStart"/>
      <w:r w:rsidRPr="00476D2F">
        <w:rPr>
          <w:i/>
        </w:rPr>
        <w:t>AlphaNumType</w:t>
      </w:r>
      <w:proofErr w:type="spellEnd"/>
      <w:r w:rsidRPr="00476D2F">
        <w:t xml:space="preserve"> simple type base class for all </w:t>
      </w:r>
      <w:proofErr w:type="spellStart"/>
      <w:r w:rsidRPr="00476D2F">
        <w:t>anN</w:t>
      </w:r>
      <w:proofErr w:type="spellEnd"/>
      <w:r w:rsidRPr="00476D2F">
        <w:t xml:space="preserve"> and </w:t>
      </w:r>
      <w:proofErr w:type="spellStart"/>
      <w:r w:rsidRPr="00476D2F">
        <w:t>an..N</w:t>
      </w:r>
      <w:proofErr w:type="spellEnd"/>
      <w:r w:rsidRPr="00476D2F">
        <w:t xml:space="preserve"> types</w:t>
      </w:r>
      <w:r>
        <w:t xml:space="preserve"> for </w:t>
      </w:r>
      <w:bookmarkEnd w:id="1254"/>
      <w:r w:rsidR="00516E8D">
        <w:t>AES-P1, NCTS-P5 and NCTS-P6</w:t>
      </w:r>
      <w:bookmarkEnd w:id="1255"/>
    </w:p>
    <w:p w14:paraId="285F74D6" w14:textId="71B456D8" w:rsidR="00E218F5" w:rsidRPr="00476D2F" w:rsidRDefault="00D029DF" w:rsidP="00E218F5">
      <w:r w:rsidRPr="00D029DF">
        <w:t>In addition to the above XSD restriction, Rules shall be defined in each DDNxA and applied to the MRN data element to enforce the following:</w:t>
      </w:r>
      <w:r w:rsidR="4ABCC00B" w:rsidRPr="00476D2F">
        <w:t xml:space="preserve"> </w:t>
      </w:r>
    </w:p>
    <w:p w14:paraId="370028E5" w14:textId="175863DA" w:rsidR="009B5FFB" w:rsidRDefault="00AB3145" w:rsidP="00886598">
      <w:pPr>
        <w:pStyle w:val="ListParagraph"/>
        <w:numPr>
          <w:ilvl w:val="0"/>
          <w:numId w:val="136"/>
        </w:numPr>
      </w:pPr>
      <w:r>
        <w:t>F</w:t>
      </w:r>
      <w:r w:rsidRPr="008017F0">
        <w:t xml:space="preserve">or </w:t>
      </w:r>
      <w:r w:rsidRPr="00AB3145">
        <w:rPr>
          <w:b/>
          <w:bCs/>
        </w:rPr>
        <w:t>AES-P1</w:t>
      </w:r>
      <w:r w:rsidRPr="00AB3145">
        <w:t>,</w:t>
      </w:r>
      <w:r>
        <w:t xml:space="preserve"> t</w:t>
      </w:r>
      <w:r w:rsidR="003540D4" w:rsidRPr="008017F0">
        <w:t>he Technical Message Structure of CC528C, CC571C</w:t>
      </w:r>
      <w:r>
        <w:t xml:space="preserve"> and</w:t>
      </w:r>
      <w:r w:rsidR="003540D4" w:rsidRPr="008017F0">
        <w:t xml:space="preserve"> CC628C shall define rules to enforce data quality, ensuring that the 17th character of MRN (‘A’, ‘B’, ‘C’, ‘D’ or ‘E’) is consistent with the value of the security code (‘0’, ‘1’, ‘2’ or ‘3’) used in the CC515C or CC615C</w:t>
      </w:r>
      <w:r w:rsidR="00D41159">
        <w:t>.</w:t>
      </w:r>
      <w:r w:rsidR="00D41159" w:rsidRPr="00D41159">
        <w:rPr>
          <w:szCs w:val="24"/>
          <w:lang w:val="en-US"/>
        </w:rPr>
        <w:t xml:space="preserve"> </w:t>
      </w:r>
      <w:r w:rsidR="00D41159" w:rsidRPr="00EC391E">
        <w:rPr>
          <w:szCs w:val="24"/>
          <w:lang w:val="en-US"/>
        </w:rPr>
        <w:t>See Technical Specification</w:t>
      </w:r>
      <w:r w:rsidR="003540D4" w:rsidRPr="008017F0">
        <w:t xml:space="preserve"> [R39]</w:t>
      </w:r>
      <w:r w:rsidR="00D41159">
        <w:t xml:space="preserve"> </w:t>
      </w:r>
      <w:r w:rsidR="00D41159" w:rsidRPr="00EC391E">
        <w:rPr>
          <w:szCs w:val="24"/>
          <w:lang w:val="en-US"/>
        </w:rPr>
        <w:t>for more information</w:t>
      </w:r>
      <w:r w:rsidR="003540D4" w:rsidRPr="008017F0">
        <w:t>;</w:t>
      </w:r>
    </w:p>
    <w:p w14:paraId="0CFDCF9D" w14:textId="1ADBE7D7" w:rsidR="00E40502" w:rsidRDefault="00AB3145" w:rsidP="00886598">
      <w:pPr>
        <w:pStyle w:val="ListParagraph"/>
        <w:numPr>
          <w:ilvl w:val="0"/>
          <w:numId w:val="136"/>
        </w:numPr>
      </w:pPr>
      <w:r w:rsidRPr="00AB3145">
        <w:rPr>
          <w:b/>
          <w:bCs/>
        </w:rPr>
        <w:t>For NCTS-P5</w:t>
      </w:r>
      <w:r>
        <w:t>, t</w:t>
      </w:r>
      <w:r w:rsidR="000A1E17" w:rsidRPr="000A1E17">
        <w:t>he Technical Message Structure of CC028C (MRN ALLOCATED) shall define rules to enforce data quality, ensuring that the 17th character of MRN ( J ,  K ,  L  or  M ) is consistent with the value of the security code (</w:t>
      </w:r>
      <w:r>
        <w:t>‘</w:t>
      </w:r>
      <w:r w:rsidR="000A1E17" w:rsidRPr="000A1E17">
        <w:t>0</w:t>
      </w:r>
      <w:r>
        <w:t>’</w:t>
      </w:r>
      <w:r w:rsidR="000A1E17" w:rsidRPr="000A1E17">
        <w:t xml:space="preserve">, </w:t>
      </w:r>
      <w:r>
        <w:t>‘</w:t>
      </w:r>
      <w:r w:rsidR="000A1E17" w:rsidRPr="000A1E17">
        <w:t>1</w:t>
      </w:r>
      <w:r>
        <w:t>’</w:t>
      </w:r>
      <w:r w:rsidR="000A1E17" w:rsidRPr="000A1E17">
        <w:t xml:space="preserve">, </w:t>
      </w:r>
      <w:r>
        <w:t>‘</w:t>
      </w:r>
      <w:r w:rsidR="000A1E17" w:rsidRPr="000A1E17">
        <w:t>2</w:t>
      </w:r>
      <w:r>
        <w:t>’</w:t>
      </w:r>
      <w:r w:rsidR="000A1E17" w:rsidRPr="000A1E17">
        <w:t xml:space="preserve"> or </w:t>
      </w:r>
      <w:r>
        <w:t>‘</w:t>
      </w:r>
      <w:r w:rsidR="000A1E17" w:rsidRPr="000A1E17">
        <w:t>3</w:t>
      </w:r>
      <w:r>
        <w:t>’</w:t>
      </w:r>
      <w:r w:rsidR="000A1E17" w:rsidRPr="000A1E17">
        <w:t>) used in the CC015C</w:t>
      </w:r>
      <w:r w:rsidR="00D41159">
        <w:t>.</w:t>
      </w:r>
      <w:r w:rsidR="00D41159" w:rsidRPr="00D41159">
        <w:rPr>
          <w:szCs w:val="24"/>
          <w:lang w:val="en-US"/>
        </w:rPr>
        <w:t xml:space="preserve"> </w:t>
      </w:r>
      <w:r w:rsidR="00D41159" w:rsidRPr="00EC391E">
        <w:rPr>
          <w:szCs w:val="24"/>
          <w:lang w:val="en-US"/>
        </w:rPr>
        <w:t>See Technical Specification</w:t>
      </w:r>
      <w:r w:rsidR="000A1E17" w:rsidRPr="000A1E17">
        <w:t xml:space="preserve"> [R40]</w:t>
      </w:r>
      <w:r w:rsidR="00D41159" w:rsidRPr="00EC391E">
        <w:rPr>
          <w:szCs w:val="24"/>
          <w:lang w:val="en-US"/>
        </w:rPr>
        <w:t xml:space="preserve"> for more information</w:t>
      </w:r>
      <w:r w:rsidR="000A1E17" w:rsidRPr="000A1E17">
        <w:t>;</w:t>
      </w:r>
    </w:p>
    <w:p w14:paraId="50D78A00" w14:textId="47CCAAC5" w:rsidR="008376E3" w:rsidRPr="00E40502" w:rsidRDefault="00AB3145" w:rsidP="008376E3">
      <w:pPr>
        <w:pStyle w:val="ListParagraph"/>
        <w:numPr>
          <w:ilvl w:val="0"/>
          <w:numId w:val="136"/>
        </w:numPr>
      </w:pPr>
      <w:r w:rsidRPr="00AB3145">
        <w:rPr>
          <w:b/>
          <w:bCs/>
        </w:rPr>
        <w:t>For NCTS-P</w:t>
      </w:r>
      <w:r>
        <w:rPr>
          <w:b/>
          <w:bCs/>
        </w:rPr>
        <w:t>6</w:t>
      </w:r>
      <w:r>
        <w:t>, t</w:t>
      </w:r>
      <w:r w:rsidR="000C2C26" w:rsidRPr="000A1E17">
        <w:t>he Technical Message Structure of CC028C</w:t>
      </w:r>
      <w:r>
        <w:t xml:space="preserve"> and </w:t>
      </w:r>
      <w:r w:rsidR="00663339" w:rsidRPr="000A1E17">
        <w:t>CC028</w:t>
      </w:r>
      <w:r w:rsidR="00663339">
        <w:t>D</w:t>
      </w:r>
      <w:r w:rsidR="00663339" w:rsidRPr="000A1E17">
        <w:t xml:space="preserve"> (MRN ALLOCATED</w:t>
      </w:r>
      <w:r w:rsidR="00663339">
        <w:t>)</w:t>
      </w:r>
      <w:r w:rsidR="000C2C26" w:rsidRPr="000A1E17">
        <w:t xml:space="preserve"> shall define rules to enforce data quality, ensuring that the 17th character of MRN ( J ,  K ,  L  or  M ) is consistent with the value of the security code (</w:t>
      </w:r>
      <w:r>
        <w:t>‘</w:t>
      </w:r>
      <w:r w:rsidR="000C2C26" w:rsidRPr="000A1E17">
        <w:t>0</w:t>
      </w:r>
      <w:r>
        <w:t>’</w:t>
      </w:r>
      <w:r w:rsidR="000C2C26" w:rsidRPr="000A1E17">
        <w:t xml:space="preserve">, </w:t>
      </w:r>
      <w:r>
        <w:t>‘</w:t>
      </w:r>
      <w:r w:rsidR="000C2C26" w:rsidRPr="000A1E17">
        <w:t>1</w:t>
      </w:r>
      <w:r>
        <w:t>’</w:t>
      </w:r>
      <w:r w:rsidR="000C2C26" w:rsidRPr="000A1E17">
        <w:t xml:space="preserve">, </w:t>
      </w:r>
      <w:r>
        <w:t>‘</w:t>
      </w:r>
      <w:r w:rsidR="000C2C26" w:rsidRPr="000A1E17">
        <w:t>2</w:t>
      </w:r>
      <w:r>
        <w:t>’</w:t>
      </w:r>
      <w:r w:rsidR="000C2C26" w:rsidRPr="000A1E17">
        <w:t xml:space="preserve"> or </w:t>
      </w:r>
      <w:r>
        <w:t>‘</w:t>
      </w:r>
      <w:r w:rsidR="000C2C26" w:rsidRPr="000A1E17">
        <w:t>3</w:t>
      </w:r>
      <w:r>
        <w:t>’</w:t>
      </w:r>
      <w:r w:rsidR="000C2C26" w:rsidRPr="000A1E17">
        <w:t>) used in the CC015C</w:t>
      </w:r>
      <w:r w:rsidR="00D03FB2">
        <w:t>.</w:t>
      </w:r>
      <w:r w:rsidR="00D41159" w:rsidRPr="00D41159">
        <w:rPr>
          <w:szCs w:val="24"/>
          <w:lang w:val="en-US"/>
        </w:rPr>
        <w:t xml:space="preserve"> </w:t>
      </w:r>
      <w:r w:rsidR="00D41159" w:rsidRPr="00EC391E">
        <w:rPr>
          <w:szCs w:val="24"/>
          <w:lang w:val="en-US"/>
        </w:rPr>
        <w:t>See Technical Specification [</w:t>
      </w:r>
      <w:r w:rsidR="00D41159">
        <w:rPr>
          <w:szCs w:val="24"/>
          <w:lang w:val="en-US"/>
        </w:rPr>
        <w:fldChar w:fldCharType="begin"/>
      </w:r>
      <w:r w:rsidR="00D41159">
        <w:rPr>
          <w:szCs w:val="24"/>
          <w:lang w:val="en-US"/>
        </w:rPr>
        <w:instrText xml:space="preserve"> REF R45 \h </w:instrText>
      </w:r>
      <w:r w:rsidR="00D41159">
        <w:rPr>
          <w:szCs w:val="24"/>
          <w:lang w:val="en-US"/>
        </w:rPr>
      </w:r>
      <w:r w:rsidR="00D41159">
        <w:rPr>
          <w:szCs w:val="24"/>
          <w:lang w:val="en-US"/>
        </w:rPr>
        <w:fldChar w:fldCharType="separate"/>
      </w:r>
      <w:r w:rsidR="004501EF" w:rsidRPr="000C1B4B">
        <w:rPr>
          <w:szCs w:val="24"/>
        </w:rPr>
        <w:t>R</w:t>
      </w:r>
      <w:r w:rsidR="004501EF">
        <w:rPr>
          <w:noProof/>
          <w:szCs w:val="24"/>
        </w:rPr>
        <w:t>44</w:t>
      </w:r>
      <w:r w:rsidR="00D41159">
        <w:rPr>
          <w:szCs w:val="24"/>
          <w:lang w:val="en-US"/>
        </w:rPr>
        <w:fldChar w:fldCharType="end"/>
      </w:r>
      <w:r w:rsidR="00D41159" w:rsidRPr="00EC391E">
        <w:rPr>
          <w:szCs w:val="24"/>
          <w:lang w:val="en-US"/>
        </w:rPr>
        <w:t>] for more information.</w:t>
      </w:r>
    </w:p>
    <w:p w14:paraId="67B67377" w14:textId="404BAC43" w:rsidR="00AA70A4" w:rsidRPr="008017F0" w:rsidRDefault="00AA70A4" w:rsidP="008017F0">
      <w:pPr>
        <w:pStyle w:val="ListParagraph"/>
        <w:rPr>
          <w:szCs w:val="24"/>
          <w:lang w:val="en-US"/>
        </w:rPr>
      </w:pPr>
    </w:p>
    <w:p w14:paraId="65DA65D3" w14:textId="043B421B" w:rsidR="4ABCC00B" w:rsidRPr="00476D2F" w:rsidRDefault="4ABCC00B" w:rsidP="00AA70A4">
      <w:r w:rsidRPr="00476D2F">
        <w:t>During the Transitional Period</w:t>
      </w:r>
      <w:r w:rsidR="00BD415E" w:rsidRPr="00123297">
        <w:t xml:space="preserve"> </w:t>
      </w:r>
      <w:r w:rsidR="00BD415E" w:rsidRPr="00BD415E">
        <w:t>from ECS-P2 to AES-P1 and from NCTS-P4 to NCTS-P5</w:t>
      </w:r>
      <w:r w:rsidRPr="00476D2F">
        <w:t>, there will be no validation of the ‘To Be’ MRN structure to enable the upgrade of messages in Common Domain since the NCTS-P4 and ECS-P2 format does not guarantee that the 17</w:t>
      </w:r>
      <w:r w:rsidR="00B076BE" w:rsidRPr="00B076BE">
        <w:rPr>
          <w:vertAlign w:val="superscript"/>
        </w:rPr>
        <w:t>th</w:t>
      </w:r>
      <w:r w:rsidR="00B076BE">
        <w:t xml:space="preserve"> </w:t>
      </w:r>
      <w:r w:rsidRPr="00476D2F">
        <w:t xml:space="preserve">character of MRN will be one of the values defined in </w:t>
      </w:r>
      <w:r w:rsidR="0002310C" w:rsidRPr="00476D2F">
        <w:fldChar w:fldCharType="begin"/>
      </w:r>
      <w:r w:rsidR="0002310C" w:rsidRPr="00476D2F">
        <w:instrText xml:space="preserve"> REF _Ref5296450 \h </w:instrText>
      </w:r>
      <w:r w:rsidR="0002310C" w:rsidRPr="00476D2F">
        <w:fldChar w:fldCharType="separate"/>
      </w:r>
      <w:r w:rsidR="004501EF" w:rsidRPr="00476D2F">
        <w:t xml:space="preserve">Table </w:t>
      </w:r>
      <w:r w:rsidR="004501EF">
        <w:rPr>
          <w:noProof/>
        </w:rPr>
        <w:t>56</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4501EF" w:rsidRPr="00476D2F">
        <w:t xml:space="preserve">Table </w:t>
      </w:r>
      <w:r w:rsidR="004501EF">
        <w:rPr>
          <w:noProof/>
        </w:rPr>
        <w:t>57</w:t>
      </w:r>
      <w:r w:rsidR="0002310C" w:rsidRPr="00476D2F">
        <w:fldChar w:fldCharType="end"/>
      </w:r>
      <w:r w:rsidRPr="00476D2F">
        <w:t xml:space="preserve"> above. Nevertheless, the export and transit operations in AES-P1 and NCTS-P5 respectively will be assigned with MRN as per structure defined in </w:t>
      </w:r>
      <w:r w:rsidR="0002310C" w:rsidRPr="00476D2F">
        <w:fldChar w:fldCharType="begin"/>
      </w:r>
      <w:r w:rsidR="0002310C" w:rsidRPr="00476D2F">
        <w:instrText xml:space="preserve"> REF _Ref5296450 \h </w:instrText>
      </w:r>
      <w:r w:rsidR="0002310C" w:rsidRPr="00476D2F">
        <w:fldChar w:fldCharType="separate"/>
      </w:r>
      <w:r w:rsidR="004501EF" w:rsidRPr="00476D2F">
        <w:t xml:space="preserve">Table </w:t>
      </w:r>
      <w:r w:rsidR="004501EF">
        <w:rPr>
          <w:noProof/>
        </w:rPr>
        <w:t>56</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4501EF" w:rsidRPr="00476D2F">
        <w:t xml:space="preserve">Table </w:t>
      </w:r>
      <w:r w:rsidR="004501EF">
        <w:rPr>
          <w:noProof/>
        </w:rPr>
        <w:t>57</w:t>
      </w:r>
      <w:r w:rsidR="0002310C" w:rsidRPr="00476D2F">
        <w:fldChar w:fldCharType="end"/>
      </w:r>
      <w:r w:rsidRPr="00476D2F">
        <w:t xml:space="preserve"> above.</w:t>
      </w:r>
    </w:p>
    <w:p w14:paraId="0A3116C5" w14:textId="5E1C8D78" w:rsidR="0055661C" w:rsidRPr="00476D2F" w:rsidRDefault="0055661C" w:rsidP="0055661C">
      <w:r w:rsidRPr="00476D2F">
        <w:t>For the NCA “To-Be”</w:t>
      </w:r>
      <w:r w:rsidR="00143BD0" w:rsidRPr="00143BD0">
        <w:t xml:space="preserve"> (including NCTS-P6)</w:t>
      </w:r>
      <w:r w:rsidRPr="00476D2F">
        <w:t xml:space="preserve">, in case a message includes an invalid MRN, the message shall be rejected: </w:t>
      </w:r>
    </w:p>
    <w:p w14:paraId="184349A1" w14:textId="620FAA50" w:rsidR="0055661C" w:rsidRPr="00476D2F" w:rsidRDefault="00AB3145" w:rsidP="008008B6">
      <w:pPr>
        <w:pStyle w:val="ListParagraph"/>
        <w:numPr>
          <w:ilvl w:val="0"/>
          <w:numId w:val="79"/>
        </w:numPr>
      </w:pPr>
      <w:r>
        <w:t>w</w:t>
      </w:r>
      <w:r w:rsidR="00B65E85" w:rsidRPr="00476D2F">
        <w:t xml:space="preserve">ith </w:t>
      </w:r>
      <w:r w:rsidR="0055661C" w:rsidRPr="00AB3145">
        <w:rPr>
          <w:b/>
          <w:bCs/>
        </w:rPr>
        <w:t>CD917C</w:t>
      </w:r>
      <w:r w:rsidR="002F3878">
        <w:t xml:space="preserve"> (or </w:t>
      </w:r>
      <w:r w:rsidR="00531E21" w:rsidRPr="00AB3145">
        <w:rPr>
          <w:b/>
          <w:bCs/>
        </w:rPr>
        <w:t>CD917D</w:t>
      </w:r>
      <w:r w:rsidR="002F3878">
        <w:t xml:space="preserve"> for ieCA/TED)</w:t>
      </w:r>
      <w:r w:rsidR="0055661C" w:rsidRPr="00476D2F">
        <w:t xml:space="preserve"> after the XSD validation of the message detects an issue (with code '51 - The value of the specific data item is invalid with respect to the defined pattern for this specific type. error code’</w:t>
      </w:r>
      <w:proofErr w:type="gramStart"/>
      <w:r w:rsidR="0055661C" w:rsidRPr="00476D2F">
        <w:t>), if</w:t>
      </w:r>
      <w:proofErr w:type="gramEnd"/>
      <w:r w:rsidR="0055661C" w:rsidRPr="00476D2F">
        <w:t xml:space="preserve"> the pattern is violated;</w:t>
      </w:r>
    </w:p>
    <w:p w14:paraId="01268601" w14:textId="07E7462C" w:rsidR="00D25C3B" w:rsidRPr="00476D2F" w:rsidRDefault="00AB3145" w:rsidP="008008B6">
      <w:pPr>
        <w:pStyle w:val="ListParagraph"/>
        <w:numPr>
          <w:ilvl w:val="0"/>
          <w:numId w:val="79"/>
        </w:numPr>
      </w:pPr>
      <w:r>
        <w:t>w</w:t>
      </w:r>
      <w:r w:rsidR="00B65E85" w:rsidRPr="00476D2F">
        <w:t xml:space="preserve">ith </w:t>
      </w:r>
      <w:r w:rsidR="0055661C" w:rsidRPr="00AB3145">
        <w:rPr>
          <w:b/>
          <w:bCs/>
        </w:rPr>
        <w:t>CD906C</w:t>
      </w:r>
      <w:r w:rsidR="002F3878">
        <w:t xml:space="preserve"> (or </w:t>
      </w:r>
      <w:r w:rsidR="00531E21" w:rsidRPr="00AB3145">
        <w:rPr>
          <w:b/>
          <w:bCs/>
        </w:rPr>
        <w:t>CD906D</w:t>
      </w:r>
      <w:r w:rsidR="0055661C" w:rsidRPr="00476D2F">
        <w:t xml:space="preserve"> </w:t>
      </w:r>
      <w:r w:rsidR="002F3878">
        <w:t>for ieCA/TED)</w:t>
      </w:r>
      <w:r w:rsidR="0055661C" w:rsidRPr="00476D2F">
        <w:t xml:space="preserve"> if the XSD validation is positive but the R0028 is violated (i.e. check digit does not follow the ISO6346) ONE error code will be applicable: ’14 -Rule violation’ regarding R0028.</w:t>
      </w:r>
    </w:p>
    <w:p w14:paraId="24EE74E8" w14:textId="1BAC9B43" w:rsidR="00921932" w:rsidRPr="00476D2F" w:rsidRDefault="00921932" w:rsidP="006F347D">
      <w:pPr>
        <w:pStyle w:val="Heading3"/>
      </w:pPr>
      <w:bookmarkStart w:id="1256" w:name="_Toc115912664"/>
      <w:bookmarkStart w:id="1257" w:name="_Toc185900743"/>
      <w:bookmarkEnd w:id="1256"/>
      <w:r w:rsidRPr="00476D2F">
        <w:t>Structure of the Guarantee Reference Number (GRN)</w:t>
      </w:r>
      <w:bookmarkEnd w:id="1236"/>
      <w:bookmarkEnd w:id="1237"/>
      <w:bookmarkEnd w:id="1238"/>
      <w:bookmarkEnd w:id="1239"/>
      <w:bookmarkEnd w:id="1240"/>
      <w:bookmarkEnd w:id="1257"/>
    </w:p>
    <w:p w14:paraId="24EE74E9" w14:textId="2E6A745B" w:rsidR="00921932" w:rsidRPr="00476D2F" w:rsidRDefault="00921932" w:rsidP="00921932">
      <w:pPr>
        <w:rPr>
          <w:szCs w:val="24"/>
        </w:rPr>
      </w:pPr>
      <w:r w:rsidRPr="00476D2F">
        <w:rPr>
          <w:szCs w:val="24"/>
        </w:rPr>
        <w:t xml:space="preserve">Each NCTS guarantee is referenced by a unique Guarantee Reference Number (GRN) which is used for validation in the guarantee management </w:t>
      </w:r>
      <w:r w:rsidRPr="00476D2F">
        <w:rPr>
          <w:color w:val="000000"/>
          <w:szCs w:val="24"/>
        </w:rPr>
        <w:t>sub system.</w:t>
      </w:r>
    </w:p>
    <w:p w14:paraId="24EE74EA" w14:textId="5B82EF07" w:rsidR="00921932" w:rsidRPr="00476D2F" w:rsidRDefault="00921932" w:rsidP="00921932">
      <w:pPr>
        <w:rPr>
          <w:szCs w:val="24"/>
        </w:rPr>
      </w:pPr>
      <w:r w:rsidRPr="00476D2F">
        <w:rPr>
          <w:szCs w:val="24"/>
        </w:rPr>
        <w:t>The "Guarantee Reference Number" (GRN) is allocated by the office of guarantee to identify each single guarantee</w:t>
      </w:r>
      <w:r w:rsidR="002A1C0C" w:rsidRPr="00476D2F">
        <w:rPr>
          <w:szCs w:val="24"/>
        </w:rPr>
        <w:t>. The GRN contains 17 or 24 characters - le</w:t>
      </w:r>
      <w:r w:rsidR="000D7C57" w:rsidRPr="00476D2F">
        <w:rPr>
          <w:szCs w:val="24"/>
        </w:rPr>
        <w:t>tters used must be upper case -</w:t>
      </w:r>
      <w:r w:rsidRPr="00476D2F">
        <w:rPr>
          <w:szCs w:val="24"/>
        </w:rPr>
        <w:t xml:space="preserve"> and it is structured as follows:</w:t>
      </w:r>
    </w:p>
    <w:p w14:paraId="24EE74EB" w14:textId="77777777" w:rsidR="00921932" w:rsidRPr="00476D2F" w:rsidRDefault="00921932" w:rsidP="002708DC">
      <w:pPr>
        <w:spacing w:after="120"/>
        <w:rPr>
          <w:szCs w:val="24"/>
        </w:rPr>
      </w:pPr>
      <w:r w:rsidRPr="00476D2F">
        <w:rPr>
          <w:szCs w:val="24"/>
        </w:rPr>
        <w:t>Below, extract from Annex D1, Title II, paragraph B of the Convention and Annex 37a, Title II, paragraph B, IP</w:t>
      </w:r>
      <w:r w:rsidR="002708DC" w:rsidRPr="00476D2F">
        <w:rPr>
          <w:szCs w:val="24"/>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45"/>
        <w:gridCol w:w="3975"/>
        <w:gridCol w:w="1965"/>
        <w:gridCol w:w="1827"/>
      </w:tblGrid>
      <w:tr w:rsidR="00921932" w:rsidRPr="00110E6A" w14:paraId="24EE74F0" w14:textId="77777777" w:rsidTr="002708DC">
        <w:trPr>
          <w:tblHeader/>
          <w:jc w:val="center"/>
        </w:trPr>
        <w:tc>
          <w:tcPr>
            <w:tcW w:w="845" w:type="dxa"/>
            <w:tcBorders>
              <w:top w:val="single" w:sz="12" w:space="0" w:color="auto"/>
              <w:bottom w:val="single" w:sz="6" w:space="0" w:color="auto"/>
            </w:tcBorders>
            <w:shd w:val="clear" w:color="auto" w:fill="002060"/>
            <w:vAlign w:val="center"/>
          </w:tcPr>
          <w:p w14:paraId="24EE74EC" w14:textId="77777777" w:rsidR="00921932" w:rsidRPr="00476D2F" w:rsidRDefault="00921932" w:rsidP="00187B6E">
            <w:pPr>
              <w:spacing w:before="0"/>
              <w:rPr>
                <w:b/>
                <w:szCs w:val="24"/>
              </w:rPr>
            </w:pPr>
            <w:r w:rsidRPr="00476D2F">
              <w:rPr>
                <w:b/>
                <w:szCs w:val="24"/>
              </w:rPr>
              <w:t>Field</w:t>
            </w:r>
          </w:p>
        </w:tc>
        <w:tc>
          <w:tcPr>
            <w:tcW w:w="3975" w:type="dxa"/>
            <w:tcBorders>
              <w:top w:val="single" w:sz="12" w:space="0" w:color="auto"/>
              <w:bottom w:val="single" w:sz="6" w:space="0" w:color="auto"/>
            </w:tcBorders>
            <w:shd w:val="clear" w:color="auto" w:fill="002060"/>
            <w:vAlign w:val="center"/>
          </w:tcPr>
          <w:p w14:paraId="24EE74ED" w14:textId="77777777" w:rsidR="00921932" w:rsidRPr="00476D2F" w:rsidRDefault="00921932" w:rsidP="00187B6E">
            <w:pPr>
              <w:spacing w:before="0"/>
              <w:rPr>
                <w:b/>
                <w:szCs w:val="24"/>
              </w:rPr>
            </w:pPr>
            <w:r w:rsidRPr="00476D2F">
              <w:rPr>
                <w:b/>
                <w:szCs w:val="24"/>
              </w:rPr>
              <w:t>Content</w:t>
            </w:r>
          </w:p>
        </w:tc>
        <w:tc>
          <w:tcPr>
            <w:tcW w:w="1965" w:type="dxa"/>
            <w:tcBorders>
              <w:top w:val="single" w:sz="12" w:space="0" w:color="auto"/>
              <w:bottom w:val="single" w:sz="6" w:space="0" w:color="auto"/>
            </w:tcBorders>
            <w:shd w:val="clear" w:color="auto" w:fill="002060"/>
            <w:vAlign w:val="center"/>
          </w:tcPr>
          <w:p w14:paraId="24EE74EE" w14:textId="77777777" w:rsidR="00921932" w:rsidRPr="00476D2F" w:rsidRDefault="00921932" w:rsidP="00187B6E">
            <w:pPr>
              <w:spacing w:before="0"/>
              <w:rPr>
                <w:b/>
                <w:szCs w:val="24"/>
              </w:rPr>
            </w:pPr>
            <w:r w:rsidRPr="00476D2F">
              <w:rPr>
                <w:b/>
                <w:szCs w:val="24"/>
              </w:rPr>
              <w:t>Field type</w:t>
            </w:r>
          </w:p>
        </w:tc>
        <w:tc>
          <w:tcPr>
            <w:tcW w:w="1827" w:type="dxa"/>
            <w:tcBorders>
              <w:top w:val="single" w:sz="12" w:space="0" w:color="auto"/>
              <w:bottom w:val="single" w:sz="6" w:space="0" w:color="auto"/>
            </w:tcBorders>
            <w:shd w:val="clear" w:color="auto" w:fill="002060"/>
            <w:vAlign w:val="center"/>
          </w:tcPr>
          <w:p w14:paraId="24EE74EF" w14:textId="77777777" w:rsidR="00921932" w:rsidRPr="00476D2F" w:rsidRDefault="00921932" w:rsidP="00187B6E">
            <w:pPr>
              <w:spacing w:before="0"/>
              <w:rPr>
                <w:b/>
                <w:szCs w:val="24"/>
              </w:rPr>
            </w:pPr>
            <w:r w:rsidRPr="00476D2F">
              <w:rPr>
                <w:b/>
                <w:szCs w:val="24"/>
              </w:rPr>
              <w:t>Examples</w:t>
            </w:r>
          </w:p>
        </w:tc>
      </w:tr>
      <w:tr w:rsidR="00921932" w:rsidRPr="00110E6A" w14:paraId="24EE74F5" w14:textId="77777777" w:rsidTr="002708DC">
        <w:trPr>
          <w:jc w:val="center"/>
        </w:trPr>
        <w:tc>
          <w:tcPr>
            <w:tcW w:w="845" w:type="dxa"/>
            <w:tcBorders>
              <w:top w:val="single" w:sz="6" w:space="0" w:color="auto"/>
            </w:tcBorders>
            <w:vAlign w:val="center"/>
          </w:tcPr>
          <w:p w14:paraId="24EE74F1" w14:textId="77777777" w:rsidR="00921932" w:rsidRPr="00476D2F" w:rsidRDefault="00921932" w:rsidP="00187B6E">
            <w:pPr>
              <w:spacing w:before="0"/>
              <w:rPr>
                <w:szCs w:val="24"/>
              </w:rPr>
            </w:pPr>
            <w:r w:rsidRPr="00476D2F">
              <w:rPr>
                <w:szCs w:val="24"/>
              </w:rPr>
              <w:t>1</w:t>
            </w:r>
          </w:p>
        </w:tc>
        <w:tc>
          <w:tcPr>
            <w:tcW w:w="3975" w:type="dxa"/>
            <w:tcBorders>
              <w:top w:val="single" w:sz="6" w:space="0" w:color="auto"/>
            </w:tcBorders>
            <w:vAlign w:val="center"/>
          </w:tcPr>
          <w:p w14:paraId="24EE74F2" w14:textId="77777777" w:rsidR="00921932" w:rsidRPr="00476D2F" w:rsidRDefault="00921932" w:rsidP="00187B6E">
            <w:pPr>
              <w:spacing w:before="0"/>
              <w:rPr>
                <w:szCs w:val="24"/>
              </w:rPr>
            </w:pPr>
            <w:r w:rsidRPr="00476D2F">
              <w:rPr>
                <w:szCs w:val="24"/>
              </w:rPr>
              <w:t>Last two digits of the year at which the guarantee was accepted (YY)</w:t>
            </w:r>
          </w:p>
        </w:tc>
        <w:tc>
          <w:tcPr>
            <w:tcW w:w="1965" w:type="dxa"/>
            <w:tcBorders>
              <w:top w:val="single" w:sz="6" w:space="0" w:color="auto"/>
            </w:tcBorders>
            <w:vAlign w:val="center"/>
          </w:tcPr>
          <w:p w14:paraId="24EE74F3" w14:textId="77777777" w:rsidR="00921932" w:rsidRPr="00476D2F" w:rsidRDefault="00921932" w:rsidP="00187B6E">
            <w:pPr>
              <w:spacing w:before="0"/>
              <w:rPr>
                <w:szCs w:val="24"/>
              </w:rPr>
            </w:pPr>
            <w:r w:rsidRPr="00476D2F">
              <w:rPr>
                <w:szCs w:val="24"/>
              </w:rPr>
              <w:t>Numeric 2</w:t>
            </w:r>
          </w:p>
        </w:tc>
        <w:tc>
          <w:tcPr>
            <w:tcW w:w="1827" w:type="dxa"/>
            <w:tcBorders>
              <w:top w:val="single" w:sz="6" w:space="0" w:color="auto"/>
            </w:tcBorders>
            <w:vAlign w:val="center"/>
          </w:tcPr>
          <w:p w14:paraId="24EE74F4" w14:textId="77777777" w:rsidR="00921932" w:rsidRPr="00476D2F" w:rsidRDefault="00921932" w:rsidP="00187B6E">
            <w:pPr>
              <w:spacing w:before="0"/>
              <w:rPr>
                <w:szCs w:val="24"/>
              </w:rPr>
            </w:pPr>
            <w:r w:rsidRPr="00476D2F">
              <w:rPr>
                <w:szCs w:val="24"/>
              </w:rPr>
              <w:t>12</w:t>
            </w:r>
          </w:p>
        </w:tc>
      </w:tr>
      <w:tr w:rsidR="00921932" w:rsidRPr="00110E6A" w14:paraId="24EE74FA" w14:textId="77777777" w:rsidTr="002708DC">
        <w:trPr>
          <w:jc w:val="center"/>
        </w:trPr>
        <w:tc>
          <w:tcPr>
            <w:tcW w:w="845" w:type="dxa"/>
            <w:tcBorders>
              <w:top w:val="nil"/>
            </w:tcBorders>
            <w:vAlign w:val="center"/>
          </w:tcPr>
          <w:p w14:paraId="24EE74F6" w14:textId="77777777" w:rsidR="00921932" w:rsidRPr="00476D2F" w:rsidRDefault="00921932" w:rsidP="00187B6E">
            <w:pPr>
              <w:spacing w:before="0"/>
              <w:rPr>
                <w:szCs w:val="24"/>
              </w:rPr>
            </w:pPr>
            <w:r w:rsidRPr="00476D2F">
              <w:rPr>
                <w:szCs w:val="24"/>
              </w:rPr>
              <w:t>2</w:t>
            </w:r>
          </w:p>
        </w:tc>
        <w:tc>
          <w:tcPr>
            <w:tcW w:w="3975" w:type="dxa"/>
            <w:tcBorders>
              <w:top w:val="nil"/>
            </w:tcBorders>
            <w:vAlign w:val="center"/>
          </w:tcPr>
          <w:p w14:paraId="24EE74F7" w14:textId="77777777" w:rsidR="00921932" w:rsidRPr="00476D2F" w:rsidRDefault="00921932" w:rsidP="00187B6E">
            <w:pPr>
              <w:spacing w:before="0"/>
              <w:rPr>
                <w:szCs w:val="24"/>
              </w:rPr>
            </w:pPr>
            <w:r w:rsidRPr="00476D2F">
              <w:rPr>
                <w:szCs w:val="24"/>
              </w:rPr>
              <w:t>Identifier of the country where the guarantee is lodged (</w:t>
            </w:r>
            <w:r w:rsidRPr="00476D2F">
              <w:rPr>
                <w:color w:val="000000"/>
                <w:szCs w:val="24"/>
              </w:rPr>
              <w:t>ISO alpha 2 country code</w:t>
            </w:r>
            <w:r w:rsidRPr="00476D2F">
              <w:rPr>
                <w:szCs w:val="24"/>
              </w:rPr>
              <w:t>)</w:t>
            </w:r>
          </w:p>
        </w:tc>
        <w:tc>
          <w:tcPr>
            <w:tcW w:w="1965" w:type="dxa"/>
            <w:tcBorders>
              <w:top w:val="nil"/>
            </w:tcBorders>
            <w:vAlign w:val="center"/>
          </w:tcPr>
          <w:p w14:paraId="24EE74F8" w14:textId="77777777" w:rsidR="00921932" w:rsidRPr="00476D2F" w:rsidRDefault="00921932" w:rsidP="00187B6E">
            <w:pPr>
              <w:spacing w:before="0"/>
              <w:rPr>
                <w:szCs w:val="24"/>
              </w:rPr>
            </w:pPr>
            <w:r w:rsidRPr="00476D2F">
              <w:rPr>
                <w:szCs w:val="24"/>
              </w:rPr>
              <w:t>Alphabetic 2</w:t>
            </w:r>
          </w:p>
        </w:tc>
        <w:tc>
          <w:tcPr>
            <w:tcW w:w="1827" w:type="dxa"/>
            <w:tcBorders>
              <w:top w:val="nil"/>
            </w:tcBorders>
            <w:vAlign w:val="center"/>
          </w:tcPr>
          <w:p w14:paraId="24EE74F9" w14:textId="77777777" w:rsidR="00921932" w:rsidRPr="00476D2F" w:rsidRDefault="00921932" w:rsidP="00187B6E">
            <w:pPr>
              <w:spacing w:before="0"/>
              <w:rPr>
                <w:szCs w:val="24"/>
              </w:rPr>
            </w:pPr>
            <w:r w:rsidRPr="00476D2F">
              <w:rPr>
                <w:szCs w:val="24"/>
              </w:rPr>
              <w:t>IT</w:t>
            </w:r>
          </w:p>
        </w:tc>
      </w:tr>
      <w:tr w:rsidR="00921932" w:rsidRPr="00110E6A" w14:paraId="24EE74FF" w14:textId="77777777" w:rsidTr="002708DC">
        <w:trPr>
          <w:jc w:val="center"/>
        </w:trPr>
        <w:tc>
          <w:tcPr>
            <w:tcW w:w="845" w:type="dxa"/>
            <w:vAlign w:val="center"/>
          </w:tcPr>
          <w:p w14:paraId="24EE74FB" w14:textId="77777777" w:rsidR="00921932" w:rsidRPr="00476D2F" w:rsidRDefault="00921932" w:rsidP="00187B6E">
            <w:pPr>
              <w:spacing w:before="0"/>
              <w:rPr>
                <w:szCs w:val="24"/>
              </w:rPr>
            </w:pPr>
            <w:r w:rsidRPr="00476D2F">
              <w:rPr>
                <w:szCs w:val="24"/>
              </w:rPr>
              <w:t>3</w:t>
            </w:r>
          </w:p>
        </w:tc>
        <w:tc>
          <w:tcPr>
            <w:tcW w:w="3975" w:type="dxa"/>
            <w:vAlign w:val="center"/>
          </w:tcPr>
          <w:p w14:paraId="24EE74FC" w14:textId="77777777" w:rsidR="00921932" w:rsidRPr="00476D2F" w:rsidRDefault="00921932" w:rsidP="00187B6E">
            <w:pPr>
              <w:spacing w:before="0"/>
              <w:rPr>
                <w:szCs w:val="24"/>
              </w:rPr>
            </w:pPr>
            <w:r w:rsidRPr="00476D2F">
              <w:rPr>
                <w:szCs w:val="24"/>
              </w:rPr>
              <w:t>Unique identifier for the acceptance given by the Office of Guarantee per year and country</w:t>
            </w:r>
          </w:p>
        </w:tc>
        <w:tc>
          <w:tcPr>
            <w:tcW w:w="1965" w:type="dxa"/>
            <w:vAlign w:val="center"/>
          </w:tcPr>
          <w:p w14:paraId="24EE74FD" w14:textId="77777777" w:rsidR="00921932" w:rsidRPr="00476D2F" w:rsidRDefault="00921932" w:rsidP="00187B6E">
            <w:pPr>
              <w:spacing w:before="0"/>
              <w:rPr>
                <w:szCs w:val="24"/>
              </w:rPr>
            </w:pPr>
            <w:r w:rsidRPr="00476D2F">
              <w:rPr>
                <w:szCs w:val="24"/>
              </w:rPr>
              <w:t>Alphanumeric 12</w:t>
            </w:r>
          </w:p>
        </w:tc>
        <w:tc>
          <w:tcPr>
            <w:tcW w:w="1827" w:type="dxa"/>
            <w:vAlign w:val="center"/>
          </w:tcPr>
          <w:p w14:paraId="24EE74FE" w14:textId="77777777" w:rsidR="00921932" w:rsidRPr="00476D2F" w:rsidRDefault="00921932" w:rsidP="00187B6E">
            <w:pPr>
              <w:spacing w:before="0"/>
              <w:ind w:right="-250"/>
              <w:rPr>
                <w:szCs w:val="24"/>
              </w:rPr>
            </w:pPr>
            <w:r w:rsidRPr="00476D2F">
              <w:rPr>
                <w:szCs w:val="24"/>
              </w:rPr>
              <w:t>1234AB788966</w:t>
            </w:r>
          </w:p>
        </w:tc>
      </w:tr>
      <w:tr w:rsidR="00921932" w:rsidRPr="00110E6A" w14:paraId="24EE7504" w14:textId="77777777" w:rsidTr="002708DC">
        <w:trPr>
          <w:jc w:val="center"/>
        </w:trPr>
        <w:tc>
          <w:tcPr>
            <w:tcW w:w="845" w:type="dxa"/>
            <w:vAlign w:val="center"/>
          </w:tcPr>
          <w:p w14:paraId="24EE7500" w14:textId="77777777" w:rsidR="00921932" w:rsidRPr="00476D2F" w:rsidRDefault="00921932" w:rsidP="00187B6E">
            <w:pPr>
              <w:spacing w:before="0"/>
              <w:rPr>
                <w:szCs w:val="24"/>
              </w:rPr>
            </w:pPr>
            <w:r w:rsidRPr="00476D2F">
              <w:rPr>
                <w:szCs w:val="24"/>
              </w:rPr>
              <w:t>4</w:t>
            </w:r>
          </w:p>
        </w:tc>
        <w:tc>
          <w:tcPr>
            <w:tcW w:w="3975" w:type="dxa"/>
            <w:vAlign w:val="center"/>
          </w:tcPr>
          <w:p w14:paraId="24EE7501" w14:textId="77777777" w:rsidR="00921932" w:rsidRPr="00476D2F" w:rsidRDefault="00921932" w:rsidP="00187B6E">
            <w:pPr>
              <w:spacing w:before="0"/>
              <w:rPr>
                <w:szCs w:val="24"/>
              </w:rPr>
            </w:pPr>
            <w:r w:rsidRPr="00476D2F">
              <w:rPr>
                <w:szCs w:val="24"/>
              </w:rPr>
              <w:t>Check digit</w:t>
            </w:r>
          </w:p>
        </w:tc>
        <w:tc>
          <w:tcPr>
            <w:tcW w:w="1965" w:type="dxa"/>
            <w:vAlign w:val="center"/>
          </w:tcPr>
          <w:p w14:paraId="24EE7502" w14:textId="49928105" w:rsidR="00921932" w:rsidRPr="00476D2F" w:rsidRDefault="00D162C2" w:rsidP="00187B6E">
            <w:pPr>
              <w:spacing w:before="0"/>
              <w:rPr>
                <w:szCs w:val="24"/>
              </w:rPr>
            </w:pPr>
            <w:r w:rsidRPr="00476D2F">
              <w:rPr>
                <w:szCs w:val="24"/>
              </w:rPr>
              <w:t>Numeric 1</w:t>
            </w:r>
          </w:p>
        </w:tc>
        <w:tc>
          <w:tcPr>
            <w:tcW w:w="1827" w:type="dxa"/>
            <w:vAlign w:val="center"/>
          </w:tcPr>
          <w:p w14:paraId="24EE7503" w14:textId="77777777" w:rsidR="00921932" w:rsidRPr="00476D2F" w:rsidRDefault="00921932" w:rsidP="00187B6E">
            <w:pPr>
              <w:spacing w:before="0"/>
              <w:rPr>
                <w:szCs w:val="24"/>
              </w:rPr>
            </w:pPr>
            <w:r w:rsidRPr="00476D2F">
              <w:rPr>
                <w:szCs w:val="24"/>
              </w:rPr>
              <w:t>8</w:t>
            </w:r>
          </w:p>
        </w:tc>
      </w:tr>
      <w:tr w:rsidR="00921932" w:rsidRPr="00110E6A" w14:paraId="24EE7509" w14:textId="77777777" w:rsidTr="002708DC">
        <w:trPr>
          <w:trHeight w:val="57"/>
          <w:jc w:val="center"/>
        </w:trPr>
        <w:tc>
          <w:tcPr>
            <w:tcW w:w="845" w:type="dxa"/>
            <w:tcBorders>
              <w:bottom w:val="single" w:sz="12" w:space="0" w:color="auto"/>
            </w:tcBorders>
            <w:vAlign w:val="center"/>
          </w:tcPr>
          <w:p w14:paraId="24EE7505" w14:textId="77777777" w:rsidR="00921932" w:rsidRPr="00476D2F" w:rsidRDefault="00921932" w:rsidP="00187B6E">
            <w:pPr>
              <w:spacing w:before="0"/>
              <w:rPr>
                <w:szCs w:val="24"/>
              </w:rPr>
            </w:pPr>
            <w:r w:rsidRPr="00476D2F">
              <w:rPr>
                <w:szCs w:val="24"/>
              </w:rPr>
              <w:t>5</w:t>
            </w:r>
          </w:p>
        </w:tc>
        <w:tc>
          <w:tcPr>
            <w:tcW w:w="3975" w:type="dxa"/>
            <w:tcBorders>
              <w:bottom w:val="single" w:sz="12" w:space="0" w:color="auto"/>
            </w:tcBorders>
            <w:vAlign w:val="center"/>
          </w:tcPr>
          <w:p w14:paraId="24EE7506" w14:textId="77777777" w:rsidR="00921932" w:rsidRPr="00476D2F" w:rsidRDefault="00921932" w:rsidP="00187B6E">
            <w:pPr>
              <w:spacing w:before="0"/>
              <w:rPr>
                <w:szCs w:val="24"/>
              </w:rPr>
            </w:pPr>
            <w:r w:rsidRPr="00476D2F">
              <w:rPr>
                <w:szCs w:val="24"/>
              </w:rPr>
              <w:t>Identifier of the individual guarantee by means of voucher (1 letter + 6 digits) or NULL for other guarantee types</w:t>
            </w:r>
          </w:p>
        </w:tc>
        <w:tc>
          <w:tcPr>
            <w:tcW w:w="1965" w:type="dxa"/>
            <w:tcBorders>
              <w:bottom w:val="single" w:sz="12" w:space="0" w:color="auto"/>
            </w:tcBorders>
            <w:vAlign w:val="center"/>
          </w:tcPr>
          <w:p w14:paraId="24EE7507" w14:textId="77777777" w:rsidR="00921932" w:rsidRPr="00476D2F" w:rsidRDefault="00921932" w:rsidP="00187B6E">
            <w:pPr>
              <w:spacing w:before="0"/>
              <w:rPr>
                <w:szCs w:val="24"/>
              </w:rPr>
            </w:pPr>
            <w:r w:rsidRPr="00476D2F">
              <w:rPr>
                <w:szCs w:val="24"/>
              </w:rPr>
              <w:t>Alphanumeric 7</w:t>
            </w:r>
          </w:p>
        </w:tc>
        <w:tc>
          <w:tcPr>
            <w:tcW w:w="1827" w:type="dxa"/>
            <w:tcBorders>
              <w:bottom w:val="single" w:sz="12" w:space="0" w:color="auto"/>
            </w:tcBorders>
            <w:vAlign w:val="center"/>
          </w:tcPr>
          <w:p w14:paraId="24EE7508" w14:textId="77777777" w:rsidR="00921932" w:rsidRPr="00476D2F" w:rsidRDefault="00921932" w:rsidP="00187B6E">
            <w:pPr>
              <w:spacing w:before="0"/>
              <w:rPr>
                <w:szCs w:val="24"/>
              </w:rPr>
            </w:pPr>
            <w:r w:rsidRPr="00476D2F">
              <w:rPr>
                <w:szCs w:val="24"/>
              </w:rPr>
              <w:t>A001017</w:t>
            </w:r>
          </w:p>
        </w:tc>
      </w:tr>
    </w:tbl>
    <w:p w14:paraId="24EE750A" w14:textId="38565A8F" w:rsidR="00AB42BC" w:rsidRPr="00476D2F" w:rsidRDefault="00AB42BC" w:rsidP="008F703C">
      <w:pPr>
        <w:pStyle w:val="Caption"/>
      </w:pPr>
      <w:bookmarkStart w:id="1258" w:name="_Ref525632552"/>
      <w:bookmarkStart w:id="1259" w:name="_Ref32226560"/>
      <w:bookmarkStart w:id="1260" w:name="_Toc185900987"/>
      <w:r w:rsidRPr="00476D2F">
        <w:t xml:space="preserve">Table </w:t>
      </w:r>
      <w:r w:rsidR="002C7E76">
        <w:fldChar w:fldCharType="begin"/>
      </w:r>
      <w:r w:rsidR="002C7E76">
        <w:instrText xml:space="preserve"> SEQ Table \* ARABIC </w:instrText>
      </w:r>
      <w:r w:rsidR="002C7E76">
        <w:fldChar w:fldCharType="separate"/>
      </w:r>
      <w:r w:rsidR="004501EF">
        <w:rPr>
          <w:noProof/>
        </w:rPr>
        <w:t>61</w:t>
      </w:r>
      <w:r w:rsidR="002C7E76">
        <w:fldChar w:fldCharType="end"/>
      </w:r>
      <w:bookmarkEnd w:id="1258"/>
      <w:r w:rsidRPr="00476D2F">
        <w:t>: Structure of GRN</w:t>
      </w:r>
      <w:bookmarkEnd w:id="1259"/>
      <w:bookmarkEnd w:id="1260"/>
    </w:p>
    <w:p w14:paraId="24EE750B" w14:textId="7A5AFDE1" w:rsidR="00921932" w:rsidRPr="00476D2F" w:rsidRDefault="00921932" w:rsidP="00921932">
      <w:pPr>
        <w:rPr>
          <w:szCs w:val="24"/>
        </w:rPr>
      </w:pPr>
      <w:r w:rsidRPr="00476D2F">
        <w:rPr>
          <w:szCs w:val="24"/>
        </w:rPr>
        <w:t>Field 1 and 2 as explained above.</w:t>
      </w:r>
    </w:p>
    <w:p w14:paraId="24EE750C" w14:textId="1E2A05FA" w:rsidR="00921932" w:rsidRPr="00476D2F" w:rsidRDefault="00921932" w:rsidP="00D840FD">
      <w:pPr>
        <w:spacing w:before="0" w:after="120"/>
        <w:rPr>
          <w:szCs w:val="24"/>
        </w:rPr>
      </w:pPr>
      <w:r w:rsidRPr="00476D2F">
        <w:rPr>
          <w:szCs w:val="24"/>
        </w:rPr>
        <w:t xml:space="preserve">Field 3 </w:t>
      </w:r>
      <w:proofErr w:type="gramStart"/>
      <w:r w:rsidRPr="00476D2F">
        <w:rPr>
          <w:szCs w:val="24"/>
        </w:rPr>
        <w:t>has to</w:t>
      </w:r>
      <w:proofErr w:type="gramEnd"/>
      <w:r w:rsidRPr="00476D2F">
        <w:rPr>
          <w:szCs w:val="24"/>
        </w:rPr>
        <w:t xml:space="preserve"> be filled with a unique identifier per year and country for the acceptance of the guarantee gi</w:t>
      </w:r>
      <w:r w:rsidR="000D7C57" w:rsidRPr="00476D2F">
        <w:rPr>
          <w:szCs w:val="24"/>
        </w:rPr>
        <w:t>ven by the office of guarantee.</w:t>
      </w:r>
      <w:r w:rsidRPr="00476D2F">
        <w:rPr>
          <w:szCs w:val="24"/>
        </w:rPr>
        <w:t xml:space="preserve"> National Administrations which want to have the Customs Office Reference Number of the office of guarantee included in the GRN, could use up to the first six characters to insert the national number of the office of guarantee.</w:t>
      </w:r>
    </w:p>
    <w:p w14:paraId="24EE750D" w14:textId="77777777" w:rsidR="00921932" w:rsidRPr="00476D2F" w:rsidRDefault="00921932" w:rsidP="00240B9A">
      <w:pPr>
        <w:spacing w:before="0"/>
        <w:rPr>
          <w:szCs w:val="24"/>
        </w:rPr>
      </w:pPr>
      <w:r w:rsidRPr="00476D2F">
        <w:rPr>
          <w:szCs w:val="24"/>
        </w:rPr>
        <w:t xml:space="preserve">Field 4 </w:t>
      </w:r>
      <w:proofErr w:type="gramStart"/>
      <w:r w:rsidRPr="00476D2F">
        <w:rPr>
          <w:szCs w:val="24"/>
        </w:rPr>
        <w:t>has to</w:t>
      </w:r>
      <w:proofErr w:type="gramEnd"/>
      <w:r w:rsidRPr="00476D2F">
        <w:rPr>
          <w:szCs w:val="24"/>
        </w:rPr>
        <w:t xml:space="preserve"> be filled with a value that is a check digit for the fields 1 to 3 of the GRN.</w:t>
      </w:r>
    </w:p>
    <w:p w14:paraId="24EE750E" w14:textId="77777777" w:rsidR="00921932" w:rsidRPr="00476D2F" w:rsidRDefault="00921932" w:rsidP="00D840FD">
      <w:pPr>
        <w:spacing w:before="0" w:after="120"/>
        <w:rPr>
          <w:szCs w:val="24"/>
        </w:rPr>
      </w:pPr>
      <w:r w:rsidRPr="00476D2F">
        <w:rPr>
          <w:szCs w:val="24"/>
        </w:rPr>
        <w:t>This field allows the detection of an error when capturing the first four fields of the GRN.</w:t>
      </w:r>
    </w:p>
    <w:p w14:paraId="24EE750F" w14:textId="0BEA8D46" w:rsidR="00921932" w:rsidRPr="00476D2F" w:rsidRDefault="00921932" w:rsidP="00D840FD">
      <w:pPr>
        <w:spacing w:before="0" w:after="120"/>
        <w:rPr>
          <w:szCs w:val="24"/>
        </w:rPr>
      </w:pPr>
      <w:r w:rsidRPr="00476D2F">
        <w:rPr>
          <w:szCs w:val="24"/>
        </w:rPr>
        <w:t>Field 5 is only used when the GRN is related to an individual guarantee by means of vouchers registered in t</w:t>
      </w:r>
      <w:r w:rsidR="000D7C57" w:rsidRPr="00476D2F">
        <w:rPr>
          <w:szCs w:val="24"/>
        </w:rPr>
        <w:t>he computerised transit system.</w:t>
      </w:r>
      <w:r w:rsidRPr="00476D2F">
        <w:rPr>
          <w:szCs w:val="24"/>
        </w:rPr>
        <w:t xml:space="preserve"> In that case, this field </w:t>
      </w:r>
      <w:proofErr w:type="gramStart"/>
      <w:r w:rsidRPr="00476D2F">
        <w:rPr>
          <w:szCs w:val="24"/>
        </w:rPr>
        <w:t>has to</w:t>
      </w:r>
      <w:proofErr w:type="gramEnd"/>
      <w:r w:rsidRPr="00476D2F">
        <w:rPr>
          <w:szCs w:val="24"/>
        </w:rPr>
        <w:t xml:space="preserve"> be filled with the identifier of the voucher.</w:t>
      </w:r>
    </w:p>
    <w:p w14:paraId="45F32F69" w14:textId="6510A8C3" w:rsidR="00453F8A" w:rsidRPr="00476D2F" w:rsidRDefault="00453F8A">
      <w:pPr>
        <w:spacing w:before="0"/>
        <w:jc w:val="left"/>
      </w:pPr>
    </w:p>
    <w:p w14:paraId="3907E329" w14:textId="05B5B71B" w:rsidR="002D0858" w:rsidRPr="00476D2F" w:rsidRDefault="0093325D">
      <w:pPr>
        <w:spacing w:after="120"/>
      </w:pPr>
      <w:r w:rsidRPr="00476D2F">
        <w:t>Based on the above, the following XSD Type</w:t>
      </w:r>
      <w:r w:rsidR="009456B4" w:rsidRPr="00476D2F">
        <w:t xml:space="preserve"> (</w:t>
      </w:r>
      <w:proofErr w:type="spellStart"/>
      <w:r w:rsidR="009456B4" w:rsidRPr="00476D2F">
        <w:rPr>
          <w:rFonts w:ascii="Consolas" w:hAnsi="Consolas"/>
          <w:b/>
          <w:color w:val="7030A0"/>
          <w:sz w:val="22"/>
        </w:rPr>
        <w:t>GRNType</w:t>
      </w:r>
      <w:proofErr w:type="spellEnd"/>
      <w:r w:rsidR="009456B4" w:rsidRPr="00476D2F">
        <w:t>)</w:t>
      </w:r>
      <w:r w:rsidRPr="00476D2F">
        <w:t xml:space="preserve"> will be associated with GRN data item in NCTS-P4</w:t>
      </w:r>
      <w:r w:rsidR="00DE1572" w:rsidRPr="00507979">
        <w:t xml:space="preserve">, </w:t>
      </w:r>
      <w:r w:rsidR="00DE1572">
        <w:t>NCTS-P5</w:t>
      </w:r>
      <w:r w:rsidR="00932154" w:rsidRPr="00476D2F">
        <w:t xml:space="preserve"> </w:t>
      </w:r>
      <w:r w:rsidRPr="00476D2F">
        <w:t>and NCTS</w:t>
      </w:r>
      <w:r w:rsidR="00932154" w:rsidRPr="00476D2F">
        <w:t>-</w:t>
      </w:r>
      <w:r w:rsidR="00DE1572" w:rsidRPr="00476D2F">
        <w:t>P</w:t>
      </w:r>
      <w:r w:rsidR="00DE1572">
        <w:t>6</w:t>
      </w:r>
      <w:r w:rsidR="00DE1572" w:rsidRPr="00476D2F">
        <w:t xml:space="preserve"> </w:t>
      </w:r>
      <w:r w:rsidRPr="00476D2F">
        <w:t xml:space="preserve">as per </w:t>
      </w:r>
      <w:r w:rsidRPr="00476D2F">
        <w:fldChar w:fldCharType="begin"/>
      </w:r>
      <w:r w:rsidRPr="00476D2F">
        <w:instrText xml:space="preserve"> REF _Ref525632552 \h  \* MERGEFORMAT </w:instrText>
      </w:r>
      <w:r w:rsidRPr="00476D2F">
        <w:fldChar w:fldCharType="separate"/>
      </w:r>
      <w:r w:rsidR="004501EF" w:rsidRPr="00476D2F">
        <w:t xml:space="preserve">Table </w:t>
      </w:r>
      <w:r w:rsidR="004501EF">
        <w:t>61</w:t>
      </w:r>
      <w:r w:rsidRPr="00476D2F">
        <w:fldChar w:fldCharType="end"/>
      </w:r>
      <w:r w:rsidRPr="00476D2F">
        <w:t>:</w:t>
      </w:r>
    </w:p>
    <w:tbl>
      <w:tblPr>
        <w:tblW w:w="0" w:type="auto"/>
        <w:tblInd w:w="108" w:type="dxa"/>
        <w:tblLook w:val="04A0" w:firstRow="1" w:lastRow="0" w:firstColumn="1" w:lastColumn="0" w:noHBand="0" w:noVBand="1"/>
      </w:tblPr>
      <w:tblGrid>
        <w:gridCol w:w="8963"/>
      </w:tblGrid>
      <w:tr w:rsidR="0093325D" w:rsidRPr="00110E6A" w14:paraId="58B744F0" w14:textId="77777777" w:rsidTr="009456B4">
        <w:tc>
          <w:tcPr>
            <w:tcW w:w="9179" w:type="dxa"/>
            <w:shd w:val="clear" w:color="auto" w:fill="F2F2F2" w:themeFill="background1" w:themeFillShade="F2"/>
          </w:tcPr>
          <w:p w14:paraId="4F667AFE" w14:textId="2DA9CD9E" w:rsidR="0093325D" w:rsidRPr="00476D2F" w:rsidRDefault="0093325D" w:rsidP="009456B4">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w:t>
            </w:r>
            <w:proofErr w:type="spellStart"/>
            <w:r w:rsidRPr="00476D2F">
              <w:rPr>
                <w:rFonts w:ascii="Consolas" w:hAnsi="Consolas"/>
                <w:b/>
                <w:color w:val="7030A0"/>
                <w:sz w:val="20"/>
              </w:rPr>
              <w:t>GRNType</w:t>
            </w:r>
            <w:proofErr w:type="spellEnd"/>
            <w:r w:rsidRPr="00476D2F">
              <w:rPr>
                <w:rFonts w:ascii="Consolas" w:hAnsi="Consolas"/>
                <w:b/>
                <w:color w:val="7030A0"/>
                <w:sz w:val="20"/>
              </w:rPr>
              <w:t>"</w:t>
            </w:r>
            <w:r w:rsidRPr="00476D2F">
              <w:rPr>
                <w:rFonts w:ascii="Consolas" w:hAnsi="Consolas"/>
                <w:color w:val="0033CC"/>
                <w:sz w:val="20"/>
              </w:rPr>
              <w:t>&gt;</w:t>
            </w:r>
          </w:p>
          <w:p w14:paraId="29893DEA" w14:textId="77777777" w:rsidR="0093325D" w:rsidRPr="00476D2F" w:rsidRDefault="0093325D" w:rsidP="009456B4">
            <w:pPr>
              <w:spacing w:before="0"/>
            </w:pP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1118F31B" w14:textId="396D1C85" w:rsidR="0093325D" w:rsidRPr="00BB51DB" w:rsidRDefault="0093325D" w:rsidP="009456B4">
            <w:pPr>
              <w:spacing w:before="0"/>
              <w:jc w:val="left"/>
              <w:rPr>
                <w:lang w:val="fr-BE"/>
              </w:rPr>
            </w:pPr>
            <w:r w:rsidRPr="00476D2F">
              <w:tab/>
            </w:r>
            <w:r w:rsidRPr="00476D2F">
              <w:tab/>
            </w:r>
            <w:r w:rsidRPr="00476D2F">
              <w:tab/>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r w:rsidRPr="00BB51DB">
              <w:rPr>
                <w:lang w:val="fr-BE"/>
              </w:rPr>
              <w:t xml:space="preserve"> </w:t>
            </w:r>
            <w:r w:rsidRPr="00BB51DB">
              <w:rPr>
                <w:rFonts w:ascii="Consolas" w:hAnsi="Consolas"/>
                <w:b/>
                <w:sz w:val="20"/>
                <w:lang w:val="fr-BE"/>
              </w:rPr>
              <w:t xml:space="preserve">GRN (format: </w:t>
            </w:r>
            <w:proofErr w:type="gramStart"/>
            <w:r w:rsidRPr="00BB51DB">
              <w:rPr>
                <w:rFonts w:ascii="Consolas" w:hAnsi="Consolas"/>
                <w:b/>
                <w:sz w:val="20"/>
                <w:lang w:val="fr-BE"/>
              </w:rPr>
              <w:t>an..</w:t>
            </w:r>
            <w:proofErr w:type="gramEnd"/>
            <w:r w:rsidRPr="00BB51DB">
              <w:rPr>
                <w:rFonts w:ascii="Consolas" w:hAnsi="Consolas"/>
                <w:b/>
                <w:sz w:val="20"/>
                <w:lang w:val="fr-BE"/>
              </w:rPr>
              <w:t>24), (alias:GuaRefNumGRNREF21)</w:t>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p>
          <w:p w14:paraId="05331606" w14:textId="77777777" w:rsidR="0093325D" w:rsidRPr="00476D2F" w:rsidRDefault="0093325D" w:rsidP="009456B4">
            <w:pPr>
              <w:spacing w:before="0"/>
            </w:pPr>
            <w:r w:rsidRPr="00BB51DB">
              <w:rPr>
                <w:lang w:val="fr-BE"/>
              </w:rPr>
              <w:tab/>
            </w:r>
            <w:r w:rsidRPr="00BB51DB">
              <w:rPr>
                <w:lang w:val="fr-BE"/>
              </w:rPr>
              <w:tab/>
            </w:r>
            <w:r w:rsidRPr="00476D2F">
              <w:rPr>
                <w:rFonts w:ascii="Consolas" w:hAnsi="Consolas"/>
                <w:color w:val="0033CC"/>
                <w:sz w:val="20"/>
              </w:rPr>
              <w:t>&lt;/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13E09509" w14:textId="6641FA3E" w:rsidR="0093325D" w:rsidRPr="00476D2F" w:rsidRDefault="0093325D" w:rsidP="009456B4">
            <w:pPr>
              <w:spacing w:before="0"/>
            </w:pP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w:t>
            </w:r>
            <w:proofErr w:type="spellStart"/>
            <w:r w:rsidRPr="00476D2F">
              <w:rPr>
                <w:rFonts w:ascii="Consolas" w:hAnsi="Consolas"/>
                <w:b/>
                <w:color w:val="7030A0"/>
                <w:sz w:val="20"/>
              </w:rPr>
              <w:t>AlphanumericCapitalType</w:t>
            </w:r>
            <w:proofErr w:type="spellEnd"/>
            <w:r w:rsidRPr="00476D2F">
              <w:t>"</w:t>
            </w:r>
            <w:r w:rsidRPr="00476D2F">
              <w:rPr>
                <w:rFonts w:ascii="Consolas" w:hAnsi="Consolas"/>
                <w:color w:val="0033CC"/>
                <w:sz w:val="20"/>
              </w:rPr>
              <w:t>&gt;</w:t>
            </w:r>
          </w:p>
          <w:p w14:paraId="29C23E3B" w14:textId="0C2A002E" w:rsidR="0093325D" w:rsidRPr="00476D2F" w:rsidRDefault="0093325D" w:rsidP="009456B4">
            <w:pPr>
              <w:spacing w:before="0"/>
            </w:pPr>
            <w:r w:rsidRPr="00476D2F">
              <w:tab/>
            </w: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xs:pattern</w:t>
            </w:r>
            <w:proofErr w:type="spellEnd"/>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"[0-9]{2}[A-Z]{2}[A-Z0-9]{12}[0-9]([A-Z][0-9]{6})?"</w:t>
            </w:r>
            <w:r w:rsidRPr="00476D2F">
              <w:rPr>
                <w:rFonts w:ascii="Consolas" w:hAnsi="Consolas"/>
                <w:color w:val="0033CC"/>
                <w:sz w:val="20"/>
              </w:rPr>
              <w:t>/&gt;</w:t>
            </w:r>
          </w:p>
          <w:p w14:paraId="1BDA2D9C" w14:textId="77777777" w:rsidR="0093325D" w:rsidRPr="00476D2F" w:rsidRDefault="0093325D" w:rsidP="009456B4">
            <w:pPr>
              <w:spacing w:before="0"/>
              <w:rPr>
                <w:rFonts w:ascii="Consolas" w:hAnsi="Consolas"/>
                <w:color w:val="0033CC"/>
                <w:sz w:val="20"/>
              </w:rPr>
            </w:pPr>
            <w:r w:rsidRPr="00476D2F">
              <w:tab/>
            </w:r>
            <w:r w:rsidRPr="00476D2F">
              <w:tab/>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1C147AC9" w14:textId="77777777" w:rsidR="0093325D" w:rsidRPr="00476D2F" w:rsidRDefault="0093325D" w:rsidP="009456B4">
            <w:pPr>
              <w:spacing w:before="0"/>
            </w:pPr>
            <w:r w:rsidRPr="00476D2F">
              <w:rPr>
                <w:rFonts w:ascii="Consolas" w:hAnsi="Consolas"/>
                <w:color w:val="0033CC"/>
                <w:sz w:val="20"/>
              </w:rPr>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569CBAFF" w14:textId="53D61BBF" w:rsidR="009456B4" w:rsidRDefault="009456B4" w:rsidP="008F703C">
      <w:pPr>
        <w:pStyle w:val="Caption"/>
      </w:pPr>
      <w:bookmarkStart w:id="1261" w:name="_Toc185900988"/>
      <w:r w:rsidRPr="00476D2F">
        <w:t xml:space="preserve">Table </w:t>
      </w:r>
      <w:r w:rsidR="002C7E76">
        <w:fldChar w:fldCharType="begin"/>
      </w:r>
      <w:r w:rsidR="002C7E76">
        <w:instrText xml:space="preserve"> SEQ Table \* ARABIC </w:instrText>
      </w:r>
      <w:r w:rsidR="002C7E76">
        <w:fldChar w:fldCharType="separate"/>
      </w:r>
      <w:r w:rsidR="004501EF">
        <w:rPr>
          <w:noProof/>
        </w:rPr>
        <w:t>62</w:t>
      </w:r>
      <w:r w:rsidR="002C7E76">
        <w:fldChar w:fldCharType="end"/>
      </w:r>
      <w:r w:rsidRPr="00476D2F">
        <w:t>: XSD restriction for GRN data item in NCTS-P4</w:t>
      </w:r>
      <w:r w:rsidR="00F832C7">
        <w:t>, NCTS-P5</w:t>
      </w:r>
      <w:r w:rsidRPr="00476D2F">
        <w:t xml:space="preserve"> and NCTS</w:t>
      </w:r>
      <w:r w:rsidR="00932154" w:rsidRPr="00476D2F">
        <w:t>-</w:t>
      </w:r>
      <w:r w:rsidR="00F832C7" w:rsidRPr="00476D2F">
        <w:t>P</w:t>
      </w:r>
      <w:r w:rsidR="00F832C7">
        <w:t>6</w:t>
      </w:r>
      <w:r w:rsidR="00F832C7" w:rsidRPr="00476D2F">
        <w:t xml:space="preserve"> </w:t>
      </w:r>
      <w:r w:rsidRPr="00476D2F">
        <w:rPr>
          <w:i/>
        </w:rPr>
        <w:t>(</w:t>
      </w:r>
      <w:proofErr w:type="spellStart"/>
      <w:r w:rsidRPr="00476D2F">
        <w:rPr>
          <w:i/>
        </w:rPr>
        <w:t>GRNType</w:t>
      </w:r>
      <w:proofErr w:type="spellEnd"/>
      <w:r w:rsidRPr="00476D2F">
        <w:rPr>
          <w:i/>
        </w:rPr>
        <w:t>)</w:t>
      </w:r>
      <w:r w:rsidRPr="00476D2F">
        <w:t xml:space="preserve"> as per </w:t>
      </w:r>
      <w:r w:rsidRPr="00476D2F">
        <w:fldChar w:fldCharType="begin"/>
      </w:r>
      <w:r w:rsidRPr="00476D2F">
        <w:instrText xml:space="preserve"> REF _Ref525632552 \h  \* MERGEFORMAT </w:instrText>
      </w:r>
      <w:r w:rsidRPr="00476D2F">
        <w:fldChar w:fldCharType="separate"/>
      </w:r>
      <w:r w:rsidR="004501EF" w:rsidRPr="00476D2F">
        <w:t xml:space="preserve">Table </w:t>
      </w:r>
      <w:r w:rsidR="004501EF">
        <w:t>61</w:t>
      </w:r>
      <w:bookmarkEnd w:id="1261"/>
      <w:r w:rsidRPr="00476D2F">
        <w:fldChar w:fldCharType="end"/>
      </w:r>
    </w:p>
    <w:p w14:paraId="744CE590" w14:textId="77777777" w:rsidR="00725FF3" w:rsidRPr="00062572" w:rsidRDefault="00725FF3" w:rsidP="00A079D8"/>
    <w:p w14:paraId="5F83C49D" w14:textId="152FE2D5" w:rsidR="0093325D" w:rsidRPr="00476D2F" w:rsidRDefault="009456B4" w:rsidP="0093325D">
      <w:pPr>
        <w:spacing w:after="120"/>
        <w:rPr>
          <w:b/>
        </w:rPr>
      </w:pPr>
      <w:r w:rsidRPr="00476D2F">
        <w:t>w</w:t>
      </w:r>
      <w:r w:rsidR="0093325D" w:rsidRPr="00476D2F">
        <w:t>here</w:t>
      </w:r>
      <w:r w:rsidR="0093325D" w:rsidRPr="00476D2F">
        <w:rPr>
          <w:b/>
        </w:rPr>
        <w:t xml:space="preserve"> </w:t>
      </w:r>
      <w:proofErr w:type="spellStart"/>
      <w:r w:rsidR="0093325D" w:rsidRPr="00476D2F">
        <w:rPr>
          <w:rFonts w:ascii="Consolas" w:hAnsi="Consolas"/>
          <w:b/>
          <w:color w:val="7030A0"/>
          <w:sz w:val="22"/>
        </w:rPr>
        <w:t>AlphanumericCapitalType</w:t>
      </w:r>
      <w:proofErr w:type="spellEnd"/>
      <w:r w:rsidR="0093325D" w:rsidRPr="00476D2F">
        <w:rPr>
          <w:b/>
          <w:sz w:val="26"/>
        </w:rPr>
        <w:t xml:space="preserve"> </w:t>
      </w:r>
      <w:r w:rsidR="0093325D" w:rsidRPr="00476D2F">
        <w:t>is defined as follows:</w:t>
      </w:r>
    </w:p>
    <w:tbl>
      <w:tblPr>
        <w:tblW w:w="0" w:type="auto"/>
        <w:tblInd w:w="108" w:type="dxa"/>
        <w:tblLook w:val="04A0" w:firstRow="1" w:lastRow="0" w:firstColumn="1" w:lastColumn="0" w:noHBand="0" w:noVBand="1"/>
      </w:tblPr>
      <w:tblGrid>
        <w:gridCol w:w="8963"/>
      </w:tblGrid>
      <w:tr w:rsidR="0093325D" w:rsidRPr="00110E6A" w14:paraId="7692FF7B" w14:textId="77777777" w:rsidTr="009456B4">
        <w:tc>
          <w:tcPr>
            <w:tcW w:w="9179" w:type="dxa"/>
            <w:shd w:val="clear" w:color="auto" w:fill="F2F2F2" w:themeFill="background1" w:themeFillShade="F2"/>
          </w:tcPr>
          <w:p w14:paraId="5D1AB551" w14:textId="0BFAF4ED" w:rsidR="0093325D" w:rsidRPr="00476D2F" w:rsidRDefault="0093325D" w:rsidP="009456B4">
            <w:pPr>
              <w:spacing w:before="0"/>
              <w:rPr>
                <w:rFonts w:ascii="Consolas" w:hAnsi="Consolas"/>
                <w:color w:val="0033CC"/>
                <w:sz w:val="20"/>
              </w:rPr>
            </w:pPr>
            <w:bookmarkStart w:id="1262" w:name="_Hlk3895294"/>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 xml:space="preserve"> </w:t>
            </w:r>
            <w:r w:rsidRPr="00476D2F">
              <w:rPr>
                <w:rFonts w:ascii="Consolas" w:hAnsi="Consolas"/>
                <w:color w:val="FF0000"/>
                <w:sz w:val="20"/>
              </w:rPr>
              <w:t>name</w:t>
            </w:r>
            <w:r w:rsidRPr="00476D2F">
              <w:rPr>
                <w:rFonts w:ascii="Consolas" w:hAnsi="Consolas"/>
                <w:sz w:val="20"/>
              </w:rPr>
              <w:t>=</w:t>
            </w:r>
            <w:r w:rsidRPr="00476D2F">
              <w:rPr>
                <w:rFonts w:ascii="Consolas" w:hAnsi="Consolas"/>
                <w:b/>
                <w:color w:val="7030A0"/>
                <w:sz w:val="20"/>
              </w:rPr>
              <w:t>"</w:t>
            </w:r>
            <w:proofErr w:type="spellStart"/>
            <w:r w:rsidRPr="00476D2F">
              <w:rPr>
                <w:rFonts w:ascii="Consolas" w:hAnsi="Consolas"/>
                <w:b/>
                <w:color w:val="7030A0"/>
                <w:sz w:val="20"/>
              </w:rPr>
              <w:t>AlphanumericCapitalType</w:t>
            </w:r>
            <w:proofErr w:type="spellEnd"/>
            <w:r w:rsidRPr="00476D2F">
              <w:rPr>
                <w:rFonts w:ascii="Consolas" w:hAnsi="Consolas"/>
                <w:b/>
                <w:color w:val="7030A0"/>
                <w:sz w:val="20"/>
              </w:rPr>
              <w:t xml:space="preserve"> "</w:t>
            </w:r>
            <w:r w:rsidRPr="00476D2F">
              <w:rPr>
                <w:rFonts w:ascii="Consolas" w:hAnsi="Consolas"/>
                <w:color w:val="0033CC"/>
                <w:sz w:val="20"/>
              </w:rPr>
              <w:t>&gt;</w:t>
            </w:r>
          </w:p>
          <w:p w14:paraId="2C195B58"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xs:restriction</w:t>
            </w:r>
            <w:proofErr w:type="spellEnd"/>
            <w:r w:rsidRPr="00476D2F">
              <w:rPr>
                <w:rFonts w:ascii="Consolas" w:hAnsi="Consolas"/>
                <w:color w:val="0033CC"/>
                <w:sz w:val="20"/>
              </w:rPr>
              <w:t xml:space="preserve"> </w:t>
            </w:r>
            <w:r w:rsidRPr="00476D2F">
              <w:rPr>
                <w:rFonts w:ascii="Consolas" w:hAnsi="Consolas"/>
                <w:color w:val="FF0000"/>
                <w:sz w:val="20"/>
              </w:rPr>
              <w:t>base</w:t>
            </w:r>
            <w:r w:rsidRPr="00476D2F">
              <w:rPr>
                <w:rFonts w:ascii="Consolas" w:hAnsi="Consolas"/>
                <w:sz w:val="20"/>
              </w:rPr>
              <w:t>=</w:t>
            </w:r>
            <w:r w:rsidRPr="00476D2F">
              <w:rPr>
                <w:rFonts w:ascii="Consolas" w:hAnsi="Consolas"/>
                <w:b/>
                <w:color w:val="7030A0"/>
                <w:sz w:val="20"/>
              </w:rPr>
              <w:t>"</w:t>
            </w:r>
            <w:proofErr w:type="spellStart"/>
            <w:r w:rsidRPr="00476D2F">
              <w:rPr>
                <w:rFonts w:ascii="Consolas" w:hAnsi="Consolas"/>
                <w:b/>
                <w:color w:val="7030A0"/>
                <w:sz w:val="20"/>
              </w:rPr>
              <w:t>AlphaNumType</w:t>
            </w:r>
            <w:proofErr w:type="spellEnd"/>
            <w:r w:rsidRPr="00476D2F">
              <w:rPr>
                <w:rFonts w:ascii="Consolas" w:hAnsi="Consolas"/>
                <w:b/>
                <w:color w:val="7030A0"/>
                <w:sz w:val="20"/>
              </w:rPr>
              <w:t>"</w:t>
            </w:r>
            <w:r w:rsidRPr="00476D2F">
              <w:rPr>
                <w:rFonts w:ascii="Consolas" w:hAnsi="Consolas"/>
                <w:color w:val="0033CC"/>
                <w:sz w:val="20"/>
              </w:rPr>
              <w:t>&gt;</w:t>
            </w:r>
          </w:p>
          <w:p w14:paraId="63D21223"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xs:pattern</w:t>
            </w:r>
            <w:proofErr w:type="spellEnd"/>
            <w:r w:rsidRPr="00476D2F">
              <w:rPr>
                <w:rFonts w:ascii="Consolas" w:hAnsi="Consolas"/>
                <w:color w:val="0033CC"/>
                <w:sz w:val="20"/>
              </w:rPr>
              <w:t xml:space="preserve"> </w:t>
            </w:r>
            <w:r w:rsidRPr="00476D2F">
              <w:rPr>
                <w:rFonts w:ascii="Consolas" w:hAnsi="Consolas"/>
                <w:color w:val="FF0000"/>
                <w:sz w:val="20"/>
              </w:rPr>
              <w:t>value</w:t>
            </w:r>
            <w:r w:rsidRPr="00476D2F">
              <w:rPr>
                <w:rFonts w:ascii="Consolas" w:hAnsi="Consolas"/>
                <w:sz w:val="20"/>
              </w:rPr>
              <w:t>=</w:t>
            </w:r>
            <w:r w:rsidRPr="00476D2F">
              <w:rPr>
                <w:rFonts w:ascii="Consolas" w:hAnsi="Consolas"/>
                <w:b/>
                <w:color w:val="7030A0"/>
                <w:sz w:val="20"/>
              </w:rPr>
              <w:t>"[A-Z0-9]*"</w:t>
            </w:r>
            <w:r w:rsidRPr="00476D2F">
              <w:rPr>
                <w:rFonts w:ascii="Consolas" w:hAnsi="Consolas"/>
                <w:color w:val="0033CC"/>
                <w:sz w:val="20"/>
              </w:rPr>
              <w:t xml:space="preserve"> /&gt;</w:t>
            </w:r>
          </w:p>
          <w:p w14:paraId="40950DF7"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62DA9500" w14:textId="73E8AF2C" w:rsidR="0093325D" w:rsidRPr="00476D2F" w:rsidRDefault="0093325D" w:rsidP="0093325D">
            <w:pPr>
              <w:spacing w:before="0"/>
            </w:pPr>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43DE6CB3" w14:textId="4F60D2C7" w:rsidR="00EE6219" w:rsidRPr="00476D2F" w:rsidRDefault="00EE6219" w:rsidP="008F703C">
      <w:pPr>
        <w:pStyle w:val="Caption"/>
      </w:pPr>
      <w:bookmarkStart w:id="1263" w:name="_Toc185900989"/>
      <w:bookmarkEnd w:id="1262"/>
      <w:r w:rsidRPr="00476D2F">
        <w:t xml:space="preserve">Table </w:t>
      </w:r>
      <w:r w:rsidR="002C7E76">
        <w:fldChar w:fldCharType="begin"/>
      </w:r>
      <w:r w:rsidR="002C7E76">
        <w:instrText xml:space="preserve"> SEQ Table \* ARABIC </w:instrText>
      </w:r>
      <w:r w:rsidR="002C7E76">
        <w:fldChar w:fldCharType="separate"/>
      </w:r>
      <w:r w:rsidR="004501EF">
        <w:rPr>
          <w:noProof/>
        </w:rPr>
        <w:t>63</w:t>
      </w:r>
      <w:r w:rsidR="002C7E76">
        <w:fldChar w:fldCharType="end"/>
      </w:r>
      <w:r w:rsidRPr="00476D2F">
        <w:t xml:space="preserve">: XSD definition of </w:t>
      </w:r>
      <w:proofErr w:type="spellStart"/>
      <w:r w:rsidRPr="00476D2F">
        <w:rPr>
          <w:i/>
        </w:rPr>
        <w:t>AlphanumericCapitalType</w:t>
      </w:r>
      <w:proofErr w:type="spellEnd"/>
      <w:r w:rsidRPr="00476D2F">
        <w:rPr>
          <w:i/>
        </w:rPr>
        <w:t xml:space="preserve"> </w:t>
      </w:r>
      <w:r w:rsidRPr="00476D2F">
        <w:t>simple type</w:t>
      </w:r>
      <w:bookmarkEnd w:id="1263"/>
    </w:p>
    <w:p w14:paraId="4E084808" w14:textId="1F837279" w:rsidR="00EE6219" w:rsidRPr="00476D2F" w:rsidRDefault="00EE6219" w:rsidP="00DB5464">
      <w:r w:rsidRPr="00476D2F">
        <w:rPr>
          <w:szCs w:val="24"/>
        </w:rPr>
        <w:t>w</w:t>
      </w:r>
      <w:r w:rsidRPr="00476D2F">
        <w:t>here</w:t>
      </w:r>
      <w:r w:rsidRPr="00476D2F">
        <w:rPr>
          <w:b/>
        </w:rPr>
        <w:t xml:space="preserve"> </w:t>
      </w:r>
      <w:proofErr w:type="spellStart"/>
      <w:r w:rsidRPr="00476D2F">
        <w:rPr>
          <w:rFonts w:ascii="Consolas" w:hAnsi="Consolas"/>
          <w:b/>
          <w:color w:val="7030A0"/>
          <w:sz w:val="22"/>
        </w:rPr>
        <w:t>AlphaNumType</w:t>
      </w:r>
      <w:proofErr w:type="spellEnd"/>
      <w:r w:rsidRPr="00476D2F">
        <w:rPr>
          <w:rFonts w:ascii="Consolas" w:hAnsi="Consolas"/>
          <w:b/>
          <w:color w:val="7030A0"/>
          <w:sz w:val="22"/>
        </w:rPr>
        <w:t xml:space="preserve"> </w:t>
      </w:r>
      <w:r w:rsidRPr="00476D2F">
        <w:t xml:space="preserve">is defined </w:t>
      </w:r>
      <w:r w:rsidRPr="00476D2F">
        <w:fldChar w:fldCharType="begin"/>
      </w:r>
      <w:r w:rsidRPr="00476D2F">
        <w:instrText xml:space="preserve"> REF _Ref525843532 \h </w:instrText>
      </w:r>
      <w:r w:rsidR="008D2375" w:rsidRPr="00476D2F">
        <w:instrText xml:space="preserve"> \* MERGEFORMAT </w:instrText>
      </w:r>
      <w:r w:rsidRPr="00476D2F">
        <w:fldChar w:fldCharType="separate"/>
      </w:r>
      <w:r w:rsidR="004501EF" w:rsidRPr="00476D2F">
        <w:t xml:space="preserve">Table </w:t>
      </w:r>
      <w:r w:rsidR="004501EF">
        <w:t>52</w:t>
      </w:r>
      <w:r w:rsidRPr="00476D2F">
        <w:fldChar w:fldCharType="end"/>
      </w:r>
      <w:r w:rsidRPr="00476D2F">
        <w:t>.</w:t>
      </w:r>
    </w:p>
    <w:p w14:paraId="19CF7D0B" w14:textId="4B273773" w:rsidR="002D0858" w:rsidRDefault="002D0858" w:rsidP="00DB5464"/>
    <w:p w14:paraId="3A872539" w14:textId="77777777" w:rsidR="006901EC" w:rsidRPr="00476D2F" w:rsidRDefault="006901EC" w:rsidP="00DB5464"/>
    <w:p w14:paraId="24EE7510" w14:textId="60FF7954" w:rsidR="00921932" w:rsidRPr="00476D2F" w:rsidRDefault="00921932">
      <w:pPr>
        <w:pStyle w:val="Heading4"/>
      </w:pPr>
      <w:r w:rsidRPr="00476D2F">
        <w:rPr>
          <w:caps/>
        </w:rPr>
        <w:t xml:space="preserve">GRN </w:t>
      </w:r>
      <w:r w:rsidRPr="00476D2F">
        <w:t>Check Character Calculation Example</w:t>
      </w:r>
    </w:p>
    <w:p w14:paraId="24EE7511" w14:textId="0EEA1D3E" w:rsidR="00921932" w:rsidRPr="00476D2F" w:rsidRDefault="00921932" w:rsidP="00921932">
      <w:pPr>
        <w:spacing w:before="0"/>
        <w:rPr>
          <w:szCs w:val="24"/>
        </w:rPr>
      </w:pPr>
      <w:r w:rsidRPr="00476D2F">
        <w:rPr>
          <w:szCs w:val="24"/>
        </w:rPr>
        <w:t>The check character algorithm for the GRN is almost the same as the check character algorithm for the MRN (see section V.6.1.1). The difference is that the factors are in the range 2</w:t>
      </w:r>
      <w:r w:rsidRPr="00476D2F">
        <w:rPr>
          <w:szCs w:val="24"/>
          <w:vertAlign w:val="superscript"/>
        </w:rPr>
        <w:t>0</w:t>
      </w:r>
      <w:r w:rsidRPr="00476D2F">
        <w:rPr>
          <w:szCs w:val="24"/>
        </w:rPr>
        <w:t xml:space="preserve"> to 2</w:t>
      </w:r>
      <w:r w:rsidRPr="00476D2F">
        <w:rPr>
          <w:szCs w:val="24"/>
          <w:vertAlign w:val="superscript"/>
        </w:rPr>
        <w:t xml:space="preserve">15 </w:t>
      </w:r>
      <w:r w:rsidRPr="00476D2F">
        <w:rPr>
          <w:szCs w:val="24"/>
        </w:rPr>
        <w:t xml:space="preserve">producing 16 sub-totals for the GRN. </w:t>
      </w:r>
    </w:p>
    <w:p w14:paraId="467083B4" w14:textId="77777777" w:rsidR="00E56500" w:rsidRPr="00476D2F" w:rsidRDefault="00E56500" w:rsidP="00921932">
      <w:pPr>
        <w:spacing w:before="0"/>
        <w:rPr>
          <w:szCs w:val="24"/>
        </w:rPr>
      </w:pPr>
    </w:p>
    <w:tbl>
      <w:tblPr>
        <w:tblW w:w="10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425"/>
        <w:gridCol w:w="567"/>
        <w:gridCol w:w="567"/>
        <w:gridCol w:w="567"/>
        <w:gridCol w:w="546"/>
        <w:gridCol w:w="656"/>
        <w:gridCol w:w="641"/>
        <w:gridCol w:w="680"/>
        <w:gridCol w:w="665"/>
        <w:gridCol w:w="876"/>
        <w:gridCol w:w="665"/>
        <w:gridCol w:w="665"/>
        <w:gridCol w:w="665"/>
        <w:gridCol w:w="777"/>
        <w:gridCol w:w="986"/>
      </w:tblGrid>
      <w:tr w:rsidR="00921932" w:rsidRPr="00110E6A" w14:paraId="24EE7515" w14:textId="77777777" w:rsidTr="008F7F3D">
        <w:tc>
          <w:tcPr>
            <w:tcW w:w="10227" w:type="dxa"/>
            <w:gridSpan w:val="16"/>
          </w:tcPr>
          <w:p w14:paraId="24EE7513" w14:textId="7788BFF3" w:rsidR="00921932" w:rsidRPr="00476D2F" w:rsidRDefault="00921932" w:rsidP="00FA44C7">
            <w:pPr>
              <w:spacing w:before="0"/>
              <w:rPr>
                <w:szCs w:val="24"/>
              </w:rPr>
            </w:pPr>
            <w:r w:rsidRPr="00476D2F">
              <w:rPr>
                <w:szCs w:val="24"/>
              </w:rPr>
              <w:t>In this example the check character (yet to be calculated) is represented as *</w:t>
            </w:r>
          </w:p>
          <w:p w14:paraId="5438BE7E" w14:textId="77777777" w:rsidR="00FA44C7" w:rsidRPr="00476D2F" w:rsidRDefault="00FA44C7" w:rsidP="00FA44C7">
            <w:pPr>
              <w:spacing w:before="0"/>
              <w:rPr>
                <w:szCs w:val="24"/>
              </w:rPr>
            </w:pPr>
          </w:p>
          <w:p w14:paraId="24EE7514" w14:textId="76511A0B" w:rsidR="00921932" w:rsidRPr="00476D2F" w:rsidRDefault="000D7C57" w:rsidP="00187B6E">
            <w:pPr>
              <w:keepNext/>
              <w:keepLines/>
              <w:spacing w:before="0"/>
              <w:rPr>
                <w:szCs w:val="24"/>
              </w:rPr>
            </w:pPr>
            <w:r w:rsidRPr="00476D2F">
              <w:rPr>
                <w:szCs w:val="24"/>
              </w:rPr>
              <w:t xml:space="preserve">GRN = </w:t>
            </w:r>
            <w:r w:rsidR="00E61F4A" w:rsidRPr="00E61F4A">
              <w:rPr>
                <w:szCs w:val="24"/>
              </w:rPr>
              <w:t>20FR2020IHM00004</w:t>
            </w:r>
            <w:r w:rsidRPr="00476D2F">
              <w:rPr>
                <w:szCs w:val="24"/>
              </w:rPr>
              <w:t>*A001017</w:t>
            </w:r>
            <w:r w:rsidR="00921932" w:rsidRPr="00476D2F">
              <w:rPr>
                <w:szCs w:val="24"/>
              </w:rPr>
              <w:t xml:space="preserve"> </w:t>
            </w:r>
          </w:p>
        </w:tc>
      </w:tr>
      <w:tr w:rsidR="00921932" w:rsidRPr="00110E6A" w14:paraId="24EE7526" w14:textId="77777777" w:rsidTr="008F7F3D">
        <w:tc>
          <w:tcPr>
            <w:tcW w:w="279" w:type="dxa"/>
          </w:tcPr>
          <w:p w14:paraId="24EE7516" w14:textId="3B347098" w:rsidR="00921932" w:rsidRPr="00476D2F" w:rsidRDefault="00E61F4A" w:rsidP="00187B6E">
            <w:pPr>
              <w:keepNext/>
              <w:keepLines/>
              <w:spacing w:before="0"/>
              <w:jc w:val="center"/>
              <w:rPr>
                <w:szCs w:val="24"/>
              </w:rPr>
            </w:pPr>
            <w:r>
              <w:rPr>
                <w:szCs w:val="24"/>
              </w:rPr>
              <w:t>2</w:t>
            </w:r>
          </w:p>
        </w:tc>
        <w:tc>
          <w:tcPr>
            <w:tcW w:w="425" w:type="dxa"/>
          </w:tcPr>
          <w:p w14:paraId="24EE7517" w14:textId="65D03CD3" w:rsidR="00921932" w:rsidRPr="00476D2F" w:rsidRDefault="00E61F4A" w:rsidP="00187B6E">
            <w:pPr>
              <w:keepNext/>
              <w:keepLines/>
              <w:spacing w:before="0"/>
              <w:jc w:val="center"/>
              <w:rPr>
                <w:szCs w:val="24"/>
              </w:rPr>
            </w:pPr>
            <w:r>
              <w:rPr>
                <w:szCs w:val="24"/>
              </w:rPr>
              <w:t>0</w:t>
            </w:r>
          </w:p>
        </w:tc>
        <w:tc>
          <w:tcPr>
            <w:tcW w:w="567" w:type="dxa"/>
          </w:tcPr>
          <w:p w14:paraId="24EE7518" w14:textId="00BA610B" w:rsidR="00921932" w:rsidRPr="00476D2F" w:rsidRDefault="00E61F4A" w:rsidP="00187B6E">
            <w:pPr>
              <w:keepNext/>
              <w:keepLines/>
              <w:spacing w:before="0"/>
              <w:jc w:val="center"/>
              <w:rPr>
                <w:szCs w:val="24"/>
              </w:rPr>
            </w:pPr>
            <w:r>
              <w:rPr>
                <w:szCs w:val="24"/>
              </w:rPr>
              <w:t>F</w:t>
            </w:r>
          </w:p>
        </w:tc>
        <w:tc>
          <w:tcPr>
            <w:tcW w:w="567" w:type="dxa"/>
          </w:tcPr>
          <w:p w14:paraId="24EE7519" w14:textId="0929962D" w:rsidR="00921932" w:rsidRPr="00476D2F" w:rsidRDefault="00E61F4A" w:rsidP="00187B6E">
            <w:pPr>
              <w:keepNext/>
              <w:keepLines/>
              <w:spacing w:before="0"/>
              <w:jc w:val="center"/>
              <w:rPr>
                <w:szCs w:val="24"/>
              </w:rPr>
            </w:pPr>
            <w:r>
              <w:rPr>
                <w:szCs w:val="24"/>
              </w:rPr>
              <w:t>R</w:t>
            </w:r>
          </w:p>
        </w:tc>
        <w:tc>
          <w:tcPr>
            <w:tcW w:w="567" w:type="dxa"/>
          </w:tcPr>
          <w:p w14:paraId="24EE751A" w14:textId="1B72F226" w:rsidR="00921932" w:rsidRPr="00476D2F" w:rsidRDefault="00E61F4A" w:rsidP="00187B6E">
            <w:pPr>
              <w:keepNext/>
              <w:keepLines/>
              <w:spacing w:before="0"/>
              <w:jc w:val="center"/>
              <w:rPr>
                <w:szCs w:val="24"/>
              </w:rPr>
            </w:pPr>
            <w:r>
              <w:rPr>
                <w:szCs w:val="24"/>
              </w:rPr>
              <w:t>2</w:t>
            </w:r>
          </w:p>
        </w:tc>
        <w:tc>
          <w:tcPr>
            <w:tcW w:w="546" w:type="dxa"/>
          </w:tcPr>
          <w:p w14:paraId="24EE751B" w14:textId="23C06AD2" w:rsidR="00921932" w:rsidRPr="00476D2F" w:rsidRDefault="00E61F4A" w:rsidP="00187B6E">
            <w:pPr>
              <w:keepNext/>
              <w:keepLines/>
              <w:spacing w:before="0"/>
              <w:jc w:val="center"/>
              <w:rPr>
                <w:szCs w:val="24"/>
              </w:rPr>
            </w:pPr>
            <w:r>
              <w:rPr>
                <w:szCs w:val="24"/>
              </w:rPr>
              <w:t>0</w:t>
            </w:r>
          </w:p>
        </w:tc>
        <w:tc>
          <w:tcPr>
            <w:tcW w:w="656" w:type="dxa"/>
          </w:tcPr>
          <w:p w14:paraId="24EE751C" w14:textId="27CEAF4D" w:rsidR="00921932" w:rsidRPr="00476D2F" w:rsidRDefault="00E61F4A" w:rsidP="00187B6E">
            <w:pPr>
              <w:keepNext/>
              <w:keepLines/>
              <w:spacing w:before="0"/>
              <w:jc w:val="center"/>
              <w:rPr>
                <w:szCs w:val="24"/>
              </w:rPr>
            </w:pPr>
            <w:r>
              <w:rPr>
                <w:szCs w:val="24"/>
              </w:rPr>
              <w:t>2</w:t>
            </w:r>
          </w:p>
        </w:tc>
        <w:tc>
          <w:tcPr>
            <w:tcW w:w="641" w:type="dxa"/>
          </w:tcPr>
          <w:p w14:paraId="24EE751D" w14:textId="77777777" w:rsidR="00921932" w:rsidRPr="00476D2F" w:rsidRDefault="00921932" w:rsidP="00187B6E">
            <w:pPr>
              <w:keepNext/>
              <w:keepLines/>
              <w:spacing w:before="0"/>
              <w:jc w:val="center"/>
              <w:rPr>
                <w:szCs w:val="24"/>
              </w:rPr>
            </w:pPr>
            <w:r w:rsidRPr="00476D2F">
              <w:rPr>
                <w:szCs w:val="24"/>
              </w:rPr>
              <w:t>0</w:t>
            </w:r>
          </w:p>
        </w:tc>
        <w:tc>
          <w:tcPr>
            <w:tcW w:w="680" w:type="dxa"/>
          </w:tcPr>
          <w:p w14:paraId="24EE751E" w14:textId="3F27F739" w:rsidR="00921932" w:rsidRPr="00476D2F" w:rsidRDefault="00E61F4A" w:rsidP="00187B6E">
            <w:pPr>
              <w:keepNext/>
              <w:keepLines/>
              <w:spacing w:before="0"/>
              <w:jc w:val="center"/>
              <w:rPr>
                <w:szCs w:val="24"/>
              </w:rPr>
            </w:pPr>
            <w:r>
              <w:rPr>
                <w:szCs w:val="24"/>
              </w:rPr>
              <w:t>I</w:t>
            </w:r>
          </w:p>
        </w:tc>
        <w:tc>
          <w:tcPr>
            <w:tcW w:w="665" w:type="dxa"/>
          </w:tcPr>
          <w:p w14:paraId="24EE751F" w14:textId="7B442A85" w:rsidR="00921932" w:rsidRPr="00476D2F" w:rsidRDefault="00E61F4A" w:rsidP="00187B6E">
            <w:pPr>
              <w:keepNext/>
              <w:keepLines/>
              <w:spacing w:before="0"/>
              <w:jc w:val="center"/>
              <w:rPr>
                <w:szCs w:val="24"/>
              </w:rPr>
            </w:pPr>
            <w:r>
              <w:rPr>
                <w:szCs w:val="24"/>
              </w:rPr>
              <w:t>H</w:t>
            </w:r>
          </w:p>
        </w:tc>
        <w:tc>
          <w:tcPr>
            <w:tcW w:w="876" w:type="dxa"/>
          </w:tcPr>
          <w:p w14:paraId="24EE7520" w14:textId="01202C8D" w:rsidR="00921932" w:rsidRPr="00476D2F" w:rsidRDefault="00E61F4A" w:rsidP="00187B6E">
            <w:pPr>
              <w:keepNext/>
              <w:keepLines/>
              <w:spacing w:before="0"/>
              <w:jc w:val="center"/>
              <w:rPr>
                <w:szCs w:val="24"/>
              </w:rPr>
            </w:pPr>
            <w:r>
              <w:rPr>
                <w:szCs w:val="24"/>
              </w:rPr>
              <w:t>M</w:t>
            </w:r>
          </w:p>
        </w:tc>
        <w:tc>
          <w:tcPr>
            <w:tcW w:w="665" w:type="dxa"/>
          </w:tcPr>
          <w:p w14:paraId="24EE7521"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2"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3" w14:textId="4A59D6FE" w:rsidR="00921932" w:rsidRPr="00476D2F" w:rsidRDefault="00E61F4A" w:rsidP="00187B6E">
            <w:pPr>
              <w:keepNext/>
              <w:keepLines/>
              <w:spacing w:before="0"/>
              <w:jc w:val="center"/>
              <w:rPr>
                <w:szCs w:val="24"/>
              </w:rPr>
            </w:pPr>
            <w:r>
              <w:rPr>
                <w:szCs w:val="24"/>
              </w:rPr>
              <w:t>0</w:t>
            </w:r>
          </w:p>
        </w:tc>
        <w:tc>
          <w:tcPr>
            <w:tcW w:w="777" w:type="dxa"/>
          </w:tcPr>
          <w:p w14:paraId="24EE7524" w14:textId="77777777" w:rsidR="00921932" w:rsidRPr="00476D2F" w:rsidRDefault="00921932" w:rsidP="00187B6E">
            <w:pPr>
              <w:keepNext/>
              <w:keepLines/>
              <w:spacing w:before="0"/>
              <w:jc w:val="center"/>
              <w:rPr>
                <w:szCs w:val="24"/>
              </w:rPr>
            </w:pPr>
            <w:r w:rsidRPr="00476D2F">
              <w:rPr>
                <w:szCs w:val="24"/>
              </w:rPr>
              <w:t>0</w:t>
            </w:r>
          </w:p>
        </w:tc>
        <w:tc>
          <w:tcPr>
            <w:tcW w:w="986" w:type="dxa"/>
          </w:tcPr>
          <w:p w14:paraId="24EE7525" w14:textId="7399A9D6" w:rsidR="00921932" w:rsidRPr="00476D2F" w:rsidRDefault="00E61F4A" w:rsidP="00187B6E">
            <w:pPr>
              <w:keepNext/>
              <w:keepLines/>
              <w:spacing w:before="0"/>
              <w:jc w:val="center"/>
              <w:rPr>
                <w:szCs w:val="24"/>
              </w:rPr>
            </w:pPr>
            <w:r>
              <w:rPr>
                <w:szCs w:val="24"/>
              </w:rPr>
              <w:t>4</w:t>
            </w:r>
          </w:p>
        </w:tc>
      </w:tr>
      <w:tr w:rsidR="00921932" w:rsidRPr="00110E6A" w14:paraId="24EE7528" w14:textId="77777777" w:rsidTr="008F7F3D">
        <w:tc>
          <w:tcPr>
            <w:tcW w:w="10227" w:type="dxa"/>
            <w:gridSpan w:val="16"/>
          </w:tcPr>
          <w:p w14:paraId="59D2AA0C" w14:textId="77777777" w:rsidR="00FA44C7" w:rsidRPr="00476D2F" w:rsidRDefault="00FA44C7" w:rsidP="00187B6E">
            <w:pPr>
              <w:keepNext/>
              <w:keepLines/>
              <w:spacing w:before="0"/>
              <w:rPr>
                <w:szCs w:val="24"/>
              </w:rPr>
            </w:pPr>
          </w:p>
          <w:p w14:paraId="24EE7527" w14:textId="18E30F67" w:rsidR="00921932" w:rsidRPr="00476D2F" w:rsidRDefault="00921932" w:rsidP="00187B6E">
            <w:pPr>
              <w:keepNext/>
              <w:keepLines/>
              <w:spacing w:before="0"/>
              <w:rPr>
                <w:szCs w:val="24"/>
              </w:rPr>
            </w:pPr>
            <w:r w:rsidRPr="00476D2F">
              <w:rPr>
                <w:szCs w:val="24"/>
              </w:rPr>
              <w:t>Check character value (Table 18)</w:t>
            </w:r>
          </w:p>
        </w:tc>
      </w:tr>
      <w:tr w:rsidR="00921932" w:rsidRPr="00110E6A" w14:paraId="24EE7539" w14:textId="77777777" w:rsidTr="008F7F3D">
        <w:tc>
          <w:tcPr>
            <w:tcW w:w="279" w:type="dxa"/>
          </w:tcPr>
          <w:p w14:paraId="24EE7529" w14:textId="69155AB2" w:rsidR="00921932" w:rsidRPr="00476D2F" w:rsidRDefault="003B6ECA" w:rsidP="00187B6E">
            <w:pPr>
              <w:keepNext/>
              <w:keepLines/>
              <w:spacing w:before="0"/>
              <w:jc w:val="center"/>
              <w:rPr>
                <w:sz w:val="22"/>
                <w:szCs w:val="24"/>
              </w:rPr>
            </w:pPr>
            <w:r>
              <w:rPr>
                <w:sz w:val="22"/>
                <w:szCs w:val="24"/>
              </w:rPr>
              <w:t>2</w:t>
            </w:r>
          </w:p>
        </w:tc>
        <w:tc>
          <w:tcPr>
            <w:tcW w:w="425" w:type="dxa"/>
          </w:tcPr>
          <w:p w14:paraId="24EE752A" w14:textId="7345447D" w:rsidR="00921932" w:rsidRPr="00476D2F" w:rsidRDefault="003B6ECA" w:rsidP="00187B6E">
            <w:pPr>
              <w:keepNext/>
              <w:keepLines/>
              <w:spacing w:before="0"/>
              <w:jc w:val="center"/>
              <w:rPr>
                <w:sz w:val="22"/>
                <w:szCs w:val="24"/>
              </w:rPr>
            </w:pPr>
            <w:r>
              <w:rPr>
                <w:sz w:val="22"/>
                <w:szCs w:val="24"/>
              </w:rPr>
              <w:t>0</w:t>
            </w:r>
          </w:p>
        </w:tc>
        <w:tc>
          <w:tcPr>
            <w:tcW w:w="567" w:type="dxa"/>
          </w:tcPr>
          <w:p w14:paraId="24EE752B" w14:textId="436169D8" w:rsidR="00921932" w:rsidRPr="00476D2F" w:rsidRDefault="003B6ECA" w:rsidP="00187B6E">
            <w:pPr>
              <w:keepNext/>
              <w:keepLines/>
              <w:spacing w:before="0"/>
              <w:jc w:val="center"/>
              <w:rPr>
                <w:sz w:val="22"/>
                <w:szCs w:val="24"/>
              </w:rPr>
            </w:pPr>
            <w:r>
              <w:rPr>
                <w:sz w:val="22"/>
                <w:szCs w:val="24"/>
              </w:rPr>
              <w:t>16</w:t>
            </w:r>
          </w:p>
        </w:tc>
        <w:tc>
          <w:tcPr>
            <w:tcW w:w="567" w:type="dxa"/>
          </w:tcPr>
          <w:p w14:paraId="24EE752C" w14:textId="0B2655D2" w:rsidR="00921932" w:rsidRPr="00476D2F" w:rsidRDefault="003B6ECA" w:rsidP="00187B6E">
            <w:pPr>
              <w:keepNext/>
              <w:keepLines/>
              <w:spacing w:before="0"/>
              <w:jc w:val="center"/>
              <w:rPr>
                <w:sz w:val="22"/>
                <w:szCs w:val="24"/>
              </w:rPr>
            </w:pPr>
            <w:r>
              <w:rPr>
                <w:sz w:val="22"/>
                <w:szCs w:val="24"/>
              </w:rPr>
              <w:t>29</w:t>
            </w:r>
          </w:p>
        </w:tc>
        <w:tc>
          <w:tcPr>
            <w:tcW w:w="567" w:type="dxa"/>
          </w:tcPr>
          <w:p w14:paraId="24EE752D" w14:textId="58B6FE4D" w:rsidR="00921932" w:rsidRPr="00476D2F" w:rsidRDefault="003B6ECA" w:rsidP="00187B6E">
            <w:pPr>
              <w:keepNext/>
              <w:keepLines/>
              <w:spacing w:before="0"/>
              <w:jc w:val="center"/>
              <w:rPr>
                <w:sz w:val="22"/>
                <w:szCs w:val="24"/>
              </w:rPr>
            </w:pPr>
            <w:r>
              <w:rPr>
                <w:sz w:val="22"/>
                <w:szCs w:val="24"/>
              </w:rPr>
              <w:t>2</w:t>
            </w:r>
          </w:p>
        </w:tc>
        <w:tc>
          <w:tcPr>
            <w:tcW w:w="546" w:type="dxa"/>
          </w:tcPr>
          <w:p w14:paraId="24EE752E" w14:textId="7F46C5D5" w:rsidR="00921932" w:rsidRPr="00476D2F" w:rsidRDefault="003B6ECA" w:rsidP="00187B6E">
            <w:pPr>
              <w:keepNext/>
              <w:keepLines/>
              <w:spacing w:before="0"/>
              <w:jc w:val="center"/>
              <w:rPr>
                <w:sz w:val="22"/>
                <w:szCs w:val="24"/>
              </w:rPr>
            </w:pPr>
            <w:r>
              <w:rPr>
                <w:sz w:val="22"/>
                <w:szCs w:val="24"/>
              </w:rPr>
              <w:t>0</w:t>
            </w:r>
          </w:p>
        </w:tc>
        <w:tc>
          <w:tcPr>
            <w:tcW w:w="656" w:type="dxa"/>
          </w:tcPr>
          <w:p w14:paraId="24EE752F" w14:textId="592071DE" w:rsidR="00921932" w:rsidRPr="00476D2F" w:rsidRDefault="003B6ECA" w:rsidP="00187B6E">
            <w:pPr>
              <w:keepNext/>
              <w:keepLines/>
              <w:spacing w:before="0"/>
              <w:jc w:val="center"/>
              <w:rPr>
                <w:sz w:val="22"/>
                <w:szCs w:val="24"/>
              </w:rPr>
            </w:pPr>
            <w:r>
              <w:rPr>
                <w:sz w:val="22"/>
                <w:szCs w:val="24"/>
              </w:rPr>
              <w:t>2</w:t>
            </w:r>
          </w:p>
        </w:tc>
        <w:tc>
          <w:tcPr>
            <w:tcW w:w="641" w:type="dxa"/>
          </w:tcPr>
          <w:p w14:paraId="24EE7530" w14:textId="77777777" w:rsidR="00921932" w:rsidRPr="00476D2F" w:rsidRDefault="00921932" w:rsidP="00187B6E">
            <w:pPr>
              <w:keepNext/>
              <w:keepLines/>
              <w:spacing w:before="0"/>
              <w:jc w:val="center"/>
              <w:rPr>
                <w:sz w:val="22"/>
                <w:szCs w:val="24"/>
              </w:rPr>
            </w:pPr>
            <w:r w:rsidRPr="00476D2F">
              <w:rPr>
                <w:sz w:val="22"/>
                <w:szCs w:val="24"/>
              </w:rPr>
              <w:t>0</w:t>
            </w:r>
          </w:p>
        </w:tc>
        <w:tc>
          <w:tcPr>
            <w:tcW w:w="680" w:type="dxa"/>
          </w:tcPr>
          <w:p w14:paraId="24EE7531" w14:textId="4CBD244B" w:rsidR="00921932" w:rsidRPr="00476D2F" w:rsidRDefault="003B6ECA" w:rsidP="00187B6E">
            <w:pPr>
              <w:keepNext/>
              <w:keepLines/>
              <w:spacing w:before="0"/>
              <w:jc w:val="center"/>
              <w:rPr>
                <w:sz w:val="22"/>
                <w:szCs w:val="24"/>
              </w:rPr>
            </w:pPr>
            <w:r>
              <w:rPr>
                <w:sz w:val="22"/>
                <w:szCs w:val="24"/>
              </w:rPr>
              <w:t>19</w:t>
            </w:r>
          </w:p>
        </w:tc>
        <w:tc>
          <w:tcPr>
            <w:tcW w:w="665" w:type="dxa"/>
          </w:tcPr>
          <w:p w14:paraId="24EE7532" w14:textId="0F263880" w:rsidR="00921932" w:rsidRPr="00476D2F" w:rsidRDefault="003B6ECA" w:rsidP="00187B6E">
            <w:pPr>
              <w:keepNext/>
              <w:keepLines/>
              <w:spacing w:before="0"/>
              <w:jc w:val="center"/>
              <w:rPr>
                <w:sz w:val="22"/>
                <w:szCs w:val="24"/>
              </w:rPr>
            </w:pPr>
            <w:r>
              <w:rPr>
                <w:sz w:val="22"/>
                <w:szCs w:val="24"/>
              </w:rPr>
              <w:t>18</w:t>
            </w:r>
          </w:p>
        </w:tc>
        <w:tc>
          <w:tcPr>
            <w:tcW w:w="876" w:type="dxa"/>
          </w:tcPr>
          <w:p w14:paraId="24EE7533" w14:textId="48524584" w:rsidR="00921932" w:rsidRPr="00476D2F" w:rsidRDefault="003B6ECA" w:rsidP="00187B6E">
            <w:pPr>
              <w:keepNext/>
              <w:keepLines/>
              <w:spacing w:before="0"/>
              <w:jc w:val="center"/>
              <w:rPr>
                <w:sz w:val="22"/>
                <w:szCs w:val="24"/>
              </w:rPr>
            </w:pPr>
            <w:r>
              <w:rPr>
                <w:sz w:val="22"/>
                <w:szCs w:val="24"/>
              </w:rPr>
              <w:t>24</w:t>
            </w:r>
          </w:p>
        </w:tc>
        <w:tc>
          <w:tcPr>
            <w:tcW w:w="665" w:type="dxa"/>
          </w:tcPr>
          <w:p w14:paraId="24EE7534"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5"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6" w14:textId="1741A994" w:rsidR="00921932" w:rsidRPr="00476D2F" w:rsidRDefault="003B6ECA" w:rsidP="00187B6E">
            <w:pPr>
              <w:keepNext/>
              <w:keepLines/>
              <w:spacing w:before="0"/>
              <w:jc w:val="center"/>
              <w:rPr>
                <w:sz w:val="22"/>
                <w:szCs w:val="24"/>
              </w:rPr>
            </w:pPr>
            <w:r>
              <w:rPr>
                <w:sz w:val="22"/>
                <w:szCs w:val="24"/>
              </w:rPr>
              <w:t>0</w:t>
            </w:r>
          </w:p>
        </w:tc>
        <w:tc>
          <w:tcPr>
            <w:tcW w:w="777" w:type="dxa"/>
          </w:tcPr>
          <w:p w14:paraId="24EE7537" w14:textId="77777777" w:rsidR="00921932" w:rsidRPr="00476D2F" w:rsidRDefault="00921932" w:rsidP="00187B6E">
            <w:pPr>
              <w:keepNext/>
              <w:keepLines/>
              <w:spacing w:before="0"/>
              <w:jc w:val="center"/>
              <w:rPr>
                <w:sz w:val="22"/>
                <w:szCs w:val="24"/>
              </w:rPr>
            </w:pPr>
            <w:r w:rsidRPr="00476D2F">
              <w:rPr>
                <w:sz w:val="22"/>
                <w:szCs w:val="24"/>
              </w:rPr>
              <w:t>0</w:t>
            </w:r>
          </w:p>
        </w:tc>
        <w:tc>
          <w:tcPr>
            <w:tcW w:w="986" w:type="dxa"/>
          </w:tcPr>
          <w:p w14:paraId="24EE7538" w14:textId="4D135753" w:rsidR="00921932" w:rsidRPr="00476D2F" w:rsidRDefault="003B6ECA" w:rsidP="00187B6E">
            <w:pPr>
              <w:keepNext/>
              <w:keepLines/>
              <w:spacing w:before="0"/>
              <w:jc w:val="center"/>
              <w:rPr>
                <w:sz w:val="22"/>
                <w:szCs w:val="24"/>
              </w:rPr>
            </w:pPr>
            <w:r>
              <w:rPr>
                <w:sz w:val="22"/>
                <w:szCs w:val="24"/>
              </w:rPr>
              <w:t>4</w:t>
            </w:r>
          </w:p>
        </w:tc>
      </w:tr>
      <w:tr w:rsidR="00921932" w:rsidRPr="00110E6A" w14:paraId="24EE753B" w14:textId="77777777" w:rsidTr="008F7F3D">
        <w:tc>
          <w:tcPr>
            <w:tcW w:w="10227" w:type="dxa"/>
            <w:gridSpan w:val="16"/>
          </w:tcPr>
          <w:p w14:paraId="24EE753A" w14:textId="77777777" w:rsidR="00921932" w:rsidRPr="00476D2F" w:rsidRDefault="00921932" w:rsidP="00187B6E">
            <w:pPr>
              <w:keepNext/>
              <w:keepLines/>
              <w:spacing w:before="0"/>
              <w:rPr>
                <w:szCs w:val="24"/>
              </w:rPr>
            </w:pPr>
            <w:r w:rsidRPr="00476D2F">
              <w:rPr>
                <w:szCs w:val="24"/>
              </w:rPr>
              <w:t>Multiplier</w:t>
            </w:r>
          </w:p>
        </w:tc>
      </w:tr>
      <w:tr w:rsidR="00921932" w:rsidRPr="00110E6A" w14:paraId="24EE754C" w14:textId="77777777" w:rsidTr="008F7F3D">
        <w:tc>
          <w:tcPr>
            <w:tcW w:w="279" w:type="dxa"/>
          </w:tcPr>
          <w:p w14:paraId="24EE753C" w14:textId="77777777" w:rsidR="00921932" w:rsidRPr="00476D2F" w:rsidRDefault="00921932" w:rsidP="00187B6E">
            <w:pPr>
              <w:keepNext/>
              <w:keepLines/>
              <w:spacing w:before="0"/>
              <w:jc w:val="center"/>
              <w:rPr>
                <w:sz w:val="22"/>
                <w:szCs w:val="24"/>
              </w:rPr>
            </w:pPr>
            <w:r w:rsidRPr="00476D2F">
              <w:rPr>
                <w:sz w:val="22"/>
                <w:szCs w:val="24"/>
              </w:rPr>
              <w:t>1</w:t>
            </w:r>
          </w:p>
        </w:tc>
        <w:tc>
          <w:tcPr>
            <w:tcW w:w="425" w:type="dxa"/>
          </w:tcPr>
          <w:p w14:paraId="24EE753D" w14:textId="77777777" w:rsidR="00921932" w:rsidRPr="00476D2F" w:rsidRDefault="00921932" w:rsidP="00187B6E">
            <w:pPr>
              <w:keepNext/>
              <w:keepLines/>
              <w:spacing w:before="0"/>
              <w:jc w:val="center"/>
              <w:rPr>
                <w:sz w:val="22"/>
                <w:szCs w:val="24"/>
              </w:rPr>
            </w:pPr>
            <w:r w:rsidRPr="00476D2F">
              <w:rPr>
                <w:sz w:val="22"/>
                <w:szCs w:val="24"/>
              </w:rPr>
              <w:t>2</w:t>
            </w:r>
          </w:p>
        </w:tc>
        <w:tc>
          <w:tcPr>
            <w:tcW w:w="567" w:type="dxa"/>
          </w:tcPr>
          <w:p w14:paraId="24EE753E" w14:textId="77777777" w:rsidR="00921932" w:rsidRPr="00476D2F" w:rsidRDefault="00921932" w:rsidP="00187B6E">
            <w:pPr>
              <w:keepNext/>
              <w:keepLines/>
              <w:spacing w:before="0"/>
              <w:jc w:val="center"/>
              <w:rPr>
                <w:sz w:val="22"/>
                <w:szCs w:val="24"/>
              </w:rPr>
            </w:pPr>
            <w:r w:rsidRPr="00476D2F">
              <w:rPr>
                <w:sz w:val="22"/>
                <w:szCs w:val="24"/>
              </w:rPr>
              <w:t>4</w:t>
            </w:r>
          </w:p>
        </w:tc>
        <w:tc>
          <w:tcPr>
            <w:tcW w:w="567" w:type="dxa"/>
          </w:tcPr>
          <w:p w14:paraId="24EE753F" w14:textId="77777777" w:rsidR="00921932" w:rsidRPr="00476D2F" w:rsidRDefault="00921932" w:rsidP="00187B6E">
            <w:pPr>
              <w:keepNext/>
              <w:keepLines/>
              <w:spacing w:before="0"/>
              <w:jc w:val="center"/>
              <w:rPr>
                <w:sz w:val="22"/>
                <w:szCs w:val="24"/>
              </w:rPr>
            </w:pPr>
            <w:r w:rsidRPr="00476D2F">
              <w:rPr>
                <w:sz w:val="22"/>
                <w:szCs w:val="24"/>
              </w:rPr>
              <w:t>8</w:t>
            </w:r>
          </w:p>
        </w:tc>
        <w:tc>
          <w:tcPr>
            <w:tcW w:w="567" w:type="dxa"/>
          </w:tcPr>
          <w:p w14:paraId="24EE7540" w14:textId="77777777" w:rsidR="00921932" w:rsidRPr="00476D2F" w:rsidRDefault="00921932" w:rsidP="00187B6E">
            <w:pPr>
              <w:keepNext/>
              <w:keepLines/>
              <w:spacing w:before="0"/>
              <w:jc w:val="center"/>
              <w:rPr>
                <w:sz w:val="22"/>
                <w:szCs w:val="24"/>
              </w:rPr>
            </w:pPr>
            <w:r w:rsidRPr="00476D2F">
              <w:rPr>
                <w:sz w:val="22"/>
                <w:szCs w:val="24"/>
              </w:rPr>
              <w:t>16</w:t>
            </w:r>
          </w:p>
        </w:tc>
        <w:tc>
          <w:tcPr>
            <w:tcW w:w="546" w:type="dxa"/>
          </w:tcPr>
          <w:p w14:paraId="24EE7541" w14:textId="77777777" w:rsidR="00921932" w:rsidRPr="00476D2F" w:rsidRDefault="00921932" w:rsidP="00187B6E">
            <w:pPr>
              <w:keepNext/>
              <w:keepLines/>
              <w:spacing w:before="0"/>
              <w:jc w:val="center"/>
              <w:rPr>
                <w:sz w:val="22"/>
                <w:szCs w:val="24"/>
              </w:rPr>
            </w:pPr>
            <w:r w:rsidRPr="00476D2F">
              <w:rPr>
                <w:sz w:val="22"/>
                <w:szCs w:val="24"/>
              </w:rPr>
              <w:t>32</w:t>
            </w:r>
          </w:p>
        </w:tc>
        <w:tc>
          <w:tcPr>
            <w:tcW w:w="656" w:type="dxa"/>
          </w:tcPr>
          <w:p w14:paraId="24EE7542" w14:textId="77777777" w:rsidR="00921932" w:rsidRPr="00476D2F" w:rsidRDefault="00921932" w:rsidP="00187B6E">
            <w:pPr>
              <w:keepNext/>
              <w:keepLines/>
              <w:spacing w:before="0"/>
              <w:jc w:val="center"/>
              <w:rPr>
                <w:sz w:val="22"/>
                <w:szCs w:val="24"/>
              </w:rPr>
            </w:pPr>
            <w:r w:rsidRPr="00476D2F">
              <w:rPr>
                <w:sz w:val="22"/>
                <w:szCs w:val="24"/>
              </w:rPr>
              <w:t>64</w:t>
            </w:r>
          </w:p>
        </w:tc>
        <w:tc>
          <w:tcPr>
            <w:tcW w:w="641" w:type="dxa"/>
          </w:tcPr>
          <w:p w14:paraId="24EE7543" w14:textId="77777777" w:rsidR="00921932" w:rsidRPr="00476D2F" w:rsidRDefault="00921932" w:rsidP="00187B6E">
            <w:pPr>
              <w:keepNext/>
              <w:keepLines/>
              <w:spacing w:before="0"/>
              <w:jc w:val="center"/>
              <w:rPr>
                <w:sz w:val="22"/>
                <w:szCs w:val="24"/>
              </w:rPr>
            </w:pPr>
            <w:r w:rsidRPr="00476D2F">
              <w:rPr>
                <w:sz w:val="22"/>
                <w:szCs w:val="24"/>
              </w:rPr>
              <w:t>128</w:t>
            </w:r>
          </w:p>
        </w:tc>
        <w:tc>
          <w:tcPr>
            <w:tcW w:w="680" w:type="dxa"/>
          </w:tcPr>
          <w:p w14:paraId="24EE7544" w14:textId="77777777" w:rsidR="00921932" w:rsidRPr="00476D2F" w:rsidRDefault="00921932" w:rsidP="00187B6E">
            <w:pPr>
              <w:keepNext/>
              <w:keepLines/>
              <w:spacing w:before="0"/>
              <w:jc w:val="center"/>
              <w:rPr>
                <w:sz w:val="22"/>
                <w:szCs w:val="24"/>
              </w:rPr>
            </w:pPr>
            <w:r w:rsidRPr="00476D2F">
              <w:rPr>
                <w:sz w:val="22"/>
                <w:szCs w:val="24"/>
              </w:rPr>
              <w:t>256</w:t>
            </w:r>
          </w:p>
        </w:tc>
        <w:tc>
          <w:tcPr>
            <w:tcW w:w="665" w:type="dxa"/>
          </w:tcPr>
          <w:p w14:paraId="24EE7545" w14:textId="77777777" w:rsidR="00921932" w:rsidRPr="00476D2F" w:rsidRDefault="00921932" w:rsidP="00187B6E">
            <w:pPr>
              <w:keepNext/>
              <w:keepLines/>
              <w:spacing w:before="0"/>
              <w:jc w:val="center"/>
              <w:rPr>
                <w:sz w:val="22"/>
                <w:szCs w:val="24"/>
              </w:rPr>
            </w:pPr>
            <w:r w:rsidRPr="00476D2F">
              <w:rPr>
                <w:sz w:val="22"/>
                <w:szCs w:val="24"/>
              </w:rPr>
              <w:t>512</w:t>
            </w:r>
          </w:p>
        </w:tc>
        <w:tc>
          <w:tcPr>
            <w:tcW w:w="876" w:type="dxa"/>
          </w:tcPr>
          <w:p w14:paraId="24EE7546" w14:textId="77777777" w:rsidR="00921932" w:rsidRPr="00476D2F" w:rsidRDefault="00921932" w:rsidP="00187B6E">
            <w:pPr>
              <w:keepNext/>
              <w:keepLines/>
              <w:spacing w:before="0"/>
              <w:jc w:val="center"/>
              <w:rPr>
                <w:sz w:val="22"/>
                <w:szCs w:val="24"/>
              </w:rPr>
            </w:pPr>
            <w:r w:rsidRPr="00476D2F">
              <w:rPr>
                <w:sz w:val="22"/>
                <w:szCs w:val="24"/>
              </w:rPr>
              <w:t>1024</w:t>
            </w:r>
          </w:p>
        </w:tc>
        <w:tc>
          <w:tcPr>
            <w:tcW w:w="665" w:type="dxa"/>
          </w:tcPr>
          <w:p w14:paraId="24EE7547" w14:textId="77777777" w:rsidR="00921932" w:rsidRPr="00476D2F" w:rsidRDefault="00921932" w:rsidP="00187B6E">
            <w:pPr>
              <w:keepNext/>
              <w:keepLines/>
              <w:spacing w:before="0"/>
              <w:jc w:val="center"/>
              <w:rPr>
                <w:sz w:val="22"/>
                <w:szCs w:val="24"/>
              </w:rPr>
            </w:pPr>
            <w:r w:rsidRPr="00476D2F">
              <w:rPr>
                <w:sz w:val="22"/>
                <w:szCs w:val="24"/>
              </w:rPr>
              <w:t>2048</w:t>
            </w:r>
          </w:p>
        </w:tc>
        <w:tc>
          <w:tcPr>
            <w:tcW w:w="665" w:type="dxa"/>
          </w:tcPr>
          <w:p w14:paraId="24EE7548" w14:textId="77777777" w:rsidR="00921932" w:rsidRPr="00476D2F" w:rsidRDefault="00921932" w:rsidP="00187B6E">
            <w:pPr>
              <w:keepNext/>
              <w:keepLines/>
              <w:spacing w:before="0"/>
              <w:jc w:val="center"/>
              <w:rPr>
                <w:sz w:val="22"/>
                <w:szCs w:val="24"/>
              </w:rPr>
            </w:pPr>
            <w:r w:rsidRPr="00476D2F">
              <w:rPr>
                <w:sz w:val="22"/>
                <w:szCs w:val="24"/>
              </w:rPr>
              <w:t>4096</w:t>
            </w:r>
          </w:p>
        </w:tc>
        <w:tc>
          <w:tcPr>
            <w:tcW w:w="665" w:type="dxa"/>
          </w:tcPr>
          <w:p w14:paraId="24EE7549"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4A" w14:textId="77777777" w:rsidR="00921932" w:rsidRPr="00476D2F" w:rsidRDefault="00921932" w:rsidP="00187B6E">
            <w:pPr>
              <w:keepNext/>
              <w:keepLines/>
              <w:spacing w:before="0"/>
              <w:jc w:val="center"/>
              <w:rPr>
                <w:sz w:val="22"/>
                <w:szCs w:val="24"/>
              </w:rPr>
            </w:pPr>
            <w:r w:rsidRPr="00476D2F">
              <w:rPr>
                <w:sz w:val="22"/>
                <w:szCs w:val="24"/>
              </w:rPr>
              <w:t>16384</w:t>
            </w:r>
          </w:p>
        </w:tc>
        <w:tc>
          <w:tcPr>
            <w:tcW w:w="986" w:type="dxa"/>
          </w:tcPr>
          <w:p w14:paraId="24EE754B" w14:textId="77777777" w:rsidR="00921932" w:rsidRPr="00476D2F" w:rsidRDefault="00921932" w:rsidP="00187B6E">
            <w:pPr>
              <w:keepNext/>
              <w:keepLines/>
              <w:spacing w:before="0"/>
              <w:jc w:val="center"/>
              <w:rPr>
                <w:sz w:val="22"/>
                <w:szCs w:val="24"/>
              </w:rPr>
            </w:pPr>
            <w:r w:rsidRPr="00476D2F">
              <w:rPr>
                <w:sz w:val="22"/>
                <w:szCs w:val="24"/>
              </w:rPr>
              <w:t>32768</w:t>
            </w:r>
          </w:p>
        </w:tc>
      </w:tr>
      <w:tr w:rsidR="00921932" w:rsidRPr="00110E6A" w14:paraId="24EE754E" w14:textId="77777777" w:rsidTr="008F7F3D">
        <w:tc>
          <w:tcPr>
            <w:tcW w:w="10227" w:type="dxa"/>
            <w:gridSpan w:val="16"/>
          </w:tcPr>
          <w:p w14:paraId="24EE754D" w14:textId="77777777" w:rsidR="00921932" w:rsidRPr="00476D2F" w:rsidRDefault="00921932" w:rsidP="00187B6E">
            <w:pPr>
              <w:keepNext/>
              <w:keepLines/>
              <w:spacing w:before="0"/>
              <w:rPr>
                <w:szCs w:val="24"/>
              </w:rPr>
            </w:pPr>
            <w:r w:rsidRPr="00476D2F">
              <w:rPr>
                <w:szCs w:val="24"/>
              </w:rPr>
              <w:t>Values</w:t>
            </w:r>
          </w:p>
        </w:tc>
      </w:tr>
      <w:tr w:rsidR="00921932" w:rsidRPr="00110E6A" w14:paraId="24EE755F" w14:textId="77777777" w:rsidTr="008F7F3D">
        <w:tc>
          <w:tcPr>
            <w:tcW w:w="279" w:type="dxa"/>
          </w:tcPr>
          <w:p w14:paraId="24EE754F" w14:textId="7A09ECB5" w:rsidR="00921932" w:rsidRPr="00476D2F" w:rsidRDefault="00604067" w:rsidP="00187B6E">
            <w:pPr>
              <w:keepNext/>
              <w:keepLines/>
              <w:spacing w:before="0"/>
              <w:jc w:val="center"/>
              <w:rPr>
                <w:sz w:val="22"/>
                <w:szCs w:val="24"/>
              </w:rPr>
            </w:pPr>
            <w:r>
              <w:rPr>
                <w:sz w:val="22"/>
                <w:szCs w:val="24"/>
              </w:rPr>
              <w:t>2</w:t>
            </w:r>
          </w:p>
        </w:tc>
        <w:tc>
          <w:tcPr>
            <w:tcW w:w="425" w:type="dxa"/>
          </w:tcPr>
          <w:p w14:paraId="24EE7550" w14:textId="69CAC89F" w:rsidR="00921932" w:rsidRPr="00476D2F" w:rsidRDefault="00604067" w:rsidP="00187B6E">
            <w:pPr>
              <w:keepNext/>
              <w:keepLines/>
              <w:spacing w:before="0"/>
              <w:jc w:val="center"/>
              <w:rPr>
                <w:sz w:val="22"/>
                <w:szCs w:val="24"/>
              </w:rPr>
            </w:pPr>
            <w:r>
              <w:rPr>
                <w:sz w:val="22"/>
                <w:szCs w:val="24"/>
              </w:rPr>
              <w:t>0</w:t>
            </w:r>
          </w:p>
        </w:tc>
        <w:tc>
          <w:tcPr>
            <w:tcW w:w="567" w:type="dxa"/>
          </w:tcPr>
          <w:p w14:paraId="24EE7551" w14:textId="237F791E" w:rsidR="00921932" w:rsidRPr="00476D2F" w:rsidRDefault="00604067" w:rsidP="00187B6E">
            <w:pPr>
              <w:keepNext/>
              <w:keepLines/>
              <w:spacing w:before="0"/>
              <w:jc w:val="center"/>
              <w:rPr>
                <w:sz w:val="22"/>
                <w:szCs w:val="24"/>
              </w:rPr>
            </w:pPr>
            <w:r>
              <w:rPr>
                <w:sz w:val="22"/>
                <w:szCs w:val="24"/>
              </w:rPr>
              <w:t>64</w:t>
            </w:r>
          </w:p>
        </w:tc>
        <w:tc>
          <w:tcPr>
            <w:tcW w:w="567" w:type="dxa"/>
          </w:tcPr>
          <w:p w14:paraId="24EE7552" w14:textId="6C564950" w:rsidR="00921932" w:rsidRPr="00476D2F" w:rsidRDefault="00604067" w:rsidP="00187B6E">
            <w:pPr>
              <w:keepNext/>
              <w:keepLines/>
              <w:spacing w:before="0"/>
              <w:jc w:val="center"/>
              <w:rPr>
                <w:sz w:val="22"/>
                <w:szCs w:val="24"/>
              </w:rPr>
            </w:pPr>
            <w:r>
              <w:rPr>
                <w:sz w:val="22"/>
                <w:szCs w:val="24"/>
              </w:rPr>
              <w:t>232</w:t>
            </w:r>
          </w:p>
        </w:tc>
        <w:tc>
          <w:tcPr>
            <w:tcW w:w="567" w:type="dxa"/>
          </w:tcPr>
          <w:p w14:paraId="24EE7553" w14:textId="454784F6" w:rsidR="00921932" w:rsidRPr="00476D2F" w:rsidRDefault="00604067" w:rsidP="00187B6E">
            <w:pPr>
              <w:keepNext/>
              <w:keepLines/>
              <w:spacing w:before="0"/>
              <w:jc w:val="center"/>
              <w:rPr>
                <w:sz w:val="22"/>
                <w:szCs w:val="24"/>
              </w:rPr>
            </w:pPr>
            <w:r>
              <w:rPr>
                <w:sz w:val="22"/>
                <w:szCs w:val="24"/>
              </w:rPr>
              <w:t>32</w:t>
            </w:r>
          </w:p>
        </w:tc>
        <w:tc>
          <w:tcPr>
            <w:tcW w:w="546" w:type="dxa"/>
          </w:tcPr>
          <w:p w14:paraId="24EE7554" w14:textId="63C4B7CB" w:rsidR="00921932" w:rsidRPr="00476D2F" w:rsidRDefault="00604067" w:rsidP="00187B6E">
            <w:pPr>
              <w:keepNext/>
              <w:keepLines/>
              <w:spacing w:before="0"/>
              <w:jc w:val="center"/>
              <w:rPr>
                <w:sz w:val="22"/>
                <w:szCs w:val="24"/>
              </w:rPr>
            </w:pPr>
            <w:r>
              <w:rPr>
                <w:sz w:val="22"/>
                <w:szCs w:val="24"/>
              </w:rPr>
              <w:t>0</w:t>
            </w:r>
          </w:p>
        </w:tc>
        <w:tc>
          <w:tcPr>
            <w:tcW w:w="656" w:type="dxa"/>
          </w:tcPr>
          <w:p w14:paraId="24EE7555" w14:textId="0CCBCC34" w:rsidR="00921932" w:rsidRPr="00476D2F" w:rsidRDefault="00604067" w:rsidP="00187B6E">
            <w:pPr>
              <w:keepNext/>
              <w:keepLines/>
              <w:spacing w:before="0"/>
              <w:jc w:val="center"/>
              <w:rPr>
                <w:sz w:val="22"/>
                <w:szCs w:val="24"/>
              </w:rPr>
            </w:pPr>
            <w:r>
              <w:rPr>
                <w:sz w:val="22"/>
                <w:szCs w:val="24"/>
              </w:rPr>
              <w:t>128</w:t>
            </w:r>
          </w:p>
        </w:tc>
        <w:tc>
          <w:tcPr>
            <w:tcW w:w="641" w:type="dxa"/>
          </w:tcPr>
          <w:p w14:paraId="24EE7556" w14:textId="0165981F" w:rsidR="00921932" w:rsidRPr="00476D2F" w:rsidRDefault="00604067" w:rsidP="00187B6E">
            <w:pPr>
              <w:keepNext/>
              <w:keepLines/>
              <w:spacing w:before="0"/>
              <w:jc w:val="center"/>
              <w:rPr>
                <w:sz w:val="22"/>
                <w:szCs w:val="24"/>
              </w:rPr>
            </w:pPr>
            <w:r>
              <w:rPr>
                <w:sz w:val="22"/>
                <w:szCs w:val="24"/>
              </w:rPr>
              <w:t>0</w:t>
            </w:r>
          </w:p>
        </w:tc>
        <w:tc>
          <w:tcPr>
            <w:tcW w:w="680" w:type="dxa"/>
          </w:tcPr>
          <w:p w14:paraId="24EE7557" w14:textId="31899DB4" w:rsidR="00921932" w:rsidRPr="00476D2F" w:rsidRDefault="00604067" w:rsidP="00187B6E">
            <w:pPr>
              <w:keepNext/>
              <w:keepLines/>
              <w:spacing w:before="0"/>
              <w:jc w:val="center"/>
              <w:rPr>
                <w:sz w:val="22"/>
                <w:szCs w:val="24"/>
              </w:rPr>
            </w:pPr>
            <w:r>
              <w:rPr>
                <w:sz w:val="22"/>
                <w:szCs w:val="24"/>
              </w:rPr>
              <w:t>4864</w:t>
            </w:r>
          </w:p>
        </w:tc>
        <w:tc>
          <w:tcPr>
            <w:tcW w:w="665" w:type="dxa"/>
          </w:tcPr>
          <w:p w14:paraId="24EE7558" w14:textId="0773BDF7" w:rsidR="00921932" w:rsidRPr="00476D2F" w:rsidRDefault="00604067" w:rsidP="00187B6E">
            <w:pPr>
              <w:keepNext/>
              <w:keepLines/>
              <w:spacing w:before="0"/>
              <w:jc w:val="center"/>
              <w:rPr>
                <w:sz w:val="22"/>
                <w:szCs w:val="24"/>
              </w:rPr>
            </w:pPr>
            <w:r>
              <w:rPr>
                <w:sz w:val="22"/>
                <w:szCs w:val="24"/>
              </w:rPr>
              <w:t>9216</w:t>
            </w:r>
          </w:p>
        </w:tc>
        <w:tc>
          <w:tcPr>
            <w:tcW w:w="876" w:type="dxa"/>
          </w:tcPr>
          <w:p w14:paraId="24EE7559" w14:textId="7E4B54DA" w:rsidR="00921932" w:rsidRPr="00476D2F" w:rsidRDefault="00604067" w:rsidP="00187B6E">
            <w:pPr>
              <w:keepNext/>
              <w:keepLines/>
              <w:spacing w:before="0"/>
              <w:jc w:val="center"/>
              <w:rPr>
                <w:sz w:val="22"/>
                <w:szCs w:val="24"/>
              </w:rPr>
            </w:pPr>
            <w:r>
              <w:rPr>
                <w:sz w:val="22"/>
                <w:szCs w:val="24"/>
              </w:rPr>
              <w:t>24576</w:t>
            </w:r>
          </w:p>
        </w:tc>
        <w:tc>
          <w:tcPr>
            <w:tcW w:w="665" w:type="dxa"/>
          </w:tcPr>
          <w:p w14:paraId="24EE755A"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B"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C" w14:textId="2B032685" w:rsidR="00921932" w:rsidRPr="00476D2F" w:rsidRDefault="00604067" w:rsidP="00187B6E">
            <w:pPr>
              <w:keepNext/>
              <w:keepLines/>
              <w:spacing w:before="0"/>
              <w:jc w:val="center"/>
              <w:rPr>
                <w:sz w:val="22"/>
                <w:szCs w:val="24"/>
              </w:rPr>
            </w:pPr>
            <w:r>
              <w:rPr>
                <w:sz w:val="22"/>
                <w:szCs w:val="24"/>
              </w:rPr>
              <w:t>0</w:t>
            </w:r>
          </w:p>
        </w:tc>
        <w:tc>
          <w:tcPr>
            <w:tcW w:w="777" w:type="dxa"/>
          </w:tcPr>
          <w:p w14:paraId="24EE755D" w14:textId="77777777" w:rsidR="00921932" w:rsidRPr="00476D2F" w:rsidRDefault="00921932" w:rsidP="00187B6E">
            <w:pPr>
              <w:keepNext/>
              <w:keepLines/>
              <w:spacing w:before="0"/>
              <w:jc w:val="center"/>
              <w:rPr>
                <w:sz w:val="22"/>
                <w:szCs w:val="24"/>
              </w:rPr>
            </w:pPr>
            <w:r w:rsidRPr="00476D2F">
              <w:rPr>
                <w:sz w:val="22"/>
                <w:szCs w:val="24"/>
              </w:rPr>
              <w:t>0</w:t>
            </w:r>
          </w:p>
        </w:tc>
        <w:tc>
          <w:tcPr>
            <w:tcW w:w="986" w:type="dxa"/>
          </w:tcPr>
          <w:p w14:paraId="24EE755E" w14:textId="32E98D2A" w:rsidR="00921932" w:rsidRPr="00476D2F" w:rsidRDefault="00C41DEE" w:rsidP="00187B6E">
            <w:pPr>
              <w:keepNext/>
              <w:keepLines/>
              <w:spacing w:before="0"/>
              <w:jc w:val="center"/>
              <w:rPr>
                <w:sz w:val="22"/>
                <w:szCs w:val="24"/>
              </w:rPr>
            </w:pPr>
            <w:r>
              <w:rPr>
                <w:sz w:val="22"/>
                <w:szCs w:val="24"/>
              </w:rPr>
              <w:t>131072</w:t>
            </w:r>
          </w:p>
        </w:tc>
      </w:tr>
    </w:tbl>
    <w:p w14:paraId="083BD4BD" w14:textId="77777777" w:rsidR="00725FF3" w:rsidRDefault="00725FF3" w:rsidP="00E56500">
      <w:pPr>
        <w:spacing w:before="0"/>
        <w:ind w:left="1440" w:hanging="1440"/>
        <w:rPr>
          <w:szCs w:val="24"/>
        </w:rPr>
      </w:pPr>
    </w:p>
    <w:p w14:paraId="24EE7560" w14:textId="44D95DB9" w:rsidR="00921932" w:rsidRPr="00476D2F" w:rsidRDefault="00921932" w:rsidP="00E56500">
      <w:pPr>
        <w:spacing w:before="0"/>
        <w:ind w:left="1440" w:hanging="1440"/>
        <w:rPr>
          <w:szCs w:val="24"/>
        </w:rPr>
      </w:pPr>
      <w:r w:rsidRPr="00476D2F">
        <w:rPr>
          <w:szCs w:val="24"/>
        </w:rPr>
        <w:t>Total</w:t>
      </w:r>
      <w:r w:rsidRPr="00476D2F">
        <w:rPr>
          <w:szCs w:val="24"/>
        </w:rPr>
        <w:tab/>
      </w:r>
      <w:r w:rsidRPr="00476D2F">
        <w:rPr>
          <w:szCs w:val="24"/>
        </w:rPr>
        <w:tab/>
      </w:r>
      <w:r w:rsidR="00CA3936">
        <w:rPr>
          <w:szCs w:val="24"/>
        </w:rPr>
        <w:t>170186</w:t>
      </w:r>
    </w:p>
    <w:p w14:paraId="24EE7561" w14:textId="338A9A8B" w:rsidR="00921932" w:rsidRPr="00476D2F" w:rsidRDefault="00CA3936" w:rsidP="00E56500">
      <w:pPr>
        <w:spacing w:before="0"/>
        <w:ind w:left="1440" w:hanging="1440"/>
        <w:rPr>
          <w:szCs w:val="24"/>
        </w:rPr>
      </w:pPr>
      <w:r>
        <w:rPr>
          <w:szCs w:val="24"/>
        </w:rPr>
        <w:t>170186</w:t>
      </w:r>
      <w:r w:rsidR="00921932" w:rsidRPr="00476D2F">
        <w:rPr>
          <w:szCs w:val="24"/>
        </w:rPr>
        <w:t xml:space="preserve">/11= </w:t>
      </w:r>
      <w:r w:rsidR="00796504">
        <w:rPr>
          <w:szCs w:val="24"/>
        </w:rPr>
        <w:t>15471</w:t>
      </w:r>
      <w:r w:rsidR="00796504" w:rsidRPr="00476D2F">
        <w:rPr>
          <w:szCs w:val="24"/>
        </w:rPr>
        <w:t xml:space="preserve"> </w:t>
      </w:r>
      <w:r w:rsidR="00921932" w:rsidRPr="00476D2F">
        <w:rPr>
          <w:szCs w:val="24"/>
        </w:rPr>
        <w:t xml:space="preserve">+ </w:t>
      </w:r>
      <w:r w:rsidR="00796504">
        <w:rPr>
          <w:szCs w:val="24"/>
        </w:rPr>
        <w:t>5</w:t>
      </w:r>
      <w:r w:rsidR="00921932" w:rsidRPr="00476D2F">
        <w:rPr>
          <w:szCs w:val="24"/>
        </w:rPr>
        <w:t>/11; thus, the remainder is ‘</w:t>
      </w:r>
      <w:r w:rsidR="00796504">
        <w:rPr>
          <w:szCs w:val="24"/>
        </w:rPr>
        <w:t>5</w:t>
      </w:r>
      <w:r w:rsidR="00796504" w:rsidRPr="00476D2F">
        <w:rPr>
          <w:szCs w:val="24"/>
        </w:rPr>
        <w:t xml:space="preserve">’ </w:t>
      </w:r>
      <w:r w:rsidR="00921932" w:rsidRPr="00476D2F">
        <w:rPr>
          <w:szCs w:val="24"/>
        </w:rPr>
        <w:t>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4501EF" w:rsidRPr="00476D2F">
        <w:t xml:space="preserve">Table </w:t>
      </w:r>
      <w:r w:rsidR="004501EF">
        <w:rPr>
          <w:noProof/>
        </w:rPr>
        <w:t>54</w:t>
      </w:r>
      <w:r w:rsidR="003F72C3" w:rsidRPr="00476D2F">
        <w:rPr>
          <w:szCs w:val="24"/>
        </w:rPr>
        <w:fldChar w:fldCharType="end"/>
      </w:r>
      <w:r w:rsidR="00921932" w:rsidRPr="00476D2F">
        <w:rPr>
          <w:szCs w:val="24"/>
        </w:rPr>
        <w:t>)</w:t>
      </w:r>
    </w:p>
    <w:p w14:paraId="575F7C70" w14:textId="6581377A" w:rsidR="003F72C3" w:rsidRPr="00476D2F" w:rsidRDefault="00921932" w:rsidP="00E56500">
      <w:pPr>
        <w:spacing w:before="0"/>
        <w:rPr>
          <w:szCs w:val="24"/>
        </w:rPr>
      </w:pPr>
      <w:r w:rsidRPr="00476D2F">
        <w:rPr>
          <w:szCs w:val="24"/>
        </w:rPr>
        <w:t xml:space="preserve">Resulting GRN (with check digit) = </w:t>
      </w:r>
      <w:r w:rsidR="00796504" w:rsidRPr="00796504">
        <w:rPr>
          <w:szCs w:val="24"/>
        </w:rPr>
        <w:t>20FR2020IHM00004</w:t>
      </w:r>
      <w:r w:rsidR="00796504">
        <w:rPr>
          <w:szCs w:val="24"/>
        </w:rPr>
        <w:t>5</w:t>
      </w:r>
      <w:r w:rsidR="00796504" w:rsidRPr="00796504">
        <w:rPr>
          <w:szCs w:val="24"/>
        </w:rPr>
        <w:t xml:space="preserve">A001017 </w:t>
      </w:r>
    </w:p>
    <w:p w14:paraId="7646ECA4" w14:textId="77777777" w:rsidR="00C24460" w:rsidRPr="00476D2F" w:rsidRDefault="00C24460" w:rsidP="00E56500">
      <w:pPr>
        <w:spacing w:before="0"/>
        <w:rPr>
          <w:b/>
          <w:sz w:val="28"/>
          <w:szCs w:val="28"/>
        </w:rPr>
      </w:pPr>
    </w:p>
    <w:p w14:paraId="4A7999D7" w14:textId="66221668" w:rsidR="006B6B50" w:rsidRPr="00476D2F" w:rsidRDefault="006B6B50" w:rsidP="006B6B50">
      <w:pPr>
        <w:pStyle w:val="Heading3"/>
      </w:pPr>
      <w:bookmarkStart w:id="1264" w:name="_Toc185900744"/>
      <w:r w:rsidRPr="00476D2F">
        <w:t xml:space="preserve">Structure of the </w:t>
      </w:r>
      <w:r w:rsidR="001E61A9">
        <w:t xml:space="preserve">Entry </w:t>
      </w:r>
      <w:r w:rsidR="00EF57C4">
        <w:t xml:space="preserve">Summary Declaration </w:t>
      </w:r>
      <w:r w:rsidRPr="00476D2F">
        <w:t>Master Reference Number (</w:t>
      </w:r>
      <w:r>
        <w:t xml:space="preserve">ENS </w:t>
      </w:r>
      <w:r w:rsidRPr="00476D2F">
        <w:t>MRN)</w:t>
      </w:r>
      <w:bookmarkEnd w:id="1264"/>
      <w:r w:rsidRPr="00476D2F">
        <w:t xml:space="preserve"> </w:t>
      </w:r>
    </w:p>
    <w:p w14:paraId="360FBA5A" w14:textId="00BD1E09" w:rsidR="006B6B50" w:rsidRPr="00476D2F" w:rsidRDefault="006B6B50" w:rsidP="006B6B50">
      <w:r w:rsidRPr="00476D2F">
        <w:t xml:space="preserve">The </w:t>
      </w:r>
      <w:r w:rsidR="00067581">
        <w:t>Entry Summary Declaration</w:t>
      </w:r>
      <w:r w:rsidRPr="00476D2F">
        <w:t xml:space="preserve"> Master Reference Number is a unique identifier for a movement and is allocated by the NCA </w:t>
      </w:r>
      <w:r w:rsidR="00960540">
        <w:t>that</w:t>
      </w:r>
      <w:r w:rsidR="00960540" w:rsidRPr="00476D2F">
        <w:t xml:space="preserve"> </w:t>
      </w:r>
      <w:r w:rsidRPr="00476D2F">
        <w:t xml:space="preserve">(after validation) accepts/registers the received declaration data from the </w:t>
      </w:r>
      <w:r w:rsidR="006C5C6D">
        <w:t>Person</w:t>
      </w:r>
      <w:r w:rsidR="00FF11FF">
        <w:t xml:space="preserve"> </w:t>
      </w:r>
      <w:r w:rsidRPr="00476D2F">
        <w:t xml:space="preserve">lodging it. </w:t>
      </w:r>
    </w:p>
    <w:p w14:paraId="7235FD3C" w14:textId="6255A0D4" w:rsidR="0085026B" w:rsidRPr="00476D2F" w:rsidRDefault="0085026B" w:rsidP="006B6B50">
      <w:r w:rsidRPr="0085026B">
        <w:t xml:space="preserve">The </w:t>
      </w:r>
      <w:r w:rsidR="002C39AD">
        <w:t>ieCA/</w:t>
      </w:r>
      <w:r w:rsidRPr="0085026B">
        <w:t>TED Processing Bridge (</w:t>
      </w:r>
      <w:r w:rsidR="002C39AD">
        <w:t>ieCA/</w:t>
      </w:r>
      <w:r w:rsidRPr="0085026B">
        <w:t xml:space="preserve">TED) produces the ENS MRN. The country code of the Customs Office of First Entry (COFE), that may be an Office of Departure or an Office of Transit, is part of this ENS MRN. </w:t>
      </w:r>
      <w:r w:rsidR="002C39AD">
        <w:t>ieCA/</w:t>
      </w:r>
      <w:r w:rsidRPr="0085026B">
        <w:t>TED Processing Bridge (</w:t>
      </w:r>
      <w:r w:rsidR="002C39AD">
        <w:t>ieCA/</w:t>
      </w:r>
      <w:r w:rsidRPr="0085026B">
        <w:t>TED) then transmits the ENS MRN to the Office of Departure using the ‘Positive Acknowledge ENS’ C_POS_ACK_ENS (IE928) message (Common Domain message). When the transit declaration is accepted, the Office of Departure takes this ENS MRN and the Transit MRN and sends them both to the Holder of the Transit Procedure with the ‘MRN Allocated’ E_MRN_ALL (IE028) message.</w:t>
      </w:r>
    </w:p>
    <w:p w14:paraId="48F9B8AA" w14:textId="5FFCB16A" w:rsidR="003A44A2" w:rsidRPr="00507979" w:rsidRDefault="003A44A2" w:rsidP="003A44A2">
      <w:pPr>
        <w:rPr>
          <w:szCs w:val="24"/>
          <w:lang w:val="en-US"/>
        </w:rPr>
      </w:pPr>
      <w:r w:rsidRPr="00476D2F">
        <w:rPr>
          <w:szCs w:val="24"/>
        </w:rPr>
        <w:t>The following structure shall be used</w:t>
      </w:r>
      <w:r w:rsidR="00214220">
        <w:rPr>
          <w:rStyle w:val="FootnoteReference"/>
          <w:szCs w:val="24"/>
        </w:rPr>
        <w:footnoteReference w:id="22"/>
      </w:r>
      <w:r w:rsidR="00F507A0">
        <w:rPr>
          <w:szCs w:val="24"/>
          <w:lang w:val="en-US"/>
        </w:rPr>
        <w:t xml:space="preserv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3"/>
        <w:gridCol w:w="4338"/>
        <w:gridCol w:w="1960"/>
        <w:gridCol w:w="1920"/>
      </w:tblGrid>
      <w:tr w:rsidR="00F507A0" w:rsidRPr="00E265EB" w14:paraId="30449528" w14:textId="77777777" w:rsidTr="00CA4CE0">
        <w:trPr>
          <w:jc w:val="center"/>
        </w:trPr>
        <w:tc>
          <w:tcPr>
            <w:tcW w:w="828" w:type="dxa"/>
            <w:shd w:val="clear" w:color="auto" w:fill="002060"/>
            <w:vAlign w:val="center"/>
          </w:tcPr>
          <w:p w14:paraId="10C21967" w14:textId="77777777" w:rsidR="00F507A0" w:rsidRPr="00E265EB" w:rsidRDefault="00F507A0" w:rsidP="00CA4CE0">
            <w:pPr>
              <w:spacing w:before="0"/>
              <w:jc w:val="center"/>
              <w:rPr>
                <w:b/>
                <w:szCs w:val="24"/>
              </w:rPr>
            </w:pPr>
            <w:r w:rsidRPr="00E265EB">
              <w:rPr>
                <w:b/>
                <w:szCs w:val="24"/>
              </w:rPr>
              <w:t>Field</w:t>
            </w:r>
          </w:p>
        </w:tc>
        <w:tc>
          <w:tcPr>
            <w:tcW w:w="4500" w:type="dxa"/>
            <w:shd w:val="clear" w:color="auto" w:fill="002060"/>
          </w:tcPr>
          <w:p w14:paraId="01554336" w14:textId="77777777" w:rsidR="00F507A0" w:rsidRPr="00E265EB" w:rsidRDefault="00F507A0" w:rsidP="00CA4CE0">
            <w:pPr>
              <w:spacing w:before="0"/>
              <w:rPr>
                <w:b/>
                <w:szCs w:val="24"/>
              </w:rPr>
            </w:pPr>
            <w:r w:rsidRPr="00E265EB">
              <w:rPr>
                <w:b/>
                <w:szCs w:val="24"/>
              </w:rPr>
              <w:t>Content</w:t>
            </w:r>
          </w:p>
        </w:tc>
        <w:tc>
          <w:tcPr>
            <w:tcW w:w="1980" w:type="dxa"/>
            <w:shd w:val="clear" w:color="auto" w:fill="002060"/>
          </w:tcPr>
          <w:p w14:paraId="3F002A56" w14:textId="77777777" w:rsidR="00F507A0" w:rsidRPr="00E265EB" w:rsidRDefault="00F507A0" w:rsidP="00CA4CE0">
            <w:pPr>
              <w:spacing w:before="0"/>
              <w:rPr>
                <w:b/>
                <w:szCs w:val="24"/>
              </w:rPr>
            </w:pPr>
            <w:r w:rsidRPr="00E265EB">
              <w:rPr>
                <w:b/>
                <w:szCs w:val="24"/>
              </w:rPr>
              <w:t>Field type</w:t>
            </w:r>
          </w:p>
        </w:tc>
        <w:tc>
          <w:tcPr>
            <w:tcW w:w="1935" w:type="dxa"/>
            <w:shd w:val="clear" w:color="auto" w:fill="002060"/>
          </w:tcPr>
          <w:p w14:paraId="0464F62B" w14:textId="77777777" w:rsidR="00F507A0" w:rsidRPr="00E265EB" w:rsidRDefault="00F507A0" w:rsidP="00CA4CE0">
            <w:pPr>
              <w:spacing w:before="0"/>
              <w:rPr>
                <w:b/>
                <w:szCs w:val="24"/>
              </w:rPr>
            </w:pPr>
            <w:r w:rsidRPr="00E265EB">
              <w:rPr>
                <w:b/>
                <w:szCs w:val="24"/>
              </w:rPr>
              <w:t>Examples</w:t>
            </w:r>
          </w:p>
        </w:tc>
      </w:tr>
      <w:tr w:rsidR="00F507A0" w:rsidRPr="00E265EB" w14:paraId="61D474CD" w14:textId="77777777" w:rsidTr="00CA4CE0">
        <w:trPr>
          <w:trHeight w:val="791"/>
          <w:jc w:val="center"/>
        </w:trPr>
        <w:tc>
          <w:tcPr>
            <w:tcW w:w="828" w:type="dxa"/>
            <w:vAlign w:val="center"/>
          </w:tcPr>
          <w:p w14:paraId="6D59A026" w14:textId="060AD672" w:rsidR="00F507A0" w:rsidRPr="00E265EB" w:rsidRDefault="00F507A0" w:rsidP="004B430B">
            <w:pPr>
              <w:autoSpaceDE w:val="0"/>
              <w:autoSpaceDN w:val="0"/>
              <w:adjustRightInd w:val="0"/>
              <w:spacing w:before="0"/>
              <w:rPr>
                <w:szCs w:val="24"/>
              </w:rPr>
            </w:pPr>
            <w:r w:rsidRPr="00E265EB">
              <w:rPr>
                <w:szCs w:val="24"/>
              </w:rPr>
              <w:t>1</w:t>
            </w:r>
          </w:p>
        </w:tc>
        <w:tc>
          <w:tcPr>
            <w:tcW w:w="4500" w:type="dxa"/>
            <w:vAlign w:val="center"/>
          </w:tcPr>
          <w:p w14:paraId="2261D3F5" w14:textId="77777777" w:rsidR="00F507A0" w:rsidRPr="00E265EB" w:rsidRDefault="00F507A0" w:rsidP="00CA4CE0">
            <w:pPr>
              <w:autoSpaceDE w:val="0"/>
              <w:autoSpaceDN w:val="0"/>
              <w:adjustRightInd w:val="0"/>
              <w:spacing w:before="0"/>
              <w:rPr>
                <w:szCs w:val="24"/>
              </w:rPr>
            </w:pPr>
            <w:r w:rsidRPr="00E265EB">
              <w:rPr>
                <w:szCs w:val="24"/>
              </w:rPr>
              <w:t xml:space="preserve">Last two digits of </w:t>
            </w:r>
            <w:r>
              <w:rPr>
                <w:szCs w:val="24"/>
              </w:rPr>
              <w:t xml:space="preserve">the </w:t>
            </w:r>
            <w:r w:rsidRPr="00E265EB">
              <w:rPr>
                <w:szCs w:val="24"/>
              </w:rPr>
              <w:t xml:space="preserve">year of formal </w:t>
            </w:r>
            <w:r>
              <w:rPr>
                <w:szCs w:val="24"/>
              </w:rPr>
              <w:t>registration</w:t>
            </w:r>
            <w:r w:rsidRPr="00E265EB">
              <w:rPr>
                <w:szCs w:val="24"/>
              </w:rPr>
              <w:t xml:space="preserve"> (YY)</w:t>
            </w:r>
          </w:p>
        </w:tc>
        <w:tc>
          <w:tcPr>
            <w:tcW w:w="1980" w:type="dxa"/>
            <w:vAlign w:val="center"/>
          </w:tcPr>
          <w:p w14:paraId="1E0D251D" w14:textId="77777777" w:rsidR="00F507A0" w:rsidRPr="00E265EB" w:rsidRDefault="00F507A0" w:rsidP="00CA4CE0">
            <w:pPr>
              <w:spacing w:before="0"/>
              <w:rPr>
                <w:szCs w:val="24"/>
              </w:rPr>
            </w:pPr>
            <w:r w:rsidRPr="00E265EB">
              <w:rPr>
                <w:szCs w:val="24"/>
              </w:rPr>
              <w:t>Numeric 2</w:t>
            </w:r>
          </w:p>
        </w:tc>
        <w:tc>
          <w:tcPr>
            <w:tcW w:w="1935" w:type="dxa"/>
            <w:vAlign w:val="center"/>
          </w:tcPr>
          <w:p w14:paraId="79558B78" w14:textId="57F67434" w:rsidR="00F507A0" w:rsidRPr="00E265EB" w:rsidRDefault="004E0DD2" w:rsidP="00CA4CE0">
            <w:pPr>
              <w:spacing w:before="0"/>
              <w:rPr>
                <w:szCs w:val="24"/>
              </w:rPr>
            </w:pPr>
            <w:r>
              <w:rPr>
                <w:szCs w:val="24"/>
              </w:rPr>
              <w:t>‘</w:t>
            </w:r>
            <w:r w:rsidR="007E0414">
              <w:rPr>
                <w:szCs w:val="24"/>
              </w:rPr>
              <w:t>24</w:t>
            </w:r>
            <w:r>
              <w:rPr>
                <w:szCs w:val="24"/>
              </w:rPr>
              <w:t>’</w:t>
            </w:r>
            <w:r w:rsidR="007E0414">
              <w:rPr>
                <w:szCs w:val="24"/>
              </w:rPr>
              <w:t xml:space="preserve"> </w:t>
            </w:r>
            <w:r w:rsidR="00F507A0">
              <w:rPr>
                <w:szCs w:val="24"/>
              </w:rPr>
              <w:t xml:space="preserve">for </w:t>
            </w:r>
            <w:r w:rsidR="00F00AB5">
              <w:rPr>
                <w:szCs w:val="24"/>
              </w:rPr>
              <w:t>“</w:t>
            </w:r>
            <w:r w:rsidR="00F507A0">
              <w:rPr>
                <w:szCs w:val="24"/>
              </w:rPr>
              <w:t>20</w:t>
            </w:r>
            <w:r w:rsidR="007E0414">
              <w:rPr>
                <w:szCs w:val="24"/>
              </w:rPr>
              <w:t>24</w:t>
            </w:r>
            <w:r w:rsidR="00F00AB5">
              <w:rPr>
                <w:szCs w:val="24"/>
              </w:rPr>
              <w:t>”</w:t>
            </w:r>
          </w:p>
        </w:tc>
      </w:tr>
      <w:tr w:rsidR="00F507A0" w:rsidRPr="00E265EB" w14:paraId="229362B8" w14:textId="77777777" w:rsidTr="00CA4CE0">
        <w:trPr>
          <w:jc w:val="center"/>
        </w:trPr>
        <w:tc>
          <w:tcPr>
            <w:tcW w:w="828" w:type="dxa"/>
            <w:vAlign w:val="center"/>
          </w:tcPr>
          <w:p w14:paraId="2E91C034" w14:textId="77777777" w:rsidR="00F507A0" w:rsidRPr="00E265EB" w:rsidRDefault="00F507A0" w:rsidP="00CA4CE0">
            <w:pPr>
              <w:spacing w:before="0"/>
              <w:rPr>
                <w:szCs w:val="24"/>
              </w:rPr>
            </w:pPr>
            <w:r w:rsidRPr="00E265EB">
              <w:rPr>
                <w:szCs w:val="24"/>
              </w:rPr>
              <w:t>2</w:t>
            </w:r>
          </w:p>
        </w:tc>
        <w:tc>
          <w:tcPr>
            <w:tcW w:w="4500" w:type="dxa"/>
            <w:vAlign w:val="center"/>
          </w:tcPr>
          <w:p w14:paraId="28875BAA" w14:textId="77777777" w:rsidR="00F507A0" w:rsidRPr="00E265EB" w:rsidRDefault="00F507A0" w:rsidP="00CA4CE0">
            <w:pPr>
              <w:spacing w:before="0"/>
              <w:rPr>
                <w:szCs w:val="24"/>
              </w:rPr>
            </w:pPr>
            <w:r w:rsidRPr="00E265EB">
              <w:rPr>
                <w:szCs w:val="24"/>
              </w:rPr>
              <w:t xml:space="preserve">Identifier of the country </w:t>
            </w:r>
            <w:r>
              <w:rPr>
                <w:szCs w:val="24"/>
              </w:rPr>
              <w:t>in</w:t>
            </w:r>
            <w:r w:rsidRPr="00E265EB">
              <w:rPr>
                <w:szCs w:val="24"/>
              </w:rPr>
              <w:t xml:space="preserve"> which </w:t>
            </w:r>
            <w:r>
              <w:rPr>
                <w:szCs w:val="24"/>
              </w:rPr>
              <w:t xml:space="preserve">name </w:t>
            </w:r>
            <w:r w:rsidRPr="00E265EB">
              <w:rPr>
                <w:szCs w:val="24"/>
              </w:rPr>
              <w:t xml:space="preserve">the MRN </w:t>
            </w:r>
            <w:r>
              <w:rPr>
                <w:szCs w:val="24"/>
              </w:rPr>
              <w:t>was issued</w:t>
            </w:r>
            <w:r w:rsidRPr="00E265EB">
              <w:rPr>
                <w:szCs w:val="24"/>
              </w:rPr>
              <w:t>.</w:t>
            </w:r>
          </w:p>
        </w:tc>
        <w:tc>
          <w:tcPr>
            <w:tcW w:w="1980" w:type="dxa"/>
            <w:vAlign w:val="center"/>
          </w:tcPr>
          <w:p w14:paraId="6BD45B40" w14:textId="77777777" w:rsidR="00F507A0" w:rsidRPr="00E265EB" w:rsidRDefault="00F507A0" w:rsidP="00CA4CE0">
            <w:pPr>
              <w:spacing w:before="0"/>
              <w:rPr>
                <w:szCs w:val="24"/>
              </w:rPr>
            </w:pPr>
            <w:r w:rsidRPr="00E265EB">
              <w:rPr>
                <w:szCs w:val="24"/>
              </w:rPr>
              <w:t>Alphabetic 2 (ISO alpha 2 country code)</w:t>
            </w:r>
          </w:p>
        </w:tc>
        <w:tc>
          <w:tcPr>
            <w:tcW w:w="1935" w:type="dxa"/>
            <w:vAlign w:val="center"/>
          </w:tcPr>
          <w:p w14:paraId="4CBDA5ED" w14:textId="4DEF7707" w:rsidR="00F507A0" w:rsidRPr="00E265EB" w:rsidRDefault="004E0DD2" w:rsidP="00CA4CE0">
            <w:pPr>
              <w:spacing w:before="0"/>
              <w:rPr>
                <w:szCs w:val="24"/>
              </w:rPr>
            </w:pPr>
            <w:r>
              <w:rPr>
                <w:szCs w:val="24"/>
              </w:rPr>
              <w:t>‘</w:t>
            </w:r>
            <w:r w:rsidR="00F507A0" w:rsidRPr="00E265EB">
              <w:rPr>
                <w:szCs w:val="24"/>
              </w:rPr>
              <w:t>LV</w:t>
            </w:r>
            <w:r>
              <w:rPr>
                <w:szCs w:val="24"/>
              </w:rPr>
              <w:t>’</w:t>
            </w:r>
            <w:r w:rsidR="00F507A0">
              <w:rPr>
                <w:szCs w:val="24"/>
              </w:rPr>
              <w:t xml:space="preserve"> for </w:t>
            </w:r>
            <w:r w:rsidR="00F00AB5">
              <w:rPr>
                <w:szCs w:val="24"/>
              </w:rPr>
              <w:t>“</w:t>
            </w:r>
            <w:r w:rsidR="00F507A0">
              <w:rPr>
                <w:szCs w:val="24"/>
              </w:rPr>
              <w:t>Latvia</w:t>
            </w:r>
            <w:r w:rsidR="00F00AB5">
              <w:rPr>
                <w:szCs w:val="24"/>
              </w:rPr>
              <w:t>”</w:t>
            </w:r>
          </w:p>
        </w:tc>
      </w:tr>
      <w:tr w:rsidR="00F507A0" w:rsidRPr="00E265EB" w14:paraId="4E49487E" w14:textId="77777777" w:rsidTr="00CA4CE0">
        <w:trPr>
          <w:jc w:val="center"/>
        </w:trPr>
        <w:tc>
          <w:tcPr>
            <w:tcW w:w="828" w:type="dxa"/>
            <w:vAlign w:val="center"/>
          </w:tcPr>
          <w:p w14:paraId="0B3EFCB9" w14:textId="77777777" w:rsidR="00F507A0" w:rsidRPr="00E265EB" w:rsidRDefault="00F507A0" w:rsidP="00CA4CE0">
            <w:pPr>
              <w:spacing w:before="0"/>
              <w:rPr>
                <w:szCs w:val="24"/>
              </w:rPr>
            </w:pPr>
            <w:r w:rsidRPr="00E265EB">
              <w:rPr>
                <w:szCs w:val="24"/>
              </w:rPr>
              <w:t>3</w:t>
            </w:r>
          </w:p>
        </w:tc>
        <w:tc>
          <w:tcPr>
            <w:tcW w:w="4500" w:type="dxa"/>
            <w:vAlign w:val="center"/>
          </w:tcPr>
          <w:p w14:paraId="0A71EA73" w14:textId="77777777" w:rsidR="00F507A0" w:rsidRPr="00E265EB" w:rsidRDefault="00F507A0" w:rsidP="00CA4CE0">
            <w:pPr>
              <w:autoSpaceDE w:val="0"/>
              <w:autoSpaceDN w:val="0"/>
              <w:adjustRightInd w:val="0"/>
              <w:spacing w:before="0"/>
              <w:rPr>
                <w:szCs w:val="24"/>
              </w:rPr>
            </w:pPr>
            <w:r w:rsidRPr="00E265EB">
              <w:rPr>
                <w:szCs w:val="24"/>
              </w:rPr>
              <w:t>Unique identifier for a movement per year and country</w:t>
            </w:r>
          </w:p>
        </w:tc>
        <w:tc>
          <w:tcPr>
            <w:tcW w:w="1980" w:type="dxa"/>
            <w:vAlign w:val="center"/>
          </w:tcPr>
          <w:p w14:paraId="4F3BFBD1" w14:textId="77777777" w:rsidR="00F507A0" w:rsidRPr="00E265EB" w:rsidRDefault="00F507A0" w:rsidP="00CA4CE0">
            <w:pPr>
              <w:autoSpaceDE w:val="0"/>
              <w:autoSpaceDN w:val="0"/>
              <w:adjustRightInd w:val="0"/>
              <w:spacing w:before="0"/>
              <w:rPr>
                <w:szCs w:val="24"/>
              </w:rPr>
            </w:pPr>
            <w:r w:rsidRPr="00E265EB">
              <w:rPr>
                <w:szCs w:val="24"/>
              </w:rPr>
              <w:t>Alphanumeric 1</w:t>
            </w:r>
            <w:r>
              <w:rPr>
                <w:szCs w:val="24"/>
              </w:rPr>
              <w:t>1</w:t>
            </w:r>
          </w:p>
        </w:tc>
        <w:tc>
          <w:tcPr>
            <w:tcW w:w="1935" w:type="dxa"/>
            <w:vAlign w:val="center"/>
          </w:tcPr>
          <w:p w14:paraId="4B386A0D" w14:textId="77777777" w:rsidR="00F507A0" w:rsidRPr="00E265EB" w:rsidRDefault="00F507A0" w:rsidP="00CA4CE0">
            <w:pPr>
              <w:spacing w:before="0"/>
              <w:rPr>
                <w:szCs w:val="24"/>
              </w:rPr>
            </w:pPr>
            <w:r w:rsidRPr="00E265EB">
              <w:rPr>
                <w:szCs w:val="24"/>
              </w:rPr>
              <w:t>9876AB88901</w:t>
            </w:r>
          </w:p>
        </w:tc>
      </w:tr>
      <w:tr w:rsidR="00F507A0" w:rsidRPr="00E265EB" w14:paraId="3A7324C4" w14:textId="77777777" w:rsidTr="00CA4CE0">
        <w:trPr>
          <w:jc w:val="center"/>
        </w:trPr>
        <w:tc>
          <w:tcPr>
            <w:tcW w:w="828" w:type="dxa"/>
            <w:vAlign w:val="center"/>
          </w:tcPr>
          <w:p w14:paraId="6C6EE675" w14:textId="77777777" w:rsidR="00F507A0" w:rsidRPr="00E265EB" w:rsidRDefault="00F507A0" w:rsidP="00CA4CE0">
            <w:pPr>
              <w:spacing w:before="0"/>
              <w:rPr>
                <w:szCs w:val="24"/>
              </w:rPr>
            </w:pPr>
            <w:r>
              <w:rPr>
                <w:szCs w:val="24"/>
              </w:rPr>
              <w:t>4</w:t>
            </w:r>
          </w:p>
        </w:tc>
        <w:tc>
          <w:tcPr>
            <w:tcW w:w="4500" w:type="dxa"/>
            <w:vAlign w:val="center"/>
          </w:tcPr>
          <w:p w14:paraId="758C0ACA" w14:textId="77777777" w:rsidR="00F507A0" w:rsidRPr="00E265EB" w:rsidRDefault="00F507A0" w:rsidP="00CA4CE0">
            <w:pPr>
              <w:spacing w:before="0"/>
              <w:rPr>
                <w:szCs w:val="24"/>
              </w:rPr>
            </w:pPr>
            <w:r>
              <w:rPr>
                <w:szCs w:val="24"/>
              </w:rPr>
              <w:t>Trader interface identifier</w:t>
            </w:r>
          </w:p>
        </w:tc>
        <w:tc>
          <w:tcPr>
            <w:tcW w:w="1980" w:type="dxa"/>
            <w:vAlign w:val="center"/>
          </w:tcPr>
          <w:p w14:paraId="1886E3FE" w14:textId="77777777" w:rsidR="00F507A0" w:rsidRPr="00E265EB" w:rsidRDefault="00F507A0" w:rsidP="00CA4CE0">
            <w:pPr>
              <w:spacing w:before="0"/>
              <w:rPr>
                <w:szCs w:val="24"/>
              </w:rPr>
            </w:pPr>
            <w:r>
              <w:rPr>
                <w:szCs w:val="24"/>
              </w:rPr>
              <w:t>Alphabetic 1</w:t>
            </w:r>
          </w:p>
        </w:tc>
        <w:tc>
          <w:tcPr>
            <w:tcW w:w="1935" w:type="dxa"/>
            <w:vAlign w:val="center"/>
          </w:tcPr>
          <w:p w14:paraId="09E53D73" w14:textId="4E319CBB" w:rsidR="00F507A0" w:rsidRPr="00E265EB" w:rsidRDefault="004E0DD2" w:rsidP="00CA4CE0">
            <w:pPr>
              <w:spacing w:before="0"/>
              <w:rPr>
                <w:szCs w:val="24"/>
              </w:rPr>
            </w:pPr>
            <w:r>
              <w:rPr>
                <w:szCs w:val="24"/>
              </w:rPr>
              <w:t>‘</w:t>
            </w:r>
            <w:r w:rsidR="002D34A4" w:rsidRPr="002D34A4">
              <w:rPr>
                <w:szCs w:val="24"/>
              </w:rPr>
              <w:t>C</w:t>
            </w:r>
            <w:r>
              <w:rPr>
                <w:szCs w:val="24"/>
              </w:rPr>
              <w:t>’</w:t>
            </w:r>
            <w:r w:rsidR="002D34A4" w:rsidRPr="002D34A4">
              <w:rPr>
                <w:szCs w:val="24"/>
              </w:rPr>
              <w:t xml:space="preserve"> for </w:t>
            </w:r>
            <w:r w:rsidR="00C255B3">
              <w:rPr>
                <w:szCs w:val="24"/>
              </w:rPr>
              <w:t>“</w:t>
            </w:r>
            <w:r w:rsidR="002D34A4" w:rsidRPr="002D34A4">
              <w:rPr>
                <w:szCs w:val="24"/>
              </w:rPr>
              <w:t>Other system</w:t>
            </w:r>
            <w:r w:rsidR="00C255B3">
              <w:rPr>
                <w:szCs w:val="24"/>
              </w:rPr>
              <w:t>”</w:t>
            </w:r>
          </w:p>
        </w:tc>
      </w:tr>
      <w:tr w:rsidR="00F507A0" w:rsidRPr="00E265EB" w14:paraId="379CD60F" w14:textId="77777777" w:rsidTr="00CA4CE0">
        <w:trPr>
          <w:jc w:val="center"/>
        </w:trPr>
        <w:tc>
          <w:tcPr>
            <w:tcW w:w="828" w:type="dxa"/>
            <w:vAlign w:val="center"/>
          </w:tcPr>
          <w:p w14:paraId="6E5651AF" w14:textId="77777777" w:rsidR="00F507A0" w:rsidRDefault="00F507A0" w:rsidP="00CA4CE0">
            <w:pPr>
              <w:spacing w:before="0"/>
              <w:rPr>
                <w:szCs w:val="24"/>
              </w:rPr>
            </w:pPr>
            <w:r>
              <w:rPr>
                <w:szCs w:val="24"/>
              </w:rPr>
              <w:t>5</w:t>
            </w:r>
          </w:p>
        </w:tc>
        <w:tc>
          <w:tcPr>
            <w:tcW w:w="4500" w:type="dxa"/>
            <w:vAlign w:val="center"/>
          </w:tcPr>
          <w:p w14:paraId="0088A8A7" w14:textId="77777777" w:rsidR="00F507A0" w:rsidRDefault="00F507A0" w:rsidP="00CA4CE0">
            <w:pPr>
              <w:spacing w:before="0"/>
              <w:rPr>
                <w:szCs w:val="24"/>
              </w:rPr>
            </w:pPr>
            <w:r>
              <w:rPr>
                <w:szCs w:val="24"/>
              </w:rPr>
              <w:t>Procedure identifier</w:t>
            </w:r>
          </w:p>
        </w:tc>
        <w:tc>
          <w:tcPr>
            <w:tcW w:w="1980" w:type="dxa"/>
            <w:vAlign w:val="center"/>
          </w:tcPr>
          <w:p w14:paraId="15BACEBC" w14:textId="77777777" w:rsidR="00F507A0" w:rsidRDefault="00F507A0" w:rsidP="00CA4CE0">
            <w:pPr>
              <w:spacing w:before="0"/>
              <w:rPr>
                <w:szCs w:val="24"/>
              </w:rPr>
            </w:pPr>
            <w:r>
              <w:rPr>
                <w:szCs w:val="24"/>
              </w:rPr>
              <w:t>Alphabetic 1</w:t>
            </w:r>
          </w:p>
        </w:tc>
        <w:tc>
          <w:tcPr>
            <w:tcW w:w="1935" w:type="dxa"/>
            <w:vAlign w:val="center"/>
          </w:tcPr>
          <w:p w14:paraId="3A99C163" w14:textId="7B766B7B" w:rsidR="00F507A0" w:rsidRDefault="004E0DD2" w:rsidP="00CA4CE0">
            <w:pPr>
              <w:spacing w:before="0"/>
              <w:rPr>
                <w:szCs w:val="24"/>
              </w:rPr>
            </w:pPr>
            <w:r>
              <w:rPr>
                <w:szCs w:val="24"/>
              </w:rPr>
              <w:t>‘</w:t>
            </w:r>
            <w:r w:rsidR="00F507A0">
              <w:rPr>
                <w:szCs w:val="24"/>
              </w:rPr>
              <w:t>T</w:t>
            </w:r>
            <w:r>
              <w:rPr>
                <w:szCs w:val="24"/>
              </w:rPr>
              <w:t>’</w:t>
            </w:r>
            <w:r w:rsidR="00F507A0">
              <w:rPr>
                <w:szCs w:val="24"/>
              </w:rPr>
              <w:t xml:space="preserve"> for </w:t>
            </w:r>
            <w:r w:rsidR="00C255B3">
              <w:rPr>
                <w:szCs w:val="24"/>
              </w:rPr>
              <w:t>“</w:t>
            </w:r>
            <w:r w:rsidR="00F507A0">
              <w:rPr>
                <w:szCs w:val="24"/>
              </w:rPr>
              <w:t>ENS filing</w:t>
            </w:r>
            <w:r w:rsidR="00C255B3">
              <w:rPr>
                <w:szCs w:val="24"/>
              </w:rPr>
              <w:t>”</w:t>
            </w:r>
          </w:p>
        </w:tc>
      </w:tr>
      <w:tr w:rsidR="00F507A0" w:rsidRPr="00E265EB" w14:paraId="72968A6B" w14:textId="77777777" w:rsidTr="00CA4CE0">
        <w:trPr>
          <w:jc w:val="center"/>
        </w:trPr>
        <w:tc>
          <w:tcPr>
            <w:tcW w:w="828" w:type="dxa"/>
            <w:vAlign w:val="center"/>
          </w:tcPr>
          <w:p w14:paraId="16CCCC94" w14:textId="77777777" w:rsidR="00F507A0" w:rsidRPr="00E265EB" w:rsidRDefault="00F507A0" w:rsidP="00CA4CE0">
            <w:pPr>
              <w:spacing w:before="0"/>
              <w:rPr>
                <w:szCs w:val="24"/>
              </w:rPr>
            </w:pPr>
            <w:r>
              <w:rPr>
                <w:szCs w:val="24"/>
              </w:rPr>
              <w:t>6</w:t>
            </w:r>
          </w:p>
        </w:tc>
        <w:tc>
          <w:tcPr>
            <w:tcW w:w="4500" w:type="dxa"/>
            <w:vAlign w:val="center"/>
          </w:tcPr>
          <w:p w14:paraId="49D0F60C" w14:textId="77777777" w:rsidR="00F507A0" w:rsidRPr="00E265EB" w:rsidRDefault="00F507A0" w:rsidP="00CA4CE0">
            <w:pPr>
              <w:spacing w:before="0"/>
              <w:rPr>
                <w:szCs w:val="24"/>
              </w:rPr>
            </w:pPr>
            <w:r w:rsidRPr="00E265EB">
              <w:rPr>
                <w:szCs w:val="24"/>
              </w:rPr>
              <w:t>Check digit</w:t>
            </w:r>
          </w:p>
        </w:tc>
        <w:tc>
          <w:tcPr>
            <w:tcW w:w="1980" w:type="dxa"/>
            <w:vAlign w:val="center"/>
          </w:tcPr>
          <w:p w14:paraId="707C119C" w14:textId="77777777" w:rsidR="00F507A0" w:rsidRPr="00E265EB" w:rsidRDefault="00F507A0" w:rsidP="00CA4CE0">
            <w:pPr>
              <w:spacing w:before="0"/>
              <w:rPr>
                <w:szCs w:val="24"/>
              </w:rPr>
            </w:pPr>
            <w:r w:rsidRPr="00E265EB">
              <w:rPr>
                <w:szCs w:val="24"/>
              </w:rPr>
              <w:t>Alphanumeric 1</w:t>
            </w:r>
          </w:p>
        </w:tc>
        <w:tc>
          <w:tcPr>
            <w:tcW w:w="1935" w:type="dxa"/>
            <w:vAlign w:val="center"/>
          </w:tcPr>
          <w:p w14:paraId="62BC730C" w14:textId="588A1D66" w:rsidR="00F507A0" w:rsidRPr="00E265EB" w:rsidRDefault="008501B8" w:rsidP="00507979">
            <w:pPr>
              <w:keepNext/>
              <w:spacing w:before="0"/>
              <w:rPr>
                <w:szCs w:val="24"/>
              </w:rPr>
            </w:pPr>
            <w:r>
              <w:rPr>
                <w:szCs w:val="24"/>
              </w:rPr>
              <w:t>‘</w:t>
            </w:r>
            <w:r w:rsidR="00F507A0" w:rsidRPr="00E265EB">
              <w:rPr>
                <w:szCs w:val="24"/>
              </w:rPr>
              <w:t>5</w:t>
            </w:r>
            <w:r>
              <w:rPr>
                <w:szCs w:val="24"/>
              </w:rPr>
              <w:t>’</w:t>
            </w:r>
          </w:p>
        </w:tc>
      </w:tr>
    </w:tbl>
    <w:p w14:paraId="6A7A771B" w14:textId="72CDF5B3" w:rsidR="00163648" w:rsidRPr="00476D2F" w:rsidRDefault="00990FB1" w:rsidP="008F703C">
      <w:pPr>
        <w:pStyle w:val="Caption"/>
      </w:pPr>
      <w:bookmarkStart w:id="1265" w:name="_Toc185900990"/>
      <w:r>
        <w:t xml:space="preserve">Table </w:t>
      </w:r>
      <w:r w:rsidR="002C7E76">
        <w:fldChar w:fldCharType="begin"/>
      </w:r>
      <w:r w:rsidR="002C7E76">
        <w:instrText xml:space="preserve"> SEQ Table \* ARABIC </w:instrText>
      </w:r>
      <w:r w:rsidR="002C7E76">
        <w:fldChar w:fldCharType="separate"/>
      </w:r>
      <w:r w:rsidR="004501EF">
        <w:rPr>
          <w:noProof/>
        </w:rPr>
        <w:t>64</w:t>
      </w:r>
      <w:r w:rsidR="002C7E76">
        <w:fldChar w:fldCharType="end"/>
      </w:r>
      <w:r>
        <w:t xml:space="preserve">: </w:t>
      </w:r>
      <w:r w:rsidRPr="007D55CE">
        <w:t xml:space="preserve">Structure of </w:t>
      </w:r>
      <w:r>
        <w:t xml:space="preserve">ENS </w:t>
      </w:r>
      <w:r w:rsidRPr="007D55CE">
        <w:t>MRN</w:t>
      </w:r>
      <w:bookmarkEnd w:id="1265"/>
    </w:p>
    <w:p w14:paraId="6DC95A5B" w14:textId="281BA532" w:rsidR="001E32AA" w:rsidRPr="00750F87" w:rsidRDefault="001E32AA" w:rsidP="00615AD2">
      <w:pPr>
        <w:pStyle w:val="ListParagraph"/>
        <w:numPr>
          <w:ilvl w:val="0"/>
          <w:numId w:val="217"/>
        </w:numPr>
        <w:spacing w:after="120"/>
        <w:rPr>
          <w:szCs w:val="24"/>
        </w:rPr>
      </w:pPr>
      <w:r w:rsidRPr="00A01DAD">
        <w:rPr>
          <w:szCs w:val="24"/>
        </w:rPr>
        <w:t xml:space="preserve">Field 1 </w:t>
      </w:r>
      <w:proofErr w:type="gramStart"/>
      <w:r w:rsidRPr="00A01DAD">
        <w:rPr>
          <w:szCs w:val="24"/>
        </w:rPr>
        <w:t>has to</w:t>
      </w:r>
      <w:proofErr w:type="gramEnd"/>
      <w:r w:rsidRPr="00A01DAD">
        <w:rPr>
          <w:szCs w:val="24"/>
        </w:rPr>
        <w:t xml:space="preserve"> be filled with the last two digits of the year in which the registration was performed</w:t>
      </w:r>
      <w:r w:rsidR="00725FF3">
        <w:rPr>
          <w:szCs w:val="24"/>
        </w:rPr>
        <w:t>;</w:t>
      </w:r>
    </w:p>
    <w:p w14:paraId="7DE5B614" w14:textId="056CC0A0" w:rsidR="00303FB8" w:rsidRPr="00750F87" w:rsidRDefault="001E32AA" w:rsidP="00615AD2">
      <w:pPr>
        <w:pStyle w:val="ListParagraph"/>
        <w:numPr>
          <w:ilvl w:val="0"/>
          <w:numId w:val="217"/>
        </w:numPr>
        <w:spacing w:before="0" w:after="120"/>
        <w:rPr>
          <w:szCs w:val="24"/>
        </w:rPr>
      </w:pPr>
      <w:r w:rsidRPr="00750F87">
        <w:rPr>
          <w:szCs w:val="24"/>
        </w:rPr>
        <w:t xml:space="preserve">Field 2 </w:t>
      </w:r>
      <w:proofErr w:type="gramStart"/>
      <w:r w:rsidRPr="00750F87">
        <w:rPr>
          <w:szCs w:val="24"/>
        </w:rPr>
        <w:t>has to</w:t>
      </w:r>
      <w:proofErr w:type="gramEnd"/>
      <w:r w:rsidRPr="00750F87">
        <w:rPr>
          <w:szCs w:val="24"/>
        </w:rPr>
        <w:t xml:space="preserve"> be filled with the country code contained in the </w:t>
      </w:r>
      <w:r w:rsidR="00A01DAD" w:rsidRPr="00917479">
        <w:rPr>
          <w:szCs w:val="24"/>
        </w:rPr>
        <w:t>Customs</w:t>
      </w:r>
      <w:r w:rsidRPr="00750F87">
        <w:rPr>
          <w:szCs w:val="24"/>
        </w:rPr>
        <w:t xml:space="preserve"> </w:t>
      </w:r>
      <w:r w:rsidR="003A3F32">
        <w:rPr>
          <w:szCs w:val="24"/>
        </w:rPr>
        <w:t>O</w:t>
      </w:r>
      <w:r w:rsidR="003A3F32" w:rsidRPr="003A3F32">
        <w:rPr>
          <w:szCs w:val="24"/>
        </w:rPr>
        <w:t xml:space="preserve">ffice </w:t>
      </w:r>
      <w:r w:rsidRPr="00750F87">
        <w:rPr>
          <w:szCs w:val="24"/>
        </w:rPr>
        <w:t xml:space="preserve">reference number from the data element ‘Customs </w:t>
      </w:r>
      <w:r w:rsidR="003A3F32">
        <w:rPr>
          <w:szCs w:val="24"/>
        </w:rPr>
        <w:t>O</w:t>
      </w:r>
      <w:r w:rsidRPr="00750F87">
        <w:rPr>
          <w:szCs w:val="24"/>
        </w:rPr>
        <w:t xml:space="preserve">ffice of </w:t>
      </w:r>
      <w:r w:rsidR="003A3F32">
        <w:rPr>
          <w:szCs w:val="24"/>
        </w:rPr>
        <w:t>F</w:t>
      </w:r>
      <w:r w:rsidR="003A3F32" w:rsidRPr="00750F87">
        <w:rPr>
          <w:szCs w:val="24"/>
        </w:rPr>
        <w:t xml:space="preserve">irst </w:t>
      </w:r>
      <w:r w:rsidR="003A3F32">
        <w:rPr>
          <w:szCs w:val="24"/>
        </w:rPr>
        <w:t>E</w:t>
      </w:r>
      <w:r w:rsidR="003A3F32" w:rsidRPr="00750F87">
        <w:rPr>
          <w:szCs w:val="24"/>
        </w:rPr>
        <w:t>ntry</w:t>
      </w:r>
      <w:r w:rsidR="005D7EEC">
        <w:rPr>
          <w:szCs w:val="24"/>
        </w:rPr>
        <w:t xml:space="preserve"> </w:t>
      </w:r>
      <w:r w:rsidR="00512D1C" w:rsidRPr="00512D1C">
        <w:rPr>
          <w:szCs w:val="24"/>
        </w:rPr>
        <w:t>/ Re-Entry</w:t>
      </w:r>
      <w:r w:rsidR="001A7171">
        <w:rPr>
          <w:szCs w:val="24"/>
        </w:rPr>
        <w:t>’</w:t>
      </w:r>
      <w:r w:rsidR="00EC447D">
        <w:rPr>
          <w:szCs w:val="24"/>
          <w:lang w:val="en-US"/>
        </w:rPr>
        <w:t>;</w:t>
      </w:r>
    </w:p>
    <w:p w14:paraId="679407B0" w14:textId="06F28E34" w:rsidR="001E32AA" w:rsidRPr="00750F87" w:rsidRDefault="001E32AA" w:rsidP="00615AD2">
      <w:pPr>
        <w:pStyle w:val="ListParagraph"/>
        <w:numPr>
          <w:ilvl w:val="0"/>
          <w:numId w:val="217"/>
        </w:numPr>
        <w:spacing w:before="0" w:after="120"/>
        <w:rPr>
          <w:szCs w:val="24"/>
        </w:rPr>
      </w:pPr>
      <w:r w:rsidRPr="00750F87">
        <w:rPr>
          <w:szCs w:val="24"/>
        </w:rPr>
        <w:t xml:space="preserve">Field 3 </w:t>
      </w:r>
      <w:proofErr w:type="gramStart"/>
      <w:r w:rsidRPr="00750F87">
        <w:rPr>
          <w:szCs w:val="24"/>
        </w:rPr>
        <w:t>has to</w:t>
      </w:r>
      <w:proofErr w:type="gramEnd"/>
      <w:r w:rsidRPr="00750F87">
        <w:rPr>
          <w:szCs w:val="24"/>
        </w:rPr>
        <w:t xml:space="preserve"> be filled with an identifier for a transaction. The</w:t>
      </w:r>
      <w:r w:rsidR="000844A7">
        <w:rPr>
          <w:szCs w:val="24"/>
        </w:rPr>
        <w:t xml:space="preserve"> </w:t>
      </w:r>
      <w:r w:rsidR="000844A7" w:rsidRPr="009A473C">
        <w:rPr>
          <w:i/>
          <w:iCs/>
          <w:szCs w:val="24"/>
        </w:rPr>
        <w:t>Unique Identifier</w:t>
      </w:r>
      <w:r w:rsidR="00464EA6">
        <w:rPr>
          <w:szCs w:val="24"/>
        </w:rPr>
        <w:t xml:space="preserve"> </w:t>
      </w:r>
      <w:r w:rsidRPr="00750F87">
        <w:rPr>
          <w:szCs w:val="24"/>
        </w:rPr>
        <w:t xml:space="preserve">is </w:t>
      </w:r>
      <w:r w:rsidR="00D750BA">
        <w:rPr>
          <w:szCs w:val="24"/>
        </w:rPr>
        <w:t xml:space="preserve">generated by </w:t>
      </w:r>
      <w:r w:rsidR="002C39AD">
        <w:rPr>
          <w:szCs w:val="24"/>
        </w:rPr>
        <w:t>ieCA/</w:t>
      </w:r>
      <w:r w:rsidR="00D750BA">
        <w:rPr>
          <w:szCs w:val="24"/>
        </w:rPr>
        <w:t xml:space="preserve">TED using </w:t>
      </w:r>
      <w:r w:rsidR="00AD01EF">
        <w:rPr>
          <w:szCs w:val="24"/>
        </w:rPr>
        <w:t>letters</w:t>
      </w:r>
      <w:r w:rsidRPr="00750F87">
        <w:rPr>
          <w:szCs w:val="24"/>
        </w:rPr>
        <w:t xml:space="preserve"> and </w:t>
      </w:r>
      <w:r w:rsidR="0013060E">
        <w:rPr>
          <w:szCs w:val="24"/>
        </w:rPr>
        <w:t xml:space="preserve">numbers to ensure </w:t>
      </w:r>
      <w:r w:rsidR="00076074">
        <w:rPr>
          <w:szCs w:val="24"/>
        </w:rPr>
        <w:t>unicity per country</w:t>
      </w:r>
      <w:r w:rsidR="00696C37">
        <w:rPr>
          <w:szCs w:val="24"/>
        </w:rPr>
        <w:t>;</w:t>
      </w:r>
      <w:r w:rsidR="00696C37" w:rsidRPr="00750F87" w:rsidDel="00696C37">
        <w:rPr>
          <w:szCs w:val="24"/>
        </w:rPr>
        <w:t xml:space="preserve"> </w:t>
      </w:r>
    </w:p>
    <w:p w14:paraId="34F7EA51" w14:textId="47E04CF2" w:rsidR="001E32AA" w:rsidRPr="00750F87" w:rsidRDefault="001E32AA" w:rsidP="00615AD2">
      <w:pPr>
        <w:pStyle w:val="ListParagraph"/>
        <w:numPr>
          <w:ilvl w:val="0"/>
          <w:numId w:val="217"/>
        </w:numPr>
        <w:spacing w:before="0" w:after="120"/>
        <w:rPr>
          <w:szCs w:val="24"/>
        </w:rPr>
      </w:pPr>
      <w:r w:rsidRPr="00750F87">
        <w:rPr>
          <w:szCs w:val="24"/>
        </w:rPr>
        <w:t xml:space="preserve">Field 4: </w:t>
      </w:r>
      <w:r w:rsidR="0063201B" w:rsidRPr="0063201B">
        <w:rPr>
          <w:szCs w:val="24"/>
        </w:rPr>
        <w:t xml:space="preserve">When </w:t>
      </w:r>
      <w:r w:rsidR="002C39AD">
        <w:rPr>
          <w:szCs w:val="24"/>
        </w:rPr>
        <w:t>ieCA/</w:t>
      </w:r>
      <w:r w:rsidR="0063201B" w:rsidRPr="0063201B">
        <w:rPr>
          <w:szCs w:val="24"/>
        </w:rPr>
        <w:t>TED generates an ENS MRN</w:t>
      </w:r>
      <w:r w:rsidR="00B17F35">
        <w:rPr>
          <w:szCs w:val="24"/>
        </w:rPr>
        <w:t xml:space="preserve">, </w:t>
      </w:r>
      <w:r w:rsidR="00671B23">
        <w:rPr>
          <w:szCs w:val="24"/>
        </w:rPr>
        <w:t>it</w:t>
      </w:r>
      <w:r w:rsidR="0063201B" w:rsidRPr="0063201B">
        <w:rPr>
          <w:szCs w:val="24"/>
        </w:rPr>
        <w:t xml:space="preserve"> assigns its own identifier (i.e. ‘C’</w:t>
      </w:r>
      <w:r w:rsidR="00873652">
        <w:rPr>
          <w:szCs w:val="24"/>
        </w:rPr>
        <w:t xml:space="preserve"> (as defined in </w:t>
      </w:r>
      <w:r w:rsidR="00365EAB">
        <w:rPr>
          <w:szCs w:val="24"/>
        </w:rPr>
        <w:t>CL748)</w:t>
      </w:r>
      <w:r w:rsidR="0063201B" w:rsidRPr="0063201B">
        <w:rPr>
          <w:szCs w:val="24"/>
        </w:rPr>
        <w:t xml:space="preserve">). </w:t>
      </w:r>
      <w:r w:rsidR="00357E51">
        <w:rPr>
          <w:szCs w:val="24"/>
        </w:rPr>
        <w:t>So, it prevents that</w:t>
      </w:r>
      <w:r w:rsidR="0063201B" w:rsidRPr="0063201B">
        <w:rPr>
          <w:szCs w:val="24"/>
        </w:rPr>
        <w:t xml:space="preserve"> </w:t>
      </w:r>
      <w:r w:rsidR="00357E51">
        <w:rPr>
          <w:szCs w:val="24"/>
        </w:rPr>
        <w:t>t</w:t>
      </w:r>
      <w:r w:rsidR="00425B99">
        <w:rPr>
          <w:szCs w:val="24"/>
        </w:rPr>
        <w:t xml:space="preserve">wo </w:t>
      </w:r>
      <w:r w:rsidR="0063201B" w:rsidRPr="0063201B">
        <w:rPr>
          <w:szCs w:val="24"/>
        </w:rPr>
        <w:t xml:space="preserve">ENS MRNs </w:t>
      </w:r>
      <w:r w:rsidR="005534B3">
        <w:rPr>
          <w:szCs w:val="24"/>
        </w:rPr>
        <w:t xml:space="preserve">are </w:t>
      </w:r>
      <w:r w:rsidR="0063201B" w:rsidRPr="0063201B">
        <w:rPr>
          <w:szCs w:val="24"/>
        </w:rPr>
        <w:t xml:space="preserve">produced </w:t>
      </w:r>
      <w:r w:rsidR="00632FBB">
        <w:rPr>
          <w:szCs w:val="24"/>
        </w:rPr>
        <w:t xml:space="preserve">for the same declaration (one produced via </w:t>
      </w:r>
      <w:r w:rsidR="002C39AD">
        <w:rPr>
          <w:szCs w:val="24"/>
        </w:rPr>
        <w:t>ieCA/</w:t>
      </w:r>
      <w:r w:rsidR="0063201B" w:rsidRPr="0063201B">
        <w:rPr>
          <w:szCs w:val="24"/>
        </w:rPr>
        <w:t>TED and</w:t>
      </w:r>
      <w:r w:rsidR="00EE072A">
        <w:rPr>
          <w:szCs w:val="24"/>
        </w:rPr>
        <w:t xml:space="preserve"> one via</w:t>
      </w:r>
      <w:r w:rsidR="0063201B" w:rsidRPr="0063201B">
        <w:rPr>
          <w:szCs w:val="24"/>
        </w:rPr>
        <w:t xml:space="preserve"> ICS2 STI</w:t>
      </w:r>
      <w:r w:rsidR="00EE072A">
        <w:rPr>
          <w:szCs w:val="24"/>
        </w:rPr>
        <w:t>)</w:t>
      </w:r>
      <w:r w:rsidR="00725FF3">
        <w:rPr>
          <w:szCs w:val="24"/>
        </w:rPr>
        <w:t>;</w:t>
      </w:r>
    </w:p>
    <w:p w14:paraId="25E4F72D" w14:textId="50FE1B90" w:rsidR="001E32AA" w:rsidRPr="00750F87" w:rsidRDefault="001E32AA" w:rsidP="00615AD2">
      <w:pPr>
        <w:pStyle w:val="ListParagraph"/>
        <w:numPr>
          <w:ilvl w:val="0"/>
          <w:numId w:val="217"/>
        </w:numPr>
        <w:spacing w:before="0" w:after="120"/>
        <w:rPr>
          <w:szCs w:val="24"/>
        </w:rPr>
      </w:pPr>
      <w:r w:rsidRPr="00750F87">
        <w:rPr>
          <w:szCs w:val="24"/>
        </w:rPr>
        <w:t xml:space="preserve">Field 5: The procedure identifier is </w:t>
      </w:r>
      <w:r w:rsidR="00DD7131" w:rsidRPr="00DD7131">
        <w:rPr>
          <w:szCs w:val="24"/>
        </w:rPr>
        <w:t xml:space="preserve">the value </w:t>
      </w:r>
      <w:r w:rsidR="00D728F8">
        <w:rPr>
          <w:szCs w:val="24"/>
        </w:rPr>
        <w:t>‘</w:t>
      </w:r>
      <w:r w:rsidR="00DD7131" w:rsidRPr="00DD7131">
        <w:rPr>
          <w:szCs w:val="24"/>
        </w:rPr>
        <w:t>T</w:t>
      </w:r>
      <w:r w:rsidR="00D728F8">
        <w:rPr>
          <w:szCs w:val="24"/>
        </w:rPr>
        <w:t>’</w:t>
      </w:r>
      <w:r w:rsidR="00DD7131" w:rsidRPr="00DD7131">
        <w:rPr>
          <w:szCs w:val="24"/>
        </w:rPr>
        <w:t xml:space="preserve"> (ENS Filing) </w:t>
      </w:r>
      <w:r w:rsidR="00D728F8">
        <w:rPr>
          <w:szCs w:val="24"/>
        </w:rPr>
        <w:t>(</w:t>
      </w:r>
      <w:r w:rsidR="00DD7131" w:rsidRPr="00DD7131">
        <w:rPr>
          <w:szCs w:val="24"/>
        </w:rPr>
        <w:t>included in CL734</w:t>
      </w:r>
      <w:r w:rsidR="00D728F8">
        <w:rPr>
          <w:szCs w:val="24"/>
        </w:rPr>
        <w:t>)</w:t>
      </w:r>
      <w:r w:rsidR="00725FF3">
        <w:rPr>
          <w:szCs w:val="24"/>
        </w:rPr>
        <w:t>;</w:t>
      </w:r>
    </w:p>
    <w:p w14:paraId="5BEB3357" w14:textId="77777777" w:rsidR="001E32AA" w:rsidRPr="00750F87" w:rsidRDefault="001E32AA" w:rsidP="00615AD2">
      <w:pPr>
        <w:pStyle w:val="ListParagraph"/>
        <w:numPr>
          <w:ilvl w:val="0"/>
          <w:numId w:val="217"/>
        </w:numPr>
        <w:spacing w:before="0" w:after="120"/>
        <w:rPr>
          <w:szCs w:val="24"/>
        </w:rPr>
      </w:pPr>
      <w:r w:rsidRPr="00750F87">
        <w:rPr>
          <w:szCs w:val="24"/>
        </w:rPr>
        <w:t xml:space="preserve">Field 6 </w:t>
      </w:r>
      <w:proofErr w:type="gramStart"/>
      <w:r w:rsidRPr="00750F87">
        <w:rPr>
          <w:szCs w:val="24"/>
        </w:rPr>
        <w:t>has to</w:t>
      </w:r>
      <w:proofErr w:type="gramEnd"/>
      <w:r w:rsidRPr="00750F87">
        <w:rPr>
          <w:szCs w:val="24"/>
        </w:rPr>
        <w:t xml:space="preserve"> be filled with a value that is a check digit for the whole MRN. This field allows for detection of an error when capturing the whole MRN. </w:t>
      </w:r>
    </w:p>
    <w:p w14:paraId="7B31F511" w14:textId="1E7900F7" w:rsidR="006A4F97" w:rsidRPr="00F7478B" w:rsidRDefault="006A4F97" w:rsidP="00F7478B">
      <w:pPr>
        <w:spacing w:after="120"/>
        <w:rPr>
          <w:b/>
        </w:rPr>
      </w:pPr>
      <w:r w:rsidRPr="00476D2F">
        <w:t>Considering the fundamental requirement of having same XSDs during and after transition (</w:t>
      </w:r>
      <w:r w:rsidRPr="00476D2F">
        <w:fldChar w:fldCharType="begin"/>
      </w:r>
      <w:r w:rsidRPr="00476D2F">
        <w:instrText xml:space="preserve"> REF _Ref525842448 \r \h  \* MERGEFORMAT </w:instrText>
      </w:r>
      <w:r w:rsidRPr="00476D2F">
        <w:fldChar w:fldCharType="separate"/>
      </w:r>
      <w:r w:rsidR="004501EF">
        <w:t>IV.3</w:t>
      </w:r>
      <w:r w:rsidRPr="00476D2F">
        <w:fldChar w:fldCharType="end"/>
      </w:r>
      <w:r w:rsidRPr="00476D2F">
        <w:t>), the following XSD Type (</w:t>
      </w:r>
      <w:proofErr w:type="spellStart"/>
      <w:r w:rsidRPr="00F7478B">
        <w:rPr>
          <w:rFonts w:ascii="Consolas" w:hAnsi="Consolas"/>
          <w:b/>
          <w:bCs/>
          <w:color w:val="7030A0"/>
          <w:sz w:val="22"/>
          <w:szCs w:val="22"/>
        </w:rPr>
        <w:t>ENS_</w:t>
      </w:r>
      <w:r w:rsidRPr="00476D2F">
        <w:rPr>
          <w:rFonts w:ascii="Consolas" w:hAnsi="Consolas"/>
          <w:b/>
          <w:bCs/>
          <w:color w:val="7030A0"/>
          <w:sz w:val="22"/>
          <w:szCs w:val="22"/>
        </w:rPr>
        <w:t>MRNType</w:t>
      </w:r>
      <w:proofErr w:type="spellEnd"/>
      <w:r w:rsidRPr="00476D2F">
        <w:t>) will be associated with MRN data item for</w:t>
      </w:r>
      <w:r w:rsidRPr="00476D2F">
        <w:rPr>
          <w:b/>
          <w:bCs/>
        </w:rPr>
        <w:t xml:space="preserve"> </w:t>
      </w:r>
      <w:r>
        <w:rPr>
          <w:b/>
          <w:bCs/>
        </w:rPr>
        <w:t>ICS2</w:t>
      </w:r>
      <w:r w:rsidR="00A92FEC">
        <w:rPr>
          <w:b/>
          <w:bCs/>
        </w:rPr>
        <w:t>-</w:t>
      </w:r>
      <w:r>
        <w:rPr>
          <w:b/>
          <w:bCs/>
        </w:rPr>
        <w:t>CR</w:t>
      </w:r>
      <w:r w:rsidRPr="00476D2F">
        <w:rPr>
          <w:b/>
          <w:bCs/>
        </w:rPr>
        <w:t xml:space="preserve"> </w:t>
      </w:r>
      <w:r w:rsidRPr="00476D2F">
        <w:t xml:space="preserve">(see also </w:t>
      </w:r>
      <w:r w:rsidR="00E726EB">
        <w:t>ICS2 Bussines Rules Dictionary</w:t>
      </w:r>
      <w:r w:rsidRPr="00476D2F">
        <w:t xml:space="preserve"> [</w:t>
      </w:r>
      <w:r w:rsidR="00B80A15" w:rsidRPr="00F7478B">
        <w:fldChar w:fldCharType="begin"/>
      </w:r>
      <w:r w:rsidR="00B80A15" w:rsidRPr="00F7478B">
        <w:instrText xml:space="preserve"> REF R46 \h </w:instrText>
      </w:r>
      <w:r w:rsidR="005F169A">
        <w:instrText xml:space="preserve"> \* MERGEFORMAT </w:instrText>
      </w:r>
      <w:r w:rsidR="00B80A15" w:rsidRPr="00F7478B">
        <w:fldChar w:fldCharType="separate"/>
      </w:r>
      <w:r w:rsidR="004501EF" w:rsidRPr="000C1B4B">
        <w:rPr>
          <w:szCs w:val="24"/>
        </w:rPr>
        <w:t>R</w:t>
      </w:r>
      <w:r w:rsidR="004501EF">
        <w:rPr>
          <w:szCs w:val="24"/>
        </w:rPr>
        <w:t>46</w:t>
      </w:r>
      <w:r w:rsidR="00B80A15" w:rsidRPr="00F7478B">
        <w:fldChar w:fldCharType="end"/>
      </w:r>
      <w:r w:rsidRPr="00476D2F">
        <w:t>])</w:t>
      </w:r>
      <w:r w:rsidRPr="00476D2F">
        <w:rPr>
          <w:b/>
          <w:bCs/>
        </w:rPr>
        <w:t xml:space="preserve">: </w:t>
      </w:r>
    </w:p>
    <w:tbl>
      <w:tblPr>
        <w:tblW w:w="9270" w:type="dxa"/>
        <w:tblInd w:w="108" w:type="dxa"/>
        <w:tblLayout w:type="fixed"/>
        <w:tblLook w:val="04A0" w:firstRow="1" w:lastRow="0" w:firstColumn="1" w:lastColumn="0" w:noHBand="0" w:noVBand="1"/>
      </w:tblPr>
      <w:tblGrid>
        <w:gridCol w:w="9270"/>
      </w:tblGrid>
      <w:tr w:rsidR="00E33AEE" w:rsidRPr="009C24AC" w14:paraId="63263D7E" w14:textId="77777777" w:rsidTr="003F4499">
        <w:tc>
          <w:tcPr>
            <w:tcW w:w="9270" w:type="dxa"/>
            <w:shd w:val="clear" w:color="auto" w:fill="F2F2F2" w:themeFill="background1" w:themeFillShade="F2"/>
          </w:tcPr>
          <w:p w14:paraId="1678D6E5" w14:textId="384FCA6F" w:rsidR="00E33AEE" w:rsidRPr="00476D2F" w:rsidRDefault="00E33AEE" w:rsidP="003F4499">
            <w:pPr>
              <w:spacing w:before="0"/>
            </w:pPr>
            <w:r w:rsidRPr="00476D2F">
              <w:rPr>
                <w:rFonts w:ascii="Consolas" w:eastAsia="Consolas" w:hAnsi="Consolas" w:cs="Consolas"/>
                <w:color w:val="0033CC"/>
                <w:sz w:val="20"/>
              </w:rPr>
              <w:t>&lt;</w:t>
            </w:r>
            <w:proofErr w:type="spellStart"/>
            <w:r w:rsidRPr="00476D2F">
              <w:rPr>
                <w:rFonts w:ascii="Consolas" w:eastAsia="Consolas" w:hAnsi="Consolas" w:cs="Consolas"/>
                <w:color w:val="0033CC"/>
                <w:sz w:val="20"/>
              </w:rPr>
              <w:t>xs:simpleType</w:t>
            </w:r>
            <w:proofErr w:type="spellEnd"/>
            <w:r w:rsidRPr="00476D2F">
              <w:rPr>
                <w:rFonts w:ascii="Consolas" w:eastAsia="Consolas" w:hAnsi="Consolas" w:cs="Consolas"/>
                <w:color w:val="0033CC"/>
                <w:sz w:val="20"/>
              </w:rPr>
              <w:t xml:space="preserv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bCs/>
                <w:color w:val="7030A0"/>
                <w:sz w:val="20"/>
              </w:rPr>
              <w:t>"</w:t>
            </w:r>
            <w:proofErr w:type="spellStart"/>
            <w:r>
              <w:rPr>
                <w:rFonts w:ascii="Consolas" w:eastAsia="Consolas" w:hAnsi="Consolas" w:cs="Consolas"/>
                <w:b/>
                <w:bCs/>
                <w:color w:val="7030A0"/>
                <w:sz w:val="20"/>
              </w:rPr>
              <w:t>ENS</w:t>
            </w:r>
            <w:r w:rsidR="002F3987">
              <w:rPr>
                <w:rFonts w:ascii="Consolas" w:eastAsia="Consolas" w:hAnsi="Consolas" w:cs="Consolas"/>
                <w:b/>
                <w:bCs/>
                <w:color w:val="7030A0"/>
                <w:sz w:val="20"/>
              </w:rPr>
              <w:t>_</w:t>
            </w:r>
            <w:r w:rsidRPr="00476D2F">
              <w:rPr>
                <w:rFonts w:ascii="Consolas" w:eastAsia="Consolas" w:hAnsi="Consolas" w:cs="Consolas"/>
                <w:b/>
                <w:bCs/>
                <w:color w:val="7030A0"/>
                <w:sz w:val="20"/>
              </w:rPr>
              <w:t>MRNType</w:t>
            </w:r>
            <w:proofErr w:type="spellEnd"/>
            <w:r w:rsidRPr="00476D2F">
              <w:rPr>
                <w:rFonts w:ascii="Consolas" w:eastAsia="Consolas" w:hAnsi="Consolas" w:cs="Consolas"/>
                <w:b/>
                <w:bCs/>
                <w:color w:val="7030A0"/>
                <w:sz w:val="20"/>
              </w:rPr>
              <w:t>"</w:t>
            </w:r>
            <w:r w:rsidRPr="00476D2F">
              <w:rPr>
                <w:rFonts w:ascii="Consolas" w:eastAsia="Consolas" w:hAnsi="Consolas" w:cs="Consolas"/>
                <w:color w:val="0033CC"/>
                <w:sz w:val="20"/>
              </w:rPr>
              <w:t>&gt;</w:t>
            </w:r>
          </w:p>
          <w:p w14:paraId="34D8D0FB" w14:textId="77777777" w:rsidR="00E33AEE" w:rsidRPr="00BB51DB" w:rsidRDefault="00E33AEE" w:rsidP="003F4499">
            <w:pPr>
              <w:spacing w:before="0"/>
              <w:rPr>
                <w:lang w:val="fr-BE"/>
              </w:rPr>
            </w:pPr>
            <w:r w:rsidRPr="00476D2F">
              <w:rPr>
                <w:rFonts w:ascii="Consolas" w:eastAsia="Consolas" w:hAnsi="Consolas" w:cs="Consolas"/>
                <w:color w:val="0033CC"/>
                <w:sz w:val="20"/>
              </w:rPr>
              <w:t xml:space="preserve">  </w:t>
            </w:r>
            <w:r w:rsidRPr="00BB51DB">
              <w:rPr>
                <w:rFonts w:ascii="Consolas" w:eastAsia="Consolas" w:hAnsi="Consolas" w:cs="Consolas"/>
                <w:color w:val="0033CC"/>
                <w:sz w:val="20"/>
                <w:lang w:val="fr-BE"/>
              </w:rPr>
              <w:t>&lt;</w:t>
            </w:r>
            <w:proofErr w:type="spellStart"/>
            <w:r w:rsidRPr="00BB51DB">
              <w:rPr>
                <w:rFonts w:ascii="Consolas" w:eastAsia="Consolas" w:hAnsi="Consolas" w:cs="Consolas"/>
                <w:color w:val="0033CC"/>
                <w:sz w:val="20"/>
                <w:lang w:val="fr-BE"/>
              </w:rPr>
              <w:t>xs:annotation</w:t>
            </w:r>
            <w:proofErr w:type="spellEnd"/>
            <w:r w:rsidRPr="00BB51DB">
              <w:rPr>
                <w:rFonts w:ascii="Consolas" w:eastAsia="Consolas" w:hAnsi="Consolas" w:cs="Consolas"/>
                <w:color w:val="0033CC"/>
                <w:sz w:val="20"/>
                <w:lang w:val="fr-BE"/>
              </w:rPr>
              <w:t>&gt;</w:t>
            </w:r>
          </w:p>
          <w:p w14:paraId="7CD5F317" w14:textId="040F1E29" w:rsidR="00E33AEE" w:rsidRPr="00BB51DB" w:rsidRDefault="00E33AEE" w:rsidP="00615AD2">
            <w:pPr>
              <w:spacing w:before="0"/>
              <w:jc w:val="left"/>
              <w:rPr>
                <w:lang w:val="fr-BE"/>
              </w:rPr>
            </w:pPr>
            <w:r w:rsidRPr="00BB51DB">
              <w:rPr>
                <w:rFonts w:ascii="Consolas" w:eastAsia="Consolas" w:hAnsi="Consolas" w:cs="Consolas"/>
                <w:color w:val="0033CC"/>
                <w:sz w:val="20"/>
                <w:lang w:val="fr-BE"/>
              </w:rPr>
              <w:t xml:space="preserve">    &lt;</w:t>
            </w:r>
            <w:proofErr w:type="spellStart"/>
            <w:r w:rsidRPr="00BB51DB">
              <w:rPr>
                <w:rFonts w:ascii="Consolas" w:eastAsia="Consolas" w:hAnsi="Consolas" w:cs="Consolas"/>
                <w:color w:val="0033CC"/>
                <w:sz w:val="20"/>
                <w:lang w:val="fr-BE"/>
              </w:rPr>
              <w:t>xs:documentation</w:t>
            </w:r>
            <w:proofErr w:type="spellEnd"/>
            <w:r w:rsidRPr="00BB51DB">
              <w:rPr>
                <w:rFonts w:ascii="Consolas" w:eastAsia="Consolas" w:hAnsi="Consolas" w:cs="Consolas"/>
                <w:color w:val="0033CC"/>
                <w:sz w:val="20"/>
                <w:lang w:val="fr-BE"/>
              </w:rPr>
              <w:t>&gt;</w:t>
            </w:r>
            <w:r w:rsidR="002F3987" w:rsidRPr="00BB51DB">
              <w:rPr>
                <w:rFonts w:ascii="Consolas" w:eastAsia="Consolas" w:hAnsi="Consolas" w:cs="Consolas"/>
                <w:color w:val="000000" w:themeColor="text1"/>
                <w:sz w:val="20"/>
                <w:lang w:val="fr-BE"/>
              </w:rPr>
              <w:t>ENS</w:t>
            </w:r>
            <w:r w:rsidR="002F3987" w:rsidRPr="00BB51DB">
              <w:rPr>
                <w:rFonts w:ascii="Consolas" w:eastAsia="Consolas" w:hAnsi="Consolas" w:cs="Consolas"/>
                <w:color w:val="0033CC"/>
                <w:sz w:val="20"/>
                <w:lang w:val="fr-BE"/>
              </w:rPr>
              <w:t xml:space="preserve"> </w:t>
            </w:r>
            <w:r w:rsidRPr="00BB51DB">
              <w:rPr>
                <w:rFonts w:ascii="Consolas" w:eastAsia="Consolas" w:hAnsi="Consolas" w:cs="Consolas"/>
                <w:color w:val="000000" w:themeColor="text1"/>
                <w:sz w:val="20"/>
                <w:lang w:val="fr-BE"/>
              </w:rPr>
              <w:t xml:space="preserve">MRN (format: an18), (alias: </w:t>
            </w:r>
            <w:proofErr w:type="spellStart"/>
            <w:r w:rsidR="002F3987" w:rsidRPr="00BB51DB">
              <w:rPr>
                <w:rFonts w:ascii="Consolas" w:eastAsia="Consolas" w:hAnsi="Consolas" w:cs="Consolas"/>
                <w:color w:val="000000" w:themeColor="text1"/>
                <w:sz w:val="20"/>
                <w:lang w:val="fr-BE"/>
              </w:rPr>
              <w:t>ENS_</w:t>
            </w:r>
            <w:r w:rsidRPr="00BB51DB">
              <w:rPr>
                <w:rFonts w:ascii="Consolas" w:eastAsia="Consolas" w:hAnsi="Consolas" w:cs="Consolas"/>
                <w:color w:val="000000" w:themeColor="text1"/>
                <w:sz w:val="20"/>
                <w:lang w:val="fr-BE"/>
              </w:rPr>
              <w:t>MRNType</w:t>
            </w:r>
            <w:proofErr w:type="spellEnd"/>
            <w:r w:rsidRPr="00BB51DB">
              <w:rPr>
                <w:rFonts w:ascii="Consolas" w:eastAsia="Consolas" w:hAnsi="Consolas" w:cs="Consolas"/>
                <w:color w:val="000000" w:themeColor="text1"/>
                <w:sz w:val="20"/>
                <w:lang w:val="fr-BE"/>
              </w:rPr>
              <w:t>)</w:t>
            </w:r>
            <w:r w:rsidRPr="00BB51DB">
              <w:rPr>
                <w:rFonts w:ascii="Consolas" w:eastAsia="Consolas" w:hAnsi="Consolas" w:cs="Consolas"/>
                <w:color w:val="0033CC"/>
                <w:sz w:val="20"/>
                <w:lang w:val="fr-BE"/>
              </w:rPr>
              <w:t>&lt;/</w:t>
            </w:r>
            <w:proofErr w:type="spellStart"/>
            <w:r w:rsidRPr="00BB51DB">
              <w:rPr>
                <w:rFonts w:ascii="Consolas" w:eastAsia="Consolas" w:hAnsi="Consolas" w:cs="Consolas"/>
                <w:color w:val="0033CC"/>
                <w:sz w:val="20"/>
                <w:lang w:val="fr-BE"/>
              </w:rPr>
              <w:t>xs:documentation</w:t>
            </w:r>
            <w:proofErr w:type="spellEnd"/>
            <w:r w:rsidRPr="00BB51DB">
              <w:rPr>
                <w:rFonts w:ascii="Consolas" w:eastAsia="Consolas" w:hAnsi="Consolas" w:cs="Consolas"/>
                <w:color w:val="0033CC"/>
                <w:sz w:val="20"/>
                <w:lang w:val="fr-BE"/>
              </w:rPr>
              <w:t>&gt;</w:t>
            </w:r>
          </w:p>
          <w:p w14:paraId="36DBA541" w14:textId="77777777" w:rsidR="00E33AEE" w:rsidRPr="00BB51DB" w:rsidRDefault="00E33AEE" w:rsidP="003F4499">
            <w:pPr>
              <w:spacing w:before="0"/>
              <w:rPr>
                <w:lang w:val="fr-BE"/>
              </w:rPr>
            </w:pPr>
            <w:r w:rsidRPr="00BB51DB">
              <w:rPr>
                <w:rFonts w:ascii="Consolas" w:eastAsia="Consolas" w:hAnsi="Consolas" w:cs="Consolas"/>
                <w:color w:val="0033CC"/>
                <w:sz w:val="20"/>
                <w:lang w:val="fr-BE"/>
              </w:rPr>
              <w:t xml:space="preserve">  &lt;/</w:t>
            </w:r>
            <w:proofErr w:type="spellStart"/>
            <w:r w:rsidRPr="00BB51DB">
              <w:rPr>
                <w:rFonts w:ascii="Consolas" w:eastAsia="Consolas" w:hAnsi="Consolas" w:cs="Consolas"/>
                <w:color w:val="0033CC"/>
                <w:sz w:val="20"/>
                <w:lang w:val="fr-BE"/>
              </w:rPr>
              <w:t>xs:annotation</w:t>
            </w:r>
            <w:proofErr w:type="spellEnd"/>
            <w:r w:rsidRPr="00BB51DB">
              <w:rPr>
                <w:rFonts w:ascii="Consolas" w:eastAsia="Consolas" w:hAnsi="Consolas" w:cs="Consolas"/>
                <w:color w:val="0033CC"/>
                <w:sz w:val="20"/>
                <w:lang w:val="fr-BE"/>
              </w:rPr>
              <w:t>&gt;</w:t>
            </w:r>
          </w:p>
          <w:p w14:paraId="50E9575C" w14:textId="56BA1C9F" w:rsidR="00E33AEE" w:rsidRPr="00BB51DB" w:rsidRDefault="00E33AEE" w:rsidP="00F7478B">
            <w:pPr>
              <w:spacing w:before="0"/>
              <w:rPr>
                <w:rFonts w:eastAsia="Consolas"/>
                <w:lang w:val="fr-BE"/>
              </w:rPr>
            </w:pPr>
            <w:r w:rsidRPr="00BB51DB">
              <w:rPr>
                <w:rFonts w:ascii="Consolas" w:eastAsia="Consolas" w:hAnsi="Consolas" w:cs="Consolas"/>
                <w:color w:val="0033CC"/>
                <w:sz w:val="20"/>
                <w:lang w:val="fr-BE"/>
              </w:rPr>
              <w:t xml:space="preserve">  &lt;</w:t>
            </w:r>
            <w:proofErr w:type="spellStart"/>
            <w:r w:rsidRPr="00BB51DB">
              <w:rPr>
                <w:rFonts w:ascii="Consolas" w:eastAsia="Consolas" w:hAnsi="Consolas" w:cs="Consolas"/>
                <w:color w:val="0033CC"/>
                <w:sz w:val="20"/>
                <w:lang w:val="fr-BE"/>
              </w:rPr>
              <w:t>xs:restriction</w:t>
            </w:r>
            <w:proofErr w:type="spellEnd"/>
            <w:r w:rsidRPr="00BB51DB">
              <w:rPr>
                <w:rFonts w:ascii="Consolas" w:eastAsia="Consolas" w:hAnsi="Consolas" w:cs="Consolas"/>
                <w:color w:val="0033CC"/>
                <w:sz w:val="20"/>
                <w:lang w:val="fr-BE"/>
              </w:rPr>
              <w:t xml:space="preserve"> </w:t>
            </w:r>
            <w:r w:rsidRPr="00BB51DB">
              <w:rPr>
                <w:rFonts w:ascii="Consolas" w:eastAsia="Consolas" w:hAnsi="Consolas" w:cs="Consolas"/>
                <w:color w:val="FF0000"/>
                <w:sz w:val="20"/>
                <w:lang w:val="fr-BE"/>
              </w:rPr>
              <w:t>base</w:t>
            </w:r>
            <w:r w:rsidRPr="00BB51DB">
              <w:rPr>
                <w:rFonts w:ascii="Consolas" w:eastAsia="Consolas" w:hAnsi="Consolas" w:cs="Consolas"/>
                <w:b/>
                <w:bCs/>
                <w:color w:val="000000" w:themeColor="text1"/>
                <w:sz w:val="20"/>
                <w:lang w:val="fr-BE"/>
              </w:rPr>
              <w:t>=</w:t>
            </w:r>
            <w:r w:rsidRPr="00BB51DB">
              <w:rPr>
                <w:rFonts w:ascii="Consolas" w:eastAsia="Consolas" w:hAnsi="Consolas" w:cs="Consolas"/>
                <w:b/>
                <w:bCs/>
                <w:color w:val="7030A0"/>
                <w:sz w:val="20"/>
                <w:lang w:val="fr-BE"/>
              </w:rPr>
              <w:t>"</w:t>
            </w:r>
            <w:proofErr w:type="spellStart"/>
            <w:r w:rsidRPr="00BB51DB">
              <w:rPr>
                <w:rFonts w:ascii="Consolas" w:eastAsia="Consolas" w:hAnsi="Consolas" w:cs="Consolas"/>
                <w:b/>
                <w:bCs/>
                <w:color w:val="7030A0"/>
                <w:sz w:val="20"/>
                <w:lang w:val="fr-BE"/>
              </w:rPr>
              <w:t>AlphaNumType</w:t>
            </w:r>
            <w:proofErr w:type="spellEnd"/>
            <w:r w:rsidRPr="00BB51DB">
              <w:rPr>
                <w:rFonts w:ascii="Consolas" w:eastAsia="Consolas" w:hAnsi="Consolas" w:cs="Consolas"/>
                <w:b/>
                <w:bCs/>
                <w:color w:val="7030A0"/>
                <w:sz w:val="20"/>
                <w:lang w:val="fr-BE"/>
              </w:rPr>
              <w:t>"</w:t>
            </w:r>
            <w:r w:rsidRPr="00BB51DB">
              <w:rPr>
                <w:rFonts w:ascii="Consolas" w:eastAsia="Consolas" w:hAnsi="Consolas" w:cs="Consolas"/>
                <w:color w:val="0033CC"/>
                <w:sz w:val="20"/>
                <w:lang w:val="fr-BE"/>
              </w:rPr>
              <w:t>&gt;</w:t>
            </w:r>
          </w:p>
          <w:p w14:paraId="22C94ADA" w14:textId="718B6E54" w:rsidR="00E33AEE" w:rsidRPr="00BB51DB" w:rsidRDefault="00E33AEE" w:rsidP="003F4499">
            <w:pPr>
              <w:spacing w:before="0"/>
              <w:rPr>
                <w:rFonts w:ascii="Consolas" w:eastAsia="Consolas" w:hAnsi="Consolas" w:cs="Consolas"/>
                <w:color w:val="000000" w:themeColor="text1"/>
                <w:sz w:val="20"/>
                <w:lang w:val="fr-BE"/>
              </w:rPr>
            </w:pPr>
            <w:r w:rsidRPr="00BB51DB">
              <w:rPr>
                <w:rFonts w:ascii="Consolas" w:eastAsia="Consolas" w:hAnsi="Consolas" w:cs="Consolas"/>
                <w:color w:val="0033CC"/>
                <w:sz w:val="20"/>
                <w:lang w:val="fr-BE"/>
              </w:rPr>
              <w:t xml:space="preserve">   &lt;</w:t>
            </w:r>
            <w:proofErr w:type="spellStart"/>
            <w:r w:rsidRPr="00BB51DB">
              <w:rPr>
                <w:rFonts w:ascii="Consolas" w:eastAsia="Consolas" w:hAnsi="Consolas" w:cs="Consolas"/>
                <w:color w:val="0033CC"/>
                <w:sz w:val="20"/>
                <w:lang w:val="fr-BE"/>
              </w:rPr>
              <w:t>xs:pattern</w:t>
            </w:r>
            <w:proofErr w:type="spellEnd"/>
            <w:r w:rsidRPr="00BB51DB">
              <w:rPr>
                <w:rFonts w:ascii="Consolas" w:eastAsia="Consolas" w:hAnsi="Consolas" w:cs="Consolas"/>
                <w:color w:val="000000" w:themeColor="text1"/>
                <w:sz w:val="20"/>
                <w:lang w:val="fr-BE"/>
              </w:rPr>
              <w:t xml:space="preserve"> </w:t>
            </w:r>
            <w:r w:rsidRPr="00BB51DB">
              <w:rPr>
                <w:rFonts w:ascii="Consolas" w:eastAsia="Consolas" w:hAnsi="Consolas" w:cs="Consolas"/>
                <w:color w:val="FF0000"/>
                <w:sz w:val="20"/>
                <w:lang w:val="fr-BE"/>
              </w:rPr>
              <w:t>value</w:t>
            </w:r>
            <w:r w:rsidRPr="00BB51DB">
              <w:rPr>
                <w:rFonts w:ascii="Consolas" w:eastAsia="Consolas" w:hAnsi="Consolas" w:cs="Consolas"/>
                <w:b/>
                <w:color w:val="000000" w:themeColor="text1"/>
                <w:sz w:val="20"/>
                <w:lang w:val="fr-BE"/>
              </w:rPr>
              <w:t>=</w:t>
            </w:r>
            <w:r w:rsidRPr="00BB51DB">
              <w:rPr>
                <w:rFonts w:ascii="Consolas" w:eastAsia="Consolas" w:hAnsi="Consolas" w:cs="Consolas"/>
                <w:b/>
                <w:color w:val="7030A0"/>
                <w:sz w:val="20"/>
                <w:lang w:val="fr-BE"/>
              </w:rPr>
              <w:t>"([2][4-9]|[3-9][0-9])[A-Z]{2}[A-Z0-9]{1</w:t>
            </w:r>
            <w:r w:rsidR="00156A4C" w:rsidRPr="00BB51DB">
              <w:rPr>
                <w:rFonts w:ascii="Consolas" w:eastAsia="Consolas" w:hAnsi="Consolas" w:cs="Consolas"/>
                <w:b/>
                <w:color w:val="7030A0"/>
                <w:sz w:val="20"/>
                <w:lang w:val="fr-BE"/>
              </w:rPr>
              <w:t>1</w:t>
            </w:r>
            <w:r w:rsidRPr="00BB51DB">
              <w:rPr>
                <w:rFonts w:ascii="Consolas" w:eastAsia="Consolas" w:hAnsi="Consolas" w:cs="Consolas"/>
                <w:b/>
                <w:color w:val="7030A0"/>
                <w:sz w:val="20"/>
                <w:lang w:val="fr-BE"/>
              </w:rPr>
              <w:t>}[A-</w:t>
            </w:r>
            <w:r w:rsidR="00572785" w:rsidRPr="00BB51DB">
              <w:rPr>
                <w:rFonts w:ascii="Consolas" w:eastAsia="Consolas" w:hAnsi="Consolas" w:cs="Consolas"/>
                <w:b/>
                <w:color w:val="7030A0"/>
                <w:sz w:val="20"/>
                <w:lang w:val="fr-BE"/>
              </w:rPr>
              <w:t>C]</w:t>
            </w:r>
            <w:r w:rsidRPr="00BB51DB">
              <w:rPr>
                <w:rFonts w:ascii="Consolas" w:eastAsia="Consolas" w:hAnsi="Consolas" w:cs="Consolas"/>
                <w:b/>
                <w:color w:val="7030A0"/>
                <w:sz w:val="20"/>
                <w:lang w:val="fr-BE"/>
              </w:rPr>
              <w:t>[A-E][0-9]"</w:t>
            </w:r>
            <w:r w:rsidRPr="00BB51DB">
              <w:rPr>
                <w:rFonts w:ascii="Consolas" w:eastAsia="Consolas" w:hAnsi="Consolas" w:cs="Consolas"/>
                <w:color w:val="000000" w:themeColor="text1"/>
                <w:sz w:val="20"/>
                <w:lang w:val="fr-BE"/>
              </w:rPr>
              <w:t>/&gt;</w:t>
            </w:r>
          </w:p>
          <w:p w14:paraId="57EB5647" w14:textId="77777777" w:rsidR="00E33AEE" w:rsidRPr="00BB51DB" w:rsidRDefault="00E33AEE" w:rsidP="003F4499">
            <w:pPr>
              <w:spacing w:before="0"/>
              <w:rPr>
                <w:lang w:val="fr-BE"/>
              </w:rPr>
            </w:pPr>
            <w:r w:rsidRPr="00BB51DB">
              <w:rPr>
                <w:rFonts w:ascii="Consolas" w:eastAsia="Consolas" w:hAnsi="Consolas" w:cs="Consolas"/>
                <w:color w:val="0033CC"/>
                <w:sz w:val="20"/>
                <w:lang w:val="fr-BE"/>
              </w:rPr>
              <w:t xml:space="preserve">   &lt;/</w:t>
            </w:r>
            <w:proofErr w:type="spellStart"/>
            <w:r w:rsidRPr="00BB51DB">
              <w:rPr>
                <w:rFonts w:ascii="Consolas" w:eastAsia="Consolas" w:hAnsi="Consolas" w:cs="Consolas"/>
                <w:color w:val="0033CC"/>
                <w:sz w:val="20"/>
                <w:lang w:val="fr-BE"/>
              </w:rPr>
              <w:t>xs:restriction</w:t>
            </w:r>
            <w:proofErr w:type="spellEnd"/>
            <w:r w:rsidRPr="00BB51DB">
              <w:rPr>
                <w:rFonts w:ascii="Consolas" w:eastAsia="Consolas" w:hAnsi="Consolas" w:cs="Consolas"/>
                <w:color w:val="0033CC"/>
                <w:sz w:val="20"/>
                <w:lang w:val="fr-BE"/>
              </w:rPr>
              <w:t>&gt;</w:t>
            </w:r>
          </w:p>
          <w:p w14:paraId="7A59D3FB" w14:textId="77777777" w:rsidR="00E33AEE" w:rsidRPr="00BB51DB" w:rsidRDefault="00E33AEE" w:rsidP="003F4499">
            <w:pPr>
              <w:spacing w:before="0"/>
              <w:rPr>
                <w:lang w:val="fr-BE"/>
              </w:rPr>
            </w:pPr>
            <w:r w:rsidRPr="00BB51DB">
              <w:rPr>
                <w:rFonts w:ascii="Consolas" w:eastAsia="Consolas" w:hAnsi="Consolas" w:cs="Consolas"/>
                <w:color w:val="0033CC"/>
                <w:sz w:val="20"/>
                <w:lang w:val="fr-BE"/>
              </w:rPr>
              <w:t xml:space="preserve"> &lt;/</w:t>
            </w:r>
            <w:proofErr w:type="spellStart"/>
            <w:r w:rsidRPr="00BB51DB">
              <w:rPr>
                <w:rFonts w:ascii="Consolas" w:eastAsia="Consolas" w:hAnsi="Consolas" w:cs="Consolas"/>
                <w:color w:val="0033CC"/>
                <w:sz w:val="20"/>
                <w:lang w:val="fr-BE"/>
              </w:rPr>
              <w:t>xs:simpleType</w:t>
            </w:r>
            <w:proofErr w:type="spellEnd"/>
            <w:r w:rsidRPr="00BB51DB">
              <w:rPr>
                <w:rFonts w:ascii="Consolas" w:eastAsia="Consolas" w:hAnsi="Consolas" w:cs="Consolas"/>
                <w:color w:val="0033CC"/>
                <w:sz w:val="20"/>
                <w:lang w:val="fr-BE"/>
              </w:rPr>
              <w:t>&gt;</w:t>
            </w:r>
          </w:p>
        </w:tc>
      </w:tr>
    </w:tbl>
    <w:p w14:paraId="32945846" w14:textId="4BEDEED3" w:rsidR="00F52C22" w:rsidRPr="00476D2F" w:rsidRDefault="00F52C22" w:rsidP="008F703C">
      <w:pPr>
        <w:pStyle w:val="Caption"/>
      </w:pPr>
      <w:bookmarkStart w:id="1266" w:name="_Toc185900991"/>
      <w:r>
        <w:t xml:space="preserve">Table </w:t>
      </w:r>
      <w:r w:rsidR="002C7E76">
        <w:fldChar w:fldCharType="begin"/>
      </w:r>
      <w:r w:rsidR="002C7E76">
        <w:instrText xml:space="preserve"> SEQ Table \* ARABIC </w:instrText>
      </w:r>
      <w:r w:rsidR="002C7E76">
        <w:fldChar w:fldCharType="separate"/>
      </w:r>
      <w:r w:rsidR="004501EF">
        <w:rPr>
          <w:noProof/>
        </w:rPr>
        <w:t>65</w:t>
      </w:r>
      <w:r w:rsidR="002C7E76">
        <w:fldChar w:fldCharType="end"/>
      </w:r>
      <w:r>
        <w:t xml:space="preserve">: </w:t>
      </w:r>
      <w:r w:rsidR="00EE711B" w:rsidRPr="00476D2F">
        <w:t xml:space="preserve">XSD restriction for </w:t>
      </w:r>
      <w:r>
        <w:t xml:space="preserve">ENS </w:t>
      </w:r>
      <w:r w:rsidRPr="007D55CE">
        <w:t xml:space="preserve">MRN </w:t>
      </w:r>
      <w:r w:rsidR="00EE711B" w:rsidRPr="00476D2F">
        <w:t xml:space="preserve">data item </w:t>
      </w:r>
      <w:r w:rsidR="00EE711B">
        <w:t>in</w:t>
      </w:r>
      <w:r>
        <w:t xml:space="preserve"> ICS2</w:t>
      </w:r>
      <w:r w:rsidR="00E667D9">
        <w:t>-</w:t>
      </w:r>
      <w:r>
        <w:t>CR</w:t>
      </w:r>
      <w:bookmarkEnd w:id="1266"/>
    </w:p>
    <w:p w14:paraId="42EF2789" w14:textId="7343383A" w:rsidR="00E33AEE" w:rsidRPr="00476D2F" w:rsidRDefault="00E33AEE" w:rsidP="00E33AEE">
      <w:r w:rsidRPr="00476D2F">
        <w:rPr>
          <w:szCs w:val="24"/>
        </w:rPr>
        <w:t>w</w:t>
      </w:r>
      <w:r w:rsidRPr="00476D2F">
        <w:t>here</w:t>
      </w:r>
      <w:r w:rsidRPr="00476D2F">
        <w:rPr>
          <w:b/>
        </w:rPr>
        <w:t xml:space="preserve"> </w:t>
      </w:r>
      <w:proofErr w:type="spellStart"/>
      <w:r w:rsidRPr="00476D2F">
        <w:rPr>
          <w:rFonts w:ascii="Consolas" w:hAnsi="Consolas"/>
          <w:b/>
          <w:color w:val="7030A0"/>
          <w:sz w:val="22"/>
        </w:rPr>
        <w:t>AlphaNumType</w:t>
      </w:r>
      <w:proofErr w:type="spellEnd"/>
      <w:r w:rsidRPr="00476D2F">
        <w:rPr>
          <w:rFonts w:ascii="Consolas" w:hAnsi="Consolas"/>
          <w:b/>
          <w:color w:val="7030A0"/>
          <w:sz w:val="22"/>
        </w:rPr>
        <w:t xml:space="preserve"> </w:t>
      </w:r>
      <w:r w:rsidRPr="00476D2F">
        <w:t xml:space="preserve">is defined </w:t>
      </w:r>
      <w:r w:rsidRPr="00476D2F">
        <w:fldChar w:fldCharType="begin"/>
      </w:r>
      <w:r w:rsidRPr="00476D2F">
        <w:instrText xml:space="preserve"> REF _Ref525843532 \h  \* MERGEFORMAT </w:instrText>
      </w:r>
      <w:r w:rsidRPr="00476D2F">
        <w:fldChar w:fldCharType="separate"/>
      </w:r>
      <w:r w:rsidR="004501EF" w:rsidRPr="00476D2F">
        <w:t xml:space="preserve">Table </w:t>
      </w:r>
      <w:r w:rsidR="004501EF">
        <w:t>52</w:t>
      </w:r>
      <w:r w:rsidRPr="00476D2F">
        <w:fldChar w:fldCharType="end"/>
      </w:r>
      <w:r w:rsidRPr="00476D2F">
        <w:t>.</w:t>
      </w:r>
    </w:p>
    <w:p w14:paraId="2C60BE7F" w14:textId="77777777" w:rsidR="00E33AEE" w:rsidRPr="00E265EB" w:rsidRDefault="00E33AEE" w:rsidP="00F7478B">
      <w:pPr>
        <w:spacing w:before="0" w:after="120"/>
        <w:rPr>
          <w:szCs w:val="24"/>
        </w:rPr>
      </w:pPr>
    </w:p>
    <w:p w14:paraId="687A1F67" w14:textId="0E3EA391" w:rsidR="00B9654A" w:rsidRPr="00E265EB" w:rsidRDefault="00971093" w:rsidP="00F7478B">
      <w:pPr>
        <w:spacing w:before="0" w:after="120"/>
        <w:rPr>
          <w:szCs w:val="24"/>
        </w:rPr>
      </w:pPr>
      <w:r>
        <w:rPr>
          <w:szCs w:val="24"/>
        </w:rPr>
        <w:t>Regarding the check character algorithm, the same steps are</w:t>
      </w:r>
      <w:r w:rsidR="00EE779D">
        <w:rPr>
          <w:szCs w:val="24"/>
        </w:rPr>
        <w:t xml:space="preserve"> followed as described in </w:t>
      </w:r>
      <w:r w:rsidR="00B932CC">
        <w:rPr>
          <w:szCs w:val="24"/>
        </w:rPr>
        <w:fldChar w:fldCharType="begin"/>
      </w:r>
      <w:r w:rsidR="00B932CC">
        <w:rPr>
          <w:szCs w:val="24"/>
        </w:rPr>
        <w:instrText xml:space="preserve"> REF _Ref525625491 \r \h </w:instrText>
      </w:r>
      <w:r w:rsidR="00B932CC">
        <w:rPr>
          <w:szCs w:val="24"/>
        </w:rPr>
      </w:r>
      <w:r w:rsidR="00B932CC">
        <w:rPr>
          <w:szCs w:val="24"/>
        </w:rPr>
        <w:fldChar w:fldCharType="separate"/>
      </w:r>
      <w:r w:rsidR="004501EF">
        <w:rPr>
          <w:szCs w:val="24"/>
        </w:rPr>
        <w:t>V.8.1.1</w:t>
      </w:r>
      <w:r w:rsidR="00B932CC">
        <w:rPr>
          <w:szCs w:val="24"/>
        </w:rPr>
        <w:fldChar w:fldCharType="end"/>
      </w:r>
      <w:r w:rsidR="00EE779D">
        <w:rPr>
          <w:szCs w:val="24"/>
        </w:rPr>
        <w:t xml:space="preserve"> </w:t>
      </w:r>
    </w:p>
    <w:p w14:paraId="16F6714F" w14:textId="324CDD2F" w:rsidR="001F009F" w:rsidRPr="00476D2F" w:rsidRDefault="001F009F" w:rsidP="001F009F">
      <w:r>
        <w:t>I</w:t>
      </w:r>
      <w:r w:rsidRPr="00476D2F">
        <w:t xml:space="preserve">n case a message includes an invalid </w:t>
      </w:r>
      <w:r w:rsidR="00A413EC">
        <w:t xml:space="preserve">ENS </w:t>
      </w:r>
      <w:r w:rsidRPr="00476D2F">
        <w:t xml:space="preserve">MRN, the message shall be rejected: </w:t>
      </w:r>
    </w:p>
    <w:p w14:paraId="0765ABB6" w14:textId="1036CDBE" w:rsidR="001F009F" w:rsidRPr="00476D2F" w:rsidRDefault="00725FF3" w:rsidP="001F009F">
      <w:pPr>
        <w:pStyle w:val="ListParagraph"/>
        <w:numPr>
          <w:ilvl w:val="0"/>
          <w:numId w:val="79"/>
        </w:numPr>
      </w:pPr>
      <w:r>
        <w:t>W</w:t>
      </w:r>
      <w:r w:rsidRPr="00476D2F">
        <w:t xml:space="preserve">ith </w:t>
      </w:r>
      <w:r w:rsidR="00233C76" w:rsidRPr="00476D2F">
        <w:t>CD917</w:t>
      </w:r>
      <w:r w:rsidR="00233C76">
        <w:t>D</w:t>
      </w:r>
      <w:r w:rsidR="00233C76" w:rsidRPr="00476D2F">
        <w:t xml:space="preserve"> </w:t>
      </w:r>
      <w:r w:rsidR="001F009F" w:rsidRPr="00476D2F">
        <w:t>after the XSD validation of the message detects an issue (with code '51 - The value of the specific data item is invalid with respect to the defined pattern for this specific type. error code’</w:t>
      </w:r>
      <w:proofErr w:type="gramStart"/>
      <w:r w:rsidR="001F009F" w:rsidRPr="00476D2F">
        <w:t>), if</w:t>
      </w:r>
      <w:proofErr w:type="gramEnd"/>
      <w:r w:rsidR="001F009F" w:rsidRPr="00476D2F">
        <w:t xml:space="preserve"> the pattern is violated;</w:t>
      </w:r>
    </w:p>
    <w:p w14:paraId="24166D12" w14:textId="2C7855E3" w:rsidR="00F51C6D" w:rsidRPr="00476D2F" w:rsidRDefault="00725FF3" w:rsidP="006361AB">
      <w:pPr>
        <w:pStyle w:val="ListParagraph"/>
        <w:numPr>
          <w:ilvl w:val="0"/>
          <w:numId w:val="79"/>
        </w:numPr>
      </w:pPr>
      <w:r>
        <w:t>W</w:t>
      </w:r>
      <w:r w:rsidRPr="00476D2F">
        <w:t xml:space="preserve">ith </w:t>
      </w:r>
      <w:r w:rsidR="00233C76" w:rsidRPr="00476D2F">
        <w:t>CD906</w:t>
      </w:r>
      <w:r w:rsidR="00233C76">
        <w:t>D</w:t>
      </w:r>
      <w:r w:rsidR="00233C76" w:rsidRPr="00476D2F">
        <w:t xml:space="preserve"> </w:t>
      </w:r>
      <w:r w:rsidR="001F009F" w:rsidRPr="00476D2F">
        <w:t>if the XSD validation is positive but the R002</w:t>
      </w:r>
      <w:r w:rsidR="00AB3145">
        <w:t>8</w:t>
      </w:r>
      <w:r w:rsidR="001F009F" w:rsidRPr="00476D2F">
        <w:t xml:space="preserve"> is violated (i.e. check digit does not follow the ISO6346) ONE error code will be applicable: ’14 -Rule violation’ regarding R002</w:t>
      </w:r>
      <w:r w:rsidR="00AB3145">
        <w:t>8</w:t>
      </w:r>
      <w:r w:rsidR="001F009F" w:rsidRPr="00476D2F">
        <w:t>.</w:t>
      </w:r>
    </w:p>
    <w:p w14:paraId="61359E9F" w14:textId="77777777" w:rsidR="002D0858" w:rsidRPr="00476D2F" w:rsidRDefault="002D0858" w:rsidP="00E56500">
      <w:pPr>
        <w:spacing w:before="0"/>
        <w:rPr>
          <w:b/>
          <w:sz w:val="28"/>
          <w:szCs w:val="28"/>
        </w:rPr>
      </w:pPr>
    </w:p>
    <w:p w14:paraId="7E78B43B" w14:textId="25C97CE0" w:rsidR="008C346D" w:rsidRPr="00476D2F" w:rsidRDefault="006E34D8" w:rsidP="008C346D">
      <w:pPr>
        <w:pStyle w:val="Heading2"/>
        <w:rPr>
          <w:szCs w:val="28"/>
        </w:rPr>
      </w:pPr>
      <w:bookmarkStart w:id="1267" w:name="_Ref46413118"/>
      <w:bookmarkStart w:id="1268" w:name="_Toc185900745"/>
      <w:r w:rsidRPr="00476D2F">
        <w:rPr>
          <w:szCs w:val="28"/>
        </w:rPr>
        <w:t>GNSS</w:t>
      </w:r>
      <w:r w:rsidR="008C02CE" w:rsidRPr="00476D2F">
        <w:rPr>
          <w:szCs w:val="28"/>
        </w:rPr>
        <w:t xml:space="preserve"> (Global Navigation Satellite System)</w:t>
      </w:r>
      <w:bookmarkEnd w:id="1267"/>
      <w:bookmarkEnd w:id="1268"/>
    </w:p>
    <w:p w14:paraId="308CF0E9" w14:textId="5FFEC365" w:rsidR="000605D1" w:rsidRPr="00476D2F" w:rsidRDefault="000605D1" w:rsidP="000605D1">
      <w:r w:rsidRPr="00476D2F">
        <w:t xml:space="preserve">In order to define the coordinates of a location, the </w:t>
      </w:r>
      <w:r w:rsidRPr="00476D2F">
        <w:rPr>
          <w:i/>
        </w:rPr>
        <w:t>Information Exchange</w:t>
      </w:r>
      <w:r w:rsidRPr="00476D2F">
        <w:t xml:space="preserve">s will include the </w:t>
      </w:r>
      <w:r w:rsidRPr="00476D2F">
        <w:rPr>
          <w:i/>
        </w:rPr>
        <w:t>Data Group</w:t>
      </w:r>
      <w:r w:rsidRPr="00476D2F">
        <w:t xml:space="preserve"> ‘</w:t>
      </w:r>
      <w:r w:rsidR="006E34D8" w:rsidRPr="00476D2F">
        <w:rPr>
          <w:szCs w:val="24"/>
        </w:rPr>
        <w:t>GNSS</w:t>
      </w:r>
      <w:r w:rsidRPr="00476D2F">
        <w:t>’</w:t>
      </w:r>
      <w:r w:rsidR="006E34D8" w:rsidRPr="00476D2F">
        <w:t xml:space="preserve"> </w:t>
      </w:r>
      <w:r w:rsidRPr="00476D2F">
        <w:t xml:space="preserve">value with two separate </w:t>
      </w:r>
      <w:r w:rsidRPr="00476D2F">
        <w:rPr>
          <w:i/>
        </w:rPr>
        <w:t>Data Items</w:t>
      </w:r>
      <w:r w:rsidRPr="00476D2F">
        <w:t xml:space="preserve">: </w:t>
      </w:r>
      <w:proofErr w:type="gramStart"/>
      <w:r w:rsidRPr="00476D2F">
        <w:t>the</w:t>
      </w:r>
      <w:proofErr w:type="gramEnd"/>
      <w:r w:rsidRPr="00476D2F">
        <w:t xml:space="preserve"> </w:t>
      </w:r>
      <w:r w:rsidRPr="00476D2F">
        <w:rPr>
          <w:i/>
        </w:rPr>
        <w:t>Latitude</w:t>
      </w:r>
      <w:r w:rsidRPr="00476D2F">
        <w:t xml:space="preserve"> and the </w:t>
      </w:r>
      <w:r w:rsidRPr="00476D2F">
        <w:rPr>
          <w:i/>
        </w:rPr>
        <w:t>Longitude</w:t>
      </w:r>
      <w:r w:rsidRPr="00476D2F">
        <w:t xml:space="preserve">. </w:t>
      </w:r>
      <w:proofErr w:type="gramStart"/>
      <w:r w:rsidRPr="00476D2F">
        <w:t>In order to</w:t>
      </w:r>
      <w:proofErr w:type="gramEnd"/>
      <w:r w:rsidRPr="00476D2F">
        <w:t xml:space="preserve"> identify the </w:t>
      </w:r>
      <w:r w:rsidRPr="00476D2F">
        <w:rPr>
          <w:i/>
        </w:rPr>
        <w:t>Longitude</w:t>
      </w:r>
      <w:r w:rsidRPr="00476D2F">
        <w:t xml:space="preserve"> and </w:t>
      </w:r>
      <w:r w:rsidRPr="00476D2F">
        <w:rPr>
          <w:i/>
        </w:rPr>
        <w:t>Latitude</w:t>
      </w:r>
      <w:r w:rsidRPr="00476D2F">
        <w:t xml:space="preserve">, the WGS84 system which is the standard for </w:t>
      </w:r>
      <w:r w:rsidR="006E34D8" w:rsidRPr="00476D2F">
        <w:rPr>
          <w:szCs w:val="24"/>
        </w:rPr>
        <w:t>GNSS</w:t>
      </w:r>
      <w:r w:rsidRPr="00476D2F">
        <w:t xml:space="preserve"> is used. The regular expression provided in the table below allows </w:t>
      </w:r>
      <w:r w:rsidRPr="00476D2F">
        <w:rPr>
          <w:i/>
        </w:rPr>
        <w:t>Latitude</w:t>
      </w:r>
      <w:r w:rsidRPr="00476D2F">
        <w:t xml:space="preserve"> to vary from -90 to +90 degrees (mandatory sign ‘-’ for Southern latitude, optional sign ‘+’ for Northern latitude) and </w:t>
      </w:r>
      <w:r w:rsidR="001F4C69" w:rsidRPr="00476D2F">
        <w:rPr>
          <w:i/>
        </w:rPr>
        <w:t>Longitude</w:t>
      </w:r>
      <w:r w:rsidR="001F4C69" w:rsidRPr="00476D2F" w:rsidDel="001F4C69">
        <w:rPr>
          <w:i/>
        </w:rPr>
        <w:t xml:space="preserve"> </w:t>
      </w:r>
      <w:r w:rsidRPr="00476D2F">
        <w:t>from -180 to +180 degrees (mandatory sign ‘-’ for Western longitude, optional sign ‘+’ for Eastern longitude), thus providing global coverage. The format used must be in decimal degrees (DD). Decimal digits are always required (</w:t>
      </w:r>
      <w:r w:rsidR="00682178" w:rsidRPr="00476D2F">
        <w:t>e.g.</w:t>
      </w:r>
      <w:r w:rsidRPr="00476D2F">
        <w:t xml:space="preserve"> 170.000000) and accuracy of at least 5 to maximum 7 digits must be provided.</w:t>
      </w:r>
    </w:p>
    <w:tbl>
      <w:tblPr>
        <w:tblpPr w:leftFromText="180" w:rightFromText="180" w:vertAnchor="text" w:horzAnchor="margin" w:tblpX="108" w:tblpY="2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5661"/>
        <w:gridCol w:w="1276"/>
        <w:gridCol w:w="844"/>
      </w:tblGrid>
      <w:tr w:rsidR="00CA7E48" w:rsidRPr="00110E6A" w14:paraId="03B06662" w14:textId="4B18496B" w:rsidTr="0017371F">
        <w:trPr>
          <w:tblHeader/>
        </w:trPr>
        <w:tc>
          <w:tcPr>
            <w:tcW w:w="1271" w:type="dxa"/>
            <w:tcBorders>
              <w:top w:val="single" w:sz="12" w:space="0" w:color="auto"/>
              <w:bottom w:val="single" w:sz="6" w:space="0" w:color="auto"/>
            </w:tcBorders>
            <w:shd w:val="clear" w:color="auto" w:fill="002060"/>
            <w:vAlign w:val="center"/>
          </w:tcPr>
          <w:p w14:paraId="6BF9A0E8" w14:textId="77777777" w:rsidR="00CA7E48" w:rsidRPr="00476D2F" w:rsidRDefault="00CA7E48" w:rsidP="009C72B5">
            <w:pPr>
              <w:spacing w:before="0"/>
              <w:rPr>
                <w:b/>
                <w:szCs w:val="24"/>
              </w:rPr>
            </w:pPr>
            <w:r w:rsidRPr="00476D2F">
              <w:rPr>
                <w:b/>
                <w:szCs w:val="24"/>
              </w:rPr>
              <w:t>Field</w:t>
            </w:r>
          </w:p>
        </w:tc>
        <w:tc>
          <w:tcPr>
            <w:tcW w:w="5925" w:type="dxa"/>
            <w:tcBorders>
              <w:top w:val="single" w:sz="12" w:space="0" w:color="auto"/>
              <w:bottom w:val="single" w:sz="6" w:space="0" w:color="auto"/>
            </w:tcBorders>
            <w:shd w:val="clear" w:color="auto" w:fill="002060"/>
            <w:vAlign w:val="center"/>
          </w:tcPr>
          <w:p w14:paraId="629EDDD0" w14:textId="77777777" w:rsidR="00CA7E48" w:rsidRPr="00476D2F" w:rsidRDefault="00CA7E48" w:rsidP="009C72B5">
            <w:pPr>
              <w:spacing w:before="0"/>
              <w:rPr>
                <w:b/>
                <w:szCs w:val="24"/>
              </w:rPr>
            </w:pPr>
            <w:r w:rsidRPr="00476D2F">
              <w:rPr>
                <w:b/>
                <w:szCs w:val="24"/>
              </w:rPr>
              <w:t>Regular Expression</w:t>
            </w:r>
          </w:p>
        </w:tc>
        <w:tc>
          <w:tcPr>
            <w:tcW w:w="992" w:type="dxa"/>
            <w:tcBorders>
              <w:top w:val="single" w:sz="12" w:space="0" w:color="auto"/>
              <w:bottom w:val="single" w:sz="6" w:space="0" w:color="auto"/>
            </w:tcBorders>
            <w:shd w:val="clear" w:color="auto" w:fill="002060"/>
          </w:tcPr>
          <w:p w14:paraId="215F6185" w14:textId="65BD3F40" w:rsidR="00CA7E48" w:rsidRPr="00476D2F" w:rsidRDefault="00CA7E48" w:rsidP="009C72B5">
            <w:pPr>
              <w:spacing w:before="0"/>
              <w:rPr>
                <w:b/>
                <w:szCs w:val="24"/>
              </w:rPr>
            </w:pPr>
            <w:r w:rsidRPr="00476D2F">
              <w:rPr>
                <w:b/>
                <w:szCs w:val="24"/>
              </w:rPr>
              <w:t>Example</w:t>
            </w:r>
          </w:p>
        </w:tc>
        <w:tc>
          <w:tcPr>
            <w:tcW w:w="851" w:type="dxa"/>
            <w:tcBorders>
              <w:top w:val="single" w:sz="12" w:space="0" w:color="auto"/>
              <w:bottom w:val="single" w:sz="6" w:space="0" w:color="auto"/>
            </w:tcBorders>
            <w:shd w:val="clear" w:color="auto" w:fill="002060"/>
          </w:tcPr>
          <w:p w14:paraId="7DC566BC" w14:textId="029003FE" w:rsidR="00CA7E48" w:rsidRPr="00476D2F" w:rsidRDefault="00CA7E48" w:rsidP="009C72B5">
            <w:pPr>
              <w:spacing w:before="0"/>
              <w:rPr>
                <w:b/>
                <w:szCs w:val="24"/>
              </w:rPr>
            </w:pPr>
            <w:r w:rsidRPr="00476D2F">
              <w:rPr>
                <w:b/>
                <w:szCs w:val="24"/>
              </w:rPr>
              <w:t>Len</w:t>
            </w:r>
          </w:p>
        </w:tc>
      </w:tr>
      <w:tr w:rsidR="00CA7E48" w:rsidRPr="00110E6A" w14:paraId="38287C7F" w14:textId="3513AE61" w:rsidTr="002D0858">
        <w:trPr>
          <w:trHeight w:val="454"/>
        </w:trPr>
        <w:tc>
          <w:tcPr>
            <w:tcW w:w="1271" w:type="dxa"/>
            <w:tcBorders>
              <w:top w:val="single" w:sz="6" w:space="0" w:color="auto"/>
            </w:tcBorders>
            <w:vAlign w:val="center"/>
          </w:tcPr>
          <w:p w14:paraId="21546DB5" w14:textId="77777777" w:rsidR="00CA7E48" w:rsidRPr="00476D2F" w:rsidRDefault="00CA7E48" w:rsidP="009C72B5">
            <w:pPr>
              <w:spacing w:before="0"/>
              <w:rPr>
                <w:sz w:val="22"/>
                <w:szCs w:val="24"/>
              </w:rPr>
            </w:pPr>
            <w:r w:rsidRPr="00476D2F">
              <w:rPr>
                <w:sz w:val="22"/>
                <w:szCs w:val="24"/>
              </w:rPr>
              <w:t>Latitude</w:t>
            </w:r>
          </w:p>
        </w:tc>
        <w:tc>
          <w:tcPr>
            <w:tcW w:w="5925" w:type="dxa"/>
            <w:tcBorders>
              <w:top w:val="single" w:sz="6" w:space="0" w:color="auto"/>
            </w:tcBorders>
            <w:vAlign w:val="center"/>
          </w:tcPr>
          <w:p w14:paraId="3F0183C2" w14:textId="7A60DE8C" w:rsidR="00CA7E48" w:rsidRPr="00476D2F" w:rsidRDefault="00CA7E48" w:rsidP="009C72B5">
            <w:pPr>
              <w:spacing w:before="0"/>
              <w:rPr>
                <w:sz w:val="22"/>
                <w:szCs w:val="24"/>
              </w:rPr>
            </w:pPr>
            <w:r w:rsidRPr="00476D2F">
              <w:rPr>
                <w:sz w:val="22"/>
                <w:szCs w:val="24"/>
              </w:rPr>
              <w:t>[+-]?([0-8]?[0-9]\.[0-9]{5,7}|90.000000?</w:t>
            </w:r>
            <w:r w:rsidR="00786241" w:rsidRPr="00476D2F">
              <w:rPr>
                <w:sz w:val="22"/>
                <w:szCs w:val="24"/>
              </w:rPr>
              <w:t>0?</w:t>
            </w:r>
            <w:r w:rsidRPr="00476D2F">
              <w:rPr>
                <w:sz w:val="22"/>
                <w:szCs w:val="24"/>
              </w:rPr>
              <w:t>)</w:t>
            </w:r>
          </w:p>
        </w:tc>
        <w:tc>
          <w:tcPr>
            <w:tcW w:w="992" w:type="dxa"/>
            <w:tcBorders>
              <w:top w:val="single" w:sz="6" w:space="0" w:color="auto"/>
            </w:tcBorders>
            <w:vAlign w:val="center"/>
          </w:tcPr>
          <w:p w14:paraId="5E09C381" w14:textId="56F217C6" w:rsidR="00CA7E48" w:rsidRPr="00476D2F" w:rsidRDefault="000605D1" w:rsidP="009C72B5">
            <w:pPr>
              <w:spacing w:before="0"/>
              <w:rPr>
                <w:sz w:val="22"/>
                <w:szCs w:val="24"/>
              </w:rPr>
            </w:pPr>
            <w:r w:rsidRPr="00476D2F">
              <w:rPr>
                <w:sz w:val="22"/>
                <w:szCs w:val="24"/>
              </w:rPr>
              <w:t>+</w:t>
            </w:r>
            <w:r w:rsidR="00CA7E48" w:rsidRPr="00476D2F">
              <w:rPr>
                <w:sz w:val="22"/>
                <w:szCs w:val="24"/>
              </w:rPr>
              <w:t>50.842372</w:t>
            </w:r>
          </w:p>
        </w:tc>
        <w:tc>
          <w:tcPr>
            <w:tcW w:w="851" w:type="dxa"/>
            <w:tcBorders>
              <w:top w:val="single" w:sz="6" w:space="0" w:color="auto"/>
            </w:tcBorders>
            <w:vAlign w:val="center"/>
          </w:tcPr>
          <w:p w14:paraId="4F158AEA" w14:textId="69B2CDC8" w:rsidR="00CA7E48" w:rsidRPr="00476D2F" w:rsidRDefault="00CA7E48" w:rsidP="009C72B5">
            <w:pPr>
              <w:spacing w:before="0"/>
              <w:rPr>
                <w:sz w:val="22"/>
                <w:szCs w:val="24"/>
              </w:rPr>
            </w:pPr>
            <w:r w:rsidRPr="00476D2F">
              <w:rPr>
                <w:sz w:val="22"/>
                <w:szCs w:val="24"/>
              </w:rPr>
              <w:t>an..11</w:t>
            </w:r>
          </w:p>
        </w:tc>
      </w:tr>
      <w:tr w:rsidR="00CA7E48" w:rsidRPr="00110E6A" w14:paraId="713191BA" w14:textId="094E534A" w:rsidTr="002D0858">
        <w:trPr>
          <w:trHeight w:val="454"/>
        </w:trPr>
        <w:tc>
          <w:tcPr>
            <w:tcW w:w="1271" w:type="dxa"/>
            <w:tcBorders>
              <w:top w:val="nil"/>
            </w:tcBorders>
            <w:vAlign w:val="center"/>
          </w:tcPr>
          <w:p w14:paraId="043CF7DF" w14:textId="26D83E51" w:rsidR="00CA7E48" w:rsidRPr="00476D2F" w:rsidRDefault="00CA7E48" w:rsidP="009C72B5">
            <w:pPr>
              <w:spacing w:before="0"/>
              <w:rPr>
                <w:sz w:val="22"/>
                <w:szCs w:val="24"/>
              </w:rPr>
            </w:pPr>
            <w:r w:rsidRPr="00476D2F">
              <w:rPr>
                <w:sz w:val="22"/>
                <w:szCs w:val="24"/>
              </w:rPr>
              <w:t>Longitude</w:t>
            </w:r>
          </w:p>
        </w:tc>
        <w:tc>
          <w:tcPr>
            <w:tcW w:w="5925" w:type="dxa"/>
            <w:tcBorders>
              <w:top w:val="nil"/>
            </w:tcBorders>
            <w:vAlign w:val="center"/>
          </w:tcPr>
          <w:p w14:paraId="31FDD06C" w14:textId="7146942C" w:rsidR="00CA7E48" w:rsidRPr="00476D2F" w:rsidRDefault="00CA7E48" w:rsidP="009C72B5">
            <w:pPr>
              <w:spacing w:before="0"/>
              <w:rPr>
                <w:sz w:val="22"/>
                <w:szCs w:val="24"/>
              </w:rPr>
            </w:pPr>
            <w:r w:rsidRPr="00476D2F">
              <w:rPr>
                <w:sz w:val="22"/>
                <w:szCs w:val="24"/>
              </w:rPr>
              <w:t>[+-]?((0?[0-9]?|1[0-7])[0-9]\.[0-9]{5,7}|180.000000?</w:t>
            </w:r>
            <w:r w:rsidR="00786241" w:rsidRPr="00476D2F">
              <w:rPr>
                <w:sz w:val="22"/>
                <w:szCs w:val="24"/>
              </w:rPr>
              <w:t>0?</w:t>
            </w:r>
            <w:r w:rsidRPr="00476D2F">
              <w:rPr>
                <w:sz w:val="22"/>
                <w:szCs w:val="24"/>
              </w:rPr>
              <w:t>)</w:t>
            </w:r>
          </w:p>
        </w:tc>
        <w:tc>
          <w:tcPr>
            <w:tcW w:w="992" w:type="dxa"/>
            <w:tcBorders>
              <w:top w:val="nil"/>
            </w:tcBorders>
            <w:vAlign w:val="center"/>
          </w:tcPr>
          <w:p w14:paraId="3E79E107" w14:textId="016818C8" w:rsidR="00CA7E48" w:rsidRPr="00476D2F" w:rsidRDefault="000605D1" w:rsidP="009C72B5">
            <w:pPr>
              <w:spacing w:before="0"/>
              <w:rPr>
                <w:sz w:val="22"/>
                <w:szCs w:val="24"/>
              </w:rPr>
            </w:pPr>
            <w:r w:rsidRPr="00476D2F">
              <w:rPr>
                <w:sz w:val="22"/>
                <w:szCs w:val="24"/>
              </w:rPr>
              <w:t>+</w:t>
            </w:r>
            <w:r w:rsidR="00CA7E48" w:rsidRPr="00476D2F">
              <w:rPr>
                <w:sz w:val="22"/>
                <w:szCs w:val="24"/>
              </w:rPr>
              <w:t>4.383993</w:t>
            </w:r>
          </w:p>
        </w:tc>
        <w:tc>
          <w:tcPr>
            <w:tcW w:w="851" w:type="dxa"/>
            <w:tcBorders>
              <w:top w:val="nil"/>
            </w:tcBorders>
            <w:vAlign w:val="center"/>
          </w:tcPr>
          <w:p w14:paraId="1CDDF75B" w14:textId="3E21BD65" w:rsidR="00CA7E48" w:rsidRPr="00476D2F" w:rsidRDefault="00CA7E48" w:rsidP="009C72B5">
            <w:pPr>
              <w:spacing w:before="0"/>
              <w:rPr>
                <w:sz w:val="22"/>
                <w:szCs w:val="24"/>
              </w:rPr>
            </w:pPr>
            <w:r w:rsidRPr="00476D2F">
              <w:rPr>
                <w:sz w:val="22"/>
                <w:szCs w:val="24"/>
              </w:rPr>
              <w:t>an..12</w:t>
            </w:r>
          </w:p>
        </w:tc>
      </w:tr>
    </w:tbl>
    <w:p w14:paraId="42A5C576" w14:textId="51F75859" w:rsidR="009C72B5" w:rsidRPr="00476D2F" w:rsidRDefault="009C72B5" w:rsidP="008F703C">
      <w:pPr>
        <w:pStyle w:val="Caption"/>
      </w:pPr>
      <w:bookmarkStart w:id="1269" w:name="_Toc185900992"/>
      <w:r w:rsidRPr="00476D2F">
        <w:t xml:space="preserve">Table </w:t>
      </w:r>
      <w:r w:rsidR="002C7E76">
        <w:fldChar w:fldCharType="begin"/>
      </w:r>
      <w:r w:rsidR="002C7E76">
        <w:instrText xml:space="preserve"> SEQ Table \* ARABIC </w:instrText>
      </w:r>
      <w:r w:rsidR="002C7E76">
        <w:fldChar w:fldCharType="separate"/>
      </w:r>
      <w:r w:rsidR="004501EF">
        <w:rPr>
          <w:noProof/>
        </w:rPr>
        <w:t>66</w:t>
      </w:r>
      <w:r w:rsidR="002C7E76">
        <w:fldChar w:fldCharType="end"/>
      </w:r>
      <w:r w:rsidRPr="00476D2F">
        <w:t xml:space="preserve">: </w:t>
      </w:r>
      <w:r w:rsidR="006E34D8" w:rsidRPr="00476D2F">
        <w:t>GNSS</w:t>
      </w:r>
      <w:r w:rsidRPr="00476D2F">
        <w:t xml:space="preserve"> Coordinates </w:t>
      </w:r>
      <w:r w:rsidR="008860F6" w:rsidRPr="00476D2F">
        <w:t>format</w:t>
      </w:r>
      <w:bookmarkEnd w:id="1269"/>
    </w:p>
    <w:p w14:paraId="479E699D" w14:textId="35AA5F16" w:rsidR="000605D1" w:rsidRPr="00476D2F" w:rsidRDefault="000605D1" w:rsidP="000605D1">
      <w:pPr>
        <w:rPr>
          <w:szCs w:val="24"/>
        </w:rPr>
      </w:pPr>
      <w:r w:rsidRPr="00476D2F">
        <w:rPr>
          <w:szCs w:val="24"/>
        </w:rPr>
        <w:t xml:space="preserve">NOTE: the value ‘00.000000’ is a valid </w:t>
      </w:r>
      <w:r w:rsidRPr="00476D2F">
        <w:rPr>
          <w:i/>
          <w:szCs w:val="24"/>
        </w:rPr>
        <w:t>Longitude</w:t>
      </w:r>
      <w:r w:rsidRPr="00476D2F">
        <w:rPr>
          <w:szCs w:val="24"/>
        </w:rPr>
        <w:t xml:space="preserve"> and a valid </w:t>
      </w:r>
      <w:r w:rsidRPr="00476D2F">
        <w:rPr>
          <w:i/>
          <w:szCs w:val="24"/>
        </w:rPr>
        <w:t>Latitude</w:t>
      </w:r>
      <w:r w:rsidRPr="00476D2F">
        <w:rPr>
          <w:szCs w:val="24"/>
        </w:rPr>
        <w:t>.</w:t>
      </w:r>
    </w:p>
    <w:p w14:paraId="7E841600" w14:textId="77777777" w:rsidR="002D0858" w:rsidRPr="00476D2F" w:rsidRDefault="002D0858" w:rsidP="000605D1">
      <w:pPr>
        <w:rPr>
          <w:szCs w:val="24"/>
        </w:rPr>
      </w:pPr>
    </w:p>
    <w:p w14:paraId="52B9C255" w14:textId="71B2AD12" w:rsidR="00BA60A3" w:rsidRPr="00476D2F" w:rsidRDefault="00C768C4" w:rsidP="008B3287">
      <w:pPr>
        <w:pStyle w:val="Heading2"/>
        <w:rPr>
          <w:szCs w:val="28"/>
        </w:rPr>
      </w:pPr>
      <w:bookmarkStart w:id="1270" w:name="_Ref14692950"/>
      <w:bookmarkStart w:id="1271" w:name="_Hlk27580667"/>
      <w:bookmarkStart w:id="1272" w:name="_Toc185900746"/>
      <w:r>
        <w:rPr>
          <w:szCs w:val="28"/>
        </w:rPr>
        <w:t xml:space="preserve">Trader </w:t>
      </w:r>
      <w:r w:rsidR="0021334F" w:rsidRPr="00476D2F">
        <w:rPr>
          <w:szCs w:val="28"/>
        </w:rPr>
        <w:t>Identification Number Structure</w:t>
      </w:r>
      <w:bookmarkEnd w:id="1270"/>
      <w:bookmarkEnd w:id="1272"/>
    </w:p>
    <w:p w14:paraId="2BC4ECD9" w14:textId="4C9F6E87" w:rsidR="00434BB9" w:rsidRPr="00476D2F" w:rsidRDefault="00434BB9" w:rsidP="00434BB9">
      <w:r w:rsidRPr="00476D2F">
        <w:t xml:space="preserve">The </w:t>
      </w:r>
      <w:r w:rsidR="00C768C4">
        <w:t xml:space="preserve">Trader </w:t>
      </w:r>
      <w:r w:rsidRPr="00476D2F">
        <w:t>Identification number used for Trader identification in the context of AES-P1</w:t>
      </w:r>
      <w:r w:rsidR="004D1AA0">
        <w:t>,</w:t>
      </w:r>
      <w:r w:rsidR="00C3786C">
        <w:t xml:space="preserve"> </w:t>
      </w:r>
      <w:r w:rsidRPr="00476D2F">
        <w:t xml:space="preserve">NCTS-P5 </w:t>
      </w:r>
      <w:r w:rsidR="004D1AA0">
        <w:t>and NCTS-P6</w:t>
      </w:r>
      <w:r w:rsidRPr="00476D2F">
        <w:t xml:space="preserve"> has the following format by XSD definition.</w:t>
      </w:r>
    </w:p>
    <w:tbl>
      <w:tblPr>
        <w:tblW w:w="0" w:type="auto"/>
        <w:tblInd w:w="108" w:type="dxa"/>
        <w:tblLook w:val="04A0" w:firstRow="1" w:lastRow="0" w:firstColumn="1" w:lastColumn="0" w:noHBand="0" w:noVBand="1"/>
      </w:tblPr>
      <w:tblGrid>
        <w:gridCol w:w="8908"/>
      </w:tblGrid>
      <w:tr w:rsidR="00434BB9" w:rsidRPr="00110E6A" w14:paraId="3D4DE2C7" w14:textId="77777777" w:rsidTr="00B47C63">
        <w:tc>
          <w:tcPr>
            <w:tcW w:w="8908" w:type="dxa"/>
            <w:shd w:val="clear" w:color="auto" w:fill="F2F2F2" w:themeFill="background1" w:themeFillShade="F2"/>
          </w:tcPr>
          <w:p w14:paraId="090D7A11" w14:textId="0923FB6A" w:rsidR="00434BB9" w:rsidRPr="00476D2F" w:rsidRDefault="00434BB9" w:rsidP="00B47C63">
            <w:pPr>
              <w:spacing w:before="0"/>
              <w:rPr>
                <w:rFonts w:ascii="Consolas" w:hAnsi="Consolas"/>
                <w:color w:val="0033CC"/>
                <w:sz w:val="20"/>
              </w:rPr>
            </w:pPr>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 xml:space="preserv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w:t>
            </w:r>
            <w:proofErr w:type="spellStart"/>
            <w:r w:rsidRPr="00476D2F">
              <w:rPr>
                <w:rFonts w:ascii="Consolas" w:hAnsi="Consolas"/>
                <w:b/>
                <w:color w:val="7030A0"/>
                <w:sz w:val="20"/>
              </w:rPr>
              <w:t>TIN</w:t>
            </w:r>
            <w:r w:rsidR="00F6342B" w:rsidRPr="00476D2F">
              <w:rPr>
                <w:rFonts w:ascii="Consolas" w:hAnsi="Consolas"/>
                <w:b/>
                <w:color w:val="7030A0"/>
                <w:sz w:val="20"/>
              </w:rPr>
              <w:t>New</w:t>
            </w:r>
            <w:r w:rsidRPr="00476D2F">
              <w:rPr>
                <w:rFonts w:ascii="Consolas" w:hAnsi="Consolas"/>
                <w:b/>
                <w:color w:val="7030A0"/>
                <w:sz w:val="20"/>
              </w:rPr>
              <w:t>Type</w:t>
            </w:r>
            <w:proofErr w:type="spellEnd"/>
            <w:r w:rsidRPr="00476D2F">
              <w:rPr>
                <w:rFonts w:ascii="Consolas" w:hAnsi="Consolas"/>
                <w:b/>
                <w:color w:val="7030A0"/>
                <w:sz w:val="20"/>
              </w:rPr>
              <w:t>"</w:t>
            </w:r>
            <w:r w:rsidRPr="00476D2F">
              <w:rPr>
                <w:rFonts w:ascii="Consolas" w:hAnsi="Consolas"/>
                <w:color w:val="0033CC"/>
                <w:sz w:val="20"/>
              </w:rPr>
              <w:t>&gt;</w:t>
            </w:r>
          </w:p>
          <w:p w14:paraId="6510995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48D89805" w14:textId="633BCDD3" w:rsidR="00434BB9" w:rsidRPr="00BB51DB" w:rsidRDefault="00434BB9" w:rsidP="00B47C63">
            <w:pPr>
              <w:spacing w:before="0"/>
              <w:rPr>
                <w:rFonts w:ascii="Consolas" w:hAnsi="Consolas"/>
                <w:sz w:val="20"/>
                <w:lang w:val="fr-BE"/>
              </w:rPr>
            </w:pPr>
            <w:r w:rsidRPr="00476D2F">
              <w:rPr>
                <w:rFonts w:ascii="Consolas" w:hAnsi="Consolas"/>
                <w:color w:val="0033CC"/>
                <w:sz w:val="20"/>
              </w:rPr>
              <w:t xml:space="preserve">            </w:t>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r w:rsidR="00E44E08" w:rsidRPr="00BB51DB">
              <w:rPr>
                <w:rFonts w:ascii="Consolas" w:hAnsi="Consolas"/>
                <w:sz w:val="20"/>
                <w:lang w:val="fr-BE"/>
              </w:rPr>
              <w:t xml:space="preserve">EORI or TCUI </w:t>
            </w:r>
            <w:proofErr w:type="spellStart"/>
            <w:r w:rsidR="00E44E08" w:rsidRPr="00BB51DB">
              <w:rPr>
                <w:rFonts w:ascii="Consolas" w:hAnsi="Consolas"/>
                <w:sz w:val="20"/>
                <w:lang w:val="fr-BE"/>
              </w:rPr>
              <w:t>Number</w:t>
            </w:r>
            <w:proofErr w:type="spellEnd"/>
            <w:r w:rsidRPr="00BB51DB">
              <w:rPr>
                <w:rFonts w:ascii="Consolas" w:hAnsi="Consolas"/>
                <w:sz w:val="20"/>
                <w:lang w:val="fr-BE"/>
              </w:rPr>
              <w:t xml:space="preserve"> (format:</w:t>
            </w:r>
          </w:p>
          <w:p w14:paraId="384CCEBC" w14:textId="77777777" w:rsidR="00434BB9" w:rsidRPr="00BB51DB" w:rsidRDefault="00434BB9" w:rsidP="00B47C63">
            <w:pPr>
              <w:spacing w:before="0"/>
              <w:rPr>
                <w:rFonts w:ascii="Consolas" w:hAnsi="Consolas"/>
                <w:color w:val="0033CC"/>
                <w:sz w:val="20"/>
                <w:lang w:val="fr-BE"/>
              </w:rPr>
            </w:pPr>
            <w:r w:rsidRPr="00BB51DB">
              <w:rPr>
                <w:rFonts w:ascii="Consolas" w:hAnsi="Consolas"/>
                <w:sz w:val="20"/>
                <w:lang w:val="fr-BE"/>
              </w:rPr>
              <w:tab/>
            </w:r>
            <w:r w:rsidRPr="00BB51DB">
              <w:rPr>
                <w:rFonts w:ascii="Consolas" w:hAnsi="Consolas"/>
                <w:sz w:val="20"/>
                <w:lang w:val="fr-BE"/>
              </w:rPr>
              <w:tab/>
            </w:r>
            <w:r w:rsidRPr="00BB51DB">
              <w:rPr>
                <w:rFonts w:ascii="Consolas" w:hAnsi="Consolas"/>
                <w:sz w:val="20"/>
                <w:lang w:val="fr-BE"/>
              </w:rPr>
              <w:tab/>
            </w:r>
            <w:r w:rsidRPr="00BB51DB">
              <w:rPr>
                <w:rFonts w:ascii="Consolas" w:hAnsi="Consolas"/>
                <w:sz w:val="20"/>
                <w:lang w:val="fr-BE"/>
              </w:rPr>
              <w:tab/>
            </w:r>
            <w:proofErr w:type="gramStart"/>
            <w:r w:rsidRPr="00BB51DB">
              <w:rPr>
                <w:rFonts w:ascii="Consolas" w:hAnsi="Consolas"/>
                <w:sz w:val="20"/>
                <w:lang w:val="fr-BE"/>
              </w:rPr>
              <w:t>an..</w:t>
            </w:r>
            <w:proofErr w:type="gramEnd"/>
            <w:r w:rsidRPr="00BB51DB">
              <w:rPr>
                <w:rFonts w:ascii="Consolas" w:hAnsi="Consolas"/>
                <w:sz w:val="20"/>
                <w:lang w:val="fr-BE"/>
              </w:rPr>
              <w:t>17)</w:t>
            </w:r>
            <w:r w:rsidRPr="00BB51DB">
              <w:rPr>
                <w:rFonts w:ascii="Consolas" w:hAnsi="Consolas"/>
                <w:color w:val="0033CC"/>
                <w:sz w:val="20"/>
                <w:lang w:val="fr-BE"/>
              </w:rPr>
              <w:t>&lt;/</w:t>
            </w:r>
            <w:proofErr w:type="spellStart"/>
            <w:r w:rsidRPr="00BB51DB">
              <w:rPr>
                <w:rFonts w:ascii="Consolas" w:hAnsi="Consolas"/>
                <w:color w:val="0033CC"/>
                <w:sz w:val="20"/>
                <w:lang w:val="fr-BE"/>
              </w:rPr>
              <w:t>xs:documentation</w:t>
            </w:r>
            <w:proofErr w:type="spellEnd"/>
            <w:r w:rsidRPr="00BB51DB">
              <w:rPr>
                <w:rFonts w:ascii="Consolas" w:hAnsi="Consolas"/>
                <w:color w:val="0033CC"/>
                <w:sz w:val="20"/>
                <w:lang w:val="fr-BE"/>
              </w:rPr>
              <w:t>&gt;</w:t>
            </w:r>
          </w:p>
          <w:p w14:paraId="75A3D0BE" w14:textId="77777777" w:rsidR="00434BB9" w:rsidRPr="00BB51DB" w:rsidRDefault="00434BB9" w:rsidP="00B47C63">
            <w:pPr>
              <w:spacing w:before="0"/>
              <w:rPr>
                <w:rFonts w:ascii="Consolas" w:hAnsi="Consolas"/>
                <w:color w:val="0033CC"/>
                <w:sz w:val="20"/>
                <w:lang w:val="fr-BE"/>
              </w:rPr>
            </w:pPr>
            <w:r w:rsidRPr="00BB51DB">
              <w:rPr>
                <w:rFonts w:ascii="Consolas" w:hAnsi="Consolas"/>
                <w:color w:val="0033CC"/>
                <w:sz w:val="20"/>
                <w:lang w:val="fr-BE"/>
              </w:rPr>
              <w:t xml:space="preserve">         &lt;/</w:t>
            </w:r>
            <w:proofErr w:type="spellStart"/>
            <w:r w:rsidRPr="00BB51DB">
              <w:rPr>
                <w:rFonts w:ascii="Consolas" w:hAnsi="Consolas"/>
                <w:color w:val="0033CC"/>
                <w:sz w:val="20"/>
                <w:lang w:val="fr-BE"/>
              </w:rPr>
              <w:t>xs:annotation</w:t>
            </w:r>
            <w:proofErr w:type="spellEnd"/>
            <w:r w:rsidRPr="00BB51DB">
              <w:rPr>
                <w:rFonts w:ascii="Consolas" w:hAnsi="Consolas"/>
                <w:color w:val="0033CC"/>
                <w:sz w:val="20"/>
                <w:lang w:val="fr-BE"/>
              </w:rPr>
              <w:t>&gt;</w:t>
            </w:r>
          </w:p>
          <w:p w14:paraId="288C100C" w14:textId="08540C65" w:rsidR="00434BB9" w:rsidRPr="00476D2F" w:rsidRDefault="00434BB9" w:rsidP="00B47C63">
            <w:pPr>
              <w:spacing w:before="0"/>
              <w:rPr>
                <w:rFonts w:ascii="Consolas" w:hAnsi="Consolas"/>
                <w:color w:val="0033CC"/>
                <w:sz w:val="20"/>
              </w:rPr>
            </w:pPr>
            <w:r w:rsidRPr="00BB51DB">
              <w:rPr>
                <w:rFonts w:ascii="Consolas" w:hAnsi="Consolas"/>
                <w:color w:val="0033CC"/>
                <w:sz w:val="20"/>
                <w:lang w:val="fr-BE"/>
              </w:rPr>
              <w:t xml:space="preserve">         </w:t>
            </w:r>
            <w:r w:rsidRPr="00476D2F">
              <w:rPr>
                <w:rFonts w:ascii="Consolas" w:hAnsi="Consolas"/>
                <w:color w:val="0033CC"/>
                <w:sz w:val="20"/>
              </w:rPr>
              <w:t>&lt;</w:t>
            </w:r>
            <w:proofErr w:type="spellStart"/>
            <w:r w:rsidRPr="00476D2F">
              <w:rPr>
                <w:rFonts w:ascii="Consolas" w:hAnsi="Consolas"/>
                <w:color w:val="0033CC"/>
                <w:sz w:val="20"/>
              </w:rPr>
              <w:t>xs:restriction</w:t>
            </w:r>
            <w:proofErr w:type="spellEnd"/>
            <w:r w:rsidRPr="00476D2F">
              <w:rPr>
                <w:rFonts w:ascii="Consolas" w:hAnsi="Consolas"/>
                <w:color w:val="0033CC"/>
                <w:sz w:val="20"/>
              </w:rPr>
              <w:t xml:space="preserve">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proofErr w:type="spellStart"/>
            <w:r w:rsidR="00DF6EC1" w:rsidRPr="00476D2F">
              <w:rPr>
                <w:rFonts w:ascii="Consolas" w:hAnsi="Consolas"/>
                <w:b/>
                <w:color w:val="7030A0"/>
                <w:sz w:val="20"/>
              </w:rPr>
              <w:t>AlphaNumType</w:t>
            </w:r>
            <w:proofErr w:type="spellEnd"/>
            <w:r w:rsidRPr="00476D2F">
              <w:rPr>
                <w:rFonts w:ascii="Consolas" w:hAnsi="Consolas"/>
                <w:b/>
                <w:color w:val="7030A0"/>
                <w:sz w:val="20"/>
              </w:rPr>
              <w:t>"</w:t>
            </w:r>
            <w:r w:rsidRPr="00476D2F">
              <w:rPr>
                <w:rFonts w:ascii="Consolas" w:hAnsi="Consolas"/>
                <w:color w:val="1F497D" w:themeColor="text2"/>
                <w:sz w:val="20"/>
              </w:rPr>
              <w:t>&gt;</w:t>
            </w:r>
          </w:p>
          <w:p w14:paraId="20505C20"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xs:minLength</w:t>
            </w:r>
            <w:proofErr w:type="spellEnd"/>
            <w:r w:rsidRPr="00476D2F">
              <w:rPr>
                <w:rFonts w:ascii="Consolas" w:hAnsi="Consolas"/>
                <w:color w:val="0033CC"/>
                <w:sz w:val="20"/>
              </w:rPr>
              <w:t xml:space="preserve">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"3"</w:t>
            </w:r>
            <w:r w:rsidRPr="00476D2F">
              <w:rPr>
                <w:rFonts w:ascii="Consolas" w:hAnsi="Consolas"/>
                <w:color w:val="1F497D" w:themeColor="text2"/>
                <w:sz w:val="20"/>
              </w:rPr>
              <w:t>/&gt;</w:t>
            </w:r>
          </w:p>
          <w:p w14:paraId="45EB0134"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xs:maxLength</w:t>
            </w:r>
            <w:proofErr w:type="spellEnd"/>
            <w:r w:rsidRPr="00476D2F">
              <w:rPr>
                <w:rFonts w:ascii="Consolas" w:hAnsi="Consolas"/>
                <w:color w:val="0033CC"/>
                <w:sz w:val="20"/>
              </w:rPr>
              <w:t xml:space="preserve"> value=</w:t>
            </w:r>
            <w:r w:rsidRPr="00476D2F">
              <w:rPr>
                <w:rFonts w:ascii="Consolas" w:hAnsi="Consolas"/>
                <w:b/>
                <w:color w:val="7030A0"/>
                <w:sz w:val="20"/>
              </w:rPr>
              <w:t>"17"</w:t>
            </w:r>
            <w:r w:rsidRPr="00476D2F">
              <w:rPr>
                <w:rFonts w:ascii="Consolas" w:hAnsi="Consolas"/>
                <w:color w:val="1F497D" w:themeColor="text2"/>
                <w:sz w:val="20"/>
              </w:rPr>
              <w:t>/&gt;</w:t>
            </w:r>
          </w:p>
          <w:p w14:paraId="639A0FF7" w14:textId="2D4D4363"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xs:pattern</w:t>
            </w:r>
            <w:proofErr w:type="spellEnd"/>
            <w:r w:rsidRPr="00476D2F">
              <w:rPr>
                <w:rFonts w:ascii="Consolas" w:hAnsi="Consolas"/>
                <w:color w:val="0033CC"/>
                <w:sz w:val="20"/>
              </w:rPr>
              <w:t xml:space="preserve"> value=</w:t>
            </w:r>
            <w:r w:rsidRPr="00476D2F">
              <w:rPr>
                <w:rFonts w:ascii="Consolas" w:hAnsi="Consolas"/>
                <w:b/>
                <w:color w:val="7030A0"/>
                <w:sz w:val="20"/>
              </w:rPr>
              <w:t>"</w:t>
            </w:r>
            <w:r w:rsidR="00044ABA" w:rsidRPr="00476D2F">
              <w:rPr>
                <w:rFonts w:ascii="Consolas" w:hAnsi="Consolas"/>
                <w:b/>
                <w:color w:val="7030A0"/>
                <w:sz w:val="20"/>
              </w:rPr>
              <w:t>[A-Z]{2}[!-~]{1,15}</w:t>
            </w:r>
            <w:r w:rsidRPr="00476D2F">
              <w:rPr>
                <w:rFonts w:ascii="Consolas" w:hAnsi="Consolas"/>
                <w:b/>
                <w:color w:val="7030A0"/>
                <w:sz w:val="20"/>
              </w:rPr>
              <w:t>"</w:t>
            </w:r>
            <w:r w:rsidRPr="00476D2F">
              <w:rPr>
                <w:rFonts w:ascii="Consolas" w:hAnsi="Consolas"/>
                <w:color w:val="1F497D" w:themeColor="text2"/>
                <w:sz w:val="20"/>
              </w:rPr>
              <w:t>/&gt;</w:t>
            </w:r>
          </w:p>
          <w:p w14:paraId="28635C09"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06CE8EEE" w14:textId="77777777" w:rsidR="00434BB9" w:rsidRPr="00476D2F" w:rsidRDefault="00434BB9" w:rsidP="00B47C63">
            <w:pPr>
              <w:spacing w:before="0"/>
            </w:pPr>
            <w:r w:rsidRPr="00476D2F">
              <w:rPr>
                <w:rFonts w:ascii="Consolas" w:hAnsi="Consolas"/>
                <w:color w:val="0033CC"/>
                <w:sz w:val="20"/>
              </w:rPr>
              <w:t xml:space="preserve">  &lt;/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7001CD79" w14:textId="2928F661" w:rsidR="00434BB9" w:rsidRPr="00476D2F" w:rsidRDefault="00434BB9" w:rsidP="008F703C">
      <w:pPr>
        <w:pStyle w:val="Caption"/>
      </w:pPr>
      <w:bookmarkStart w:id="1273" w:name="_Toc185900993"/>
      <w:bookmarkEnd w:id="1271"/>
      <w:r w:rsidRPr="00476D2F">
        <w:t xml:space="preserve">Table </w:t>
      </w:r>
      <w:r w:rsidR="002C7E76">
        <w:fldChar w:fldCharType="begin"/>
      </w:r>
      <w:r w:rsidR="002C7E76">
        <w:instrText xml:space="preserve"> SEQ Table \* ARABIC </w:instrText>
      </w:r>
      <w:r w:rsidR="002C7E76">
        <w:fldChar w:fldCharType="separate"/>
      </w:r>
      <w:r w:rsidR="004501EF">
        <w:rPr>
          <w:noProof/>
        </w:rPr>
        <w:t>67</w:t>
      </w:r>
      <w:r w:rsidR="002C7E76">
        <w:fldChar w:fldCharType="end"/>
      </w:r>
      <w:r w:rsidRPr="00476D2F">
        <w:t xml:space="preserve">: XSD definition of </w:t>
      </w:r>
      <w:proofErr w:type="spellStart"/>
      <w:r w:rsidR="00AD2250" w:rsidRPr="00476D2F">
        <w:rPr>
          <w:i/>
        </w:rPr>
        <w:t>TINNewType</w:t>
      </w:r>
      <w:proofErr w:type="spellEnd"/>
      <w:r w:rsidR="00AD2250" w:rsidRPr="00476D2F">
        <w:rPr>
          <w:i/>
        </w:rPr>
        <w:t xml:space="preserve"> </w:t>
      </w:r>
      <w:r w:rsidRPr="00476D2F">
        <w:t>simple type</w:t>
      </w:r>
      <w:bookmarkEnd w:id="1273"/>
    </w:p>
    <w:p w14:paraId="10348B5A" w14:textId="4275BCC2" w:rsidR="00434BB9" w:rsidRPr="00476D2F" w:rsidRDefault="00434BB9" w:rsidP="00434BB9">
      <w:pPr>
        <w:rPr>
          <w:sz w:val="26"/>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w:t>
      </w:r>
      <w:r w:rsidR="00B83D8A" w:rsidRPr="00476D2F">
        <w:rPr>
          <w:szCs w:val="24"/>
        </w:rPr>
        <w:t xml:space="preserve">in </w:t>
      </w:r>
      <w:r w:rsidR="00B83D8A" w:rsidRPr="00476D2F">
        <w:rPr>
          <w:b/>
          <w:bCs/>
          <w:szCs w:val="24"/>
          <w:u w:val="single"/>
        </w:rPr>
        <w:t>specific messages</w:t>
      </w:r>
      <w:r w:rsidR="00B83D8A" w:rsidRPr="00476D2F">
        <w:rPr>
          <w:szCs w:val="24"/>
        </w:rPr>
        <w:t xml:space="preserve"> </w:t>
      </w:r>
      <w:r w:rsidRPr="00476D2F">
        <w:rPr>
          <w:szCs w:val="24"/>
        </w:rPr>
        <w:t xml:space="preserve">is defined in DDNXA </w:t>
      </w:r>
      <w:r w:rsidR="00DF36D0" w:rsidRPr="00476D2F">
        <w:rPr>
          <w:szCs w:val="24"/>
        </w:rPr>
        <w:t>[</w:t>
      </w:r>
      <w:r w:rsidR="00DF36D0" w:rsidRPr="00476D2F">
        <w:rPr>
          <w:szCs w:val="24"/>
        </w:rPr>
        <w:fldChar w:fldCharType="begin"/>
      </w:r>
      <w:r w:rsidR="00DF36D0" w:rsidRPr="00476D2F">
        <w:rPr>
          <w:szCs w:val="24"/>
        </w:rPr>
        <w:instrText xml:space="preserve"> REF DDNXA_AES \h </w:instrText>
      </w:r>
      <w:r w:rsidR="00DF36D0" w:rsidRPr="00476D2F">
        <w:rPr>
          <w:szCs w:val="24"/>
        </w:rPr>
      </w:r>
      <w:r w:rsidR="00DF36D0" w:rsidRPr="00476D2F">
        <w:rPr>
          <w:szCs w:val="24"/>
        </w:rPr>
        <w:fldChar w:fldCharType="separate"/>
      </w:r>
      <w:r w:rsidR="004501EF" w:rsidRPr="000C1B4B">
        <w:rPr>
          <w:szCs w:val="24"/>
        </w:rPr>
        <w:t>R</w:t>
      </w:r>
      <w:r w:rsidR="004501EF">
        <w:rPr>
          <w:noProof/>
          <w:szCs w:val="24"/>
        </w:rPr>
        <w:t>39</w:t>
      </w:r>
      <w:r w:rsidR="00DF36D0" w:rsidRPr="00476D2F">
        <w:rPr>
          <w:szCs w:val="24"/>
        </w:rPr>
        <w:fldChar w:fldCharType="end"/>
      </w:r>
      <w:r w:rsidR="00DF36D0" w:rsidRPr="00476D2F">
        <w:rPr>
          <w:szCs w:val="24"/>
        </w:rPr>
        <w:t>]</w:t>
      </w:r>
      <w:r w:rsidR="008670C1">
        <w:rPr>
          <w:szCs w:val="24"/>
        </w:rPr>
        <w:t>,</w:t>
      </w:r>
      <w:r w:rsidRPr="00476D2F">
        <w:rPr>
          <w:szCs w:val="24"/>
        </w:rPr>
        <w:t xml:space="preserve"> </w:t>
      </w:r>
      <w:r w:rsidR="008670C1">
        <w:rPr>
          <w:szCs w:val="24"/>
        </w:rPr>
        <w:t xml:space="preserve">NCTS-P5 </w:t>
      </w:r>
      <w:r w:rsidRPr="00476D2F">
        <w:rPr>
          <w:szCs w:val="24"/>
        </w:rPr>
        <w:t xml:space="preserve">DDNTA </w:t>
      </w:r>
      <w:r w:rsidR="00DF36D0" w:rsidRPr="00476D2F">
        <w:rPr>
          <w:szCs w:val="24"/>
        </w:rPr>
        <w:t>[</w:t>
      </w:r>
      <w:r w:rsidR="00DF36D0" w:rsidRPr="00476D2F">
        <w:rPr>
          <w:szCs w:val="24"/>
        </w:rPr>
        <w:fldChar w:fldCharType="begin"/>
      </w:r>
      <w:r w:rsidR="00DF36D0" w:rsidRPr="00476D2F">
        <w:rPr>
          <w:szCs w:val="24"/>
        </w:rPr>
        <w:instrText xml:space="preserve"> REF DDNTA_NCTSP5 \h </w:instrText>
      </w:r>
      <w:r w:rsidR="00DF36D0" w:rsidRPr="00476D2F">
        <w:rPr>
          <w:szCs w:val="24"/>
        </w:rPr>
      </w:r>
      <w:r w:rsidR="00DF36D0" w:rsidRPr="00476D2F">
        <w:rPr>
          <w:szCs w:val="24"/>
        </w:rPr>
        <w:fldChar w:fldCharType="separate"/>
      </w:r>
      <w:r w:rsidR="004501EF" w:rsidRPr="000C1B4B">
        <w:rPr>
          <w:szCs w:val="24"/>
        </w:rPr>
        <w:t>R</w:t>
      </w:r>
      <w:r w:rsidR="004501EF">
        <w:rPr>
          <w:noProof/>
          <w:szCs w:val="24"/>
        </w:rPr>
        <w:t>40</w:t>
      </w:r>
      <w:r w:rsidR="00DF36D0" w:rsidRPr="00476D2F">
        <w:rPr>
          <w:szCs w:val="24"/>
        </w:rPr>
        <w:fldChar w:fldCharType="end"/>
      </w:r>
      <w:r w:rsidR="00DF36D0" w:rsidRPr="00476D2F">
        <w:rPr>
          <w:szCs w:val="24"/>
        </w:rPr>
        <w:t>]</w:t>
      </w:r>
      <w:r w:rsidR="008670C1">
        <w:rPr>
          <w:szCs w:val="24"/>
        </w:rPr>
        <w:t xml:space="preserve"> and NCTS-P6 DDNTA [</w:t>
      </w:r>
      <w:r w:rsidR="00637912">
        <w:fldChar w:fldCharType="begin"/>
      </w:r>
      <w:r w:rsidR="00637912">
        <w:instrText xml:space="preserve"> REF R45 \h </w:instrText>
      </w:r>
      <w:r w:rsidR="00637912">
        <w:fldChar w:fldCharType="separate"/>
      </w:r>
      <w:r w:rsidR="004501EF" w:rsidRPr="000C1B4B">
        <w:rPr>
          <w:szCs w:val="24"/>
        </w:rPr>
        <w:t>R</w:t>
      </w:r>
      <w:r w:rsidR="004501EF">
        <w:rPr>
          <w:noProof/>
          <w:szCs w:val="24"/>
        </w:rPr>
        <w:t>44</w:t>
      </w:r>
      <w:r w:rsidR="00637912">
        <w:fldChar w:fldCharType="end"/>
      </w:r>
      <w:r w:rsidR="008670C1">
        <w:rPr>
          <w:szCs w:val="24"/>
        </w:rPr>
        <w:fldChar w:fldCharType="begin"/>
      </w:r>
      <w:r w:rsidR="008670C1">
        <w:rPr>
          <w:szCs w:val="24"/>
        </w:rPr>
        <w:instrText xml:space="preserve"> REF R43 \h </w:instrText>
      </w:r>
      <w:r w:rsidR="008670C1">
        <w:rPr>
          <w:szCs w:val="24"/>
        </w:rPr>
      </w:r>
      <w:r w:rsidR="008670C1">
        <w:rPr>
          <w:szCs w:val="24"/>
        </w:rPr>
        <w:fldChar w:fldCharType="separate"/>
      </w:r>
      <w:r w:rsidR="004501EF" w:rsidRPr="000C1B4B">
        <w:rPr>
          <w:szCs w:val="24"/>
        </w:rPr>
        <w:t>R</w:t>
      </w:r>
      <w:r w:rsidR="004501EF">
        <w:rPr>
          <w:noProof/>
          <w:szCs w:val="24"/>
        </w:rPr>
        <w:t>42</w:t>
      </w:r>
      <w:r w:rsidR="008670C1">
        <w:rPr>
          <w:szCs w:val="24"/>
        </w:rPr>
        <w:fldChar w:fldCharType="end"/>
      </w:r>
      <w:r w:rsidR="008670C1">
        <w:rPr>
          <w:szCs w:val="24"/>
        </w:rPr>
        <w:t>]</w:t>
      </w:r>
      <w:r w:rsidRPr="00476D2F">
        <w:rPr>
          <w:szCs w:val="24"/>
        </w:rPr>
        <w:t xml:space="preserve">. Trader Identification Number should follow the EOS specifications </w:t>
      </w:r>
      <w:r w:rsidRPr="00476D2F">
        <w:t>[</w:t>
      </w:r>
      <w:r w:rsidRPr="00476D2F">
        <w:fldChar w:fldCharType="begin"/>
      </w:r>
      <w:r w:rsidRPr="00476D2F">
        <w:instrText xml:space="preserve"> REF EODDNA \h  \* MERGEFORMAT </w:instrText>
      </w:r>
      <w:r w:rsidRPr="00476D2F">
        <w:fldChar w:fldCharType="separate"/>
      </w:r>
      <w:r w:rsidR="004501EF" w:rsidRPr="000C1B4B">
        <w:rPr>
          <w:szCs w:val="24"/>
        </w:rPr>
        <w:t>R</w:t>
      </w:r>
      <w:r w:rsidR="004501EF">
        <w:rPr>
          <w:szCs w:val="24"/>
        </w:rPr>
        <w:t>22</w:t>
      </w:r>
      <w:r w:rsidRPr="00476D2F">
        <w:fldChar w:fldCharType="end"/>
      </w:r>
      <w:r w:rsidRPr="00476D2F">
        <w:t>]</w:t>
      </w:r>
      <w:r w:rsidRPr="00476D2F">
        <w:rPr>
          <w:szCs w:val="24"/>
        </w:rPr>
        <w:t xml:space="preserve"> since after the end of the Transitional Period, </w:t>
      </w:r>
      <w:r w:rsidR="00B83D8A" w:rsidRPr="00476D2F">
        <w:rPr>
          <w:szCs w:val="24"/>
        </w:rPr>
        <w:t xml:space="preserve">where </w:t>
      </w:r>
      <w:r w:rsidRPr="00476D2F">
        <w:rPr>
          <w:szCs w:val="24"/>
        </w:rPr>
        <w:t>a valid EORI number needs to be provided for specific data elements.</w:t>
      </w:r>
    </w:p>
    <w:p w14:paraId="1863DFD4" w14:textId="33F54655" w:rsidR="007A0246" w:rsidRPr="00476D2F" w:rsidRDefault="00434BB9" w:rsidP="00921932">
      <w:pPr>
        <w:rPr>
          <w:szCs w:val="24"/>
        </w:rPr>
      </w:pPr>
      <w:r w:rsidRPr="00476D2F">
        <w:rPr>
          <w:szCs w:val="24"/>
        </w:rPr>
        <w:t xml:space="preserve">The first 2 characters must be capital alphabetic characters restricted from A to Z, while the minimum length is 3 </w:t>
      </w:r>
      <w:proofErr w:type="gramStart"/>
      <w:r w:rsidRPr="00476D2F">
        <w:rPr>
          <w:szCs w:val="24"/>
        </w:rPr>
        <w:t>characters</w:t>
      </w:r>
      <w:proofErr w:type="gramEnd"/>
      <w:r w:rsidRPr="00476D2F">
        <w:rPr>
          <w:szCs w:val="24"/>
        </w:rPr>
        <w:t xml:space="preserve"> and the maximum is 17 characters. Whitespaces are</w:t>
      </w:r>
      <w:r w:rsidR="007A22BA" w:rsidRPr="00476D2F">
        <w:rPr>
          <w:szCs w:val="24"/>
        </w:rPr>
        <w:t xml:space="preserve"> not</w:t>
      </w:r>
      <w:r w:rsidRPr="00476D2F">
        <w:rPr>
          <w:szCs w:val="24"/>
        </w:rPr>
        <w:t xml:space="preserve"> allowed by XSD definition</w:t>
      </w:r>
      <w:r w:rsidR="007A22BA" w:rsidRPr="00476D2F">
        <w:rPr>
          <w:szCs w:val="24"/>
        </w:rPr>
        <w:t xml:space="preserve"> (also not allowed by EOS)</w:t>
      </w:r>
      <w:r w:rsidRPr="00476D2F">
        <w:rPr>
          <w:szCs w:val="24"/>
        </w:rPr>
        <w:t>.</w:t>
      </w:r>
    </w:p>
    <w:p w14:paraId="2D7C4A5A" w14:textId="670F5A66" w:rsidR="00057AAC" w:rsidRPr="00476D2F" w:rsidRDefault="00057AAC" w:rsidP="00921932">
      <w:pPr>
        <w:rPr>
          <w:szCs w:val="24"/>
        </w:rPr>
      </w:pPr>
      <w:proofErr w:type="gramStart"/>
      <w:r w:rsidRPr="00476D2F">
        <w:rPr>
          <w:szCs w:val="24"/>
        </w:rPr>
        <w:t>In order to</w:t>
      </w:r>
      <w:proofErr w:type="gramEnd"/>
      <w:r w:rsidRPr="00476D2F">
        <w:rPr>
          <w:szCs w:val="24"/>
        </w:rPr>
        <w:t xml:space="preserve"> enable the transition</w:t>
      </w:r>
      <w:r w:rsidR="004D1AA0">
        <w:rPr>
          <w:szCs w:val="24"/>
        </w:rPr>
        <w:t xml:space="preserve"> </w:t>
      </w:r>
      <w:r w:rsidR="00BD4AB0" w:rsidRPr="00BD4AB0">
        <w:rPr>
          <w:szCs w:val="24"/>
        </w:rPr>
        <w:t>from ECS-P2/NCTS-P4 to AES-P1/NCTS-P5 respectively,</w:t>
      </w:r>
      <w:r w:rsidRPr="00476D2F">
        <w:rPr>
          <w:szCs w:val="24"/>
        </w:rPr>
        <w:t xml:space="preserve"> a relaxed XSD Pattern is also defined:</w:t>
      </w:r>
    </w:p>
    <w:tbl>
      <w:tblPr>
        <w:tblW w:w="0" w:type="auto"/>
        <w:tblInd w:w="108" w:type="dxa"/>
        <w:tblLook w:val="04A0" w:firstRow="1" w:lastRow="0" w:firstColumn="1" w:lastColumn="0" w:noHBand="0" w:noVBand="1"/>
      </w:tblPr>
      <w:tblGrid>
        <w:gridCol w:w="8908"/>
      </w:tblGrid>
      <w:tr w:rsidR="00347C12" w:rsidRPr="00110E6A" w14:paraId="55BBABBB" w14:textId="77777777" w:rsidTr="000E1005">
        <w:tc>
          <w:tcPr>
            <w:tcW w:w="8908" w:type="dxa"/>
            <w:shd w:val="clear" w:color="auto" w:fill="F2F2F2" w:themeFill="background1" w:themeFillShade="F2"/>
          </w:tcPr>
          <w:p w14:paraId="7454D32F" w14:textId="22DBD98E" w:rsidR="00347C12" w:rsidRPr="00476D2F" w:rsidRDefault="00347C12" w:rsidP="000E1005">
            <w:pPr>
              <w:spacing w:before="0"/>
              <w:rPr>
                <w:rFonts w:ascii="Consolas" w:hAnsi="Consolas"/>
                <w:color w:val="0033CC"/>
                <w:sz w:val="20"/>
              </w:rPr>
            </w:pPr>
            <w:r w:rsidRPr="00476D2F">
              <w:rPr>
                <w:rFonts w:ascii="Consolas" w:hAnsi="Consolas"/>
                <w:color w:val="0033CC"/>
                <w:sz w:val="20"/>
              </w:rPr>
              <w:tab/>
              <w:t>&lt;</w:t>
            </w:r>
            <w:proofErr w:type="spellStart"/>
            <w:r w:rsidRPr="00476D2F">
              <w:rPr>
                <w:rFonts w:ascii="Consolas" w:hAnsi="Consolas"/>
                <w:color w:val="0033CC"/>
                <w:sz w:val="20"/>
              </w:rPr>
              <w:t>xs:simpleType</w:t>
            </w:r>
            <w:proofErr w:type="spellEnd"/>
            <w:r w:rsidRPr="00476D2F">
              <w:rPr>
                <w:rFonts w:ascii="Consolas" w:hAnsi="Consolas"/>
                <w:color w:val="0033CC"/>
                <w:sz w:val="20"/>
              </w:rPr>
              <w:t xml:space="preserv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w:t>
            </w:r>
            <w:proofErr w:type="spellStart"/>
            <w:r w:rsidRPr="00476D2F">
              <w:rPr>
                <w:rFonts w:ascii="Consolas" w:hAnsi="Consolas"/>
                <w:b/>
                <w:color w:val="7030A0"/>
                <w:sz w:val="20"/>
              </w:rPr>
              <w:t>TIN</w:t>
            </w:r>
            <w:r w:rsidR="00AD2250" w:rsidRPr="00476D2F">
              <w:rPr>
                <w:rFonts w:ascii="Consolas" w:hAnsi="Consolas"/>
                <w:b/>
                <w:color w:val="7030A0"/>
                <w:sz w:val="20"/>
              </w:rPr>
              <w:t>Relaxed</w:t>
            </w:r>
            <w:r w:rsidRPr="00476D2F">
              <w:rPr>
                <w:rFonts w:ascii="Consolas" w:hAnsi="Consolas"/>
                <w:b/>
                <w:color w:val="7030A0"/>
                <w:sz w:val="20"/>
              </w:rPr>
              <w:t>Type</w:t>
            </w:r>
            <w:proofErr w:type="spellEnd"/>
            <w:r w:rsidRPr="00476D2F">
              <w:rPr>
                <w:rFonts w:ascii="Consolas" w:hAnsi="Consolas"/>
                <w:b/>
                <w:color w:val="7030A0"/>
                <w:sz w:val="20"/>
              </w:rPr>
              <w:t>"</w:t>
            </w:r>
            <w:r w:rsidRPr="00476D2F">
              <w:rPr>
                <w:rFonts w:ascii="Consolas" w:hAnsi="Consolas"/>
                <w:color w:val="0033CC"/>
                <w:sz w:val="20"/>
              </w:rPr>
              <w:t>&gt;</w:t>
            </w:r>
          </w:p>
          <w:p w14:paraId="75369FFE"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0A43E43F" w14:textId="7CA163BA"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r w:rsidR="0010110E" w:rsidRPr="00476D2F">
              <w:t xml:space="preserve"> </w:t>
            </w:r>
            <w:r w:rsidR="0010110E" w:rsidRPr="00476D2F">
              <w:rPr>
                <w:rFonts w:ascii="Consolas" w:hAnsi="Consolas"/>
                <w:sz w:val="20"/>
              </w:rPr>
              <w:t>Trader Identification Number (format: an..17) compatible with Legacy Specifications for EDIFACT messages, as per DDNxA Appendix Q2</w:t>
            </w:r>
            <w:r w:rsidRPr="00476D2F">
              <w:rPr>
                <w:rFonts w:ascii="Consolas" w:hAnsi="Consolas"/>
                <w:color w:val="0033CC"/>
                <w:sz w:val="20"/>
              </w:rPr>
              <w:t>&lt;/</w:t>
            </w:r>
            <w:proofErr w:type="spellStart"/>
            <w:r w:rsidRPr="00476D2F">
              <w:rPr>
                <w:rFonts w:ascii="Consolas" w:hAnsi="Consolas"/>
                <w:color w:val="0033CC"/>
                <w:sz w:val="20"/>
              </w:rPr>
              <w:t>xs:documentation</w:t>
            </w:r>
            <w:proofErr w:type="spellEnd"/>
            <w:r w:rsidRPr="00476D2F">
              <w:rPr>
                <w:rFonts w:ascii="Consolas" w:hAnsi="Consolas"/>
                <w:color w:val="0033CC"/>
                <w:sz w:val="20"/>
              </w:rPr>
              <w:t>&gt;</w:t>
            </w:r>
          </w:p>
          <w:p w14:paraId="69980745"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xs:annotation</w:t>
            </w:r>
            <w:proofErr w:type="spellEnd"/>
            <w:r w:rsidRPr="00476D2F">
              <w:rPr>
                <w:rFonts w:ascii="Consolas" w:hAnsi="Consolas"/>
                <w:color w:val="0033CC"/>
                <w:sz w:val="20"/>
              </w:rPr>
              <w:t>&gt;</w:t>
            </w:r>
          </w:p>
          <w:p w14:paraId="085BDFBA"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xs:restriction</w:t>
            </w:r>
            <w:proofErr w:type="spellEnd"/>
            <w:r w:rsidRPr="00476D2F">
              <w:rPr>
                <w:rFonts w:ascii="Consolas" w:hAnsi="Consolas"/>
                <w:color w:val="0033CC"/>
                <w:sz w:val="20"/>
              </w:rPr>
              <w:t xml:space="preserve">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proofErr w:type="spellStart"/>
            <w:r w:rsidRPr="00476D2F">
              <w:rPr>
                <w:rFonts w:ascii="Consolas" w:hAnsi="Consolas"/>
                <w:b/>
                <w:color w:val="7030A0"/>
                <w:sz w:val="20"/>
              </w:rPr>
              <w:t>AlphaNumType</w:t>
            </w:r>
            <w:proofErr w:type="spellEnd"/>
            <w:r w:rsidRPr="00476D2F">
              <w:rPr>
                <w:rFonts w:ascii="Consolas" w:hAnsi="Consolas"/>
                <w:b/>
                <w:color w:val="7030A0"/>
                <w:sz w:val="20"/>
              </w:rPr>
              <w:t>"</w:t>
            </w:r>
            <w:r w:rsidRPr="00476D2F">
              <w:rPr>
                <w:rFonts w:ascii="Consolas" w:hAnsi="Consolas"/>
                <w:color w:val="1F497D" w:themeColor="text2"/>
                <w:sz w:val="20"/>
              </w:rPr>
              <w:t>&gt;</w:t>
            </w:r>
          </w:p>
          <w:p w14:paraId="47A28723" w14:textId="6758A232"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xs:minLength</w:t>
            </w:r>
            <w:proofErr w:type="spellEnd"/>
            <w:r w:rsidRPr="00476D2F">
              <w:rPr>
                <w:rFonts w:ascii="Consolas" w:hAnsi="Consolas"/>
                <w:color w:val="0033CC"/>
                <w:sz w:val="20"/>
              </w:rPr>
              <w:t xml:space="preserve">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w:t>
            </w:r>
            <w:r w:rsidR="0010110E" w:rsidRPr="00476D2F">
              <w:rPr>
                <w:rFonts w:ascii="Consolas" w:hAnsi="Consolas"/>
                <w:b/>
                <w:color w:val="7030A0"/>
                <w:sz w:val="20"/>
              </w:rPr>
              <w:t>1</w:t>
            </w:r>
            <w:r w:rsidRPr="00476D2F">
              <w:rPr>
                <w:rFonts w:ascii="Consolas" w:hAnsi="Consolas"/>
                <w:b/>
                <w:color w:val="7030A0"/>
                <w:sz w:val="20"/>
              </w:rPr>
              <w:t>"</w:t>
            </w:r>
            <w:r w:rsidRPr="00476D2F">
              <w:rPr>
                <w:rFonts w:ascii="Consolas" w:hAnsi="Consolas"/>
                <w:color w:val="1F497D" w:themeColor="text2"/>
                <w:sz w:val="20"/>
              </w:rPr>
              <w:t>/&gt;</w:t>
            </w:r>
          </w:p>
          <w:p w14:paraId="412715C4"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xs:maxLength</w:t>
            </w:r>
            <w:proofErr w:type="spellEnd"/>
            <w:r w:rsidRPr="00476D2F">
              <w:rPr>
                <w:rFonts w:ascii="Consolas" w:hAnsi="Consolas"/>
                <w:color w:val="0033CC"/>
                <w:sz w:val="20"/>
              </w:rPr>
              <w:t xml:space="preserve"> value=</w:t>
            </w:r>
            <w:r w:rsidRPr="00476D2F">
              <w:rPr>
                <w:rFonts w:ascii="Consolas" w:hAnsi="Consolas"/>
                <w:b/>
                <w:color w:val="7030A0"/>
                <w:sz w:val="20"/>
              </w:rPr>
              <w:t>"17"</w:t>
            </w:r>
            <w:r w:rsidRPr="00476D2F">
              <w:rPr>
                <w:rFonts w:ascii="Consolas" w:hAnsi="Consolas"/>
                <w:color w:val="1F497D" w:themeColor="text2"/>
                <w:sz w:val="20"/>
              </w:rPr>
              <w:t>/&gt;</w:t>
            </w:r>
          </w:p>
          <w:p w14:paraId="6D25317B"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w:t>
            </w:r>
            <w:proofErr w:type="spellStart"/>
            <w:r w:rsidRPr="00476D2F">
              <w:rPr>
                <w:rFonts w:ascii="Consolas" w:hAnsi="Consolas"/>
                <w:color w:val="0033CC"/>
                <w:sz w:val="20"/>
              </w:rPr>
              <w:t>xs:restriction</w:t>
            </w:r>
            <w:proofErr w:type="spellEnd"/>
            <w:r w:rsidRPr="00476D2F">
              <w:rPr>
                <w:rFonts w:ascii="Consolas" w:hAnsi="Consolas"/>
                <w:color w:val="0033CC"/>
                <w:sz w:val="20"/>
              </w:rPr>
              <w:t>&gt;</w:t>
            </w:r>
          </w:p>
          <w:p w14:paraId="46E83811" w14:textId="77777777" w:rsidR="00347C12" w:rsidRPr="00476D2F" w:rsidRDefault="00347C12" w:rsidP="000E1005">
            <w:pPr>
              <w:spacing w:before="0"/>
            </w:pPr>
            <w:r w:rsidRPr="00476D2F">
              <w:rPr>
                <w:rFonts w:ascii="Consolas" w:hAnsi="Consolas"/>
                <w:color w:val="0033CC"/>
                <w:sz w:val="20"/>
              </w:rPr>
              <w:t xml:space="preserve">  &lt;/</w:t>
            </w:r>
            <w:proofErr w:type="spellStart"/>
            <w:r w:rsidRPr="00476D2F">
              <w:rPr>
                <w:rFonts w:ascii="Consolas" w:hAnsi="Consolas"/>
                <w:color w:val="0033CC"/>
                <w:sz w:val="20"/>
              </w:rPr>
              <w:t>xs:simpleType</w:t>
            </w:r>
            <w:proofErr w:type="spellEnd"/>
            <w:r w:rsidRPr="00476D2F">
              <w:rPr>
                <w:rFonts w:ascii="Consolas" w:hAnsi="Consolas"/>
                <w:color w:val="0033CC"/>
                <w:sz w:val="20"/>
              </w:rPr>
              <w:t>&gt;</w:t>
            </w:r>
          </w:p>
        </w:tc>
      </w:tr>
    </w:tbl>
    <w:p w14:paraId="1BB810AF" w14:textId="5AF356A3" w:rsidR="00347C12" w:rsidRPr="00476D2F" w:rsidRDefault="00347C12" w:rsidP="008F703C">
      <w:pPr>
        <w:pStyle w:val="Caption"/>
      </w:pPr>
      <w:bookmarkStart w:id="1274" w:name="_Toc185900994"/>
      <w:r w:rsidRPr="00476D2F">
        <w:t xml:space="preserve">Table </w:t>
      </w:r>
      <w:r w:rsidR="002C7E76">
        <w:fldChar w:fldCharType="begin"/>
      </w:r>
      <w:r w:rsidR="002C7E76">
        <w:instrText xml:space="preserve"> SEQ Table \* ARABIC </w:instrText>
      </w:r>
      <w:r w:rsidR="002C7E76">
        <w:fldChar w:fldCharType="separate"/>
      </w:r>
      <w:r w:rsidR="004501EF">
        <w:rPr>
          <w:noProof/>
        </w:rPr>
        <w:t>68</w:t>
      </w:r>
      <w:r w:rsidR="002C7E76">
        <w:fldChar w:fldCharType="end"/>
      </w:r>
      <w:r w:rsidRPr="00476D2F">
        <w:t xml:space="preserve">: XSD definition of </w:t>
      </w:r>
      <w:proofErr w:type="spellStart"/>
      <w:r w:rsidRPr="00476D2F">
        <w:rPr>
          <w:i/>
        </w:rPr>
        <w:t>TINRelaxedType</w:t>
      </w:r>
      <w:proofErr w:type="spellEnd"/>
      <w:r w:rsidRPr="00476D2F">
        <w:rPr>
          <w:i/>
        </w:rPr>
        <w:t xml:space="preserve"> </w:t>
      </w:r>
      <w:r w:rsidRPr="00476D2F">
        <w:t>simple type</w:t>
      </w:r>
      <w:bookmarkEnd w:id="1274"/>
    </w:p>
    <w:p w14:paraId="433EB844" w14:textId="79CE045B" w:rsidR="007C32F4" w:rsidRPr="00476D2F" w:rsidRDefault="007C32F4" w:rsidP="007C32F4">
      <w:pPr>
        <w:rPr>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in </w:t>
      </w:r>
      <w:r w:rsidRPr="00476D2F">
        <w:rPr>
          <w:b/>
          <w:bCs/>
          <w:szCs w:val="24"/>
          <w:u w:val="single"/>
        </w:rPr>
        <w:t>specific messages</w:t>
      </w:r>
      <w:r w:rsidRPr="00476D2F">
        <w:rPr>
          <w:szCs w:val="24"/>
        </w:rPr>
        <w:t xml:space="preserve"> is also defined in DDNXA [</w:t>
      </w:r>
      <w:r w:rsidRPr="00476D2F">
        <w:rPr>
          <w:szCs w:val="24"/>
        </w:rPr>
        <w:fldChar w:fldCharType="begin"/>
      </w:r>
      <w:r w:rsidRPr="00476D2F">
        <w:rPr>
          <w:szCs w:val="24"/>
        </w:rPr>
        <w:instrText xml:space="preserve"> REF DDNXA_AES \h </w:instrText>
      </w:r>
      <w:r w:rsidRPr="00476D2F">
        <w:rPr>
          <w:szCs w:val="24"/>
        </w:rPr>
      </w:r>
      <w:r w:rsidRPr="00476D2F">
        <w:rPr>
          <w:szCs w:val="24"/>
        </w:rPr>
        <w:fldChar w:fldCharType="separate"/>
      </w:r>
      <w:r w:rsidR="004501EF" w:rsidRPr="000C1B4B">
        <w:rPr>
          <w:szCs w:val="24"/>
        </w:rPr>
        <w:t>R</w:t>
      </w:r>
      <w:r w:rsidR="004501EF">
        <w:rPr>
          <w:noProof/>
          <w:szCs w:val="24"/>
        </w:rPr>
        <w:t>39</w:t>
      </w:r>
      <w:r w:rsidRPr="00476D2F">
        <w:rPr>
          <w:szCs w:val="24"/>
        </w:rPr>
        <w:fldChar w:fldCharType="end"/>
      </w:r>
      <w:r w:rsidRPr="00476D2F">
        <w:rPr>
          <w:szCs w:val="24"/>
        </w:rPr>
        <w:t>] and DDNTA [</w:t>
      </w:r>
      <w:r w:rsidRPr="00476D2F">
        <w:rPr>
          <w:szCs w:val="24"/>
        </w:rPr>
        <w:fldChar w:fldCharType="begin"/>
      </w:r>
      <w:r w:rsidRPr="00476D2F">
        <w:rPr>
          <w:szCs w:val="24"/>
        </w:rPr>
        <w:instrText xml:space="preserve"> REF DDNTA_NCTSP5 \h </w:instrText>
      </w:r>
      <w:r w:rsidRPr="00476D2F">
        <w:rPr>
          <w:szCs w:val="24"/>
        </w:rPr>
      </w:r>
      <w:r w:rsidRPr="00476D2F">
        <w:rPr>
          <w:szCs w:val="24"/>
        </w:rPr>
        <w:fldChar w:fldCharType="separate"/>
      </w:r>
      <w:r w:rsidR="004501EF" w:rsidRPr="000C1B4B">
        <w:rPr>
          <w:szCs w:val="24"/>
        </w:rPr>
        <w:t>R</w:t>
      </w:r>
      <w:r w:rsidR="004501EF">
        <w:rPr>
          <w:noProof/>
          <w:szCs w:val="24"/>
        </w:rPr>
        <w:t>40</w:t>
      </w:r>
      <w:r w:rsidRPr="00476D2F">
        <w:rPr>
          <w:szCs w:val="24"/>
        </w:rPr>
        <w:fldChar w:fldCharType="end"/>
      </w:r>
      <w:r w:rsidRPr="00476D2F">
        <w:rPr>
          <w:szCs w:val="24"/>
        </w:rPr>
        <w:t>].</w:t>
      </w:r>
    </w:p>
    <w:p w14:paraId="3E71F2EC" w14:textId="4E5F1483" w:rsidR="007C32F4" w:rsidRPr="00476D2F" w:rsidRDefault="007C32F4" w:rsidP="007C32F4">
      <w:pPr>
        <w:rPr>
          <w:szCs w:val="24"/>
        </w:rPr>
      </w:pPr>
      <w:r w:rsidRPr="00476D2F">
        <w:rPr>
          <w:szCs w:val="24"/>
        </w:rPr>
        <w:t xml:space="preserve">The National Administration located in the EU shall validate the EORI or TCUIN </w:t>
      </w:r>
      <w:r w:rsidRPr="00476D2F">
        <w:rPr>
          <w:i/>
          <w:iCs/>
          <w:szCs w:val="24"/>
        </w:rPr>
        <w:t>(Third Country Unique Identifier Number</w:t>
      </w:r>
      <w:r w:rsidRPr="00476D2F">
        <w:rPr>
          <w:szCs w:val="24"/>
        </w:rPr>
        <w:t xml:space="preserve"> </w:t>
      </w:r>
      <w:r w:rsidRPr="00476D2F">
        <w:rPr>
          <w:i/>
          <w:iCs/>
          <w:szCs w:val="24"/>
        </w:rPr>
        <w:t>= TIN of the AEO located in a country with Mutual Recognition Agreement (MRA))</w:t>
      </w:r>
      <w:r w:rsidRPr="00476D2F">
        <w:rPr>
          <w:szCs w:val="24"/>
        </w:rPr>
        <w:t xml:space="preserve"> used as the Trader Identification Number of various actors (e.g. Carrier, Declarant) of the </w:t>
      </w:r>
      <w:r w:rsidR="001A7171" w:rsidRPr="00917479">
        <w:rPr>
          <w:szCs w:val="24"/>
        </w:rPr>
        <w:t>Customs</w:t>
      </w:r>
      <w:r w:rsidR="001A7171" w:rsidRPr="00476D2F" w:rsidDel="001A7171">
        <w:rPr>
          <w:szCs w:val="24"/>
        </w:rPr>
        <w:t xml:space="preserve"> </w:t>
      </w:r>
      <w:r w:rsidRPr="00476D2F">
        <w:rPr>
          <w:szCs w:val="24"/>
        </w:rPr>
        <w:t>declaration.</w:t>
      </w:r>
      <w:r w:rsidR="00F5507C">
        <w:rPr>
          <w:szCs w:val="24"/>
        </w:rPr>
        <w:t xml:space="preserve"> </w:t>
      </w:r>
    </w:p>
    <w:p w14:paraId="2FB2F3BC" w14:textId="391C9E45" w:rsidR="007C32F4" w:rsidRPr="00476D2F" w:rsidRDefault="007C32F4" w:rsidP="007C32F4">
      <w:pPr>
        <w:rPr>
          <w:szCs w:val="24"/>
        </w:rPr>
      </w:pPr>
      <w:r w:rsidRPr="00476D2F">
        <w:rPr>
          <w:szCs w:val="24"/>
        </w:rPr>
        <w:t>The validation of the EORI and TCUIN shall be performed against EOS (through the CRS application).</w:t>
      </w:r>
    </w:p>
    <w:p w14:paraId="4EA18037" w14:textId="38836B8D" w:rsidR="00057AAC" w:rsidRPr="00476D2F" w:rsidRDefault="007C32F4" w:rsidP="007C32F4">
      <w:pPr>
        <w:rPr>
          <w:szCs w:val="24"/>
        </w:rPr>
      </w:pPr>
      <w:r w:rsidRPr="00476D2F">
        <w:rPr>
          <w:szCs w:val="24"/>
        </w:rPr>
        <w:t xml:space="preserve">The CTC countries having no access to the EOS database via the CRS application should use the web service available via </w:t>
      </w:r>
      <w:hyperlink r:id="rId111" w:history="1">
        <w:r w:rsidRPr="006C4209">
          <w:rPr>
            <w:rStyle w:val="Hyperlink"/>
            <w:szCs w:val="24"/>
          </w:rPr>
          <w:t>DDS2</w:t>
        </w:r>
        <w:r w:rsidR="006C4209" w:rsidRPr="006C4209">
          <w:rPr>
            <w:rStyle w:val="Hyperlink"/>
            <w:szCs w:val="24"/>
          </w:rPr>
          <w:t>-EORI</w:t>
        </w:r>
      </w:hyperlink>
      <w:r w:rsidRPr="00476D2F">
        <w:rPr>
          <w:szCs w:val="24"/>
        </w:rPr>
        <w:t xml:space="preserve"> page on the europa.eu website (see </w:t>
      </w:r>
      <w:r w:rsidR="006C4209">
        <w:rPr>
          <w:szCs w:val="24"/>
        </w:rPr>
        <w:t xml:space="preserve">also </w:t>
      </w:r>
      <w:r w:rsidRPr="00476D2F">
        <w:rPr>
          <w:szCs w:val="24"/>
        </w:rPr>
        <w:t xml:space="preserve">the </w:t>
      </w:r>
      <w:hyperlink r:id="rId112" w:history="1">
        <w:r w:rsidR="00440EC7" w:rsidRPr="00476D2F">
          <w:rPr>
            <w:rStyle w:val="Hyperlink"/>
            <w:szCs w:val="24"/>
          </w:rPr>
          <w:t>WSDL available on europa.eu</w:t>
        </w:r>
      </w:hyperlink>
      <w:r w:rsidRPr="00476D2F">
        <w:rPr>
          <w:szCs w:val="24"/>
        </w:rPr>
        <w:t>) to verify if the EORI is valid.</w:t>
      </w:r>
    </w:p>
    <w:p w14:paraId="24EE7564" w14:textId="255FD05A" w:rsidR="00DF47BE" w:rsidRPr="00476D2F" w:rsidRDefault="00DF47BE" w:rsidP="00590FF9">
      <w:pPr>
        <w:pStyle w:val="Heading1"/>
      </w:pPr>
      <w:bookmarkStart w:id="1275" w:name="_Toc531374194"/>
      <w:bookmarkStart w:id="1276" w:name="_Toc5268121"/>
      <w:bookmarkStart w:id="1277" w:name="_Toc5276560"/>
      <w:bookmarkStart w:id="1278" w:name="_Toc531374229"/>
      <w:bookmarkStart w:id="1279" w:name="_Toc5268156"/>
      <w:bookmarkStart w:id="1280" w:name="_Toc5276595"/>
      <w:bookmarkStart w:id="1281" w:name="_Toc531374232"/>
      <w:bookmarkStart w:id="1282" w:name="_Toc5268159"/>
      <w:bookmarkStart w:id="1283" w:name="_Toc5276598"/>
      <w:bookmarkStart w:id="1284" w:name="_Toc531374233"/>
      <w:bookmarkStart w:id="1285" w:name="_Toc5268160"/>
      <w:bookmarkStart w:id="1286" w:name="_Toc5276599"/>
      <w:bookmarkStart w:id="1287" w:name="_Toc531374234"/>
      <w:bookmarkStart w:id="1288" w:name="_Toc5268161"/>
      <w:bookmarkStart w:id="1289" w:name="_Toc5276600"/>
      <w:bookmarkStart w:id="1290" w:name="_Toc531374235"/>
      <w:bookmarkStart w:id="1291" w:name="_Toc5268162"/>
      <w:bookmarkStart w:id="1292" w:name="_Toc5276601"/>
      <w:bookmarkStart w:id="1293" w:name="_Toc531374256"/>
      <w:bookmarkStart w:id="1294" w:name="_Toc5268183"/>
      <w:bookmarkStart w:id="1295" w:name="_Toc5276622"/>
      <w:bookmarkStart w:id="1296" w:name="_Toc531374257"/>
      <w:bookmarkStart w:id="1297" w:name="_Toc5268184"/>
      <w:bookmarkStart w:id="1298" w:name="_Toc5276623"/>
      <w:bookmarkStart w:id="1299" w:name="_Toc531374258"/>
      <w:bookmarkStart w:id="1300" w:name="_Toc5268185"/>
      <w:bookmarkStart w:id="1301" w:name="_Toc5276624"/>
      <w:bookmarkStart w:id="1302" w:name="_Toc531374275"/>
      <w:bookmarkStart w:id="1303" w:name="_Toc5268202"/>
      <w:bookmarkStart w:id="1304" w:name="_Toc5276641"/>
      <w:bookmarkStart w:id="1305" w:name="_Toc531374276"/>
      <w:bookmarkStart w:id="1306" w:name="_Toc5268203"/>
      <w:bookmarkStart w:id="1307" w:name="_Toc5276642"/>
      <w:bookmarkStart w:id="1308" w:name="_Toc531374286"/>
      <w:bookmarkStart w:id="1309" w:name="_Toc5268213"/>
      <w:bookmarkStart w:id="1310" w:name="_Toc5276652"/>
      <w:bookmarkStart w:id="1311" w:name="_Toc531374288"/>
      <w:bookmarkStart w:id="1312" w:name="_Toc5268215"/>
      <w:bookmarkStart w:id="1313" w:name="_Toc5276654"/>
      <w:bookmarkStart w:id="1314" w:name="_Toc531374289"/>
      <w:bookmarkStart w:id="1315" w:name="_Toc5268216"/>
      <w:bookmarkStart w:id="1316" w:name="_Toc5276655"/>
      <w:bookmarkStart w:id="1317" w:name="_Toc531374290"/>
      <w:bookmarkStart w:id="1318" w:name="_Toc5268217"/>
      <w:bookmarkStart w:id="1319" w:name="_Toc5276656"/>
      <w:bookmarkStart w:id="1320" w:name="_Toc525843314"/>
      <w:bookmarkStart w:id="1321" w:name="_Toc526077851"/>
      <w:bookmarkStart w:id="1322" w:name="_Toc526170467"/>
      <w:bookmarkStart w:id="1323" w:name="_Toc526254507"/>
      <w:bookmarkStart w:id="1324" w:name="_Toc526318722"/>
      <w:bookmarkStart w:id="1325" w:name="_EDIFACT_message_formatting"/>
      <w:bookmarkStart w:id="1326" w:name="_Ref521757626"/>
      <w:bookmarkStart w:id="1327" w:name="_Toc77048946"/>
      <w:bookmarkStart w:id="1328" w:name="_Toc259460343"/>
      <w:bookmarkStart w:id="1329" w:name="_Toc526170468"/>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r w:rsidRPr="00476D2F">
        <w:t>EDIFACT</w:t>
      </w:r>
      <w:r w:rsidR="00484BB9" w:rsidRPr="00476D2F">
        <w:t xml:space="preserve"> </w:t>
      </w:r>
      <w:r w:rsidRPr="00476D2F">
        <w:t>message</w:t>
      </w:r>
      <w:r w:rsidR="00484BB9" w:rsidRPr="00476D2F">
        <w:t xml:space="preserve"> </w:t>
      </w:r>
      <w:r w:rsidRPr="00476D2F">
        <w:t>formatting</w:t>
      </w:r>
      <w:bookmarkEnd w:id="1208"/>
      <w:bookmarkEnd w:id="1209"/>
      <w:bookmarkEnd w:id="1210"/>
      <w:bookmarkEnd w:id="1211"/>
      <w:bookmarkEnd w:id="1212"/>
      <w:bookmarkEnd w:id="1213"/>
      <w:bookmarkEnd w:id="1214"/>
      <w:bookmarkEnd w:id="1326"/>
      <w:bookmarkEnd w:id="1327"/>
      <w:bookmarkEnd w:id="1328"/>
      <w:bookmarkEnd w:id="1329"/>
    </w:p>
    <w:p w14:paraId="24EE7565" w14:textId="77777777" w:rsidR="00DF47BE" w:rsidRPr="00476D2F" w:rsidRDefault="00DF47BE" w:rsidP="00453F8A">
      <w:pPr>
        <w:pStyle w:val="Heading2"/>
        <w:ind w:left="851" w:hanging="851"/>
      </w:pPr>
      <w:bookmarkStart w:id="1330" w:name="_Toc77048947"/>
      <w:bookmarkStart w:id="1331" w:name="_Toc259460344"/>
      <w:bookmarkStart w:id="1332" w:name="_Toc526170469"/>
      <w:bookmarkStart w:id="1333" w:name="_Toc185900747"/>
      <w:r w:rsidRPr="00476D2F">
        <w:t>Introduction</w:t>
      </w:r>
      <w:bookmarkEnd w:id="1330"/>
      <w:bookmarkEnd w:id="1331"/>
      <w:bookmarkEnd w:id="1332"/>
      <w:bookmarkEnd w:id="1333"/>
    </w:p>
    <w:p w14:paraId="24EE7566" w14:textId="1DE9C86C" w:rsidR="00DF47BE" w:rsidRPr="00476D2F" w:rsidRDefault="00C1401A">
      <w:r w:rsidRPr="00476D2F">
        <w:t>EDIFACT</w:t>
      </w:r>
      <w:r w:rsidR="00DF47BE" w:rsidRPr="00476D2F">
        <w:t xml:space="preserve"> [</w:t>
      </w:r>
      <w:r w:rsidR="005F54AB" w:rsidRPr="00476D2F">
        <w:fldChar w:fldCharType="begin"/>
      </w:r>
      <w:r w:rsidR="00A71CE7" w:rsidRPr="00476D2F">
        <w:instrText xml:space="preserve"> REF S1 \h </w:instrText>
      </w:r>
      <w:r w:rsidR="008D2375" w:rsidRPr="00476D2F">
        <w:instrText xml:space="preserve"> \* MERGEFORMAT </w:instrText>
      </w:r>
      <w:r w:rsidR="005F54AB" w:rsidRPr="00476D2F">
        <w:fldChar w:fldCharType="separate"/>
      </w:r>
      <w:r w:rsidR="004501EF" w:rsidRPr="00476D2F">
        <w:rPr>
          <w:szCs w:val="24"/>
        </w:rPr>
        <w:t>S1</w:t>
      </w:r>
      <w:r w:rsidR="005F54AB" w:rsidRPr="00476D2F">
        <w:fldChar w:fldCharType="end"/>
      </w:r>
      <w:r w:rsidR="00DF47BE" w:rsidRPr="00476D2F">
        <w:t xml:space="preserve">] is a standard for representation of data during transmission between parties. Version 3 of this standard is used for the Customs systems. </w:t>
      </w:r>
    </w:p>
    <w:p w14:paraId="24EE7567" w14:textId="206F5C09" w:rsidR="00DF47BE" w:rsidRPr="00476D2F" w:rsidRDefault="00C1401A">
      <w:r w:rsidRPr="00476D2F">
        <w:t>EDIFACT</w:t>
      </w:r>
      <w:r w:rsidR="00DF47BE" w:rsidRPr="00476D2F">
        <w:t xml:space="preserve"> anticipates </w:t>
      </w:r>
      <w:proofErr w:type="gramStart"/>
      <w:r w:rsidR="00DF47BE" w:rsidRPr="00476D2F">
        <w:t>a number of</w:t>
      </w:r>
      <w:proofErr w:type="gramEnd"/>
      <w:r w:rsidR="00DF47BE" w:rsidRPr="00476D2F">
        <w:t xml:space="preserve"> standard messages for various business purposes. Within Customs systems, it is foreseen to use the standard directory [</w:t>
      </w:r>
      <w:r w:rsidR="005F54AB" w:rsidRPr="00476D2F">
        <w:fldChar w:fldCharType="begin"/>
      </w:r>
      <w:r w:rsidR="00A71CE7" w:rsidRPr="00476D2F">
        <w:instrText xml:space="preserve"> REF S2 \h </w:instrText>
      </w:r>
      <w:r w:rsidR="008D2375" w:rsidRPr="00476D2F">
        <w:instrText xml:space="preserve"> \* MERGEFORMAT </w:instrText>
      </w:r>
      <w:r w:rsidR="005F54AB" w:rsidRPr="00476D2F">
        <w:fldChar w:fldCharType="separate"/>
      </w:r>
      <w:r w:rsidR="004501EF" w:rsidRPr="00476D2F">
        <w:rPr>
          <w:szCs w:val="24"/>
        </w:rPr>
        <w:t>S2</w:t>
      </w:r>
      <w:r w:rsidR="005F54AB" w:rsidRPr="00476D2F">
        <w:fldChar w:fldCharType="end"/>
      </w:r>
      <w:r w:rsidR="00DF47BE" w:rsidRPr="00476D2F">
        <w:t>]. Within this directory, the usage of the following standard EDIFACT messages is foreseen: CUSDEC, CUSRES, CUSCAR, PARTIN (renamed to PARTTC in this document), GESMES, GENRAL, and BANSTA. In addition, it is foreseen to use the CONTRL message [</w:t>
      </w:r>
      <w:r w:rsidR="005F54AB" w:rsidRPr="00476D2F">
        <w:fldChar w:fldCharType="begin"/>
      </w:r>
      <w:r w:rsidR="00A71CE7" w:rsidRPr="00476D2F">
        <w:instrText xml:space="preserve"> REF S3 \h </w:instrText>
      </w:r>
      <w:r w:rsidR="008D2375" w:rsidRPr="00476D2F">
        <w:instrText xml:space="preserve"> \* MERGEFORMAT </w:instrText>
      </w:r>
      <w:r w:rsidR="005F54AB" w:rsidRPr="00476D2F">
        <w:fldChar w:fldCharType="separate"/>
      </w:r>
      <w:r w:rsidR="004501EF" w:rsidRPr="00476D2F">
        <w:rPr>
          <w:szCs w:val="24"/>
        </w:rPr>
        <w:t>S3</w:t>
      </w:r>
      <w:r w:rsidR="005F54AB" w:rsidRPr="00476D2F">
        <w:fldChar w:fldCharType="end"/>
      </w:r>
      <w:r w:rsidR="00DF47BE" w:rsidRPr="00476D2F">
        <w:t>].</w:t>
      </w:r>
    </w:p>
    <w:p w14:paraId="24EE7568" w14:textId="77777777" w:rsidR="00DF47BE" w:rsidRPr="00476D2F" w:rsidRDefault="00DF47BE">
      <w:r w:rsidRPr="00476D2F">
        <w:t xml:space="preserve">Every EDIFACT message is built according to </w:t>
      </w:r>
      <w:proofErr w:type="gramStart"/>
      <w:r w:rsidRPr="00476D2F">
        <w:t>a number of</w:t>
      </w:r>
      <w:proofErr w:type="gramEnd"/>
      <w:r w:rsidRPr="00476D2F">
        <w:t xml:space="preserve"> conventions:</w:t>
      </w:r>
    </w:p>
    <w:p w14:paraId="24EE7569" w14:textId="77777777" w:rsidR="00DF47BE" w:rsidRPr="00476D2F" w:rsidRDefault="00DF47BE" w:rsidP="00117A38">
      <w:pPr>
        <w:numPr>
          <w:ilvl w:val="0"/>
          <w:numId w:val="34"/>
        </w:numPr>
        <w:spacing w:before="120" w:after="120"/>
      </w:pPr>
      <w:r w:rsidRPr="00476D2F">
        <w:t xml:space="preserve">At the bottom, there are </w:t>
      </w:r>
      <w:proofErr w:type="gramStart"/>
      <w:r w:rsidRPr="00476D2F">
        <w:t>a number of</w:t>
      </w:r>
      <w:proofErr w:type="gramEnd"/>
      <w:r w:rsidRPr="00476D2F">
        <w:t xml:space="preserve"> </w:t>
      </w:r>
      <w:r w:rsidRPr="00476D2F">
        <w:rPr>
          <w:i/>
        </w:rPr>
        <w:t>data elements</w:t>
      </w:r>
      <w:r w:rsidRPr="00476D2F">
        <w:t xml:space="preserve">. These data elements have a predefined name and a type. For some data elements, the standard is foreseeing the usage of predefined </w:t>
      </w:r>
      <w:r w:rsidRPr="00476D2F">
        <w:rPr>
          <w:i/>
        </w:rPr>
        <w:t>Code Lists</w:t>
      </w:r>
      <w:r w:rsidRPr="00476D2F">
        <w:t>. The collection of data elements is common to a directory definition (all EDIFACT messages are built upon a common collection of data elements)</w:t>
      </w:r>
      <w:r w:rsidR="00C17E8E" w:rsidRPr="00476D2F">
        <w:t>;</w:t>
      </w:r>
    </w:p>
    <w:p w14:paraId="24EE756A" w14:textId="77777777" w:rsidR="00DF47BE" w:rsidRPr="00476D2F" w:rsidRDefault="00DF47BE" w:rsidP="00117A38">
      <w:pPr>
        <w:numPr>
          <w:ilvl w:val="0"/>
          <w:numId w:val="34"/>
        </w:numPr>
        <w:spacing w:before="120" w:after="120"/>
      </w:pPr>
      <w:r w:rsidRPr="00476D2F">
        <w:rPr>
          <w:i/>
        </w:rPr>
        <w:t>Composite data elements</w:t>
      </w:r>
      <w:r w:rsidRPr="00476D2F">
        <w:t xml:space="preserve"> are built as a sequence of individual data elements and EDIFACT </w:t>
      </w:r>
      <w:r w:rsidRPr="00476D2F">
        <w:rPr>
          <w:i/>
        </w:rPr>
        <w:t>segments</w:t>
      </w:r>
      <w:r w:rsidRPr="00476D2F">
        <w:t xml:space="preserve"> are built as a sequence of composite data elements and single data elements. The collection of segments is common to all messages that are part of a directory (all EDIFACT messages are built with the same segments). A segment has a name, optionality (Mandatory or Conditional) and a maximum repeat count. Within a segment, the sequence of composite data elements and data elements is fixed. A composite data element is either Mandatory or Conditional; an individual data element is also Mandatory or Conditional. Within a composite data element, it is common to use </w:t>
      </w:r>
      <w:r w:rsidRPr="00476D2F">
        <w:rPr>
          <w:i/>
        </w:rPr>
        <w:t>qualifier</w:t>
      </w:r>
      <w:r w:rsidRPr="00476D2F">
        <w:t xml:space="preserve"> values </w:t>
      </w:r>
      <w:proofErr w:type="gramStart"/>
      <w:r w:rsidRPr="00476D2F">
        <w:t>in order to</w:t>
      </w:r>
      <w:proofErr w:type="gramEnd"/>
      <w:r w:rsidRPr="00476D2F">
        <w:t xml:space="preserve"> denote the meaning of a particular data element (one data element then contains the qualifier while another data element contains the actual value). The standard also foresees </w:t>
      </w:r>
      <w:proofErr w:type="gramStart"/>
      <w:r w:rsidRPr="00476D2F">
        <w:t>a number of</w:t>
      </w:r>
      <w:proofErr w:type="gramEnd"/>
      <w:r w:rsidRPr="00476D2F">
        <w:t xml:space="preserve"> predefined qualifier values</w:t>
      </w:r>
      <w:r w:rsidR="00C17E8E" w:rsidRPr="00476D2F">
        <w:t>;</w:t>
      </w:r>
    </w:p>
    <w:p w14:paraId="24EE756B" w14:textId="77777777" w:rsidR="00DF47BE" w:rsidRPr="00476D2F" w:rsidRDefault="00DF47BE" w:rsidP="00117A38">
      <w:pPr>
        <w:numPr>
          <w:ilvl w:val="0"/>
          <w:numId w:val="34"/>
        </w:numPr>
        <w:spacing w:before="120" w:after="120"/>
      </w:pPr>
      <w:r w:rsidRPr="00476D2F">
        <w:t>EDIFACT messages are built as structures of segment groups or individual segments. A segment group is a sequence of segments. Within the structure of an EDIFACT message, there can be hierarchic levels. Within a hierarchy, every segment will have a predefined position, with an associated optionality and repeat count.</w:t>
      </w:r>
    </w:p>
    <w:p w14:paraId="24EE756C" w14:textId="77777777" w:rsidR="00DF47BE" w:rsidRPr="00476D2F" w:rsidRDefault="00DF47BE">
      <w:r w:rsidRPr="00476D2F">
        <w:t xml:space="preserve">When a system is using the EDIFACT standard, it is common to define an </w:t>
      </w:r>
      <w:r w:rsidRPr="00476D2F">
        <w:rPr>
          <w:i/>
        </w:rPr>
        <w:t>Interchange Agreement</w:t>
      </w:r>
      <w:r w:rsidRPr="00476D2F">
        <w:t>. This agreement specifies how the different standards are to be applied and which common conventions need to be maintained. This section, together with the corresponding section in each Customs system specific volume, is acting as the EDIFACT interchange agreement for the Customs systems.</w:t>
      </w:r>
    </w:p>
    <w:p w14:paraId="24EE756D" w14:textId="77777777" w:rsidR="00DF47BE" w:rsidRPr="00476D2F" w:rsidRDefault="00DF47BE">
      <w:r w:rsidRPr="00476D2F">
        <w:t>To be noted is that changes can be applied to the various items that are part of the EDIFACT standard:</w:t>
      </w:r>
    </w:p>
    <w:p w14:paraId="24EE756E" w14:textId="77777777" w:rsidR="00DF47BE" w:rsidRPr="00476D2F" w:rsidRDefault="00DF47BE" w:rsidP="00117A38">
      <w:pPr>
        <w:numPr>
          <w:ilvl w:val="0"/>
          <w:numId w:val="34"/>
        </w:numPr>
        <w:spacing w:before="120" w:after="120"/>
        <w:jc w:val="left"/>
      </w:pPr>
      <w:r w:rsidRPr="00476D2F">
        <w:t>Overall EDIFACT message structure;</w:t>
      </w:r>
    </w:p>
    <w:p w14:paraId="24EE756F" w14:textId="77777777" w:rsidR="00DF47BE" w:rsidRPr="00476D2F" w:rsidRDefault="00DF47BE" w:rsidP="00117A38">
      <w:pPr>
        <w:numPr>
          <w:ilvl w:val="0"/>
          <w:numId w:val="34"/>
        </w:numPr>
        <w:spacing w:before="120" w:after="120"/>
        <w:jc w:val="left"/>
      </w:pPr>
      <w:r w:rsidRPr="00476D2F">
        <w:t>Optionality and repeat count of the segments;</w:t>
      </w:r>
    </w:p>
    <w:p w14:paraId="24EE7570" w14:textId="77777777" w:rsidR="00DF47BE" w:rsidRPr="00476D2F" w:rsidRDefault="00DF47BE" w:rsidP="00117A38">
      <w:pPr>
        <w:numPr>
          <w:ilvl w:val="0"/>
          <w:numId w:val="34"/>
        </w:numPr>
        <w:spacing w:before="120" w:after="120"/>
        <w:jc w:val="left"/>
      </w:pPr>
      <w:r w:rsidRPr="00476D2F">
        <w:t>Structure of the segments (data elements and composite data elements), optionality of these elements;</w:t>
      </w:r>
    </w:p>
    <w:p w14:paraId="24EE7571" w14:textId="77777777" w:rsidR="00DF47BE" w:rsidRPr="00476D2F" w:rsidRDefault="00DF47BE" w:rsidP="00117A38">
      <w:pPr>
        <w:numPr>
          <w:ilvl w:val="0"/>
          <w:numId w:val="34"/>
        </w:numPr>
        <w:spacing w:before="120" w:after="120"/>
        <w:jc w:val="left"/>
      </w:pPr>
      <w:r w:rsidRPr="00476D2F">
        <w:t>Data types;</w:t>
      </w:r>
    </w:p>
    <w:p w14:paraId="24EE7572" w14:textId="77777777" w:rsidR="00DF47BE" w:rsidRPr="00476D2F" w:rsidRDefault="00DF47BE" w:rsidP="00117A38">
      <w:pPr>
        <w:numPr>
          <w:ilvl w:val="0"/>
          <w:numId w:val="34"/>
        </w:numPr>
        <w:spacing w:before="120" w:after="120"/>
        <w:jc w:val="left"/>
      </w:pPr>
      <w:r w:rsidRPr="00476D2F">
        <w:t>Usage of Code Lists;</w:t>
      </w:r>
    </w:p>
    <w:p w14:paraId="24EE7573" w14:textId="77777777" w:rsidR="00DF47BE" w:rsidRPr="00476D2F" w:rsidRDefault="00DF47BE" w:rsidP="00117A38">
      <w:pPr>
        <w:numPr>
          <w:ilvl w:val="0"/>
          <w:numId w:val="34"/>
        </w:numPr>
        <w:spacing w:before="120" w:after="120"/>
        <w:jc w:val="left"/>
      </w:pPr>
      <w:r w:rsidRPr="00476D2F">
        <w:t>Usage of qualifier values.</w:t>
      </w:r>
    </w:p>
    <w:p w14:paraId="24EE7574" w14:textId="77777777" w:rsidR="00DF47BE" w:rsidRPr="00476D2F" w:rsidRDefault="00DF47BE">
      <w:r w:rsidRPr="00476D2F">
        <w:t xml:space="preserve">This section, therefore, first, specifies </w:t>
      </w:r>
      <w:proofErr w:type="gramStart"/>
      <w:r w:rsidRPr="00476D2F">
        <w:t>a number of</w:t>
      </w:r>
      <w:proofErr w:type="gramEnd"/>
      <w:r w:rsidRPr="00476D2F">
        <w:t xml:space="preserve"> common conventions (such as common message header structure), applying to all Information Exchanges that are exchanged using </w:t>
      </w:r>
      <w:r w:rsidR="00C1401A" w:rsidRPr="00476D2F">
        <w:t>EDIFACT</w:t>
      </w:r>
      <w:r w:rsidRPr="00476D2F">
        <w:t>). Next, it defines which Information Exchanges are mapped upon which EDIFACT messages. It, then, defines, in detail, which changes have been applied to the EDIFACT standard. Finally, it defines the mapping rules (correlation between Information Exchanges and EDIFACT messages).</w:t>
      </w:r>
    </w:p>
    <w:p w14:paraId="24EE7575" w14:textId="77777777" w:rsidR="00DF47BE" w:rsidRPr="00476D2F" w:rsidRDefault="00DF47BE">
      <w:r w:rsidRPr="00476D2F">
        <w:t xml:space="preserve">Messages that are exchanged by other means only (XML-format, paper, fax…) are not discussed in this chapter. </w:t>
      </w:r>
    </w:p>
    <w:p w14:paraId="24EE7576" w14:textId="77777777" w:rsidR="00DF47BE" w:rsidRPr="00476D2F" w:rsidRDefault="00DF47BE" w:rsidP="00453F8A">
      <w:pPr>
        <w:pStyle w:val="Heading2"/>
        <w:ind w:left="851" w:hanging="851"/>
      </w:pPr>
      <w:bookmarkStart w:id="1334" w:name="_Toc473625753"/>
      <w:bookmarkStart w:id="1335" w:name="_Toc473732617"/>
      <w:bookmarkStart w:id="1336" w:name="_Toc473825707"/>
      <w:bookmarkStart w:id="1337" w:name="_Toc77048948"/>
      <w:bookmarkStart w:id="1338" w:name="_Toc259460345"/>
      <w:bookmarkStart w:id="1339" w:name="_Toc526170470"/>
      <w:bookmarkStart w:id="1340" w:name="_Toc185900748"/>
      <w:r w:rsidRPr="00476D2F">
        <w:t xml:space="preserve">EDIFACT conventions for </w:t>
      </w:r>
      <w:bookmarkEnd w:id="1334"/>
      <w:bookmarkEnd w:id="1335"/>
      <w:bookmarkEnd w:id="1336"/>
      <w:bookmarkEnd w:id="1337"/>
      <w:r w:rsidRPr="00476D2F">
        <w:t>Customs</w:t>
      </w:r>
      <w:bookmarkEnd w:id="1338"/>
      <w:bookmarkEnd w:id="1339"/>
      <w:bookmarkEnd w:id="1340"/>
      <w:r w:rsidRPr="00476D2F">
        <w:t xml:space="preserve"> </w:t>
      </w:r>
    </w:p>
    <w:p w14:paraId="24EE7577" w14:textId="6B35BE13" w:rsidR="00DF47BE" w:rsidRPr="00476D2F" w:rsidRDefault="00DF47BE">
      <w:r w:rsidRPr="00476D2F">
        <w:t xml:space="preserve">The following section contains </w:t>
      </w:r>
      <w:proofErr w:type="gramStart"/>
      <w:r w:rsidRPr="00476D2F">
        <w:t>a number of</w:t>
      </w:r>
      <w:proofErr w:type="gramEnd"/>
      <w:r w:rsidRPr="00476D2F">
        <w:t xml:space="preserve"> rules for exchanges in the </w:t>
      </w:r>
      <w:r w:rsidR="000C62EF" w:rsidRPr="00476D2F">
        <w:t>Common Domain</w:t>
      </w:r>
      <w:r w:rsidRPr="00476D2F">
        <w:t>. It is highly advisable to use the same (or similar) rules for exchanges in other Domains.</w:t>
      </w:r>
    </w:p>
    <w:p w14:paraId="24EE7578" w14:textId="77777777" w:rsidR="00DF47BE" w:rsidRPr="00476D2F" w:rsidRDefault="00C1401A" w:rsidP="006F347D">
      <w:pPr>
        <w:pStyle w:val="Heading3"/>
      </w:pPr>
      <w:bookmarkStart w:id="1341" w:name="_Ref425145217"/>
      <w:bookmarkStart w:id="1342" w:name="_Toc472401180"/>
      <w:bookmarkStart w:id="1343" w:name="_Toc473625755"/>
      <w:bookmarkStart w:id="1344" w:name="_Toc473732619"/>
      <w:bookmarkStart w:id="1345" w:name="_Toc473825708"/>
      <w:bookmarkStart w:id="1346" w:name="_Ref26955039"/>
      <w:bookmarkStart w:id="1347" w:name="_Toc259460346"/>
      <w:bookmarkStart w:id="1348" w:name="_Toc526170471"/>
      <w:bookmarkStart w:id="1349" w:name="_Toc410026108"/>
      <w:bookmarkStart w:id="1350" w:name="_Toc413474191"/>
      <w:bookmarkStart w:id="1351" w:name="_Ref426371083"/>
      <w:bookmarkStart w:id="1352" w:name="_Ref426371232"/>
      <w:bookmarkStart w:id="1353" w:name="_Ref426371237"/>
      <w:bookmarkStart w:id="1354" w:name="_Toc472401176"/>
      <w:bookmarkStart w:id="1355" w:name="_Toc473625754"/>
      <w:bookmarkStart w:id="1356" w:name="_Toc473732618"/>
      <w:bookmarkStart w:id="1357" w:name="_Toc379685289"/>
      <w:bookmarkStart w:id="1358" w:name="_Toc380374921"/>
      <w:bookmarkStart w:id="1359" w:name="_Toc382359470"/>
      <w:bookmarkStart w:id="1360" w:name="_Toc399411942"/>
      <w:bookmarkStart w:id="1361" w:name="_Toc400963006"/>
      <w:bookmarkStart w:id="1362" w:name="_Toc404515704"/>
      <w:bookmarkStart w:id="1363" w:name="_Toc185900749"/>
      <w:bookmarkEnd w:id="626"/>
      <w:bookmarkEnd w:id="627"/>
      <w:bookmarkEnd w:id="628"/>
      <w:bookmarkEnd w:id="629"/>
      <w:bookmarkEnd w:id="630"/>
      <w:r w:rsidRPr="00476D2F">
        <w:t>EDIFACT</w:t>
      </w:r>
      <w:r w:rsidR="00DF47BE" w:rsidRPr="00476D2F">
        <w:t xml:space="preserve"> </w:t>
      </w:r>
      <w:bookmarkEnd w:id="1341"/>
      <w:r w:rsidR="00DF47BE" w:rsidRPr="00476D2F">
        <w:t>choices</w:t>
      </w:r>
      <w:bookmarkEnd w:id="1342"/>
      <w:bookmarkEnd w:id="1343"/>
      <w:bookmarkEnd w:id="1344"/>
      <w:bookmarkEnd w:id="1345"/>
      <w:bookmarkEnd w:id="1346"/>
      <w:bookmarkEnd w:id="1347"/>
      <w:bookmarkEnd w:id="1348"/>
      <w:bookmarkEnd w:id="1363"/>
    </w:p>
    <w:p w14:paraId="24EE7579" w14:textId="77777777" w:rsidR="00DF47BE" w:rsidRPr="00476D2F" w:rsidRDefault="00DF47BE" w:rsidP="00E245C6">
      <w:pPr>
        <w:spacing w:before="80"/>
      </w:pPr>
      <w:r w:rsidRPr="00476D2F">
        <w:t xml:space="preserve">This section lists </w:t>
      </w:r>
      <w:proofErr w:type="gramStart"/>
      <w:r w:rsidRPr="00476D2F">
        <w:t>a number of</w:t>
      </w:r>
      <w:proofErr w:type="gramEnd"/>
      <w:r w:rsidRPr="00476D2F">
        <w:t xml:space="preserve"> choices made with respect to </w:t>
      </w:r>
      <w:r w:rsidR="00C1401A" w:rsidRPr="00476D2F">
        <w:t>EDIFACT</w:t>
      </w:r>
      <w:r w:rsidRPr="00476D2F">
        <w:t xml:space="preserve"> syntax options. These choices are identical to the ones made in the Single Administrative Message (SAM) Mapping Guide. They are:</w:t>
      </w:r>
    </w:p>
    <w:p w14:paraId="24EE757A" w14:textId="30A2BF0E" w:rsidR="00DF47BE" w:rsidRPr="00476D2F" w:rsidRDefault="00682178" w:rsidP="00E245C6">
      <w:pPr>
        <w:numPr>
          <w:ilvl w:val="0"/>
          <w:numId w:val="9"/>
        </w:numPr>
        <w:tabs>
          <w:tab w:val="clear" w:pos="927"/>
          <w:tab w:val="num" w:pos="1134"/>
        </w:tabs>
        <w:spacing w:before="80"/>
        <w:ind w:left="1134" w:hanging="567"/>
      </w:pPr>
      <w:r w:rsidRPr="00476D2F">
        <w:t>An</w:t>
      </w:r>
      <w:r w:rsidR="00DF47BE" w:rsidRPr="00476D2F">
        <w:t xml:space="preserve"> </w:t>
      </w:r>
      <w:r w:rsidR="00C1401A" w:rsidRPr="00476D2F">
        <w:t>EDIFACT</w:t>
      </w:r>
      <w:r w:rsidR="00DF47BE" w:rsidRPr="00476D2F">
        <w:t xml:space="preserve"> interchange starts with an interchange header segment (UNB). </w:t>
      </w:r>
      <w:r w:rsidR="00DF47BE" w:rsidRPr="00476D2F">
        <w:rPr>
          <w:b/>
        </w:rPr>
        <w:t>The UNA segment is not used</w:t>
      </w:r>
      <w:r w:rsidR="00725FF3">
        <w:t>;</w:t>
      </w:r>
    </w:p>
    <w:p w14:paraId="24EE757B" w14:textId="6E885147" w:rsidR="00DF47BE" w:rsidRPr="00476D2F" w:rsidRDefault="00DF47BE" w:rsidP="00E245C6">
      <w:pPr>
        <w:numPr>
          <w:ilvl w:val="0"/>
          <w:numId w:val="9"/>
        </w:numPr>
        <w:tabs>
          <w:tab w:val="clear" w:pos="927"/>
          <w:tab w:val="num" w:pos="1134"/>
        </w:tabs>
        <w:spacing w:before="80"/>
        <w:ind w:left="1134" w:hanging="567"/>
      </w:pPr>
      <w:r w:rsidRPr="00476D2F">
        <w:t xml:space="preserve">One </w:t>
      </w:r>
      <w:r w:rsidR="00C1401A" w:rsidRPr="00476D2F">
        <w:t>EDIFACT</w:t>
      </w:r>
      <w:r w:rsidRPr="00476D2F">
        <w:t xml:space="preserve"> interchange contains only one message. One Information Exchange will correspond to one EDIFACT interchange, which will correspond to one EDIFACT message. Conceptually, EDIFACT enables the transmission of several messages in one interchange. Within the </w:t>
      </w:r>
      <w:r w:rsidR="000C62EF" w:rsidRPr="00476D2F">
        <w:t>Common Domain</w:t>
      </w:r>
      <w:r w:rsidRPr="00476D2F">
        <w:t>, this will be restricted to one message per interchange only</w:t>
      </w:r>
      <w:r w:rsidR="00495938">
        <w:t>;</w:t>
      </w:r>
    </w:p>
    <w:p w14:paraId="24EE757C" w14:textId="77777777" w:rsidR="00DF47BE" w:rsidRPr="00476D2F" w:rsidRDefault="00DF47BE" w:rsidP="00E245C6">
      <w:pPr>
        <w:numPr>
          <w:ilvl w:val="0"/>
          <w:numId w:val="9"/>
        </w:numPr>
        <w:tabs>
          <w:tab w:val="clear" w:pos="927"/>
          <w:tab w:val="num" w:pos="1134"/>
        </w:tabs>
        <w:spacing w:before="80"/>
        <w:ind w:left="1134" w:hanging="567"/>
      </w:pPr>
      <w:r w:rsidRPr="00476D2F">
        <w:t>The following separator set is used:</w:t>
      </w:r>
    </w:p>
    <w:p w14:paraId="24EE757D" w14:textId="77777777" w:rsidR="00DF47BE" w:rsidRPr="00476D2F" w:rsidRDefault="00DF47BE" w:rsidP="00E245C6">
      <w:pPr>
        <w:numPr>
          <w:ilvl w:val="0"/>
          <w:numId w:val="10"/>
        </w:numPr>
        <w:spacing w:before="80"/>
      </w:pPr>
      <w:r w:rsidRPr="00476D2F">
        <w:t>‘</w:t>
      </w:r>
      <w:r w:rsidRPr="00476D2F">
        <w:tab/>
        <w:t>Segment separator;</w:t>
      </w:r>
    </w:p>
    <w:p w14:paraId="24EE757E" w14:textId="77777777" w:rsidR="00DF47BE" w:rsidRPr="00476D2F" w:rsidRDefault="00DF47BE" w:rsidP="00E245C6">
      <w:pPr>
        <w:numPr>
          <w:ilvl w:val="0"/>
          <w:numId w:val="10"/>
        </w:numPr>
        <w:spacing w:before="80"/>
      </w:pPr>
      <w:r w:rsidRPr="00476D2F">
        <w:t>+</w:t>
      </w:r>
      <w:r w:rsidRPr="00476D2F">
        <w:tab/>
        <w:t>Data element separator;</w:t>
      </w:r>
    </w:p>
    <w:p w14:paraId="24EE757F" w14:textId="77777777" w:rsidR="00DF47BE" w:rsidRPr="00476D2F" w:rsidRDefault="00DF47BE" w:rsidP="00E245C6">
      <w:pPr>
        <w:numPr>
          <w:ilvl w:val="0"/>
          <w:numId w:val="10"/>
        </w:numPr>
        <w:spacing w:before="80"/>
      </w:pPr>
      <w:r w:rsidRPr="00476D2F">
        <w:t>:</w:t>
      </w:r>
      <w:r w:rsidRPr="00476D2F">
        <w:tab/>
        <w:t>Composite data element separator;</w:t>
      </w:r>
    </w:p>
    <w:p w14:paraId="24EE7580" w14:textId="77777777" w:rsidR="00DF47BE" w:rsidRPr="00476D2F" w:rsidRDefault="00DF47BE" w:rsidP="00E245C6">
      <w:pPr>
        <w:numPr>
          <w:ilvl w:val="0"/>
          <w:numId w:val="10"/>
        </w:numPr>
        <w:spacing w:before="80"/>
      </w:pPr>
      <w:r w:rsidRPr="00476D2F">
        <w:t>?</w:t>
      </w:r>
      <w:r w:rsidRPr="00476D2F">
        <w:tab/>
        <w:t>Release character.</w:t>
      </w:r>
    </w:p>
    <w:p w14:paraId="24EE7581" w14:textId="7EA2FEC9" w:rsidR="00DF47BE" w:rsidRPr="00476D2F" w:rsidRDefault="00DF47BE" w:rsidP="00E245C6">
      <w:pPr>
        <w:numPr>
          <w:ilvl w:val="0"/>
          <w:numId w:val="9"/>
        </w:numPr>
        <w:tabs>
          <w:tab w:val="clear" w:pos="927"/>
          <w:tab w:val="num" w:pos="1134"/>
        </w:tabs>
        <w:spacing w:before="80"/>
        <w:ind w:left="1134" w:hanging="567"/>
      </w:pPr>
      <w:r w:rsidRPr="00476D2F">
        <w:t>The decimal notation is a ‘.’ (point)</w:t>
      </w:r>
      <w:r w:rsidR="00495938">
        <w:t>;</w:t>
      </w:r>
    </w:p>
    <w:p w14:paraId="24EE7582" w14:textId="4E1557BC" w:rsidR="00DF47BE" w:rsidRPr="00476D2F" w:rsidRDefault="00DF47BE" w:rsidP="00E245C6">
      <w:pPr>
        <w:numPr>
          <w:ilvl w:val="0"/>
          <w:numId w:val="9"/>
        </w:numPr>
        <w:tabs>
          <w:tab w:val="clear" w:pos="927"/>
          <w:tab w:val="num" w:pos="1134"/>
        </w:tabs>
        <w:spacing w:before="80"/>
        <w:ind w:left="1134" w:hanging="567"/>
      </w:pPr>
      <w:r w:rsidRPr="00476D2F">
        <w:t>Functional grouping is not used (UNG/UNE segments)</w:t>
      </w:r>
      <w:r w:rsidR="00495938">
        <w:t>;</w:t>
      </w:r>
    </w:p>
    <w:p w14:paraId="24EE7583" w14:textId="77777777" w:rsidR="00DF47BE" w:rsidRPr="00476D2F" w:rsidRDefault="00DF47BE" w:rsidP="00E245C6">
      <w:pPr>
        <w:numPr>
          <w:ilvl w:val="0"/>
          <w:numId w:val="9"/>
        </w:numPr>
        <w:tabs>
          <w:tab w:val="clear" w:pos="927"/>
          <w:tab w:val="num" w:pos="1134"/>
        </w:tabs>
        <w:spacing w:before="80"/>
        <w:ind w:left="1134" w:hanging="567"/>
      </w:pPr>
      <w:r w:rsidRPr="00476D2F">
        <w:t>Nesting indicators are not used.</w:t>
      </w:r>
    </w:p>
    <w:p w14:paraId="24EE7584" w14:textId="70A5B534" w:rsidR="00DF47BE" w:rsidRPr="00476D2F" w:rsidRDefault="00DF47BE" w:rsidP="00E245C6">
      <w:pPr>
        <w:numPr>
          <w:ilvl w:val="0"/>
          <w:numId w:val="9"/>
        </w:numPr>
        <w:tabs>
          <w:tab w:val="clear" w:pos="927"/>
          <w:tab w:val="num" w:pos="1134"/>
        </w:tabs>
        <w:spacing w:before="80"/>
        <w:ind w:left="1134" w:hanging="567"/>
      </w:pPr>
      <w:r w:rsidRPr="00476D2F">
        <w:t>This document specifies the technical aspects of the Customs systems Interchange Agreement. Separate reference to this agreement is not required because other mechanisms like technical message structures and queue naming conventions are provided.</w:t>
      </w:r>
    </w:p>
    <w:p w14:paraId="2025813B" w14:textId="069E53DC" w:rsidR="002D0858" w:rsidRPr="00476D2F" w:rsidRDefault="002D0858" w:rsidP="002D0858">
      <w:pPr>
        <w:spacing w:before="80"/>
      </w:pPr>
    </w:p>
    <w:p w14:paraId="0303E18A" w14:textId="77777777" w:rsidR="002D0858" w:rsidRPr="00476D2F" w:rsidRDefault="002D0858" w:rsidP="002D0858">
      <w:pPr>
        <w:spacing w:before="80"/>
      </w:pPr>
    </w:p>
    <w:p w14:paraId="24EE7585" w14:textId="77777777" w:rsidR="00DF47BE" w:rsidRPr="00476D2F" w:rsidRDefault="00DF47BE" w:rsidP="006F347D">
      <w:pPr>
        <w:pStyle w:val="Heading3"/>
      </w:pPr>
      <w:bookmarkStart w:id="1364" w:name="_Toc473825709"/>
      <w:bookmarkStart w:id="1365" w:name="_Ref244410678"/>
      <w:bookmarkStart w:id="1366" w:name="_Toc259460347"/>
      <w:bookmarkStart w:id="1367" w:name="_Toc526170472"/>
      <w:bookmarkStart w:id="1368" w:name="_Toc185900750"/>
      <w:r w:rsidRPr="00476D2F">
        <w:t>Common Message Header Structure</w:t>
      </w:r>
      <w:bookmarkEnd w:id="1349"/>
      <w:bookmarkEnd w:id="1350"/>
      <w:bookmarkEnd w:id="1351"/>
      <w:bookmarkEnd w:id="1352"/>
      <w:bookmarkEnd w:id="1353"/>
      <w:bookmarkEnd w:id="1354"/>
      <w:bookmarkEnd w:id="1355"/>
      <w:bookmarkEnd w:id="1356"/>
      <w:bookmarkEnd w:id="1364"/>
      <w:bookmarkEnd w:id="1365"/>
      <w:bookmarkEnd w:id="1366"/>
      <w:bookmarkEnd w:id="1367"/>
      <w:bookmarkEnd w:id="1368"/>
    </w:p>
    <w:p w14:paraId="24EE7586" w14:textId="77777777" w:rsidR="00DF47BE" w:rsidRPr="00476D2F" w:rsidRDefault="00DF47BE">
      <w:pPr>
        <w:spacing w:after="120"/>
      </w:pPr>
      <w:r w:rsidRPr="00476D2F">
        <w:t xml:space="preserve">Information Exchanges are mapped to </w:t>
      </w:r>
      <w:r w:rsidR="00C1401A" w:rsidRPr="00476D2F">
        <w:t>EDIFACT</w:t>
      </w:r>
      <w:r w:rsidRPr="00476D2F">
        <w:t xml:space="preserve"> UNSMs as specified in this section. Instances of these UNSMs are exchanged in interchanges. The common specification for the use of the interchange service segment UNB (present in every EDIFACT message for Customs systems) is according to the SAM Mapping Guide:</w:t>
      </w:r>
    </w:p>
    <w:p w14:paraId="24EE7587"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sz w:val="12"/>
          <w:lang w:val="fr-BE"/>
        </w:rPr>
      </w:pPr>
      <w:r w:rsidRPr="00BB51DB">
        <w:rPr>
          <w:rFonts w:ascii="Courier New" w:hAnsi="Courier New"/>
          <w:sz w:val="12"/>
          <w:lang w:val="fr-BE"/>
        </w:rPr>
        <w:t>UNB[0], INTERCHANGE HEADER, M, 1 x</w:t>
      </w:r>
      <w:r w:rsidRPr="00BB51DB">
        <w:rPr>
          <w:rFonts w:ascii="Courier New" w:hAnsi="Courier New"/>
          <w:sz w:val="12"/>
          <w:lang w:val="fr-BE"/>
        </w:rPr>
        <w:tab/>
      </w:r>
      <w:r w:rsidRPr="00BB51DB">
        <w:rPr>
          <w:rFonts w:ascii="Courier New" w:hAnsi="Courier New"/>
          <w:sz w:val="12"/>
          <w:lang w:val="fr-BE"/>
        </w:rPr>
        <w:tab/>
      </w:r>
      <w:r w:rsidRPr="00BB51DB">
        <w:rPr>
          <w:rFonts w:ascii="Courier New" w:hAnsi="Courier New"/>
          <w:sz w:val="12"/>
          <w:lang w:val="fr-BE"/>
        </w:rPr>
        <w:tab/>
        <w:t>|</w:t>
      </w:r>
      <w:r w:rsidRPr="00BB51DB">
        <w:rPr>
          <w:rFonts w:ascii="Courier New" w:hAnsi="Courier New"/>
          <w:sz w:val="12"/>
          <w:lang w:val="fr-BE"/>
        </w:rPr>
        <w:tab/>
        <w:t>MESSAGE</w:t>
      </w:r>
    </w:p>
    <w:p w14:paraId="24EE7588"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S001</w:t>
      </w:r>
      <w:r w:rsidRPr="00BB51DB">
        <w:rPr>
          <w:rFonts w:ascii="Courier New" w:hAnsi="Courier New"/>
          <w:caps/>
          <w:sz w:val="12"/>
          <w:lang w:val="fr-BE"/>
        </w:rPr>
        <w:tab/>
        <w:t>SYNTAX IDENTIFIER</w:t>
      </w:r>
      <w:r w:rsidRPr="00BB51DB">
        <w:rPr>
          <w:rFonts w:ascii="Courier New" w:hAnsi="Courier New"/>
          <w:caps/>
          <w:sz w:val="12"/>
          <w:lang w:val="fr-BE"/>
        </w:rPr>
        <w:tab/>
        <w:t>M</w:t>
      </w:r>
      <w:r w:rsidRPr="00BB51DB">
        <w:rPr>
          <w:rFonts w:ascii="Courier New" w:hAnsi="Courier New"/>
          <w:caps/>
          <w:sz w:val="12"/>
          <w:lang w:val="fr-BE"/>
        </w:rPr>
        <w:tab/>
      </w:r>
      <w:r w:rsidRPr="00BB51DB">
        <w:rPr>
          <w:rFonts w:ascii="Courier New" w:hAnsi="Courier New"/>
          <w:caps/>
          <w:sz w:val="12"/>
          <w:lang w:val="fr-BE"/>
        </w:rPr>
        <w:tab/>
        <w:t>|</w:t>
      </w:r>
    </w:p>
    <w:p w14:paraId="24EE7589"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0001</w:t>
      </w:r>
      <w:r w:rsidRPr="00BB51DB">
        <w:rPr>
          <w:rFonts w:ascii="Courier New" w:hAnsi="Courier New"/>
          <w:caps/>
          <w:sz w:val="12"/>
          <w:lang w:val="fr-BE"/>
        </w:rPr>
        <w:tab/>
        <w:t xml:space="preserve"> Syntax identifier</w:t>
      </w:r>
      <w:r w:rsidRPr="00BB51DB">
        <w:rPr>
          <w:rFonts w:ascii="Courier New" w:hAnsi="Courier New"/>
          <w:caps/>
          <w:sz w:val="12"/>
          <w:lang w:val="fr-BE"/>
        </w:rPr>
        <w:tab/>
        <w:t>M</w:t>
      </w:r>
      <w:r w:rsidRPr="00BB51DB">
        <w:rPr>
          <w:rFonts w:ascii="Courier New" w:hAnsi="Courier New"/>
          <w:caps/>
          <w:sz w:val="12"/>
          <w:lang w:val="fr-BE"/>
        </w:rPr>
        <w:tab/>
        <w:t>a4</w:t>
      </w:r>
      <w:r w:rsidRPr="00BB51DB">
        <w:rPr>
          <w:rFonts w:ascii="Courier New" w:hAnsi="Courier New"/>
          <w:caps/>
          <w:sz w:val="12"/>
          <w:lang w:val="fr-BE"/>
        </w:rPr>
        <w:tab/>
        <w:t>|</w:t>
      </w:r>
      <w:r w:rsidRPr="00BB51DB">
        <w:rPr>
          <w:rFonts w:ascii="Courier New" w:hAnsi="Courier New"/>
          <w:caps/>
          <w:sz w:val="12"/>
          <w:lang w:val="fr-BE"/>
        </w:rPr>
        <w:tab/>
        <w:t>Syntax identifier (a4)</w:t>
      </w:r>
    </w:p>
    <w:p w14:paraId="24EE758A"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0002</w:t>
      </w:r>
      <w:r w:rsidRPr="00BB51DB">
        <w:rPr>
          <w:rFonts w:ascii="Courier New" w:hAnsi="Courier New"/>
          <w:caps/>
          <w:sz w:val="12"/>
          <w:lang w:val="fr-BE"/>
        </w:rPr>
        <w:tab/>
        <w:t xml:space="preserve"> Syntax version number</w:t>
      </w:r>
      <w:r w:rsidRPr="00BB51DB">
        <w:rPr>
          <w:rFonts w:ascii="Courier New" w:hAnsi="Courier New"/>
          <w:caps/>
          <w:sz w:val="12"/>
          <w:lang w:val="fr-BE"/>
        </w:rPr>
        <w:tab/>
        <w:t>M</w:t>
      </w:r>
      <w:r w:rsidRPr="00BB51DB">
        <w:rPr>
          <w:rFonts w:ascii="Courier New" w:hAnsi="Courier New"/>
          <w:caps/>
          <w:sz w:val="12"/>
          <w:lang w:val="fr-BE"/>
        </w:rPr>
        <w:tab/>
        <w:t>n1</w:t>
      </w:r>
      <w:r w:rsidRPr="00BB51DB">
        <w:rPr>
          <w:rFonts w:ascii="Courier New" w:hAnsi="Courier New"/>
          <w:caps/>
          <w:sz w:val="12"/>
          <w:lang w:val="fr-BE"/>
        </w:rPr>
        <w:tab/>
        <w:t>|</w:t>
      </w:r>
      <w:r w:rsidRPr="00BB51DB">
        <w:rPr>
          <w:rFonts w:ascii="Courier New" w:hAnsi="Courier New"/>
          <w:caps/>
          <w:sz w:val="12"/>
          <w:lang w:val="fr-BE"/>
        </w:rPr>
        <w:tab/>
        <w:t>Syntax version number (n1)</w:t>
      </w:r>
    </w:p>
    <w:p w14:paraId="24EE758B"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ab/>
      </w:r>
      <w:r w:rsidRPr="00BB51DB">
        <w:rPr>
          <w:rFonts w:ascii="Courier New" w:hAnsi="Courier New"/>
          <w:caps/>
          <w:sz w:val="12"/>
          <w:lang w:val="fr-BE"/>
        </w:rPr>
        <w:tab/>
      </w:r>
      <w:r w:rsidRPr="00BB51DB">
        <w:rPr>
          <w:rFonts w:ascii="Courier New" w:hAnsi="Courier New"/>
          <w:caps/>
          <w:sz w:val="12"/>
          <w:lang w:val="fr-BE"/>
        </w:rPr>
        <w:tab/>
      </w:r>
      <w:r w:rsidRPr="00BB51DB">
        <w:rPr>
          <w:rFonts w:ascii="Courier New" w:hAnsi="Courier New"/>
          <w:caps/>
          <w:sz w:val="12"/>
          <w:lang w:val="fr-BE"/>
        </w:rPr>
        <w:tab/>
        <w:t>|</w:t>
      </w:r>
    </w:p>
    <w:p w14:paraId="24EE758C"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S002</w:t>
      </w:r>
      <w:r w:rsidRPr="00BB51DB">
        <w:rPr>
          <w:rFonts w:ascii="Courier New" w:hAnsi="Courier New"/>
          <w:caps/>
          <w:sz w:val="12"/>
          <w:lang w:val="fr-BE"/>
        </w:rPr>
        <w:tab/>
        <w:t>INTERCHANGE SENDER</w:t>
      </w:r>
      <w:r w:rsidRPr="00BB51DB">
        <w:rPr>
          <w:rFonts w:ascii="Courier New" w:hAnsi="Courier New"/>
          <w:caps/>
          <w:sz w:val="12"/>
          <w:lang w:val="fr-BE"/>
        </w:rPr>
        <w:tab/>
        <w:t>M</w:t>
      </w:r>
      <w:r w:rsidRPr="00BB51DB">
        <w:rPr>
          <w:rFonts w:ascii="Courier New" w:hAnsi="Courier New"/>
          <w:caps/>
          <w:sz w:val="12"/>
          <w:lang w:val="fr-BE"/>
        </w:rPr>
        <w:tab/>
      </w:r>
      <w:r w:rsidRPr="00BB51DB">
        <w:rPr>
          <w:rFonts w:ascii="Courier New" w:hAnsi="Courier New"/>
          <w:caps/>
          <w:sz w:val="12"/>
          <w:lang w:val="fr-BE"/>
        </w:rPr>
        <w:tab/>
        <w:t>|</w:t>
      </w:r>
    </w:p>
    <w:p w14:paraId="24EE758D"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0004</w:t>
      </w:r>
      <w:r w:rsidRPr="00BB51DB">
        <w:rPr>
          <w:rFonts w:ascii="Courier New" w:hAnsi="Courier New"/>
          <w:caps/>
          <w:sz w:val="12"/>
          <w:lang w:val="fr-BE"/>
        </w:rPr>
        <w:tab/>
        <w:t xml:space="preserve"> Sender identification</w:t>
      </w:r>
      <w:r w:rsidRPr="00BB51DB">
        <w:rPr>
          <w:rFonts w:ascii="Courier New" w:hAnsi="Courier New"/>
          <w:caps/>
          <w:sz w:val="12"/>
          <w:lang w:val="fr-BE"/>
        </w:rPr>
        <w:tab/>
        <w:t>M</w:t>
      </w:r>
      <w:r w:rsidRPr="00BB51DB">
        <w:rPr>
          <w:rFonts w:ascii="Courier New" w:hAnsi="Courier New"/>
          <w:caps/>
          <w:sz w:val="12"/>
          <w:lang w:val="fr-BE"/>
        </w:rPr>
        <w:tab/>
      </w:r>
      <w:proofErr w:type="gramStart"/>
      <w:r w:rsidRPr="00BB51DB">
        <w:rPr>
          <w:rFonts w:ascii="Courier New" w:hAnsi="Courier New"/>
          <w:caps/>
          <w:sz w:val="12"/>
          <w:lang w:val="fr-BE"/>
        </w:rPr>
        <w:t>an..</w:t>
      </w:r>
      <w:proofErr w:type="gramEnd"/>
      <w:r w:rsidRPr="00BB51DB">
        <w:rPr>
          <w:rFonts w:ascii="Courier New" w:hAnsi="Courier New"/>
          <w:caps/>
          <w:sz w:val="12"/>
          <w:lang w:val="fr-BE"/>
        </w:rPr>
        <w:t>35</w:t>
      </w:r>
      <w:r w:rsidRPr="00BB51DB">
        <w:rPr>
          <w:rFonts w:ascii="Courier New" w:hAnsi="Courier New"/>
          <w:caps/>
          <w:sz w:val="12"/>
          <w:lang w:val="fr-BE"/>
        </w:rPr>
        <w:tab/>
        <w:t>|</w:t>
      </w:r>
      <w:r w:rsidRPr="00BB51DB">
        <w:rPr>
          <w:rFonts w:ascii="Courier New" w:hAnsi="Courier New"/>
          <w:caps/>
          <w:sz w:val="12"/>
          <w:lang w:val="fr-BE"/>
        </w:rPr>
        <w:tab/>
        <w:t>Message sender (an..35)</w:t>
      </w:r>
    </w:p>
    <w:p w14:paraId="24EE758E" w14:textId="77777777" w:rsidR="00DF47BE" w:rsidRPr="00BB51DB"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lang w:val="fr-BE"/>
        </w:rPr>
      </w:pPr>
      <w:r w:rsidRPr="00BB51DB">
        <w:rPr>
          <w:rFonts w:ascii="Courier New" w:hAnsi="Courier New"/>
          <w:caps/>
          <w:sz w:val="12"/>
          <w:lang w:val="fr-BE"/>
        </w:rPr>
        <w:t>0007</w:t>
      </w:r>
      <w:r w:rsidRPr="00BB51DB">
        <w:rPr>
          <w:rFonts w:ascii="Courier New" w:hAnsi="Courier New"/>
          <w:caps/>
          <w:sz w:val="12"/>
          <w:lang w:val="fr-BE"/>
        </w:rPr>
        <w:tab/>
        <w:t xml:space="preserve"> Identification code qualifier</w:t>
      </w:r>
      <w:r w:rsidRPr="00BB51DB">
        <w:rPr>
          <w:rFonts w:ascii="Courier New" w:hAnsi="Courier New"/>
          <w:caps/>
          <w:sz w:val="12"/>
          <w:lang w:val="fr-BE"/>
        </w:rPr>
        <w:tab/>
        <w:t>C</w:t>
      </w:r>
      <w:r w:rsidRPr="00BB51DB">
        <w:rPr>
          <w:rFonts w:ascii="Courier New" w:hAnsi="Courier New"/>
          <w:caps/>
          <w:sz w:val="12"/>
          <w:lang w:val="fr-BE"/>
        </w:rPr>
        <w:tab/>
      </w:r>
      <w:proofErr w:type="gramStart"/>
      <w:r w:rsidRPr="00BB51DB">
        <w:rPr>
          <w:rFonts w:ascii="Courier New" w:hAnsi="Courier New"/>
          <w:caps/>
          <w:sz w:val="12"/>
          <w:lang w:val="fr-BE"/>
        </w:rPr>
        <w:t>an..</w:t>
      </w:r>
      <w:proofErr w:type="gramEnd"/>
      <w:r w:rsidRPr="00BB51DB">
        <w:rPr>
          <w:rFonts w:ascii="Courier New" w:hAnsi="Courier New"/>
          <w:caps/>
          <w:sz w:val="12"/>
          <w:lang w:val="fr-BE"/>
        </w:rPr>
        <w:t>4</w:t>
      </w:r>
      <w:r w:rsidRPr="00BB51DB">
        <w:rPr>
          <w:rFonts w:ascii="Courier New" w:hAnsi="Courier New"/>
          <w:caps/>
          <w:sz w:val="12"/>
          <w:lang w:val="fr-BE"/>
        </w:rPr>
        <w:tab/>
        <w:t>|</w:t>
      </w:r>
      <w:r w:rsidRPr="00BB51DB">
        <w:rPr>
          <w:rFonts w:ascii="Courier New" w:hAnsi="Courier New"/>
          <w:caps/>
          <w:sz w:val="12"/>
          <w:lang w:val="fr-BE"/>
        </w:rPr>
        <w:tab/>
        <w:t>Sender identification code qualifier (an..4)</w:t>
      </w:r>
    </w:p>
    <w:p w14:paraId="24EE758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0008</w:t>
      </w:r>
      <w:r w:rsidRPr="00476D2F">
        <w:rPr>
          <w:rFonts w:ascii="Courier New" w:hAnsi="Courier New"/>
          <w:caps/>
          <w:sz w:val="12"/>
        </w:rPr>
        <w:tab/>
        <w:t xml:space="preserve"> Address for reverse routing</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1"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S003</w:t>
      </w:r>
      <w:r w:rsidRPr="00476D2F">
        <w:rPr>
          <w:rFonts w:ascii="Courier New" w:hAnsi="Courier New"/>
          <w:caps/>
          <w:sz w:val="12"/>
        </w:rPr>
        <w:tab/>
        <w:t>INTERCHANGE RECIPIENT</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2"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0010</w:t>
      </w:r>
      <w:r w:rsidRPr="00476D2F">
        <w:rPr>
          <w:rFonts w:ascii="Courier New" w:hAnsi="Courier New"/>
          <w:caps/>
          <w:sz w:val="12"/>
        </w:rPr>
        <w:tab/>
        <w:t xml:space="preserve"> Recipient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recipient (an..35)</w:t>
      </w:r>
    </w:p>
    <w:p w14:paraId="24EE7593"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Recipient identification code qualifier (an..4)</w:t>
      </w:r>
    </w:p>
    <w:p w14:paraId="24EE7594"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0014</w:t>
      </w:r>
      <w:r w:rsidRPr="00476D2F">
        <w:rPr>
          <w:rFonts w:ascii="Courier New" w:hAnsi="Courier New"/>
          <w:caps/>
          <w:sz w:val="12"/>
        </w:rPr>
        <w:tab/>
        <w:t xml:space="preserve"> Routing address</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S004</w:t>
      </w:r>
      <w:r w:rsidRPr="00476D2F">
        <w:rPr>
          <w:rFonts w:ascii="Courier New" w:hAnsi="Courier New"/>
          <w:caps/>
          <w:sz w:val="12"/>
        </w:rPr>
        <w:tab/>
        <w:t>DATE/TIME OF PREPARATION</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0017</w:t>
      </w:r>
      <w:r w:rsidRPr="00476D2F">
        <w:rPr>
          <w:rFonts w:ascii="Courier New" w:hAnsi="Courier New"/>
          <w:caps/>
          <w:sz w:val="12"/>
        </w:rPr>
        <w:tab/>
        <w:t xml:space="preserve"> Date</w:t>
      </w:r>
      <w:r w:rsidRPr="00476D2F">
        <w:rPr>
          <w:rFonts w:ascii="Courier New" w:hAnsi="Courier New"/>
          <w:caps/>
          <w:sz w:val="12"/>
        </w:rPr>
        <w:tab/>
        <w:t>M</w:t>
      </w:r>
      <w:r w:rsidRPr="00476D2F">
        <w:rPr>
          <w:rFonts w:ascii="Courier New" w:hAnsi="Courier New"/>
          <w:caps/>
          <w:sz w:val="12"/>
        </w:rPr>
        <w:tab/>
        <w:t>n6</w:t>
      </w:r>
      <w:r w:rsidRPr="00476D2F">
        <w:rPr>
          <w:rFonts w:ascii="Courier New" w:hAnsi="Courier New"/>
          <w:caps/>
          <w:sz w:val="12"/>
        </w:rPr>
        <w:tab/>
        <w:t>|</w:t>
      </w:r>
      <w:r w:rsidRPr="00476D2F">
        <w:rPr>
          <w:rFonts w:ascii="Courier New" w:hAnsi="Courier New"/>
          <w:caps/>
          <w:sz w:val="12"/>
        </w:rPr>
        <w:tab/>
        <w:t>Date of preparation (n6)</w:t>
      </w:r>
    </w:p>
    <w:p w14:paraId="24EE759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0019</w:t>
      </w:r>
      <w:r w:rsidRPr="00476D2F">
        <w:rPr>
          <w:rFonts w:ascii="Courier New" w:hAnsi="Courier New"/>
          <w:caps/>
          <w:sz w:val="12"/>
        </w:rPr>
        <w:tab/>
        <w:t xml:space="preserve"> Time</w:t>
      </w:r>
      <w:r w:rsidRPr="00476D2F">
        <w:rPr>
          <w:rFonts w:ascii="Courier New" w:hAnsi="Courier New"/>
          <w:caps/>
          <w:sz w:val="12"/>
        </w:rPr>
        <w:tab/>
        <w:t>M</w:t>
      </w:r>
      <w:r w:rsidRPr="00476D2F">
        <w:rPr>
          <w:rFonts w:ascii="Courier New" w:hAnsi="Courier New"/>
          <w:caps/>
          <w:sz w:val="12"/>
        </w:rPr>
        <w:tab/>
        <w:t>n4</w:t>
      </w:r>
      <w:r w:rsidRPr="00476D2F">
        <w:rPr>
          <w:rFonts w:ascii="Courier New" w:hAnsi="Courier New"/>
          <w:caps/>
          <w:sz w:val="12"/>
        </w:rPr>
        <w:tab/>
        <w:t>|</w:t>
      </w:r>
      <w:r w:rsidRPr="00476D2F">
        <w:rPr>
          <w:rFonts w:ascii="Courier New" w:hAnsi="Courier New"/>
          <w:caps/>
          <w:sz w:val="12"/>
        </w:rPr>
        <w:tab/>
        <w:t>Time of preparation (n4)</w:t>
      </w:r>
    </w:p>
    <w:p w14:paraId="24EE759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0020</w:t>
      </w:r>
      <w:r w:rsidRPr="00476D2F">
        <w:rPr>
          <w:rFonts w:ascii="Courier New" w:hAnsi="Courier New"/>
          <w:caps/>
          <w:sz w:val="12"/>
        </w:rPr>
        <w:tab/>
        <w:t>INTERCHANGE CONTROL REFERENCE</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Interchange control reference (an..14)</w:t>
      </w:r>
    </w:p>
    <w:p w14:paraId="24EE759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S005</w:t>
      </w:r>
      <w:r w:rsidRPr="00476D2F">
        <w:rPr>
          <w:rFonts w:ascii="Courier New" w:hAnsi="Courier New"/>
          <w:caps/>
          <w:sz w:val="12"/>
        </w:rPr>
        <w:tab/>
        <w:t>RECIPIENTS REFERENCE, PASSWORD</w:t>
      </w:r>
      <w:r w:rsidRPr="00476D2F">
        <w:rPr>
          <w:rFonts w:ascii="Courier New" w:hAnsi="Courier New"/>
          <w:caps/>
          <w:sz w:val="12"/>
        </w:rPr>
        <w:tab/>
        <w:t>C</w:t>
      </w:r>
      <w:r w:rsidRPr="00476D2F">
        <w:rPr>
          <w:rFonts w:ascii="Courier New" w:hAnsi="Courier New"/>
          <w:caps/>
          <w:sz w:val="12"/>
        </w:rPr>
        <w:tab/>
      </w:r>
      <w:r w:rsidRPr="00476D2F">
        <w:rPr>
          <w:rFonts w:ascii="Courier New" w:hAnsi="Courier New"/>
          <w:caps/>
          <w:sz w:val="12"/>
        </w:rPr>
        <w:tab/>
        <w:t>|</w:t>
      </w:r>
    </w:p>
    <w:p w14:paraId="24EE759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0022</w:t>
      </w:r>
      <w:r w:rsidRPr="00476D2F">
        <w:rPr>
          <w:rFonts w:ascii="Courier New" w:hAnsi="Courier New"/>
          <w:caps/>
          <w:sz w:val="12"/>
        </w:rPr>
        <w:tab/>
        <w:t xml:space="preserve"> Recipient’s reference/password</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Recipient’s reference/password (an..14)</w:t>
      </w:r>
    </w:p>
    <w:p w14:paraId="24EE759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0025</w:t>
      </w:r>
      <w:r w:rsidRPr="00476D2F">
        <w:rPr>
          <w:rFonts w:ascii="Courier New" w:hAnsi="Courier New"/>
          <w:caps/>
          <w:sz w:val="12"/>
        </w:rPr>
        <w:tab/>
        <w:t xml:space="preserve"> Recipient’s reference/password qualifier</w:t>
      </w:r>
      <w:r w:rsidRPr="00476D2F">
        <w:rPr>
          <w:rFonts w:ascii="Courier New" w:hAnsi="Courier New"/>
          <w:caps/>
          <w:sz w:val="12"/>
        </w:rPr>
        <w:tab/>
        <w:t>C</w:t>
      </w:r>
      <w:r w:rsidRPr="00476D2F">
        <w:rPr>
          <w:rFonts w:ascii="Courier New" w:hAnsi="Courier New"/>
          <w:caps/>
          <w:sz w:val="12"/>
        </w:rPr>
        <w:tab/>
        <w:t>an2</w:t>
      </w:r>
      <w:r w:rsidRPr="00476D2F">
        <w:rPr>
          <w:rFonts w:ascii="Courier New" w:hAnsi="Courier New"/>
          <w:caps/>
          <w:sz w:val="12"/>
        </w:rPr>
        <w:tab/>
        <w:t>|</w:t>
      </w:r>
      <w:r w:rsidRPr="00476D2F">
        <w:rPr>
          <w:rFonts w:ascii="Courier New" w:hAnsi="Courier New"/>
          <w:caps/>
          <w:sz w:val="12"/>
        </w:rPr>
        <w:tab/>
        <w:t>Recipient’s reference/password qualifier (an2)</w:t>
      </w:r>
    </w:p>
    <w:p w14:paraId="24EE759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0026</w:t>
      </w:r>
      <w:r w:rsidRPr="00476D2F">
        <w:rPr>
          <w:rFonts w:ascii="Courier New" w:hAnsi="Courier New"/>
          <w:caps/>
          <w:sz w:val="12"/>
        </w:rPr>
        <w:tab/>
        <w:t>APPLICATION REFERENCE</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Application reference (an..14)</w:t>
      </w:r>
    </w:p>
    <w:p w14:paraId="2C3511DE" w14:textId="77777777"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7D8DBF4A" w14:textId="22419102"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0029</w:t>
      </w:r>
      <w:r w:rsidRPr="00476D2F">
        <w:rPr>
          <w:rFonts w:ascii="Courier New" w:hAnsi="Courier New"/>
          <w:caps/>
          <w:sz w:val="12"/>
        </w:rPr>
        <w:tab/>
        <w:t>PROCESSING PRIORITY CODE</w:t>
      </w:r>
      <w:r w:rsidRPr="00476D2F">
        <w:rPr>
          <w:rFonts w:ascii="Courier New" w:hAnsi="Courier New"/>
          <w:caps/>
          <w:sz w:val="12"/>
        </w:rPr>
        <w:tab/>
        <w:t>C</w:t>
      </w:r>
      <w:r w:rsidRPr="00476D2F">
        <w:rPr>
          <w:rFonts w:ascii="Courier New" w:hAnsi="Courier New"/>
          <w:caps/>
          <w:sz w:val="12"/>
        </w:rPr>
        <w:tab/>
        <w:t>a1</w:t>
      </w:r>
      <w:r w:rsidRPr="00476D2F">
        <w:rPr>
          <w:rFonts w:ascii="Courier New" w:hAnsi="Courier New"/>
          <w:caps/>
          <w:sz w:val="12"/>
        </w:rPr>
        <w:tab/>
        <w:t>|</w:t>
      </w:r>
      <w:r w:rsidRPr="00476D2F">
        <w:rPr>
          <w:rFonts w:ascii="Courier New" w:hAnsi="Courier New"/>
          <w:caps/>
          <w:sz w:val="12"/>
        </w:rPr>
        <w:tab/>
        <w:t>Priority (a1)</w:t>
      </w:r>
    </w:p>
    <w:p w14:paraId="5B31BEA5" w14:textId="3E678EA3" w:rsidR="00C96E4A" w:rsidRPr="00476D2F" w:rsidRDefault="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 xml:space="preserve">|             </w:t>
      </w:r>
    </w:p>
    <w:p w14:paraId="24EE75A4" w14:textId="1E13084A"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0031</w:t>
      </w:r>
      <w:r w:rsidRPr="00476D2F">
        <w:rPr>
          <w:rFonts w:ascii="Courier New" w:hAnsi="Courier New"/>
          <w:caps/>
          <w:sz w:val="12"/>
        </w:rPr>
        <w:tab/>
        <w:t>ACKNOWLEDGEMENT REQUEST</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Acknowledgement request (n1)</w:t>
      </w:r>
    </w:p>
    <w:p w14:paraId="24EE75A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0032</w:t>
      </w:r>
      <w:r w:rsidRPr="00476D2F">
        <w:rPr>
          <w:rFonts w:ascii="Courier New" w:hAnsi="Courier New"/>
          <w:caps/>
          <w:sz w:val="12"/>
        </w:rPr>
        <w:tab/>
        <w:t>COMMUNICATIONS AGREEMENT ID.</w:t>
      </w:r>
      <w:r w:rsidRPr="00476D2F">
        <w:rPr>
          <w:rFonts w:ascii="Courier New" w:hAnsi="Courier New"/>
          <w:caps/>
          <w:sz w:val="12"/>
        </w:rPr>
        <w:tab/>
        <w:t>C</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Communications agreement id. (an..35)</w:t>
      </w:r>
    </w:p>
    <w:p w14:paraId="24EE75A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0035</w:t>
      </w:r>
      <w:r w:rsidRPr="00476D2F">
        <w:rPr>
          <w:rFonts w:ascii="Courier New" w:hAnsi="Courier New"/>
          <w:caps/>
          <w:sz w:val="12"/>
        </w:rPr>
        <w:tab/>
        <w:t>TEST INDICATOR</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Test indicator (n1)</w:t>
      </w:r>
    </w:p>
    <w:p w14:paraId="24EE75A9" w14:textId="159896AC" w:rsidR="00DF47BE" w:rsidRPr="00476D2F" w:rsidRDefault="00DF47BE" w:rsidP="008F703C">
      <w:pPr>
        <w:pStyle w:val="Caption"/>
      </w:pPr>
      <w:bookmarkStart w:id="1369" w:name="_Toc474121117"/>
      <w:bookmarkStart w:id="1370" w:name="_Toc46229004"/>
      <w:bookmarkStart w:id="1371" w:name="_Toc77049026"/>
      <w:bookmarkStart w:id="1372" w:name="_Toc185900995"/>
      <w:r w:rsidRPr="00476D2F">
        <w:t xml:space="preserve">Table </w:t>
      </w:r>
      <w:r w:rsidR="002C7E76">
        <w:fldChar w:fldCharType="begin"/>
      </w:r>
      <w:r w:rsidR="002C7E76">
        <w:instrText xml:space="preserve"> SEQ Table \* ARABIC </w:instrText>
      </w:r>
      <w:r w:rsidR="002C7E76">
        <w:fldChar w:fldCharType="separate"/>
      </w:r>
      <w:r w:rsidR="004501EF">
        <w:rPr>
          <w:noProof/>
        </w:rPr>
        <w:t>69</w:t>
      </w:r>
      <w:r w:rsidR="002C7E76">
        <w:fldChar w:fldCharType="end"/>
      </w:r>
      <w:r w:rsidRPr="00476D2F">
        <w:t>: Common message header structure</w:t>
      </w:r>
      <w:bookmarkEnd w:id="1369"/>
      <w:bookmarkEnd w:id="1370"/>
      <w:bookmarkEnd w:id="1371"/>
      <w:bookmarkEnd w:id="1372"/>
    </w:p>
    <w:p w14:paraId="24EE75AA" w14:textId="77777777" w:rsidR="00DF47BE" w:rsidRPr="00476D2F" w:rsidRDefault="00DF47BE">
      <w:r w:rsidRPr="00476D2F">
        <w:t>The left part of this table shows the EDIFACT definition of the segment. The right part shows the corresponding Data Items. All these Data Items belong to the Data Group MESSAGE, as specified for every Information Exchange.</w:t>
      </w:r>
    </w:p>
    <w:p w14:paraId="24EE75AB" w14:textId="77777777" w:rsidR="00DF47BE" w:rsidRPr="00476D2F" w:rsidRDefault="00DF47BE">
      <w:r w:rsidRPr="00476D2F">
        <w:t>The different items of the UNB segment are now discussed in detail. Mandatory EDIFACT data elements are the following:</w:t>
      </w:r>
    </w:p>
    <w:p w14:paraId="24EE75AC" w14:textId="77777777" w:rsidR="00DF47BE" w:rsidRPr="00476D2F" w:rsidRDefault="00DF47BE">
      <w:r w:rsidRPr="00476D2F">
        <w:rPr>
          <w:b/>
        </w:rPr>
        <w:t>Syntax Identifier</w:t>
      </w:r>
      <w:r w:rsidRPr="00476D2F">
        <w:t>: this data element is specifying the character set used in the message. This should be equal to ‘UNOC”. Within an EDIFACT message, the UNOC character set will be used, except for some free text fields (these may be encoded in a different character set).</w:t>
      </w:r>
    </w:p>
    <w:p w14:paraId="763A1086" w14:textId="286DA4A3" w:rsidR="00A21A85" w:rsidRPr="00476D2F" w:rsidRDefault="00DF47BE">
      <w:r w:rsidRPr="00476D2F">
        <w:rPr>
          <w:b/>
        </w:rPr>
        <w:t>Syntax version</w:t>
      </w:r>
      <w:r w:rsidRPr="00476D2F">
        <w:t xml:space="preserve"> </w:t>
      </w:r>
      <w:r w:rsidRPr="00476D2F">
        <w:rPr>
          <w:b/>
        </w:rPr>
        <w:t>number</w:t>
      </w:r>
      <w:r w:rsidRPr="00476D2F">
        <w:t xml:space="preserve"> is the current version of the EDIFACT standard. This is always equal to ‘3’.</w:t>
      </w:r>
    </w:p>
    <w:p w14:paraId="24EE75B2" w14:textId="061BDEAC" w:rsidR="00DF47BE" w:rsidRPr="00476D2F" w:rsidRDefault="00DF47BE">
      <w:r w:rsidRPr="00476D2F">
        <w:t xml:space="preserve">In the </w:t>
      </w:r>
      <w:r w:rsidR="000C62EF" w:rsidRPr="00476D2F">
        <w:t>Common Domain</w:t>
      </w:r>
      <w:r w:rsidRPr="00476D2F">
        <w:t xml:space="preserve"> MESSAGE Data Group, the Data Items “Message sender” and “Message recipient” should contain the </w:t>
      </w:r>
      <w:r w:rsidR="00C1401A" w:rsidRPr="00476D2F">
        <w:t>EDIFACT</w:t>
      </w:r>
      <w:r w:rsidRPr="00476D2F">
        <w:t xml:space="preserve"> address within Transit or Export as defined below: </w:t>
      </w:r>
    </w:p>
    <w:p w14:paraId="24EE75B3" w14:textId="77777777" w:rsidR="00DF47BE" w:rsidRPr="00476D2F" w:rsidRDefault="00DF47BE">
      <w:pPr>
        <w:pStyle w:val="synopsis"/>
        <w:pBdr>
          <w:top w:val="single" w:sz="4" w:space="1" w:color="auto"/>
          <w:left w:val="single" w:sz="4" w:space="4" w:color="auto"/>
          <w:bottom w:val="single" w:sz="4" w:space="1" w:color="auto"/>
          <w:right w:val="single" w:sz="4" w:space="4" w:color="auto"/>
        </w:pBdr>
        <w:ind w:right="-147"/>
        <w:jc w:val="center"/>
      </w:pPr>
      <w:r w:rsidRPr="00476D2F">
        <w:t>&lt;Application Name&gt;.&lt;Country ISO Code&gt;</w:t>
      </w:r>
    </w:p>
    <w:p w14:paraId="1E163889" w14:textId="4A7C0498" w:rsidR="00A21A85" w:rsidRPr="00476D2F" w:rsidRDefault="00A21A85">
      <w:pPr>
        <w:spacing w:before="0"/>
        <w:jc w:val="left"/>
      </w:pPr>
    </w:p>
    <w:p w14:paraId="24EE75B4" w14:textId="16AA4B44" w:rsidR="00DF47BE" w:rsidRPr="00476D2F" w:rsidRDefault="00DF47BE">
      <w:r w:rsidRPr="00476D2F">
        <w:t xml:space="preserve">Where &lt;Application Name&gt; and &lt;Country ISO Code&gt; can have the following values: </w:t>
      </w:r>
    </w:p>
    <w:p w14:paraId="24EE75B5" w14:textId="4A45C31B" w:rsidR="00DF47BE" w:rsidRPr="00476D2F" w:rsidRDefault="00DF47BE" w:rsidP="00117A38">
      <w:pPr>
        <w:numPr>
          <w:ilvl w:val="0"/>
          <w:numId w:val="34"/>
        </w:numPr>
        <w:spacing w:before="120" w:after="120"/>
      </w:pPr>
      <w:r w:rsidRPr="00476D2F">
        <w:t xml:space="preserve">&lt;Application Name&gt; is a valid application used in Customs, e.g. NTA, </w:t>
      </w:r>
      <w:r w:rsidR="00444578">
        <w:t>C</w:t>
      </w:r>
      <w:r w:rsidRPr="00476D2F">
        <w:t>TA, CSMIS and NECA</w:t>
      </w:r>
      <w:r w:rsidRPr="00476D2F">
        <w:rPr>
          <w:rStyle w:val="FootnoteReference"/>
        </w:rPr>
        <w:footnoteReference w:id="23"/>
      </w:r>
      <w:r w:rsidRPr="00476D2F">
        <w:t>;</w:t>
      </w:r>
    </w:p>
    <w:p w14:paraId="24EE75B6" w14:textId="18101129" w:rsidR="00DF47BE" w:rsidRPr="00476D2F" w:rsidRDefault="00DF47BE" w:rsidP="00117A38">
      <w:pPr>
        <w:numPr>
          <w:ilvl w:val="0"/>
          <w:numId w:val="34"/>
        </w:numPr>
        <w:spacing w:before="120" w:after="120"/>
      </w:pPr>
      <w:r w:rsidRPr="00476D2F">
        <w:t xml:space="preserve">&lt;Country ISO Code&gt; 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4501EF" w:rsidRPr="00476D2F">
        <w:t>Transport of messages via CCN/CSI</w:t>
      </w:r>
      <w:r w:rsidR="00A9312B" w:rsidRPr="00476D2F">
        <w:fldChar w:fldCharType="end"/>
      </w:r>
      <w:r w:rsidRPr="00476D2F">
        <w:t xml:space="preserve">). </w:t>
      </w:r>
    </w:p>
    <w:p w14:paraId="24EE75B7" w14:textId="715AC304" w:rsidR="00DF47BE" w:rsidRPr="00476D2F" w:rsidRDefault="00DF47BE">
      <w:r w:rsidRPr="00476D2F">
        <w:t xml:space="preserve">Examples of valid addresses are NTA.DE, </w:t>
      </w:r>
      <w:r w:rsidR="00444578">
        <w:t>C</w:t>
      </w:r>
      <w:r w:rsidRPr="00476D2F">
        <w:t>TA.EC, CSMIS.EC, NECA.DE, ATIS.EC and EUECN.EC.</w:t>
      </w:r>
    </w:p>
    <w:p w14:paraId="24EE75B8" w14:textId="77777777" w:rsidR="00DF47BE" w:rsidRPr="00476D2F" w:rsidRDefault="00DF47BE">
      <w:r w:rsidRPr="00476D2F">
        <w:t xml:space="preserve">This approach does not impose restrictions on an application with respect to the use of CCN/CSI. A mapping between </w:t>
      </w:r>
      <w:r w:rsidR="00C1401A" w:rsidRPr="00476D2F">
        <w:t>EDIFACT</w:t>
      </w:r>
      <w:r w:rsidRPr="00476D2F">
        <w:t xml:space="preserve"> addresses and CCN/CSI addresses is provided by the interface specification.</w:t>
      </w:r>
    </w:p>
    <w:p w14:paraId="24EE75B9" w14:textId="77777777" w:rsidR="00DF47BE" w:rsidRPr="00476D2F" w:rsidRDefault="00DF47BE">
      <w:r w:rsidRPr="00476D2F">
        <w:rPr>
          <w:b/>
        </w:rPr>
        <w:t xml:space="preserve">Date </w:t>
      </w:r>
      <w:r w:rsidRPr="00476D2F">
        <w:t>and</w:t>
      </w:r>
      <w:r w:rsidRPr="00476D2F">
        <w:rPr>
          <w:b/>
        </w:rPr>
        <w:t xml:space="preserve"> Time </w:t>
      </w:r>
      <w:r w:rsidRPr="00476D2F">
        <w:t xml:space="preserve">are also required, being the date and time when the Information Exchange was put in an EDIFACT representation. As syntax version 3 is used, the date format in data element 0017 is limited to n6. </w:t>
      </w:r>
    </w:p>
    <w:p w14:paraId="24EE75BA" w14:textId="033D6A27" w:rsidR="00DF47BE" w:rsidRPr="00476D2F" w:rsidRDefault="00DF47BE">
      <w:r w:rsidRPr="00476D2F">
        <w:t xml:space="preserve">The </w:t>
      </w:r>
      <w:r w:rsidRPr="00476D2F">
        <w:rPr>
          <w:b/>
        </w:rPr>
        <w:t>Test Indicator</w:t>
      </w:r>
      <w:r w:rsidRPr="00476D2F">
        <w:t xml:space="preserve"> requires a value ‘1’ for communication between an NCA on the one hand and </w:t>
      </w:r>
      <w:r w:rsidR="000A2025">
        <w:t>C</w:t>
      </w:r>
      <w:r w:rsidRPr="00476D2F">
        <w:t>TA on the other hand</w:t>
      </w:r>
      <w:r w:rsidR="0050490B" w:rsidRPr="00476D2F">
        <w:t xml:space="preserve"> (also during the CT Mode 3, or in PROD)</w:t>
      </w:r>
      <w:r w:rsidRPr="00476D2F">
        <w:t>. Otherwise, its value is ‘0’. When it is not present, this should also be considered as an operational message.</w:t>
      </w:r>
    </w:p>
    <w:p w14:paraId="24EE75BB" w14:textId="77777777" w:rsidR="00DF47BE" w:rsidRPr="00476D2F" w:rsidRDefault="00DF47BE">
      <w:pPr>
        <w:rPr>
          <w:bCs/>
        </w:rPr>
      </w:pPr>
      <w:r w:rsidRPr="00476D2F">
        <w:rPr>
          <w:bCs/>
        </w:rPr>
        <w:t>Interchange Control Reference (ICR) needs to be unique for every EDIFACT interchange created by a specific Customs application. Every EDIFACT message created by the same Customs application (even if it was the same Information Exchange sent twice) should contain a unique ICR. No rules are specified for External and National Domain exchanges, although it is highly recommended to use similar conventions.</w:t>
      </w:r>
    </w:p>
    <w:p w14:paraId="24EE75BC" w14:textId="27F1FA2F" w:rsidR="00DF47BE" w:rsidRPr="00476D2F" w:rsidRDefault="00DF47BE">
      <w:pPr>
        <w:rPr>
          <w:bCs/>
        </w:rPr>
      </w:pPr>
      <w:r w:rsidRPr="00476D2F">
        <w:rPr>
          <w:bCs/>
        </w:rPr>
        <w:t xml:space="preserve">All other elements of the UNB segment currently do not have a specific meaning for </w:t>
      </w:r>
      <w:r w:rsidR="000C62EF" w:rsidRPr="00476D2F">
        <w:rPr>
          <w:bCs/>
        </w:rPr>
        <w:t>Common Domain</w:t>
      </w:r>
      <w:r w:rsidRPr="00476D2F">
        <w:rPr>
          <w:bCs/>
        </w:rPr>
        <w:t xml:space="preserve"> exchanges and are optional.</w:t>
      </w:r>
    </w:p>
    <w:p w14:paraId="24EE75BD" w14:textId="77777777" w:rsidR="00DF47BE" w:rsidRPr="00476D2F" w:rsidRDefault="00DF47BE" w:rsidP="00DB5464">
      <w:pPr>
        <w:pStyle w:val="Heading3"/>
      </w:pPr>
      <w:bookmarkStart w:id="1373" w:name="_Toc259460348"/>
      <w:bookmarkStart w:id="1374" w:name="_Toc526170473"/>
      <w:bookmarkStart w:id="1375" w:name="_Toc473625757"/>
      <w:bookmarkStart w:id="1376" w:name="_Toc473732621"/>
      <w:bookmarkStart w:id="1377" w:name="_Toc473825711"/>
      <w:bookmarkStart w:id="1378" w:name="_Toc399411946"/>
      <w:bookmarkStart w:id="1379" w:name="_Toc400963010"/>
      <w:bookmarkStart w:id="1380" w:name="_Toc404515708"/>
      <w:bookmarkStart w:id="1381" w:name="_Toc472401182"/>
      <w:bookmarkStart w:id="1382" w:name="_Toc185900751"/>
      <w:bookmarkEnd w:id="1357"/>
      <w:bookmarkEnd w:id="1358"/>
      <w:bookmarkEnd w:id="1359"/>
      <w:bookmarkEnd w:id="1360"/>
      <w:bookmarkEnd w:id="1361"/>
      <w:bookmarkEnd w:id="1362"/>
      <w:r w:rsidRPr="00476D2F">
        <w:t>UNH segment</w:t>
      </w:r>
      <w:bookmarkEnd w:id="1373"/>
      <w:bookmarkEnd w:id="1374"/>
      <w:bookmarkEnd w:id="1382"/>
    </w:p>
    <w:p w14:paraId="42C2C2CD" w14:textId="1F2069D7" w:rsidR="00A21A85" w:rsidRPr="00476D2F" w:rsidRDefault="00DF47BE" w:rsidP="003F72C3">
      <w:r w:rsidRPr="00476D2F">
        <w:t>Every EDIFACT exchange will contain a UNH segment. Within this segment, the only mandatory data element is the message type string. The message type is a short string denoting the Information Exchange type and the Domain in which it is interchanged. Message type strings are defined in the next chapter.</w:t>
      </w:r>
      <w:bookmarkStart w:id="1383" w:name="_Toc259460349"/>
      <w:bookmarkStart w:id="1384" w:name="_Toc526170474"/>
    </w:p>
    <w:p w14:paraId="24EE75BF" w14:textId="362EF6E7" w:rsidR="00DF47BE" w:rsidRPr="00476D2F" w:rsidRDefault="00DF47BE" w:rsidP="006F347D">
      <w:pPr>
        <w:pStyle w:val="Heading3"/>
      </w:pPr>
      <w:bookmarkStart w:id="1385" w:name="_Toc185900752"/>
      <w:r w:rsidRPr="00476D2F">
        <w:t xml:space="preserve">Segment </w:t>
      </w:r>
      <w:proofErr w:type="gramStart"/>
      <w:r w:rsidRPr="00476D2F">
        <w:t>conventions</w:t>
      </w:r>
      <w:bookmarkEnd w:id="1383"/>
      <w:bookmarkEnd w:id="1384"/>
      <w:bookmarkEnd w:id="1385"/>
      <w:proofErr w:type="gramEnd"/>
    </w:p>
    <w:p w14:paraId="24EE75C0" w14:textId="77777777" w:rsidR="00DF47BE" w:rsidRPr="00476D2F" w:rsidRDefault="00DF47BE">
      <w:r w:rsidRPr="00476D2F">
        <w:t>Some clarifications on EDIFACT standards:</w:t>
      </w:r>
    </w:p>
    <w:p w14:paraId="24EE75C1" w14:textId="77777777" w:rsidR="00DF47BE" w:rsidRPr="00476D2F" w:rsidRDefault="00DF47BE" w:rsidP="00117A38">
      <w:pPr>
        <w:numPr>
          <w:ilvl w:val="0"/>
          <w:numId w:val="34"/>
        </w:numPr>
        <w:spacing w:before="120" w:after="120"/>
      </w:pPr>
      <w:r w:rsidRPr="00476D2F">
        <w:t>Within every message, the last but one segment will be a UNT segment, denoting the count of the number of segments in the message. This count should include every segment in the EDIFACT message, including UNH and UNT itself but not UNB and UNZ (last segment) from the EDIFACT interchange</w:t>
      </w:r>
      <w:r w:rsidR="00C17E8E" w:rsidRPr="00476D2F">
        <w:t>;</w:t>
      </w:r>
    </w:p>
    <w:p w14:paraId="24EE75C2" w14:textId="77777777" w:rsidR="00DF47BE" w:rsidRPr="00476D2F" w:rsidRDefault="00DF47BE" w:rsidP="00117A38">
      <w:pPr>
        <w:numPr>
          <w:ilvl w:val="0"/>
          <w:numId w:val="34"/>
        </w:numPr>
        <w:spacing w:before="120" w:after="120"/>
      </w:pPr>
      <w:r w:rsidRPr="00476D2F">
        <w:t>Some EDIFACT messages need to point to other segments in an EDIFACT message. In this case, segment number one is the UNH segment</w:t>
      </w:r>
      <w:r w:rsidR="00C17E8E" w:rsidRPr="00476D2F">
        <w:t>;</w:t>
      </w:r>
    </w:p>
    <w:p w14:paraId="24EE75C3" w14:textId="77777777" w:rsidR="00DF47BE" w:rsidRPr="00476D2F" w:rsidRDefault="00DF47BE" w:rsidP="00117A38">
      <w:pPr>
        <w:numPr>
          <w:ilvl w:val="0"/>
          <w:numId w:val="34"/>
        </w:numPr>
        <w:spacing w:before="120" w:after="120"/>
      </w:pPr>
      <w:r w:rsidRPr="00476D2F">
        <w:t>Some segments require the presence of a segment at a higher level. This higher-level segment must always be present (even if it does not contain any data at all)</w:t>
      </w:r>
      <w:r w:rsidR="00C17E8E" w:rsidRPr="00476D2F">
        <w:t>;</w:t>
      </w:r>
    </w:p>
    <w:p w14:paraId="24EE75C4" w14:textId="77777777" w:rsidR="00DF47BE" w:rsidRPr="00476D2F" w:rsidRDefault="00DF47BE" w:rsidP="00117A38">
      <w:pPr>
        <w:numPr>
          <w:ilvl w:val="0"/>
          <w:numId w:val="34"/>
        </w:numPr>
        <w:spacing w:before="120" w:after="120"/>
      </w:pPr>
      <w:r w:rsidRPr="00476D2F">
        <w:t>Some segments are defined as optional. If the relevant data is not present, these segments are not to be included in the EDIFACT message.</w:t>
      </w:r>
    </w:p>
    <w:p w14:paraId="24EE75C5" w14:textId="77777777" w:rsidR="00DF47BE" w:rsidRPr="00476D2F" w:rsidRDefault="00DF47BE" w:rsidP="006F347D">
      <w:pPr>
        <w:pStyle w:val="Heading3"/>
      </w:pPr>
      <w:bookmarkStart w:id="1386" w:name="_Toc259460350"/>
      <w:bookmarkStart w:id="1387" w:name="_Toc526170475"/>
      <w:bookmarkStart w:id="1388" w:name="_Toc185900753"/>
      <w:r w:rsidRPr="00476D2F">
        <w:t>Amendments to UNSMs</w:t>
      </w:r>
      <w:bookmarkEnd w:id="1386"/>
      <w:bookmarkEnd w:id="1387"/>
      <w:bookmarkEnd w:id="1388"/>
    </w:p>
    <w:p w14:paraId="24EE75C6" w14:textId="77777777" w:rsidR="00DF47BE" w:rsidRPr="00476D2F" w:rsidRDefault="00DF47BE">
      <w:r w:rsidRPr="00476D2F">
        <w:t>The detailed structure of the UNSMs to be used for Customs systems is documented as follows:</w:t>
      </w:r>
    </w:p>
    <w:p w14:paraId="24EE75C7" w14:textId="77777777" w:rsidR="00DF47BE" w:rsidRPr="00476D2F" w:rsidRDefault="00DF47BE">
      <w:r w:rsidRPr="00476D2F">
        <w:t>The overall message structure is defined in the corresponding Appendix G. This Appendix defines the structure and the hierarchy of the UNSMs and the exact location of the various segments in the UNSMs.</w:t>
      </w:r>
    </w:p>
    <w:p w14:paraId="24EE75C8" w14:textId="77777777" w:rsidR="00DF47BE" w:rsidRPr="00476D2F" w:rsidRDefault="00DF47BE">
      <w:r w:rsidRPr="00476D2F">
        <w:t>The detailed specification of the segments is included in the corresponding Appendix H. (left-hand side).</w:t>
      </w:r>
    </w:p>
    <w:p w14:paraId="24EE75C9" w14:textId="77777777" w:rsidR="00DF47BE" w:rsidRPr="00476D2F" w:rsidRDefault="00DF47BE">
      <w:r w:rsidRPr="00476D2F">
        <w:t xml:space="preserve">The following paragraphs define how UNSMs have been modified </w:t>
      </w:r>
      <w:proofErr w:type="gramStart"/>
      <w:r w:rsidRPr="00476D2F">
        <w:t>in order to</w:t>
      </w:r>
      <w:proofErr w:type="gramEnd"/>
      <w:r w:rsidRPr="00476D2F">
        <w:t xml:space="preserve"> meet the needs of Customs systems.</w:t>
      </w:r>
    </w:p>
    <w:p w14:paraId="24EE75CA" w14:textId="77777777" w:rsidR="00DF47BE" w:rsidRPr="00476D2F" w:rsidRDefault="00DF47BE">
      <w:r w:rsidRPr="00476D2F">
        <w:t>It is assumed that the Customs systems’ Information Exchanges need to be supported by an EDIFACT UNSM. Directory D96B is used for mapping the templates to UNSMs. If no UNSM supports the FMS requirements, an existing UNSM is adjusted to support the FMS.</w:t>
      </w:r>
    </w:p>
    <w:p w14:paraId="24EE75CB" w14:textId="77777777" w:rsidR="00DF47BE" w:rsidRPr="00476D2F" w:rsidRDefault="00DF47BE">
      <w:pPr>
        <w:spacing w:after="120"/>
      </w:pPr>
      <w:r w:rsidRPr="00476D2F">
        <w:t xml:space="preserve">In various cases, the repeat factor of segments UNSMs is insufficient. The repeat factor has been raised to meet the requirements whenever necessary. Requirements of repeat factors higher than offered by the UNSMs, is due to two reasons: </w:t>
      </w:r>
    </w:p>
    <w:p w14:paraId="24EE75CC" w14:textId="77777777" w:rsidR="00DF47BE" w:rsidRPr="00476D2F" w:rsidRDefault="00DF47BE" w:rsidP="00117A38">
      <w:pPr>
        <w:numPr>
          <w:ilvl w:val="0"/>
          <w:numId w:val="34"/>
        </w:numPr>
        <w:spacing w:before="120" w:after="120"/>
        <w:jc w:val="left"/>
        <w:rPr>
          <w:rStyle w:val="Bold"/>
          <w:b w:val="0"/>
        </w:rPr>
      </w:pPr>
      <w:r w:rsidRPr="00476D2F">
        <w:rPr>
          <w:b/>
        </w:rPr>
        <w:t>Proper</w:t>
      </w:r>
      <w:r w:rsidRPr="00476D2F">
        <w:rPr>
          <w:rStyle w:val="Bold"/>
        </w:rPr>
        <w:t xml:space="preserve"> mapping, repeat count too </w:t>
      </w:r>
      <w:proofErr w:type="gramStart"/>
      <w:r w:rsidRPr="00476D2F">
        <w:rPr>
          <w:rStyle w:val="Bold"/>
        </w:rPr>
        <w:t>low</w:t>
      </w:r>
      <w:proofErr w:type="gramEnd"/>
    </w:p>
    <w:p w14:paraId="24EE75CD" w14:textId="77777777" w:rsidR="00DF47BE" w:rsidRPr="00476D2F" w:rsidRDefault="00DF47BE">
      <w:pPr>
        <w:pStyle w:val="BodyTextIndent3"/>
        <w:spacing w:before="0"/>
      </w:pPr>
      <w:r w:rsidRPr="00476D2F">
        <w:t>The first reason is the correct mapping of repeating Data Groups or Data Items to a segment with a repeat count that is too low.</w:t>
      </w:r>
    </w:p>
    <w:p w14:paraId="24EE75CE" w14:textId="68FCD4F5" w:rsidR="00DF47BE" w:rsidRPr="00476D2F" w:rsidRDefault="00DF47BE" w:rsidP="00117A38">
      <w:pPr>
        <w:numPr>
          <w:ilvl w:val="0"/>
          <w:numId w:val="34"/>
        </w:numPr>
        <w:spacing w:before="120" w:after="120"/>
        <w:jc w:val="left"/>
        <w:rPr>
          <w:rStyle w:val="Bold"/>
          <w:b w:val="0"/>
        </w:rPr>
      </w:pPr>
      <w:r w:rsidRPr="00476D2F">
        <w:rPr>
          <w:b/>
        </w:rPr>
        <w:t>Stuffing</w:t>
      </w:r>
    </w:p>
    <w:p w14:paraId="24EE75CF" w14:textId="77777777" w:rsidR="00DF47BE" w:rsidRPr="00476D2F" w:rsidRDefault="00DF47BE">
      <w:pPr>
        <w:pStyle w:val="BodyTextIndent3"/>
        <w:spacing w:before="0"/>
      </w:pPr>
      <w:r w:rsidRPr="00476D2F">
        <w:t>The second reason is a semantically incorrect mapping of Data Items to segments or misusing data elements to qualify a segment, because, otherwise, the required FMS hierarchy and repeating of Data Groups would be violated.</w:t>
      </w:r>
    </w:p>
    <w:p w14:paraId="24EE75D0" w14:textId="77777777" w:rsidR="00DF47BE" w:rsidRPr="00476D2F" w:rsidRDefault="00DF47BE">
      <w:r w:rsidRPr="00476D2F">
        <w:t>These types of errors cannot be solved by simply reducing the repeat count of Data Groups in the FMS. It may imply deleting Data Items if repeat counts of UNSMs need to be adhered to. Therefore, the repeat factors of UNSMs have been adjusted.</w:t>
      </w:r>
    </w:p>
    <w:p w14:paraId="24EE75D1" w14:textId="59DF384F" w:rsidR="00DF47BE" w:rsidRPr="00476D2F" w:rsidRDefault="00DF47BE">
      <w:r w:rsidRPr="00476D2F">
        <w:t>The detailed list of all changes being made to the UNSM is included in Appendix H for consistency reasons. This Appendix defines the mapping of the TMS to the UNSM. This Appendix therefore starts by providing the reader with the full list of changes to the UNSM standard.</w:t>
      </w:r>
    </w:p>
    <w:p w14:paraId="63802336" w14:textId="42990B9C" w:rsidR="002D0858" w:rsidRDefault="002D0858"/>
    <w:p w14:paraId="681DFA33" w14:textId="77777777" w:rsidR="00442579" w:rsidRPr="00476D2F" w:rsidRDefault="00442579"/>
    <w:p w14:paraId="045F35D8" w14:textId="77777777" w:rsidR="002D0858" w:rsidRPr="00476D2F" w:rsidRDefault="002D0858"/>
    <w:p w14:paraId="24EE75D2" w14:textId="77777777" w:rsidR="00DF47BE" w:rsidRPr="00476D2F" w:rsidRDefault="00DF47BE" w:rsidP="00453F8A">
      <w:pPr>
        <w:pStyle w:val="Heading2"/>
        <w:ind w:left="851" w:hanging="851"/>
      </w:pPr>
      <w:bookmarkStart w:id="1389" w:name="_Toc259460351"/>
      <w:bookmarkStart w:id="1390" w:name="_Toc526170476"/>
      <w:bookmarkStart w:id="1391" w:name="_Toc413474206"/>
      <w:bookmarkStart w:id="1392" w:name="_Ref413662881"/>
      <w:bookmarkStart w:id="1393" w:name="_Toc472401194"/>
      <w:bookmarkStart w:id="1394" w:name="_Toc473625758"/>
      <w:bookmarkStart w:id="1395" w:name="_Toc473732622"/>
      <w:bookmarkStart w:id="1396" w:name="_Toc473825712"/>
      <w:bookmarkStart w:id="1397" w:name="_Toc77048951"/>
      <w:bookmarkStart w:id="1398" w:name="_Toc185900754"/>
      <w:bookmarkEnd w:id="1375"/>
      <w:bookmarkEnd w:id="1376"/>
      <w:bookmarkEnd w:id="1377"/>
      <w:r w:rsidRPr="00476D2F">
        <w:t>Mapping of Information Exchanges</w:t>
      </w:r>
      <w:bookmarkEnd w:id="1389"/>
      <w:bookmarkEnd w:id="1390"/>
      <w:bookmarkEnd w:id="1398"/>
    </w:p>
    <w:p w14:paraId="24EE75D3" w14:textId="6988E751" w:rsidR="00DF47BE" w:rsidRPr="00476D2F" w:rsidRDefault="00DF47BE">
      <w:r w:rsidRPr="00476D2F">
        <w:t>For each domain specific NCTS and ECS DDNA volume ([</w:t>
      </w:r>
      <w:r w:rsidR="00A9312B" w:rsidRPr="00476D2F">
        <w:fldChar w:fldCharType="begin"/>
      </w:r>
      <w:r w:rsidR="00A9312B" w:rsidRPr="00476D2F">
        <w:instrText xml:space="preserve"> REF R17 \h  \* MERGEFORMAT </w:instrText>
      </w:r>
      <w:r w:rsidR="00A9312B" w:rsidRPr="00476D2F">
        <w:fldChar w:fldCharType="separate"/>
      </w:r>
      <w:r w:rsidR="004501EF" w:rsidRPr="004501EF">
        <w:t>R</w:t>
      </w:r>
      <w:r w:rsidR="004501EF" w:rsidRPr="004501EF">
        <w:t>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4501EF" w:rsidRPr="004501EF">
        <w:t>R</w:t>
      </w:r>
      <w:r w:rsidR="004501EF" w:rsidRPr="004501EF">
        <w:t>18</w:t>
      </w:r>
      <w:r w:rsidR="00A9312B" w:rsidRPr="00476D2F">
        <w:fldChar w:fldCharType="end"/>
      </w:r>
      <w:r w:rsidRPr="00476D2F">
        <w:t>]), a corresponding chapter contains the structure of all messages and various tables that list which Information Exchanges are mapped to each EDIFACT message, e.g. CUSDEC, CUSRES, PARTTC, etc. The messages are all part of the D96B-directory.</w:t>
      </w:r>
    </w:p>
    <w:p w14:paraId="24EE75D4" w14:textId="77777777" w:rsidR="00DF47BE" w:rsidRPr="00476D2F" w:rsidRDefault="00DF47BE" w:rsidP="006F347D">
      <w:pPr>
        <w:pStyle w:val="Heading3"/>
      </w:pPr>
      <w:bookmarkStart w:id="1399" w:name="_Toc472401189"/>
      <w:bookmarkStart w:id="1400" w:name="_Toc473625762"/>
      <w:bookmarkStart w:id="1401" w:name="_Toc473732626"/>
      <w:bookmarkStart w:id="1402" w:name="_Toc473825716"/>
      <w:bookmarkStart w:id="1403" w:name="_Toc259460352"/>
      <w:bookmarkStart w:id="1404" w:name="_Toc526170477"/>
      <w:bookmarkStart w:id="1405" w:name="_Toc185900755"/>
      <w:r w:rsidRPr="00476D2F">
        <w:t>Mapping overview</w:t>
      </w:r>
      <w:bookmarkEnd w:id="1399"/>
      <w:bookmarkEnd w:id="1400"/>
      <w:bookmarkEnd w:id="1401"/>
      <w:bookmarkEnd w:id="1402"/>
      <w:bookmarkEnd w:id="1403"/>
      <w:bookmarkEnd w:id="1404"/>
      <w:bookmarkEnd w:id="1405"/>
    </w:p>
    <w:p w14:paraId="24EE75D5" w14:textId="77777777" w:rsidR="00DF47BE" w:rsidRPr="00476D2F" w:rsidRDefault="00DF47BE">
      <w:r w:rsidRPr="00476D2F">
        <w:t>In general, an Information Exchange is mapped to CUSDEC D96B when it is used to exchange declaration data or when it is the first message initiated between two communicating organisations. If an Information Exchange is a response to a received Information Exchange and is not used to exchange declaration data, it is mapped to CUSRES D96B. The other UNSMs serve specific purposes. The tables in each volume also define the message type string (to be included in segment UNH) for the various Information Exchanges.</w:t>
      </w:r>
    </w:p>
    <w:p w14:paraId="24EE75D6" w14:textId="77777777" w:rsidR="00DF47BE" w:rsidRPr="00476D2F" w:rsidRDefault="00DF47BE" w:rsidP="00453F8A">
      <w:pPr>
        <w:pStyle w:val="Heading2"/>
        <w:ind w:left="851" w:hanging="851"/>
      </w:pPr>
      <w:bookmarkStart w:id="1406" w:name="_Toc259460353"/>
      <w:bookmarkStart w:id="1407" w:name="_Toc526170478"/>
      <w:bookmarkStart w:id="1408" w:name="_Toc185900756"/>
      <w:r w:rsidRPr="00476D2F">
        <w:t>Message Hierarchies</w:t>
      </w:r>
      <w:bookmarkEnd w:id="1391"/>
      <w:bookmarkEnd w:id="1392"/>
      <w:bookmarkEnd w:id="1393"/>
      <w:bookmarkEnd w:id="1394"/>
      <w:bookmarkEnd w:id="1395"/>
      <w:bookmarkEnd w:id="1396"/>
      <w:bookmarkEnd w:id="1397"/>
      <w:bookmarkEnd w:id="1406"/>
      <w:bookmarkEnd w:id="1407"/>
      <w:bookmarkEnd w:id="1408"/>
    </w:p>
    <w:p w14:paraId="24EE75D7" w14:textId="77777777" w:rsidR="00DF47BE" w:rsidRPr="00476D2F" w:rsidRDefault="00DF47BE">
      <w:r w:rsidRPr="00476D2F">
        <w:t>The correct order of the Data Groups can be found in Appendix Y.</w:t>
      </w:r>
    </w:p>
    <w:p w14:paraId="24EE75D8" w14:textId="77777777" w:rsidR="00DF47BE" w:rsidRPr="00476D2F" w:rsidRDefault="00DF47BE" w:rsidP="00453F8A">
      <w:pPr>
        <w:pStyle w:val="Heading2"/>
        <w:ind w:left="851" w:hanging="851"/>
      </w:pPr>
      <w:bookmarkStart w:id="1409" w:name="_Toc404515710"/>
      <w:bookmarkStart w:id="1410" w:name="_Toc413474214"/>
      <w:bookmarkStart w:id="1411" w:name="_Ref413662985"/>
      <w:bookmarkStart w:id="1412" w:name="_Toc472401199"/>
      <w:bookmarkStart w:id="1413" w:name="_Toc473625763"/>
      <w:bookmarkStart w:id="1414" w:name="_Toc473732627"/>
      <w:bookmarkStart w:id="1415" w:name="_Toc473825717"/>
      <w:bookmarkStart w:id="1416" w:name="_Toc77048952"/>
      <w:bookmarkStart w:id="1417" w:name="_Toc259460354"/>
      <w:bookmarkStart w:id="1418" w:name="_Toc526170479"/>
      <w:bookmarkStart w:id="1419" w:name="_Toc399411941"/>
      <w:bookmarkStart w:id="1420" w:name="_Toc185900757"/>
      <w:bookmarkEnd w:id="1378"/>
      <w:bookmarkEnd w:id="1379"/>
      <w:bookmarkEnd w:id="1380"/>
      <w:bookmarkEnd w:id="1381"/>
      <w:r w:rsidRPr="00476D2F">
        <w:t>Correlation table</w:t>
      </w:r>
      <w:bookmarkEnd w:id="1409"/>
      <w:r w:rsidRPr="00476D2F">
        <w:t>s</w:t>
      </w:r>
      <w:bookmarkEnd w:id="1410"/>
      <w:bookmarkEnd w:id="1411"/>
      <w:bookmarkEnd w:id="1412"/>
      <w:bookmarkEnd w:id="1413"/>
      <w:bookmarkEnd w:id="1414"/>
      <w:bookmarkEnd w:id="1415"/>
      <w:bookmarkEnd w:id="1416"/>
      <w:bookmarkEnd w:id="1417"/>
      <w:bookmarkEnd w:id="1418"/>
      <w:bookmarkEnd w:id="1420"/>
    </w:p>
    <w:bookmarkEnd w:id="1419"/>
    <w:p w14:paraId="24EE75D9" w14:textId="2AA771EB" w:rsidR="00DF47BE" w:rsidRPr="00476D2F" w:rsidRDefault="00DF47BE">
      <w:r w:rsidRPr="00476D2F">
        <w:t>The correlation tables list the correlation between the Message Hierarchies (which are each mapped to one particular UNSM) and the Information Exchanges and can be found in the Appendix I of the NCTS and ECS domain specific DDNA volumes ([</w:t>
      </w:r>
      <w:r w:rsidR="00A9312B" w:rsidRPr="00476D2F">
        <w:fldChar w:fldCharType="begin"/>
      </w:r>
      <w:r w:rsidR="00A9312B" w:rsidRPr="00476D2F">
        <w:instrText xml:space="preserve"> REF R17 \h  \* MERGEFORMAT </w:instrText>
      </w:r>
      <w:r w:rsidR="00A9312B" w:rsidRPr="00476D2F">
        <w:fldChar w:fldCharType="separate"/>
      </w:r>
      <w:r w:rsidR="004501EF" w:rsidRPr="000C1B4B">
        <w:rPr>
          <w:szCs w:val="24"/>
        </w:rPr>
        <w:t>R</w:t>
      </w:r>
      <w:r w:rsidR="004501EF">
        <w:rPr>
          <w:szCs w:val="24"/>
        </w:rPr>
        <w:t>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4501EF" w:rsidRPr="000C1B4B">
        <w:rPr>
          <w:szCs w:val="24"/>
        </w:rPr>
        <w:t>R</w:t>
      </w:r>
      <w:r w:rsidR="004501EF">
        <w:rPr>
          <w:szCs w:val="24"/>
        </w:rPr>
        <w:t>18</w:t>
      </w:r>
      <w:r w:rsidR="00A9312B" w:rsidRPr="00476D2F">
        <w:fldChar w:fldCharType="end"/>
      </w:r>
      <w:r w:rsidRPr="00476D2F">
        <w:t>]).</w:t>
      </w:r>
    </w:p>
    <w:p w14:paraId="24EE75DA" w14:textId="77777777" w:rsidR="00DF47BE" w:rsidRPr="00476D2F" w:rsidRDefault="00DF47BE">
      <w:r w:rsidRPr="00476D2F">
        <w:t>Thus, only Information Exchanges that need to be sent in EDIFACT-format will be found in these correlation tables.</w:t>
      </w:r>
    </w:p>
    <w:p w14:paraId="1E314F2A" w14:textId="25AC6191" w:rsidR="00453F8A" w:rsidRPr="00476D2F" w:rsidRDefault="00DF47BE" w:rsidP="00CF4AC4">
      <w:r w:rsidRPr="00476D2F">
        <w:t>The right-hand side of Appendix H defines the direct correlation between the UNSM segments and the Data Items.</w:t>
      </w:r>
    </w:p>
    <w:p w14:paraId="24EE75DD" w14:textId="77777777" w:rsidR="00DF47BE" w:rsidRPr="00476D2F" w:rsidRDefault="00DF47BE" w:rsidP="006F347D">
      <w:pPr>
        <w:pStyle w:val="Heading3"/>
      </w:pPr>
      <w:bookmarkStart w:id="1421" w:name="_Ref438288560"/>
      <w:bookmarkStart w:id="1422" w:name="_Ref438288572"/>
      <w:bookmarkStart w:id="1423" w:name="_Toc472401116"/>
      <w:bookmarkStart w:id="1424" w:name="_Toc473732547"/>
      <w:bookmarkStart w:id="1425" w:name="_Toc473825646"/>
      <w:bookmarkStart w:id="1426" w:name="_Toc259460355"/>
      <w:bookmarkStart w:id="1427" w:name="_Toc526170480"/>
      <w:bookmarkStart w:id="1428" w:name="_Toc399061168"/>
      <w:bookmarkStart w:id="1429" w:name="_Toc472401164"/>
      <w:bookmarkStart w:id="1430" w:name="_Toc473625746"/>
      <w:bookmarkStart w:id="1431" w:name="_Toc473732610"/>
      <w:bookmarkStart w:id="1432" w:name="_Toc473825718"/>
      <w:bookmarkStart w:id="1433" w:name="_Toc412950854"/>
      <w:bookmarkStart w:id="1434" w:name="_Toc412952951"/>
      <w:bookmarkStart w:id="1435" w:name="_Toc185900758"/>
      <w:r w:rsidRPr="00476D2F">
        <w:t>EDIFACT Mapping</w:t>
      </w:r>
      <w:bookmarkEnd w:id="1421"/>
      <w:bookmarkEnd w:id="1422"/>
      <w:bookmarkEnd w:id="1423"/>
      <w:bookmarkEnd w:id="1424"/>
      <w:bookmarkEnd w:id="1425"/>
      <w:bookmarkEnd w:id="1426"/>
      <w:bookmarkEnd w:id="1427"/>
      <w:bookmarkEnd w:id="1435"/>
    </w:p>
    <w:p w14:paraId="24EE75DE" w14:textId="256F413B" w:rsidR="00DF47BE" w:rsidRPr="00476D2F" w:rsidRDefault="00DF47BE" w:rsidP="00117A38">
      <w:pPr>
        <w:numPr>
          <w:ilvl w:val="0"/>
          <w:numId w:val="34"/>
        </w:numPr>
        <w:spacing w:before="120" w:after="120"/>
      </w:pPr>
      <w:r w:rsidRPr="00476D2F">
        <w:t>Appendix I of NCTS and ECS domain specific DDNA volume ([</w:t>
      </w:r>
      <w:r w:rsidR="00A9312B" w:rsidRPr="00476D2F">
        <w:fldChar w:fldCharType="begin"/>
      </w:r>
      <w:r w:rsidR="00A9312B" w:rsidRPr="00476D2F">
        <w:instrText xml:space="preserve"> REF R17 \h  \* MERGEFORMAT </w:instrText>
      </w:r>
      <w:r w:rsidR="00A9312B" w:rsidRPr="00476D2F">
        <w:fldChar w:fldCharType="separate"/>
      </w:r>
      <w:r w:rsidR="004501EF" w:rsidRPr="000C1B4B">
        <w:rPr>
          <w:szCs w:val="24"/>
        </w:rPr>
        <w:t>R</w:t>
      </w:r>
      <w:r w:rsidR="004501EF">
        <w:rPr>
          <w:szCs w:val="24"/>
        </w:rPr>
        <w:t>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4501EF" w:rsidRPr="000C1B4B">
        <w:rPr>
          <w:szCs w:val="24"/>
        </w:rPr>
        <w:t>R</w:t>
      </w:r>
      <w:r w:rsidR="004501EF">
        <w:rPr>
          <w:szCs w:val="24"/>
        </w:rPr>
        <w:t>18</w:t>
      </w:r>
      <w:r w:rsidR="00A9312B" w:rsidRPr="00476D2F">
        <w:fldChar w:fldCharType="end"/>
      </w:r>
      <w:r w:rsidRPr="00476D2F">
        <w:t xml:space="preserve">]) specifies the correlation between the Technical Message Structure (and all its composites) and the data elements of the EDIFACT messages. For each mapping of a message to an EDIFACT message, a Correlation Table is given. Many Information Exchanges can be mapped to the same EDIFACT messages. </w:t>
      </w:r>
    </w:p>
    <w:p w14:paraId="18F4E0FE" w14:textId="77777777" w:rsidR="00A21A85" w:rsidRPr="00476D2F" w:rsidRDefault="00A21A85">
      <w:pPr>
        <w:spacing w:before="0"/>
        <w:jc w:val="left"/>
      </w:pPr>
      <w:r w:rsidRPr="00476D2F">
        <w:br w:type="page"/>
      </w:r>
    </w:p>
    <w:p w14:paraId="24EE75DF" w14:textId="1FDA68D8" w:rsidR="00DF47BE" w:rsidRPr="00476D2F" w:rsidRDefault="00DF47BE">
      <w:r w:rsidRPr="00476D2F">
        <w:t xml:space="preserve">These correlation tables contain the following columns: </w:t>
      </w:r>
    </w:p>
    <w:p w14:paraId="24EE75E0" w14:textId="77777777" w:rsidR="00DF47BE" w:rsidRPr="00476D2F" w:rsidRDefault="00DF47BE" w:rsidP="00117A38">
      <w:pPr>
        <w:numPr>
          <w:ilvl w:val="0"/>
          <w:numId w:val="34"/>
        </w:numPr>
        <w:spacing w:before="120" w:after="120"/>
        <w:jc w:val="left"/>
        <w:rPr>
          <w:rStyle w:val="Bold"/>
          <w:b w:val="0"/>
        </w:rPr>
      </w:pPr>
      <w:r w:rsidRPr="00476D2F">
        <w:rPr>
          <w:b/>
        </w:rPr>
        <w:t>SAD</w:t>
      </w:r>
      <w:r w:rsidRPr="00476D2F">
        <w:rPr>
          <w:rStyle w:val="Bold"/>
        </w:rPr>
        <w:t xml:space="preserve"> Box</w:t>
      </w:r>
    </w:p>
    <w:p w14:paraId="24EE75E1" w14:textId="77777777" w:rsidR="00DF47BE" w:rsidRPr="00476D2F" w:rsidRDefault="00DF47BE">
      <w:pPr>
        <w:pStyle w:val="BodyTextIndent3"/>
        <w:spacing w:before="0"/>
        <w:ind w:left="720"/>
      </w:pPr>
      <w:r w:rsidRPr="00476D2F">
        <w:t xml:space="preserve">It specifies the box used in the SAD (Single Administrative Document). It is only given for those Data Items for which a SAD box has been identified in the SAM project. This column is only applicable to the mapping of the Core Information Exchanges. </w:t>
      </w:r>
    </w:p>
    <w:p w14:paraId="24EE75E2" w14:textId="77777777" w:rsidR="00DF47BE" w:rsidRPr="00476D2F" w:rsidRDefault="00DF47BE" w:rsidP="00117A38">
      <w:pPr>
        <w:numPr>
          <w:ilvl w:val="0"/>
          <w:numId w:val="34"/>
        </w:numPr>
        <w:spacing w:before="120" w:after="120"/>
        <w:jc w:val="left"/>
        <w:rPr>
          <w:rStyle w:val="Bold"/>
          <w:b w:val="0"/>
        </w:rPr>
      </w:pPr>
      <w:r w:rsidRPr="00476D2F">
        <w:rPr>
          <w:b/>
        </w:rPr>
        <w:t>Name</w:t>
      </w:r>
    </w:p>
    <w:p w14:paraId="24EE75E3" w14:textId="77777777" w:rsidR="00DF47BE" w:rsidRPr="00476D2F" w:rsidRDefault="00DF47BE">
      <w:pPr>
        <w:pStyle w:val="BodyTextIndent3"/>
        <w:spacing w:before="0"/>
        <w:ind w:left="720"/>
      </w:pPr>
      <w:r w:rsidRPr="00476D2F">
        <w:t>It specifies the name of the box used in the SAD (Single Administrative Document). It is only given for those Data Items for which a SAD box has been identified in the SAM project. This column is only applicable to the mapping of the Core Information Exchanges.</w:t>
      </w:r>
    </w:p>
    <w:p w14:paraId="24EE75E4" w14:textId="77777777" w:rsidR="00DF47BE" w:rsidRPr="00476D2F" w:rsidRDefault="00DF47BE" w:rsidP="00117A38">
      <w:pPr>
        <w:numPr>
          <w:ilvl w:val="0"/>
          <w:numId w:val="34"/>
        </w:numPr>
        <w:spacing w:before="120" w:after="120"/>
        <w:jc w:val="left"/>
      </w:pPr>
      <w:r w:rsidRPr="00476D2F">
        <w:rPr>
          <w:b/>
        </w:rPr>
        <w:t>Elements</w:t>
      </w:r>
      <w:r w:rsidRPr="00476D2F">
        <w:rPr>
          <w:rStyle w:val="Bold"/>
          <w:b w:val="0"/>
        </w:rPr>
        <w:t xml:space="preserve"> </w:t>
      </w:r>
    </w:p>
    <w:p w14:paraId="24EE75E5" w14:textId="77777777" w:rsidR="00DF47BE" w:rsidRPr="00476D2F" w:rsidRDefault="00DF47BE">
      <w:pPr>
        <w:pStyle w:val="BodyTextIndent3"/>
        <w:spacing w:before="0"/>
        <w:ind w:left="720"/>
      </w:pPr>
      <w:r w:rsidRPr="00476D2F">
        <w:t xml:space="preserve">Hierarchy level, specifying the origin of the information to map into the EDIFACT element. The </w:t>
      </w:r>
      <w:proofErr w:type="gramStart"/>
      <w:r w:rsidRPr="00476D2F">
        <w:t>higher level</w:t>
      </w:r>
      <w:proofErr w:type="gramEnd"/>
      <w:r w:rsidRPr="00476D2F">
        <w:t xml:space="preserve"> Data Groups are separated from the (lower level) Data Groups by a ‘-‘. An example is ‘GOODS ITEM – PACKAGES’ where ‘GOODS ITEM’ is the </w:t>
      </w:r>
      <w:proofErr w:type="gramStart"/>
      <w:r w:rsidRPr="00476D2F">
        <w:t>higher level</w:t>
      </w:r>
      <w:proofErr w:type="gramEnd"/>
      <w:r w:rsidRPr="00476D2F">
        <w:t xml:space="preserve"> Data Group and ‘PACKAGES’ is the concerned Data Group. The information in this column refers to the</w:t>
      </w:r>
      <w:r w:rsidRPr="00476D2F">
        <w:rPr>
          <w:b/>
        </w:rPr>
        <w:t xml:space="preserve"> </w:t>
      </w:r>
      <w:r w:rsidRPr="00476D2F">
        <w:rPr>
          <w:rStyle w:val="Bold"/>
          <w:b w:val="0"/>
          <w:i/>
        </w:rPr>
        <w:t>Message</w:t>
      </w:r>
      <w:r w:rsidRPr="00476D2F">
        <w:t xml:space="preserve"> Hierarchy.</w:t>
      </w:r>
    </w:p>
    <w:p w14:paraId="24EE75E6" w14:textId="77777777" w:rsidR="00DF47BE" w:rsidRPr="00476D2F" w:rsidRDefault="00DF47BE">
      <w:pPr>
        <w:pStyle w:val="BodyTextIndent3"/>
        <w:spacing w:before="0"/>
        <w:ind w:left="720"/>
      </w:pPr>
      <w:r w:rsidRPr="00476D2F">
        <w:t>Data Item (after the full stop) specifies the actual name of the application Data Item to map into the EDIFACT data element.</w:t>
      </w:r>
    </w:p>
    <w:p w14:paraId="24EE75E7" w14:textId="77777777" w:rsidR="00DF47BE" w:rsidRPr="00476D2F" w:rsidRDefault="00DF47BE" w:rsidP="00117A38">
      <w:pPr>
        <w:numPr>
          <w:ilvl w:val="0"/>
          <w:numId w:val="34"/>
        </w:numPr>
        <w:spacing w:before="120" w:after="120"/>
        <w:jc w:val="left"/>
        <w:rPr>
          <w:rStyle w:val="Bold"/>
          <w:b w:val="0"/>
        </w:rPr>
      </w:pPr>
      <w:r w:rsidRPr="00476D2F">
        <w:rPr>
          <w:b/>
        </w:rPr>
        <w:t>Data</w:t>
      </w:r>
      <w:r w:rsidRPr="00476D2F">
        <w:rPr>
          <w:rStyle w:val="Bold"/>
        </w:rPr>
        <w:t xml:space="preserve"> type</w:t>
      </w:r>
    </w:p>
    <w:p w14:paraId="24EE75E8" w14:textId="77777777" w:rsidR="00DF47BE" w:rsidRPr="00476D2F" w:rsidRDefault="00DF47BE">
      <w:pPr>
        <w:pStyle w:val="BodyTextIndent3"/>
        <w:spacing w:before="0"/>
        <w:ind w:left="720"/>
      </w:pPr>
      <w:r w:rsidRPr="00476D2F">
        <w:t xml:space="preserve">It describes the type and the length of the Data Item. When a </w:t>
      </w:r>
      <w:proofErr w:type="gramStart"/>
      <w:r w:rsidRPr="00476D2F">
        <w:t>data-type</w:t>
      </w:r>
      <w:proofErr w:type="gramEnd"/>
      <w:r w:rsidRPr="00476D2F">
        <w:t xml:space="preserve"> includes a decimal, the maximum number of decimals after the decimal sign is included in the length of the data-type. For instance, the format n..11,3 can have 3 decimals included in its maximum total length of 11 numeric digits. Neither the decimal point nor the sign </w:t>
      </w:r>
      <w:proofErr w:type="gramStart"/>
      <w:r w:rsidRPr="00476D2F">
        <w:t>are</w:t>
      </w:r>
      <w:proofErr w:type="gramEnd"/>
      <w:r w:rsidRPr="00476D2F">
        <w:t xml:space="preserve"> included in the length of a data-type, so allowance has to be made for this where necessary.</w:t>
      </w:r>
    </w:p>
    <w:p w14:paraId="24EE75E9" w14:textId="77777777" w:rsidR="00DF47BE" w:rsidRPr="00476D2F" w:rsidRDefault="00DF47BE" w:rsidP="00117A38">
      <w:pPr>
        <w:numPr>
          <w:ilvl w:val="0"/>
          <w:numId w:val="34"/>
        </w:numPr>
        <w:spacing w:before="120" w:after="120"/>
        <w:jc w:val="left"/>
        <w:rPr>
          <w:rStyle w:val="Bold"/>
          <w:b w:val="0"/>
        </w:rPr>
      </w:pPr>
      <w:r w:rsidRPr="00476D2F">
        <w:rPr>
          <w:b/>
        </w:rPr>
        <w:t>Status</w:t>
      </w:r>
      <w:r w:rsidRPr="00476D2F">
        <w:rPr>
          <w:rStyle w:val="Bold"/>
        </w:rPr>
        <w:t xml:space="preserve"> (numbered columns)</w:t>
      </w:r>
    </w:p>
    <w:p w14:paraId="24EE75EA" w14:textId="77777777" w:rsidR="00DF47BE" w:rsidRPr="00476D2F" w:rsidRDefault="00DF47BE">
      <w:pPr>
        <w:pStyle w:val="BodyTextIndent3"/>
        <w:spacing w:before="0"/>
        <w:ind w:left="720"/>
      </w:pPr>
      <w:r w:rsidRPr="00476D2F">
        <w:rPr>
          <w:rStyle w:val="Bold"/>
          <w:b w:val="0"/>
        </w:rPr>
        <w:t>It</w:t>
      </w:r>
      <w:r w:rsidRPr="00476D2F">
        <w:rPr>
          <w:b/>
        </w:rPr>
        <w:t xml:space="preserve"> </w:t>
      </w:r>
      <w:r w:rsidRPr="00476D2F">
        <w:t>specifies if the Data Item is required [R], dependent [D</w:t>
      </w:r>
      <w:proofErr w:type="gramStart"/>
      <w:r w:rsidRPr="00476D2F">
        <w:t>]</w:t>
      </w:r>
      <w:proofErr w:type="gramEnd"/>
      <w:r w:rsidRPr="00476D2F">
        <w:t xml:space="preserve"> or optional [O] per Functional Message Structure. The status given in a column needs to be read in conjunction with the status of the Data Group specified by the message hierarchy. For instance, the status in a column may read R (required), whereas the status of the related Data Group in the message hierarchy reads O (optional, see Appendix Q). In those cases, the entry in the column is required only when the related Data Group is used. </w:t>
      </w:r>
    </w:p>
    <w:bookmarkEnd w:id="1428"/>
    <w:p w14:paraId="24EE75EB" w14:textId="77777777" w:rsidR="00DF47BE" w:rsidRPr="00476D2F" w:rsidRDefault="00DF47BE" w:rsidP="00117A38">
      <w:pPr>
        <w:numPr>
          <w:ilvl w:val="0"/>
          <w:numId w:val="34"/>
        </w:numPr>
        <w:spacing w:before="120" w:after="120"/>
        <w:jc w:val="left"/>
      </w:pPr>
      <w:r w:rsidRPr="00476D2F">
        <w:rPr>
          <w:b/>
        </w:rPr>
        <w:t>Pos</w:t>
      </w:r>
      <w:r w:rsidRPr="00476D2F">
        <w:t xml:space="preserve"> </w:t>
      </w:r>
    </w:p>
    <w:p w14:paraId="24EE75EC" w14:textId="77777777" w:rsidR="00DF47BE" w:rsidRPr="00476D2F" w:rsidRDefault="00DF47BE">
      <w:pPr>
        <w:pStyle w:val="BodyTextIndent3"/>
        <w:spacing w:before="0"/>
        <w:ind w:left="720"/>
      </w:pPr>
      <w:r w:rsidRPr="00476D2F">
        <w:t>It identifies the EDIFACT segment according to its position in the standard message. The position refers to the branching diagram. The UNB segment is shown as position 0 as it is the interchange header and not part of the message.</w:t>
      </w:r>
      <w:r w:rsidRPr="00476D2F">
        <w:rPr>
          <w:color w:val="000000"/>
        </w:rPr>
        <w:t xml:space="preserve"> (Although not part of the formal DDNA review package, branching diagrams are provided in Appendix G for information).</w:t>
      </w:r>
    </w:p>
    <w:p w14:paraId="24EE75ED" w14:textId="77777777" w:rsidR="00DF47BE" w:rsidRPr="00476D2F" w:rsidRDefault="00DF47BE" w:rsidP="00117A38">
      <w:pPr>
        <w:numPr>
          <w:ilvl w:val="0"/>
          <w:numId w:val="34"/>
        </w:numPr>
        <w:spacing w:before="120" w:after="120"/>
        <w:jc w:val="left"/>
      </w:pPr>
      <w:r w:rsidRPr="00476D2F">
        <w:rPr>
          <w:b/>
        </w:rPr>
        <w:t>EDIFACT mapping</w:t>
      </w:r>
    </w:p>
    <w:p w14:paraId="24EE75EE" w14:textId="6127CE71" w:rsidR="00DF47BE" w:rsidRPr="00476D2F" w:rsidRDefault="00DF47BE">
      <w:pPr>
        <w:pStyle w:val="BodyTextIndent3"/>
        <w:spacing w:before="0"/>
        <w:ind w:left="720"/>
        <w:rPr>
          <w:color w:val="000000"/>
        </w:rPr>
      </w:pPr>
      <w:r w:rsidRPr="00476D2F">
        <w:rPr>
          <w:rStyle w:val="Bold"/>
          <w:b w:val="0"/>
        </w:rPr>
        <w:t>It</w:t>
      </w:r>
      <w:r w:rsidRPr="00476D2F">
        <w:rPr>
          <w:b/>
        </w:rPr>
        <w:t xml:space="preserve"> </w:t>
      </w:r>
      <w:r w:rsidRPr="00476D2F">
        <w:t xml:space="preserve">gives the mapping information referring to one </w:t>
      </w:r>
      <w:proofErr w:type="gramStart"/>
      <w:r w:rsidRPr="00476D2F">
        <w:t>particular data</w:t>
      </w:r>
      <w:proofErr w:type="gramEnd"/>
      <w:r w:rsidRPr="00476D2F">
        <w:t xml:space="preserve"> element in a segment of a particular EDIFACT message, possibly with reference to all applicable qualifier values. Furthermore, the position number of the segment is given. An example is given by </w:t>
      </w:r>
      <w:r w:rsidRPr="00476D2F">
        <w:rPr>
          <w:color w:val="000000"/>
          <w:sz w:val="20"/>
        </w:rPr>
        <w:t>FTX[11](4451=ABL).C108.4440</w:t>
      </w:r>
      <w:r w:rsidRPr="00476D2F">
        <w:rPr>
          <w:color w:val="000000"/>
        </w:rPr>
        <w:t xml:space="preserve">, which is the mapping to data element 4440 of composite C108 with qualifier value ‘ABL’ for element 4451 of the FTX segment at position 11 of the EDIFACT message. </w:t>
      </w:r>
      <w:r w:rsidR="00D96A7D" w:rsidRPr="00476D2F">
        <w:rPr>
          <w:color w:val="000000"/>
        </w:rPr>
        <w:t>On</w:t>
      </w:r>
      <w:r w:rsidRPr="00476D2F">
        <w:rPr>
          <w:color w:val="000000"/>
        </w:rPr>
        <w:t xml:space="preserve"> some occasions, a data element is not uniquely identified within a composite or a segment. In those cases, the mapping information is followed by ‘#’ and the sequence number of that </w:t>
      </w:r>
      <w:proofErr w:type="gramStart"/>
      <w:r w:rsidRPr="00476D2F">
        <w:rPr>
          <w:color w:val="000000"/>
        </w:rPr>
        <w:t>particular data</w:t>
      </w:r>
      <w:proofErr w:type="gramEnd"/>
      <w:r w:rsidRPr="00476D2F">
        <w:rPr>
          <w:color w:val="000000"/>
        </w:rPr>
        <w:t xml:space="preserve"> element. For instance, </w:t>
      </w:r>
      <w:r w:rsidRPr="00476D2F">
        <w:rPr>
          <w:color w:val="000000"/>
          <w:sz w:val="20"/>
        </w:rPr>
        <w:t>FTX[11](4451=ABL).C108.4440#2</w:t>
      </w:r>
      <w:r w:rsidRPr="00476D2F">
        <w:rPr>
          <w:color w:val="000000"/>
        </w:rPr>
        <w:t>, is a mapping to the second free text data element of the composite identified by C108 in the segment FTX.</w:t>
      </w:r>
      <w:r w:rsidRPr="00476D2F">
        <w:rPr>
          <w:color w:val="000000"/>
        </w:rPr>
        <w:br/>
        <w:t>In case no qualifier value is required, e.g. a mapping is constructed to a qualified segment only for one Data Item, this is indicated by a ‘-‘ as the value for a qualifier (the qualifier data element is conditional in those occasions). In case all qualifier values are allowed for a particular mapping, this is indicated by a ‘*’ as the value for a qualifier.</w:t>
      </w:r>
    </w:p>
    <w:p w14:paraId="24EE75EF" w14:textId="77777777" w:rsidR="00DF47BE" w:rsidRPr="00476D2F" w:rsidRDefault="00DF47BE">
      <w:pPr>
        <w:pStyle w:val="BodyTextIndent3"/>
        <w:spacing w:before="0"/>
        <w:ind w:left="720"/>
      </w:pPr>
      <w:r w:rsidRPr="00476D2F">
        <w:t>It may appear occasionally that, although this is not mentioned, the number of occurrences of an EDIFACT segment is higher than the maximum allowed by the CUSDEC. However, the number of occurrences always needs to be read in conjunction with the status given by one of the columns.</w:t>
      </w:r>
    </w:p>
    <w:p w14:paraId="24EE75F0" w14:textId="77777777" w:rsidR="00DF47BE" w:rsidRPr="00476D2F" w:rsidRDefault="00DF47BE">
      <w:pPr>
        <w:pStyle w:val="BodyTextIndent3"/>
        <w:spacing w:before="0"/>
        <w:ind w:left="720"/>
      </w:pPr>
      <w:r w:rsidRPr="00476D2F">
        <w:t xml:space="preserve">In some instances, the Correlation Table does not have an entry for data elements of the service segments. This is applicable to those data elements that have a fixed value; e.g. data element 0002 always has the value ‘3’ identifying the syntax version. Those </w:t>
      </w:r>
      <w:r w:rsidR="00C1401A" w:rsidRPr="00476D2F">
        <w:t>EDIFACT</w:t>
      </w:r>
      <w:r w:rsidRPr="00476D2F">
        <w:t xml:space="preserve"> service elements that cannot be found in the Correlation Table are available in the segment description.</w:t>
      </w:r>
    </w:p>
    <w:p w14:paraId="24EE75F1" w14:textId="77777777" w:rsidR="00DF47BE" w:rsidRPr="00476D2F" w:rsidRDefault="00DF47BE">
      <w:pPr>
        <w:pStyle w:val="BodyTextIndent3"/>
        <w:spacing w:before="0"/>
        <w:ind w:left="720"/>
      </w:pPr>
      <w:r w:rsidRPr="00476D2F">
        <w:t xml:space="preserve">Mappings can be constructed to repeating composite data elements within one segment. </w:t>
      </w:r>
      <w:r w:rsidR="00C1401A" w:rsidRPr="00476D2F">
        <w:t>EDIFACT</w:t>
      </w:r>
      <w:r w:rsidRPr="00476D2F">
        <w:t xml:space="preserve"> prescribes that the first composites of a segment need to be filled, which implies that the filling of a composite is independent of its position in a segment. However, if the composite does not contain a composite qualifier and the mapping of a </w:t>
      </w:r>
      <w:r w:rsidRPr="00476D2F">
        <w:rPr>
          <w:color w:val="000000"/>
        </w:rPr>
        <w:t>Data Item</w:t>
      </w:r>
      <w:r w:rsidRPr="00476D2F">
        <w:t xml:space="preserve"> is fixed by a composite’s position in a segment, it implies that data for such a </w:t>
      </w:r>
      <w:r w:rsidRPr="00476D2F">
        <w:rPr>
          <w:color w:val="000000"/>
        </w:rPr>
        <w:t>Data Item</w:t>
      </w:r>
      <w:r w:rsidRPr="00476D2F">
        <w:t xml:space="preserve"> is always mapped to the same position in a segment independent of empty composites before that position.</w:t>
      </w:r>
    </w:p>
    <w:p w14:paraId="24EE75F2" w14:textId="77777777" w:rsidR="00DF47BE" w:rsidRPr="00476D2F" w:rsidRDefault="00DF47BE" w:rsidP="00117A38">
      <w:pPr>
        <w:keepNext/>
        <w:numPr>
          <w:ilvl w:val="0"/>
          <w:numId w:val="34"/>
        </w:numPr>
        <w:spacing w:before="120" w:after="120"/>
        <w:jc w:val="left"/>
        <w:rPr>
          <w:rStyle w:val="Bold"/>
          <w:b w:val="0"/>
        </w:rPr>
      </w:pPr>
      <w:r w:rsidRPr="00476D2F">
        <w:rPr>
          <w:b/>
        </w:rPr>
        <w:t>Code</w:t>
      </w:r>
      <w:r w:rsidRPr="00476D2F">
        <w:rPr>
          <w:rStyle w:val="Bold"/>
        </w:rPr>
        <w:t xml:space="preserve"> List</w:t>
      </w:r>
    </w:p>
    <w:p w14:paraId="24EE75F3" w14:textId="537FA09A" w:rsidR="00DF47BE" w:rsidRPr="00476D2F" w:rsidRDefault="00DF47BE">
      <w:pPr>
        <w:pStyle w:val="BodyTextIndent3"/>
        <w:spacing w:before="0"/>
        <w:ind w:left="720"/>
      </w:pPr>
      <w:r w:rsidRPr="00476D2F">
        <w:t xml:space="preserve">If a Code List can and should be applied to the Data Item, the reference number of this Code List is listed in this column. The full set of Code Lists </w:t>
      </w:r>
      <w:r w:rsidR="00AC561E" w:rsidRPr="00476D2F">
        <w:t>is</w:t>
      </w:r>
      <w:r w:rsidR="00A63112" w:rsidRPr="00476D2F">
        <w:t xml:space="preserve"> maintained in CS/RD2</w:t>
      </w:r>
      <w:r w:rsidRPr="00476D2F">
        <w:t>.</w:t>
      </w:r>
    </w:p>
    <w:p w14:paraId="62411F8A" w14:textId="08A92B64" w:rsidR="007A22BA" w:rsidRPr="00476D2F" w:rsidRDefault="007A22BA">
      <w:pPr>
        <w:pStyle w:val="BodyTextIndent3"/>
        <w:spacing w:before="0"/>
        <w:ind w:left="720"/>
      </w:pPr>
      <w:r w:rsidRPr="00476D2F">
        <w:t xml:space="preserve">For NCTS-P4 and ECS-P2, where EDIFACT message exchange is applicable, the </w:t>
      </w:r>
      <w:proofErr w:type="gramStart"/>
      <w:r w:rsidRPr="00476D2F">
        <w:t>Technical</w:t>
      </w:r>
      <w:proofErr w:type="gramEnd"/>
      <w:r w:rsidRPr="00476D2F">
        <w:t xml:space="preserve"> code lists are also maintained in Appendix C of DDNA.</w:t>
      </w:r>
    </w:p>
    <w:p w14:paraId="4A08BB35" w14:textId="77777777" w:rsidR="00A21A85" w:rsidRPr="00476D2F" w:rsidRDefault="00A21A85">
      <w:pPr>
        <w:spacing w:before="0"/>
        <w:jc w:val="left"/>
        <w:rPr>
          <w:b/>
          <w:sz w:val="28"/>
        </w:rPr>
      </w:pPr>
      <w:bookmarkStart w:id="1436" w:name="_Toc259460356"/>
      <w:bookmarkStart w:id="1437" w:name="_Toc526170481"/>
      <w:bookmarkStart w:id="1438" w:name="_Ref474297186"/>
      <w:bookmarkStart w:id="1439" w:name="_Toc77048953"/>
      <w:r w:rsidRPr="00476D2F">
        <w:br w:type="page"/>
      </w:r>
    </w:p>
    <w:p w14:paraId="24EE75F4" w14:textId="5B78F2D5" w:rsidR="00DF47BE" w:rsidRPr="00476D2F" w:rsidRDefault="005D3DF7" w:rsidP="00453F8A">
      <w:pPr>
        <w:pStyle w:val="Heading2"/>
        <w:ind w:left="851" w:hanging="851"/>
      </w:pPr>
      <w:bookmarkStart w:id="1440" w:name="_Toc185900759"/>
      <w:r w:rsidRPr="00476D2F">
        <w:t>Functional error</w:t>
      </w:r>
      <w:r w:rsidR="00DF47BE" w:rsidRPr="00476D2F">
        <w:t xml:space="preserve"> message in </w:t>
      </w:r>
      <w:bookmarkEnd w:id="1436"/>
      <w:r w:rsidR="00C1401A" w:rsidRPr="00476D2F">
        <w:t>EDIFACT</w:t>
      </w:r>
      <w:bookmarkEnd w:id="1437"/>
      <w:bookmarkEnd w:id="1440"/>
    </w:p>
    <w:p w14:paraId="24EE75F5" w14:textId="56AD01E4" w:rsidR="00DF47BE" w:rsidRPr="00476D2F" w:rsidRDefault="005D3DF7" w:rsidP="00453F8A">
      <w:pPr>
        <w:pStyle w:val="Heading3"/>
        <w:ind w:left="851" w:hanging="851"/>
      </w:pPr>
      <w:bookmarkStart w:id="1441" w:name="_Toc472401168"/>
      <w:bookmarkStart w:id="1442" w:name="_Toc259460357"/>
      <w:bookmarkStart w:id="1443" w:name="_Toc526170482"/>
      <w:bookmarkStart w:id="1444" w:name="_Toc185900760"/>
      <w:bookmarkEnd w:id="1429"/>
      <w:bookmarkEnd w:id="1430"/>
      <w:bookmarkEnd w:id="1431"/>
      <w:bookmarkEnd w:id="1432"/>
      <w:bookmarkEnd w:id="1438"/>
      <w:bookmarkEnd w:id="1439"/>
      <w:r w:rsidRPr="00476D2F">
        <w:t>Functional error</w:t>
      </w:r>
      <w:r w:rsidR="00DF47BE" w:rsidRPr="00476D2F">
        <w:t xml:space="preserve"> CUSRES Hierarchy</w:t>
      </w:r>
      <w:bookmarkEnd w:id="1441"/>
      <w:bookmarkEnd w:id="1442"/>
      <w:bookmarkEnd w:id="1443"/>
      <w:bookmarkEnd w:id="1444"/>
    </w:p>
    <w:bookmarkEnd w:id="1433"/>
    <w:bookmarkEnd w:id="1434"/>
    <w:p w14:paraId="24EE75F6" w14:textId="0A5A760A" w:rsidR="00DF47BE" w:rsidRPr="00476D2F" w:rsidRDefault="00DF47BE">
      <w:r w:rsidRPr="00476D2F">
        <w:t>The Data Group ‘</w:t>
      </w:r>
      <w:r w:rsidR="005D3DF7" w:rsidRPr="00476D2F">
        <w:t>FUNCTIONAL ERROR</w:t>
      </w:r>
      <w:r w:rsidRPr="00476D2F">
        <w:t>’ of IE906 points to a certain Data Item in an FMS.</w:t>
      </w:r>
    </w:p>
    <w:p w14:paraId="24EE75F7" w14:textId="5A34CF3E" w:rsidR="00DF47BE" w:rsidRPr="00476D2F" w:rsidRDefault="00DF47BE">
      <w:r w:rsidRPr="00476D2F">
        <w:t>The IE906 refers to the message in which the error has been detected with the reference number of that message (</w:t>
      </w:r>
      <w:proofErr w:type="spellStart"/>
      <w:r w:rsidRPr="00476D2F">
        <w:t>MESSAGE.Original</w:t>
      </w:r>
      <w:proofErr w:type="spellEnd"/>
      <w:r w:rsidRPr="00476D2F">
        <w:t xml:space="preserve"> message identification). A message reference number is uniquely assigned by a sender of a message (</w:t>
      </w:r>
      <w:r w:rsidR="00A9312B" w:rsidRPr="00476D2F">
        <w:fldChar w:fldCharType="begin"/>
      </w:r>
      <w:r w:rsidR="00A9312B" w:rsidRPr="00476D2F">
        <w:instrText xml:space="preserve"> REF _Ref26955614 \h  \* MERGEFORMAT </w:instrText>
      </w:r>
      <w:r w:rsidR="00A9312B" w:rsidRPr="00476D2F">
        <w:fldChar w:fldCharType="separate"/>
      </w:r>
      <w:r w:rsidR="004501EF" w:rsidRPr="00476D2F">
        <w:t>Technical Message Structure</w:t>
      </w:r>
      <w:r w:rsidR="00A9312B" w:rsidRPr="00476D2F">
        <w:fldChar w:fldCharType="end"/>
      </w:r>
      <w:r w:rsidRPr="00476D2F">
        <w:t>).</w:t>
      </w:r>
    </w:p>
    <w:p w14:paraId="24EE75F8" w14:textId="7D7A81A7" w:rsidR="00DF47BE" w:rsidRPr="00476D2F" w:rsidRDefault="005D3DF7">
      <w:r w:rsidRPr="00476D2F">
        <w:t>Functional error</w:t>
      </w:r>
      <w:r w:rsidR="00DF47BE" w:rsidRPr="00476D2F">
        <w:t>s are exchanged by D96B CUSRES. The Data Group ‘</w:t>
      </w:r>
      <w:r w:rsidRPr="00476D2F">
        <w:t>FUNCTIONAL ERROR</w:t>
      </w:r>
      <w:r w:rsidR="00DF47BE" w:rsidRPr="00476D2F">
        <w:t>’ is mapped to an FTX segment.</w:t>
      </w:r>
    </w:p>
    <w:p w14:paraId="24EE75F9" w14:textId="14550EE1" w:rsidR="00DF47BE" w:rsidRPr="00476D2F" w:rsidRDefault="00DF47BE">
      <w:r w:rsidRPr="00476D2F">
        <w:t>The hierarchy is given as follows:</w:t>
      </w:r>
    </w:p>
    <w:p w14:paraId="24EE75F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t>MESSAGE</w:t>
      </w:r>
      <w:r w:rsidRPr="00476D2F">
        <w:rPr>
          <w:rFonts w:ascii="Courier New" w:hAnsi="Courier New"/>
        </w:rPr>
        <w:tab/>
        <w:t>1 x,</w:t>
      </w:r>
      <w:r w:rsidRPr="00476D2F">
        <w:rPr>
          <w:rFonts w:ascii="Courier New" w:hAnsi="Courier New"/>
        </w:rPr>
        <w:tab/>
        <w:t>R</w:t>
      </w:r>
    </w:p>
    <w:p w14:paraId="24EE75F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t>HEADER</w:t>
      </w:r>
      <w:r w:rsidRPr="00476D2F">
        <w:rPr>
          <w:rFonts w:ascii="Courier New" w:hAnsi="Courier New"/>
        </w:rPr>
        <w:tab/>
        <w:t xml:space="preserve">1 x, </w:t>
      </w:r>
      <w:r w:rsidRPr="00476D2F">
        <w:rPr>
          <w:rFonts w:ascii="Courier New" w:hAnsi="Courier New"/>
        </w:rPr>
        <w:tab/>
        <w:t>D</w:t>
      </w:r>
    </w:p>
    <w:p w14:paraId="24EE75FD" w14:textId="5FCCE212"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r>
      <w:r w:rsidR="005D3DF7" w:rsidRPr="00476D2F">
        <w:rPr>
          <w:rFonts w:ascii="Courier New" w:hAnsi="Courier New"/>
        </w:rPr>
        <w:t>FUNCTIONAL ERROR</w:t>
      </w:r>
      <w:r w:rsidRPr="00476D2F">
        <w:rPr>
          <w:rFonts w:ascii="Courier New" w:hAnsi="Courier New"/>
        </w:rPr>
        <w:tab/>
        <w:t>999 x,</w:t>
      </w:r>
      <w:r w:rsidRPr="00476D2F">
        <w:rPr>
          <w:rFonts w:ascii="Courier New" w:hAnsi="Courier New"/>
        </w:rPr>
        <w:tab/>
        <w:t>R</w:t>
      </w:r>
    </w:p>
    <w:p w14:paraId="24EE75FE" w14:textId="5209B6DD" w:rsidR="00DF47BE" w:rsidRPr="00476D2F" w:rsidRDefault="00DF47BE" w:rsidP="006F347D">
      <w:pPr>
        <w:pStyle w:val="Heading3"/>
      </w:pPr>
      <w:bookmarkStart w:id="1445" w:name="_Toc470515236"/>
      <w:bookmarkStart w:id="1446" w:name="_Toc259460358"/>
      <w:bookmarkStart w:id="1447" w:name="_Toc526170483"/>
      <w:bookmarkStart w:id="1448" w:name="_Toc185900761"/>
      <w:r w:rsidRPr="00476D2F">
        <w:t xml:space="preserve">EDIFACT Mapping of </w:t>
      </w:r>
      <w:r w:rsidR="005D3DF7" w:rsidRPr="00476D2F">
        <w:t>Functional error</w:t>
      </w:r>
      <w:r w:rsidRPr="00476D2F">
        <w:t xml:space="preserve"> message</w:t>
      </w:r>
      <w:bookmarkEnd w:id="1445"/>
      <w:bookmarkEnd w:id="1446"/>
      <w:bookmarkEnd w:id="1447"/>
      <w:bookmarkEnd w:id="1448"/>
    </w:p>
    <w:p w14:paraId="24EE75FF" w14:textId="77777777" w:rsidR="00DF47BE" w:rsidRPr="00476D2F" w:rsidRDefault="00DF47BE">
      <w:r w:rsidRPr="00476D2F">
        <w:t xml:space="preserve">The Data Item </w:t>
      </w:r>
      <w:proofErr w:type="spellStart"/>
      <w:r w:rsidRPr="00476D2F">
        <w:t>HEADER.Declaration</w:t>
      </w:r>
      <w:proofErr w:type="spellEnd"/>
      <w:r w:rsidRPr="00476D2F">
        <w:t xml:space="preserve"> type is required to be able to map to the mandatory </w:t>
      </w:r>
      <w:r w:rsidR="00C1401A" w:rsidRPr="00476D2F">
        <w:t>EDIFACT</w:t>
      </w:r>
      <w:r w:rsidRPr="00476D2F">
        <w:t xml:space="preserve"> BGM segment and to be in line with all other FMS mapped to CUSRES.</w:t>
      </w:r>
    </w:p>
    <w:p w14:paraId="24EE7600" w14:textId="77777777" w:rsidR="00DF47BE" w:rsidRPr="00476D2F" w:rsidRDefault="00DF47BE">
      <w:r w:rsidRPr="00476D2F">
        <w:t>The correlation tables can be found in the corresponding Appendix I of this DDNA.</w:t>
      </w:r>
    </w:p>
    <w:p w14:paraId="61827083" w14:textId="77777777" w:rsidR="00A21A85" w:rsidRPr="00476D2F" w:rsidRDefault="00A21A85">
      <w:pPr>
        <w:spacing w:before="0"/>
        <w:jc w:val="left"/>
        <w:rPr>
          <w:b/>
          <w:sz w:val="28"/>
        </w:rPr>
      </w:pPr>
      <w:bookmarkStart w:id="1449" w:name="_Ref427051064"/>
      <w:bookmarkStart w:id="1450" w:name="_Toc470515237"/>
      <w:bookmarkStart w:id="1451" w:name="_Toc259460359"/>
      <w:bookmarkStart w:id="1452" w:name="_Toc526170484"/>
      <w:r w:rsidRPr="00476D2F">
        <w:br w:type="page"/>
      </w:r>
    </w:p>
    <w:p w14:paraId="24EE7601" w14:textId="2C7361FA" w:rsidR="00DF47BE" w:rsidRPr="00476D2F" w:rsidRDefault="00C1401A" w:rsidP="00453F8A">
      <w:pPr>
        <w:pStyle w:val="Heading2"/>
        <w:ind w:left="851" w:hanging="851"/>
      </w:pPr>
      <w:bookmarkStart w:id="1453" w:name="_Ref27416763"/>
      <w:bookmarkStart w:id="1454" w:name="_Ref27416767"/>
      <w:bookmarkStart w:id="1455" w:name="_Ref27676988"/>
      <w:bookmarkStart w:id="1456" w:name="_Toc185900762"/>
      <w:r w:rsidRPr="00476D2F">
        <w:t>EDIFACT</w:t>
      </w:r>
      <w:r w:rsidR="00DF47BE" w:rsidRPr="00476D2F">
        <w:t xml:space="preserve"> CONTRL Message</w:t>
      </w:r>
      <w:bookmarkEnd w:id="1449"/>
      <w:bookmarkEnd w:id="1450"/>
      <w:bookmarkEnd w:id="1451"/>
      <w:bookmarkEnd w:id="1452"/>
      <w:bookmarkEnd w:id="1453"/>
      <w:bookmarkEnd w:id="1454"/>
      <w:bookmarkEnd w:id="1455"/>
      <w:bookmarkEnd w:id="1456"/>
    </w:p>
    <w:p w14:paraId="24EE7602" w14:textId="77777777" w:rsidR="00DF47BE" w:rsidRPr="00476D2F" w:rsidRDefault="00DF47BE" w:rsidP="00453F8A">
      <w:pPr>
        <w:pStyle w:val="Heading4"/>
        <w:ind w:left="851" w:hanging="851"/>
      </w:pPr>
      <w:bookmarkStart w:id="1457" w:name="_Toc470515238"/>
      <w:r w:rsidRPr="00476D2F">
        <w:t>General</w:t>
      </w:r>
      <w:bookmarkEnd w:id="1457"/>
    </w:p>
    <w:p w14:paraId="24EE7603" w14:textId="77777777" w:rsidR="00DF47BE" w:rsidRPr="00476D2F" w:rsidRDefault="00DF47BE">
      <w:r w:rsidRPr="00476D2F">
        <w:t xml:space="preserve">The </w:t>
      </w:r>
      <w:r w:rsidR="00C1401A" w:rsidRPr="00476D2F">
        <w:t>EDIFACT</w:t>
      </w:r>
      <w:r w:rsidRPr="00476D2F">
        <w:t xml:space="preserve"> CONTRL message structure is used to exchange errors detected in a received interchange. The minimal requirement is to report the first error detected. All other detected errors should be reported if possible. </w:t>
      </w:r>
    </w:p>
    <w:p w14:paraId="24EE7604" w14:textId="77777777" w:rsidR="00DF47BE" w:rsidRPr="00476D2F" w:rsidRDefault="00DF47BE">
      <w:r w:rsidRPr="00476D2F">
        <w:t xml:space="preserve">The structure of CONTRL is based on four segments: UCI (Interchange Level), UCM (Message Level), UCS (Segment Level) and UCD (Data Element Level), each containing a reference to a part of the subject interchange. The parts of the subject interchange are: </w:t>
      </w:r>
    </w:p>
    <w:p w14:paraId="24EE7605" w14:textId="77777777" w:rsidR="00DF47BE" w:rsidRPr="00476D2F" w:rsidRDefault="00DF47BE" w:rsidP="00117A38">
      <w:pPr>
        <w:numPr>
          <w:ilvl w:val="0"/>
          <w:numId w:val="34"/>
        </w:numPr>
        <w:spacing w:before="120" w:after="120"/>
      </w:pPr>
      <w:r w:rsidRPr="00476D2F">
        <w:t xml:space="preserve">The UNB and UNZ segments, referenced in the UCI segment. UCI refers to the original </w:t>
      </w:r>
      <w:r w:rsidR="00C1401A" w:rsidRPr="00476D2F">
        <w:t>EDIFACT</w:t>
      </w:r>
      <w:r w:rsidRPr="00476D2F">
        <w:t xml:space="preserve"> interchange in which errors have been detected, by copying the sender identification, recipient identification, and interchange reference of that erroneous interchange</w:t>
      </w:r>
      <w:r w:rsidR="00C17E8E" w:rsidRPr="00476D2F">
        <w:t>;</w:t>
      </w:r>
    </w:p>
    <w:p w14:paraId="24EE7606" w14:textId="77777777" w:rsidR="00DF47BE" w:rsidRPr="00476D2F" w:rsidRDefault="00DF47BE" w:rsidP="00117A38">
      <w:pPr>
        <w:numPr>
          <w:ilvl w:val="0"/>
          <w:numId w:val="34"/>
        </w:numPr>
        <w:spacing w:before="120" w:after="120"/>
      </w:pPr>
      <w:r w:rsidRPr="00476D2F">
        <w:t xml:space="preserve">The UNH and UNT segments, referenced in the UCM segment. UCM refers to the original </w:t>
      </w:r>
      <w:r w:rsidR="00C1401A" w:rsidRPr="00476D2F">
        <w:t>EDIFACT</w:t>
      </w:r>
      <w:r w:rsidRPr="00476D2F">
        <w:t xml:space="preserve"> message in which errors have been detected, by copying the message reference and the message type/version/release number/controlling agency/association assigned code of that erroneous message. The action taken by the recipient of the erroneous message as well as the specific error information (error code – message segment – position in this segment) is transmitted</w:t>
      </w:r>
      <w:r w:rsidR="00C17E8E" w:rsidRPr="00476D2F">
        <w:t>;</w:t>
      </w:r>
    </w:p>
    <w:p w14:paraId="24EE7607" w14:textId="77777777" w:rsidR="00DF47BE" w:rsidRPr="00476D2F" w:rsidRDefault="00DF47BE" w:rsidP="00117A38">
      <w:pPr>
        <w:numPr>
          <w:ilvl w:val="0"/>
          <w:numId w:val="34"/>
        </w:numPr>
        <w:spacing w:before="120" w:after="120"/>
      </w:pPr>
      <w:r w:rsidRPr="00476D2F">
        <w:t xml:space="preserve">A segment in a message, referenced in the UCS segment. UCS refers to a position of a segment for which an error has been detected in the original </w:t>
      </w:r>
      <w:r w:rsidR="00C1401A" w:rsidRPr="00476D2F">
        <w:t>EDIFACT</w:t>
      </w:r>
      <w:r w:rsidRPr="00476D2F">
        <w:t xml:space="preserve"> message, by means of a segment position. The segment position is a sequence number of the erroneous segment in the </w:t>
      </w:r>
      <w:r w:rsidR="00C1401A" w:rsidRPr="00476D2F">
        <w:t>EDIFACT</w:t>
      </w:r>
      <w:r w:rsidRPr="00476D2F">
        <w:t xml:space="preserve"> message. It starts with and includes the UNH segment as segment number ‘1’. To report a missing segment, this is the numerical count of the last segment that was processed before the position where the missing segment was expected to be. Identifying the first segment in the group as missing denotes a missing segment group</w:t>
      </w:r>
      <w:r w:rsidR="00C17E8E" w:rsidRPr="00476D2F">
        <w:t>;</w:t>
      </w:r>
    </w:p>
    <w:p w14:paraId="24EE7608" w14:textId="77777777" w:rsidR="00DF47BE" w:rsidRPr="00476D2F" w:rsidRDefault="00DF47BE" w:rsidP="00117A38">
      <w:pPr>
        <w:numPr>
          <w:ilvl w:val="0"/>
          <w:numId w:val="34"/>
        </w:numPr>
        <w:spacing w:before="120" w:after="120"/>
      </w:pPr>
      <w:r w:rsidRPr="00476D2F">
        <w:t xml:space="preserve">A simple, composite or component data element referenced in the UCD segment. UCD refers to a position of a data element in a segment for which an error has been detected in the original </w:t>
      </w:r>
      <w:r w:rsidR="00C1401A" w:rsidRPr="00476D2F">
        <w:t>EDIFACT</w:t>
      </w:r>
      <w:r w:rsidRPr="00476D2F">
        <w:t xml:space="preserve"> message. EITHER the data element position is a counter of all fields starting at ‘1’ for the segment tag OR, if the information</w:t>
      </w:r>
      <w:r w:rsidRPr="00476D2F">
        <w:rPr>
          <w:snapToGrid w:val="0"/>
        </w:rPr>
        <w:t xml:space="preserve"> can be supplied by the EDI-converter, the data element position is a counter of simple and composite fields starting at ‘1’ for the segment tag and the data component position is the position of the component within the composite field</w:t>
      </w:r>
      <w:r w:rsidRPr="00476D2F">
        <w:t>.</w:t>
      </w:r>
    </w:p>
    <w:p w14:paraId="24EE7609" w14:textId="77777777" w:rsidR="00DF47BE" w:rsidRPr="00476D2F" w:rsidRDefault="00DF47BE">
      <w:r w:rsidRPr="00476D2F">
        <w:rPr>
          <w:snapToGrid w:val="0"/>
        </w:rPr>
        <w:t xml:space="preserve">On receipt of a CONTRL message, it must be possible to display and/or print the position of an error, regardless of whether a component position is present or </w:t>
      </w:r>
      <w:proofErr w:type="gramStart"/>
      <w:r w:rsidRPr="00476D2F">
        <w:rPr>
          <w:snapToGrid w:val="0"/>
        </w:rPr>
        <w:t>not</w:t>
      </w:r>
      <w:proofErr w:type="gramEnd"/>
    </w:p>
    <w:p w14:paraId="24EE760A" w14:textId="77777777" w:rsidR="00DF47BE" w:rsidRPr="00476D2F" w:rsidRDefault="00DF47BE">
      <w:r w:rsidRPr="00476D2F">
        <w:t>The UCI segment can only report one error. If more than one error is detected at interchange level, the receiver of the interchange is free to choose which error to report.</w:t>
      </w:r>
    </w:p>
    <w:p w14:paraId="24EE760B" w14:textId="77777777" w:rsidR="00DF47BE" w:rsidRPr="00476D2F" w:rsidRDefault="00DF47BE">
      <w:r w:rsidRPr="00476D2F">
        <w:t xml:space="preserve">It is not allowed to exchange more than one CONTRL message to report several errors in the same interchange. </w:t>
      </w:r>
    </w:p>
    <w:p w14:paraId="24EE760C" w14:textId="2FA7C2DC" w:rsidR="00DF47BE" w:rsidRPr="00476D2F" w:rsidRDefault="00DF47BE">
      <w:r w:rsidRPr="00476D2F">
        <w:t xml:space="preserve">The list of allowed error codes is </w:t>
      </w:r>
      <w:r w:rsidR="00A63112" w:rsidRPr="00476D2F">
        <w:t>maintained in CS/RD2</w:t>
      </w:r>
      <w:r w:rsidR="00A05837" w:rsidRPr="00476D2F">
        <w:t xml:space="preserve"> (CL023)</w:t>
      </w:r>
      <w:r w:rsidR="007A22BA" w:rsidRPr="00476D2F">
        <w:t xml:space="preserve"> </w:t>
      </w:r>
      <w:proofErr w:type="gramStart"/>
      <w:r w:rsidR="007A22BA" w:rsidRPr="00476D2F">
        <w:t>and also</w:t>
      </w:r>
      <w:proofErr w:type="gramEnd"/>
      <w:r w:rsidR="007A22BA" w:rsidRPr="00476D2F">
        <w:t xml:space="preserve"> in the Appendix C of DDNA</w:t>
      </w:r>
      <w:r w:rsidRPr="00476D2F">
        <w:t>.</w:t>
      </w:r>
    </w:p>
    <w:p w14:paraId="24EE760D" w14:textId="77777777" w:rsidR="00DF47BE" w:rsidRPr="00476D2F" w:rsidRDefault="00DF47BE">
      <w:r w:rsidRPr="00476D2F">
        <w:t xml:space="preserve">The structure of the CONTRL </w:t>
      </w:r>
      <w:proofErr w:type="gramStart"/>
      <w:r w:rsidRPr="00476D2F">
        <w:t>is based on the assumption</w:t>
      </w:r>
      <w:proofErr w:type="gramEnd"/>
      <w:r w:rsidRPr="00476D2F">
        <w:t xml:space="preserve"> of one message per </w:t>
      </w:r>
      <w:r w:rsidR="00C1401A" w:rsidRPr="00476D2F">
        <w:t>EDIFACT</w:t>
      </w:r>
      <w:r w:rsidRPr="00476D2F">
        <w:t xml:space="preserve"> interchange.</w:t>
      </w:r>
    </w:p>
    <w:p w14:paraId="24EE760E" w14:textId="1A759FD8" w:rsidR="00DF47BE" w:rsidRPr="00476D2F" w:rsidRDefault="00DF47BE">
      <w:r w:rsidRPr="00476D2F">
        <w:t xml:space="preserve">The message type as exchanged in the association assigned code of the </w:t>
      </w:r>
      <w:r w:rsidR="00C1401A" w:rsidRPr="00476D2F">
        <w:t>EDIFACT</w:t>
      </w:r>
      <w:r w:rsidRPr="00476D2F">
        <w:t xml:space="preserve"> message header (UNH.S009.0057) of the </w:t>
      </w:r>
      <w:r w:rsidR="00C1401A" w:rsidRPr="00476D2F">
        <w:t>EDIFACT</w:t>
      </w:r>
      <w:r w:rsidRPr="00476D2F">
        <w:t xml:space="preserve"> CONTRL is CD907A, where CD indicates the exchange across the </w:t>
      </w:r>
      <w:r w:rsidR="000C62EF" w:rsidRPr="00476D2F">
        <w:t>Common Domain</w:t>
      </w:r>
      <w:r w:rsidRPr="00476D2F">
        <w:t>. The use of the CONTRL in the External Domain is up to each NA.</w:t>
      </w:r>
    </w:p>
    <w:p w14:paraId="24EE760F" w14:textId="77777777" w:rsidR="00DF47BE" w:rsidRPr="00476D2F" w:rsidRDefault="00DF47BE">
      <w:r w:rsidRPr="00476D2F">
        <w:t>Should an error be detected in a CD907A, no further message is exchanged but as much data as possible provided for manual intervention.</w:t>
      </w:r>
    </w:p>
    <w:p w14:paraId="24EE7610" w14:textId="77777777" w:rsidR="00DF47BE" w:rsidRPr="00476D2F" w:rsidRDefault="00DF47BE" w:rsidP="006F347D">
      <w:pPr>
        <w:pStyle w:val="Heading4"/>
      </w:pPr>
      <w:bookmarkStart w:id="1458" w:name="_Toc470515240"/>
      <w:r w:rsidRPr="00476D2F">
        <w:t>CONTRL correlation table</w:t>
      </w:r>
      <w:bookmarkEnd w:id="1458"/>
    </w:p>
    <w:p w14:paraId="24EE7611" w14:textId="77777777" w:rsidR="00DF47BE" w:rsidRPr="00476D2F" w:rsidRDefault="00DF47BE">
      <w:r w:rsidRPr="00476D2F">
        <w:t>The correlation table can be found in the corresponding Appendix I of this DDNA.</w:t>
      </w:r>
    </w:p>
    <w:p w14:paraId="24EE7612" w14:textId="77777777" w:rsidR="00DF47BE" w:rsidRPr="00476D2F" w:rsidRDefault="00DF47BE" w:rsidP="006F347D">
      <w:pPr>
        <w:pStyle w:val="Heading4"/>
      </w:pPr>
      <w:bookmarkStart w:id="1459" w:name="_Toc470515241"/>
      <w:r w:rsidRPr="00476D2F">
        <w:t xml:space="preserve">CONTRL building </w:t>
      </w:r>
      <w:proofErr w:type="gramStart"/>
      <w:r w:rsidRPr="00476D2F">
        <w:t>rules</w:t>
      </w:r>
      <w:bookmarkEnd w:id="1459"/>
      <w:proofErr w:type="gramEnd"/>
    </w:p>
    <w:p w14:paraId="24EE7613" w14:textId="77777777" w:rsidR="00DF47BE" w:rsidRPr="00476D2F" w:rsidRDefault="00DF47BE">
      <w:r w:rsidRPr="00476D2F">
        <w:t xml:space="preserve">At every one of the levels UCI, UCM, UCS or UCD an error, detected at the corresponding level (UNB, UNH, segment, and data element) in the subject interchange, can be specified. Logically, only the error at the right level (and only up to that level) needs to be specified. </w:t>
      </w:r>
    </w:p>
    <w:p w14:paraId="24EE7614" w14:textId="77777777" w:rsidR="00DF47BE" w:rsidRPr="00476D2F" w:rsidRDefault="00DF47BE">
      <w:r w:rsidRPr="00476D2F">
        <w:t>Note that the Data Item specifying the error at UCI level is called ‘Syntax Error’ because at this level, it will always concern an error against EDIFACT syntax rules.</w:t>
      </w:r>
    </w:p>
    <w:p w14:paraId="24EE7615" w14:textId="424D6923" w:rsidR="00DF47BE" w:rsidRPr="00476D2F" w:rsidRDefault="00DF47BE">
      <w:r w:rsidRPr="00476D2F">
        <w:t>This leads to two Technical Rules for IE907</w:t>
      </w:r>
      <w:r w:rsidR="0050490B" w:rsidRPr="00476D2F">
        <w:t xml:space="preserve"> (TR0901, TR0902)</w:t>
      </w:r>
      <w:r w:rsidRPr="00476D2F">
        <w:t>, which are documented in Appendix Q.</w:t>
      </w:r>
    </w:p>
    <w:p w14:paraId="24EE7616" w14:textId="77777777" w:rsidR="00DF47BE" w:rsidRPr="00476D2F" w:rsidRDefault="00DF47BE" w:rsidP="00117A38">
      <w:pPr>
        <w:numPr>
          <w:ilvl w:val="0"/>
          <w:numId w:val="34"/>
        </w:numPr>
        <w:spacing w:before="120" w:after="120"/>
        <w:jc w:val="left"/>
        <w:sectPr w:rsidR="00DF47BE" w:rsidRPr="00476D2F" w:rsidSect="00A21A85">
          <w:type w:val="continuous"/>
          <w:pgSz w:w="11907" w:h="16840" w:code="9"/>
          <w:pgMar w:top="1418" w:right="1418" w:bottom="1418" w:left="1418" w:header="720" w:footer="720" w:gutter="0"/>
          <w:cols w:space="720"/>
        </w:sectPr>
      </w:pPr>
    </w:p>
    <w:p w14:paraId="24EE7617" w14:textId="77777777" w:rsidR="00DF47BE" w:rsidRPr="00476D2F" w:rsidRDefault="00DF47BE"/>
    <w:p w14:paraId="24EE7618" w14:textId="77777777" w:rsidR="00DF47BE" w:rsidRPr="00476D2F" w:rsidRDefault="00DF47BE" w:rsidP="00590FF9">
      <w:pPr>
        <w:pStyle w:val="Heading1"/>
      </w:pPr>
      <w:bookmarkStart w:id="1460" w:name="_XML_message_formatting"/>
      <w:bookmarkStart w:id="1461" w:name="_Toc473625764"/>
      <w:bookmarkStart w:id="1462" w:name="_Toc473732628"/>
      <w:bookmarkStart w:id="1463" w:name="_Toc473825721"/>
      <w:bookmarkStart w:id="1464" w:name="_Ref495307308"/>
      <w:bookmarkStart w:id="1465" w:name="_Ref495307384"/>
      <w:bookmarkStart w:id="1466" w:name="_Ref26958573"/>
      <w:bookmarkStart w:id="1467" w:name="_Ref30826238"/>
      <w:bookmarkStart w:id="1468" w:name="_Toc77048954"/>
      <w:bookmarkStart w:id="1469" w:name="_Ref191037437"/>
      <w:bookmarkStart w:id="1470" w:name="_Ref191037448"/>
      <w:bookmarkStart w:id="1471" w:name="_Toc259460360"/>
      <w:bookmarkStart w:id="1472" w:name="_Toc526170485"/>
      <w:bookmarkStart w:id="1473" w:name="_Ref530147124"/>
      <w:bookmarkStart w:id="1474" w:name="_Toc411241061"/>
      <w:bookmarkStart w:id="1475" w:name="_Toc412951837"/>
      <w:bookmarkStart w:id="1476" w:name="_Toc412952968"/>
      <w:bookmarkStart w:id="1477" w:name="_Toc455980376"/>
      <w:bookmarkStart w:id="1478" w:name="_Toc470515271"/>
      <w:bookmarkEnd w:id="1460"/>
      <w:r w:rsidRPr="00476D2F">
        <w:t>XML message formatting</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24EE7619" w14:textId="77777777" w:rsidR="00DF47BE" w:rsidRPr="00476D2F" w:rsidRDefault="00DF47BE" w:rsidP="00453F8A">
      <w:pPr>
        <w:pStyle w:val="Heading2"/>
        <w:ind w:left="851" w:hanging="851"/>
      </w:pPr>
      <w:bookmarkStart w:id="1479" w:name="_Toc475782050"/>
      <w:bookmarkStart w:id="1480" w:name="_Toc484348901"/>
      <w:bookmarkStart w:id="1481" w:name="_Toc77048955"/>
      <w:bookmarkStart w:id="1482" w:name="_Ref98651130"/>
      <w:bookmarkStart w:id="1483" w:name="_Ref98651134"/>
      <w:bookmarkStart w:id="1484" w:name="_Toc259460361"/>
      <w:bookmarkStart w:id="1485" w:name="_Toc526170486"/>
      <w:bookmarkStart w:id="1486" w:name="_Toc185900763"/>
      <w:r w:rsidRPr="00476D2F">
        <w:t>Introduction</w:t>
      </w:r>
      <w:bookmarkEnd w:id="1479"/>
      <w:bookmarkEnd w:id="1480"/>
      <w:bookmarkEnd w:id="1481"/>
      <w:bookmarkEnd w:id="1482"/>
      <w:bookmarkEnd w:id="1483"/>
      <w:bookmarkEnd w:id="1484"/>
      <w:bookmarkEnd w:id="1485"/>
      <w:bookmarkEnd w:id="1486"/>
    </w:p>
    <w:p w14:paraId="24EE761A" w14:textId="77777777" w:rsidR="00DF47BE" w:rsidRPr="00476D2F" w:rsidRDefault="00DF47BE" w:rsidP="006F347D">
      <w:pPr>
        <w:pStyle w:val="Heading3"/>
      </w:pPr>
      <w:bookmarkStart w:id="1487" w:name="_Toc475782051"/>
      <w:bookmarkStart w:id="1488" w:name="_Toc484348902"/>
      <w:bookmarkStart w:id="1489" w:name="_Toc259460362"/>
      <w:bookmarkStart w:id="1490" w:name="_Toc526170487"/>
      <w:bookmarkStart w:id="1491" w:name="_Toc185900764"/>
      <w:r w:rsidRPr="00476D2F">
        <w:t>XML</w:t>
      </w:r>
      <w:bookmarkEnd w:id="1487"/>
      <w:bookmarkEnd w:id="1488"/>
      <w:bookmarkEnd w:id="1489"/>
      <w:bookmarkEnd w:id="1490"/>
      <w:bookmarkEnd w:id="1491"/>
    </w:p>
    <w:p w14:paraId="24EE761B" w14:textId="77777777" w:rsidR="00DF47BE" w:rsidRPr="00476D2F" w:rsidRDefault="00DF47BE">
      <w:r w:rsidRPr="00476D2F">
        <w:t>The Extensible Markup Language (XML) is a subset of SGML. Its goal is to enable generic SGML to be served, received, and processed on the Web in the way that is now possible with HTML. XML has been designed for ease of implementation and for interoperability with both SGML and HTML</w:t>
      </w:r>
      <w:r w:rsidRPr="00476D2F">
        <w:rPr>
          <w:rStyle w:val="FootnoteReference"/>
        </w:rPr>
        <w:footnoteReference w:id="24"/>
      </w:r>
      <w:r w:rsidRPr="00476D2F">
        <w:t>.</w:t>
      </w:r>
    </w:p>
    <w:p w14:paraId="24EE761C" w14:textId="77777777" w:rsidR="00DF47BE" w:rsidRPr="00476D2F" w:rsidRDefault="00DF47BE" w:rsidP="006F347D">
      <w:pPr>
        <w:pStyle w:val="Heading3"/>
      </w:pPr>
      <w:bookmarkStart w:id="1492" w:name="_Toc484348903"/>
      <w:bookmarkStart w:id="1493" w:name="_Toc259460363"/>
      <w:bookmarkStart w:id="1494" w:name="_Ref329783338"/>
      <w:bookmarkStart w:id="1495" w:name="_Ref329783352"/>
      <w:bookmarkStart w:id="1496" w:name="_Toc526170488"/>
      <w:bookmarkStart w:id="1497" w:name="_Ref532483294"/>
      <w:bookmarkStart w:id="1498" w:name="_Toc185900765"/>
      <w:r w:rsidRPr="00476D2F">
        <w:t>Character set support</w:t>
      </w:r>
      <w:bookmarkEnd w:id="1492"/>
      <w:bookmarkEnd w:id="1493"/>
      <w:bookmarkEnd w:id="1494"/>
      <w:bookmarkEnd w:id="1495"/>
      <w:bookmarkEnd w:id="1496"/>
      <w:bookmarkEnd w:id="1497"/>
      <w:bookmarkEnd w:id="1498"/>
    </w:p>
    <w:p w14:paraId="24EE761D" w14:textId="244FBFF6" w:rsidR="00DF47BE" w:rsidRPr="00476D2F" w:rsidRDefault="00DF47BE">
      <w:r w:rsidRPr="00476D2F">
        <w:t xml:space="preserve">XML documents always use one encoding, which is specified in the prologue of the document. </w:t>
      </w:r>
      <w:r w:rsidR="00C84758" w:rsidRPr="00476D2F">
        <w:t>This</w:t>
      </w:r>
      <w:r w:rsidRPr="00476D2F">
        <w:t xml:space="preserve"> encoding will be UTF-8. Unicode is obligatory from the moment that the document contains characters from more than one ISO-</w:t>
      </w:r>
      <w:proofErr w:type="gramStart"/>
      <w:r w:rsidRPr="00476D2F">
        <w:t>8859 character</w:t>
      </w:r>
      <w:proofErr w:type="gramEnd"/>
      <w:r w:rsidRPr="00476D2F">
        <w:t xml:space="preserve"> set</w:t>
      </w:r>
      <w:r w:rsidR="00E940F7" w:rsidRPr="00476D2F">
        <w:t>.</w:t>
      </w:r>
      <w:r w:rsidR="005321EF" w:rsidRPr="00476D2F">
        <w:t xml:space="preserve"> The character sets supported by CS/RD2 </w:t>
      </w:r>
      <w:r w:rsidR="003B4237" w:rsidRPr="00476D2F">
        <w:t xml:space="preserve">and used in XML messages as </w:t>
      </w:r>
      <w:r w:rsidR="008117ED" w:rsidRPr="00476D2F">
        <w:t>C</w:t>
      </w:r>
      <w:r w:rsidR="003B4237" w:rsidRPr="00476D2F">
        <w:t xml:space="preserve">odelist values </w:t>
      </w:r>
      <w:r w:rsidR="005321EF" w:rsidRPr="00476D2F">
        <w:t xml:space="preserve">are defined in </w:t>
      </w:r>
      <w:r w:rsidR="005321EF" w:rsidRPr="00476D2F">
        <w:rPr>
          <w:rFonts w:cs="Tahoma"/>
          <w:szCs w:val="24"/>
        </w:rPr>
        <w:t>DDRDA [</w:t>
      </w:r>
      <w:r w:rsidR="005321EF" w:rsidRPr="00476D2F">
        <w:rPr>
          <w:rFonts w:cs="Tahoma"/>
          <w:szCs w:val="24"/>
        </w:rPr>
        <w:fldChar w:fldCharType="begin"/>
      </w:r>
      <w:r w:rsidR="005321EF" w:rsidRPr="00476D2F">
        <w:rPr>
          <w:rFonts w:cs="Tahoma"/>
          <w:szCs w:val="24"/>
        </w:rPr>
        <w:instrText xml:space="preserve"> REF R27 \h </w:instrText>
      </w:r>
      <w:r w:rsidR="005321EF" w:rsidRPr="00476D2F">
        <w:rPr>
          <w:rFonts w:cs="Tahoma"/>
          <w:szCs w:val="24"/>
        </w:rPr>
      </w:r>
      <w:r w:rsidR="005321EF" w:rsidRPr="00476D2F">
        <w:rPr>
          <w:rFonts w:cs="Tahoma"/>
          <w:szCs w:val="24"/>
        </w:rPr>
        <w:fldChar w:fldCharType="separate"/>
      </w:r>
      <w:r w:rsidR="004501EF" w:rsidRPr="000C1B4B">
        <w:rPr>
          <w:szCs w:val="24"/>
        </w:rPr>
        <w:t>R</w:t>
      </w:r>
      <w:r w:rsidR="004501EF">
        <w:rPr>
          <w:noProof/>
          <w:szCs w:val="24"/>
        </w:rPr>
        <w:t>26</w:t>
      </w:r>
      <w:r w:rsidR="005321EF" w:rsidRPr="00476D2F">
        <w:rPr>
          <w:rFonts w:cs="Tahoma"/>
          <w:szCs w:val="24"/>
        </w:rPr>
        <w:fldChar w:fldCharType="end"/>
      </w:r>
      <w:r w:rsidR="005321EF" w:rsidRPr="00476D2F">
        <w:rPr>
          <w:rFonts w:cs="Tahoma"/>
          <w:szCs w:val="24"/>
        </w:rPr>
        <w:t>].</w:t>
      </w:r>
    </w:p>
    <w:p w14:paraId="24EE761E" w14:textId="77777777" w:rsidR="00DF47BE" w:rsidRPr="00476D2F" w:rsidRDefault="00DF47BE" w:rsidP="00453F8A">
      <w:pPr>
        <w:pStyle w:val="Heading2"/>
        <w:ind w:left="851" w:hanging="851"/>
      </w:pPr>
      <w:bookmarkStart w:id="1499" w:name="_Toc484348904"/>
      <w:bookmarkStart w:id="1500" w:name="_Toc77048956"/>
      <w:bookmarkStart w:id="1501" w:name="_Toc259460364"/>
      <w:bookmarkStart w:id="1502" w:name="_Toc526170489"/>
      <w:bookmarkStart w:id="1503" w:name="_Toc475782052"/>
      <w:bookmarkStart w:id="1504" w:name="_Toc185900766"/>
      <w:r w:rsidRPr="00476D2F">
        <w:t>XML mapping of Information Exchanges</w:t>
      </w:r>
      <w:bookmarkEnd w:id="1499"/>
      <w:bookmarkEnd w:id="1500"/>
      <w:bookmarkEnd w:id="1501"/>
      <w:bookmarkEnd w:id="1502"/>
      <w:bookmarkEnd w:id="1504"/>
    </w:p>
    <w:bookmarkEnd w:id="1503"/>
    <w:p w14:paraId="24EE761F" w14:textId="702948BE" w:rsidR="00DF47BE" w:rsidRPr="00476D2F" w:rsidRDefault="00A63112">
      <w:r w:rsidRPr="00476D2F">
        <w:t xml:space="preserve">The </w:t>
      </w:r>
      <w:r w:rsidR="00DF47BE" w:rsidRPr="00476D2F">
        <w:t>XML mapping of all Information Exchanges for movement systems can be found in the corresponding Appendix R</w:t>
      </w:r>
      <w:r w:rsidR="00945FB3" w:rsidRPr="00476D2F">
        <w:t xml:space="preserve"> of DDNA volumes</w:t>
      </w:r>
      <w:r w:rsidR="00DF47BE" w:rsidRPr="00476D2F">
        <w:t>. This Appendix includes the XML definition of all Information Exchanges for movement systems.</w:t>
      </w:r>
    </w:p>
    <w:p w14:paraId="50C445F5" w14:textId="77777777" w:rsidR="00A21A85" w:rsidRPr="00476D2F" w:rsidRDefault="00A21A85">
      <w:pPr>
        <w:spacing w:before="0"/>
        <w:jc w:val="left"/>
        <w:rPr>
          <w:b/>
          <w:sz w:val="28"/>
        </w:rPr>
      </w:pPr>
      <w:bookmarkStart w:id="1505" w:name="_Toc526170490"/>
      <w:bookmarkStart w:id="1506" w:name="_Ref526254273"/>
      <w:r w:rsidRPr="00476D2F">
        <w:br w:type="page"/>
      </w:r>
    </w:p>
    <w:p w14:paraId="0E2C0D9A" w14:textId="6EFF6FDB" w:rsidR="009F0B65" w:rsidRPr="00476D2F" w:rsidRDefault="009F0B65" w:rsidP="00453F8A">
      <w:pPr>
        <w:pStyle w:val="Heading2"/>
        <w:ind w:left="851" w:hanging="851"/>
      </w:pPr>
      <w:bookmarkStart w:id="1507" w:name="_Ref27414040"/>
      <w:bookmarkStart w:id="1508" w:name="_Toc185900767"/>
      <w:r w:rsidRPr="00476D2F">
        <w:t xml:space="preserve">XML mapping of Information Exchanges for </w:t>
      </w:r>
      <w:r w:rsidR="00752422" w:rsidRPr="00476D2F">
        <w:t>AES-P1</w:t>
      </w:r>
      <w:r w:rsidR="00713233">
        <w:t xml:space="preserve">, </w:t>
      </w:r>
      <w:r w:rsidRPr="00476D2F">
        <w:t>NCTS-P5</w:t>
      </w:r>
      <w:bookmarkEnd w:id="1505"/>
      <w:bookmarkEnd w:id="1506"/>
      <w:bookmarkEnd w:id="1507"/>
      <w:r w:rsidR="00713233">
        <w:t xml:space="preserve"> and NCTS-P6</w:t>
      </w:r>
      <w:bookmarkEnd w:id="1508"/>
    </w:p>
    <w:p w14:paraId="7AF35109" w14:textId="40031F56" w:rsidR="00410579" w:rsidRPr="00476D2F" w:rsidRDefault="00C96E9F" w:rsidP="00DB5464">
      <w:pPr>
        <w:spacing w:after="120"/>
      </w:pPr>
      <w:r w:rsidRPr="00476D2F">
        <w:t>For all XML mappings (XML Tags) the following naming convention will be applied: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1097"/>
        <w:gridCol w:w="1956"/>
        <w:gridCol w:w="1709"/>
        <w:gridCol w:w="3229"/>
      </w:tblGrid>
      <w:tr w:rsidR="00232914" w:rsidRPr="00110E6A" w14:paraId="086831AC" w14:textId="77777777" w:rsidTr="00A41386">
        <w:trPr>
          <w:trHeight w:val="404"/>
          <w:jc w:val="center"/>
        </w:trPr>
        <w:tc>
          <w:tcPr>
            <w:tcW w:w="1070" w:type="dxa"/>
            <w:vMerge w:val="restart"/>
            <w:tcBorders>
              <w:right w:val="single" w:sz="4" w:space="0" w:color="auto"/>
            </w:tcBorders>
            <w:shd w:val="clear" w:color="auto" w:fill="002060"/>
            <w:vAlign w:val="center"/>
          </w:tcPr>
          <w:p w14:paraId="053DC2FB" w14:textId="24DAF0B4" w:rsidR="00232914" w:rsidRPr="00476D2F" w:rsidRDefault="00232914" w:rsidP="00DB5464">
            <w:pPr>
              <w:spacing w:before="0"/>
              <w:jc w:val="left"/>
              <w:rPr>
                <w:b/>
                <w:szCs w:val="24"/>
              </w:rPr>
            </w:pPr>
            <w:r w:rsidRPr="00476D2F">
              <w:rPr>
                <w:b/>
                <w:szCs w:val="24"/>
              </w:rPr>
              <w:t>Data Element Type</w:t>
            </w:r>
          </w:p>
        </w:tc>
        <w:tc>
          <w:tcPr>
            <w:tcW w:w="1098" w:type="dxa"/>
            <w:vMerge w:val="restart"/>
            <w:tcBorders>
              <w:top w:val="single" w:sz="4" w:space="0" w:color="auto"/>
              <w:left w:val="single" w:sz="4" w:space="0" w:color="auto"/>
              <w:bottom w:val="single" w:sz="4" w:space="0" w:color="auto"/>
              <w:right w:val="single" w:sz="4" w:space="0" w:color="auto"/>
            </w:tcBorders>
            <w:shd w:val="clear" w:color="auto" w:fill="002060"/>
            <w:vAlign w:val="center"/>
          </w:tcPr>
          <w:p w14:paraId="2D6DDD18" w14:textId="6A3A12CB" w:rsidR="00232914" w:rsidRPr="00476D2F" w:rsidRDefault="00232914" w:rsidP="00DB5464">
            <w:pPr>
              <w:spacing w:before="0"/>
              <w:jc w:val="left"/>
              <w:rPr>
                <w:b/>
                <w:szCs w:val="24"/>
              </w:rPr>
            </w:pPr>
            <w:r w:rsidRPr="00476D2F">
              <w:rPr>
                <w:b/>
                <w:szCs w:val="24"/>
              </w:rPr>
              <w:t>XSD Type</w:t>
            </w:r>
          </w:p>
        </w:tc>
        <w:tc>
          <w:tcPr>
            <w:tcW w:w="2177" w:type="dxa"/>
            <w:vMerge w:val="restart"/>
            <w:tcBorders>
              <w:left w:val="single" w:sz="4" w:space="0" w:color="auto"/>
              <w:right w:val="single" w:sz="4" w:space="0" w:color="auto"/>
            </w:tcBorders>
            <w:shd w:val="clear" w:color="auto" w:fill="002060"/>
          </w:tcPr>
          <w:p w14:paraId="659052C1" w14:textId="56EF56D1" w:rsidR="00232914" w:rsidRPr="00476D2F" w:rsidRDefault="00232914" w:rsidP="00232914">
            <w:pPr>
              <w:spacing w:before="0"/>
              <w:jc w:val="center"/>
              <w:rPr>
                <w:b/>
                <w:szCs w:val="24"/>
              </w:rPr>
            </w:pPr>
            <w:r w:rsidRPr="00476D2F">
              <w:rPr>
                <w:b/>
                <w:szCs w:val="24"/>
              </w:rPr>
              <w:t>Naming Convention</w:t>
            </w:r>
          </w:p>
        </w:tc>
        <w:tc>
          <w:tcPr>
            <w:tcW w:w="4938" w:type="dxa"/>
            <w:gridSpan w:val="2"/>
            <w:tcBorders>
              <w:left w:val="single" w:sz="4" w:space="0" w:color="auto"/>
            </w:tcBorders>
            <w:shd w:val="clear" w:color="auto" w:fill="002060"/>
            <w:vAlign w:val="center"/>
          </w:tcPr>
          <w:p w14:paraId="6AC7A740" w14:textId="1E420396" w:rsidR="00232914" w:rsidRPr="00476D2F" w:rsidRDefault="00232914" w:rsidP="00DB5464">
            <w:pPr>
              <w:spacing w:before="0"/>
              <w:jc w:val="center"/>
              <w:rPr>
                <w:b/>
                <w:szCs w:val="24"/>
              </w:rPr>
            </w:pPr>
            <w:r w:rsidRPr="00476D2F">
              <w:rPr>
                <w:b/>
                <w:szCs w:val="24"/>
              </w:rPr>
              <w:t>Examples</w:t>
            </w:r>
          </w:p>
        </w:tc>
      </w:tr>
      <w:tr w:rsidR="00232914" w:rsidRPr="00110E6A" w14:paraId="0B5F2CFD" w14:textId="77777777" w:rsidTr="00A41386">
        <w:trPr>
          <w:trHeight w:val="223"/>
          <w:jc w:val="center"/>
        </w:trPr>
        <w:tc>
          <w:tcPr>
            <w:tcW w:w="1070" w:type="dxa"/>
            <w:vMerge/>
            <w:tcBorders>
              <w:right w:val="single" w:sz="4" w:space="0" w:color="auto"/>
            </w:tcBorders>
            <w:shd w:val="clear" w:color="auto" w:fill="002060"/>
          </w:tcPr>
          <w:p w14:paraId="02EAD456" w14:textId="77777777" w:rsidR="00232914" w:rsidRPr="00476D2F" w:rsidRDefault="00232914" w:rsidP="0013779D">
            <w:pPr>
              <w:spacing w:before="0"/>
              <w:rPr>
                <w:b/>
                <w:szCs w:val="24"/>
              </w:rPr>
            </w:pPr>
          </w:p>
        </w:tc>
        <w:tc>
          <w:tcPr>
            <w:tcW w:w="1098" w:type="dxa"/>
            <w:vMerge/>
            <w:tcBorders>
              <w:top w:val="single" w:sz="4" w:space="0" w:color="auto"/>
              <w:left w:val="single" w:sz="4" w:space="0" w:color="auto"/>
              <w:bottom w:val="single" w:sz="4" w:space="0" w:color="auto"/>
              <w:right w:val="single" w:sz="4" w:space="0" w:color="auto"/>
            </w:tcBorders>
            <w:shd w:val="clear" w:color="auto" w:fill="002060"/>
          </w:tcPr>
          <w:p w14:paraId="05E0A7FC" w14:textId="77777777" w:rsidR="00232914" w:rsidRPr="00476D2F" w:rsidRDefault="00232914" w:rsidP="0013779D">
            <w:pPr>
              <w:spacing w:before="0"/>
              <w:rPr>
                <w:b/>
                <w:szCs w:val="24"/>
              </w:rPr>
            </w:pPr>
          </w:p>
        </w:tc>
        <w:tc>
          <w:tcPr>
            <w:tcW w:w="2177" w:type="dxa"/>
            <w:vMerge/>
            <w:tcBorders>
              <w:left w:val="single" w:sz="4" w:space="0" w:color="auto"/>
              <w:right w:val="single" w:sz="4" w:space="0" w:color="auto"/>
            </w:tcBorders>
            <w:shd w:val="clear" w:color="auto" w:fill="D9D9D9" w:themeFill="background1" w:themeFillShade="D9"/>
          </w:tcPr>
          <w:p w14:paraId="357A10EF" w14:textId="77777777" w:rsidR="00232914" w:rsidRPr="00476D2F" w:rsidRDefault="00232914" w:rsidP="00232914">
            <w:pPr>
              <w:spacing w:before="0"/>
              <w:jc w:val="left"/>
              <w:rPr>
                <w:b/>
                <w:szCs w:val="24"/>
              </w:rPr>
            </w:pPr>
          </w:p>
        </w:tc>
        <w:tc>
          <w:tcPr>
            <w:tcW w:w="1709" w:type="dxa"/>
            <w:tcBorders>
              <w:left w:val="single" w:sz="4" w:space="0" w:color="auto"/>
            </w:tcBorders>
            <w:shd w:val="clear" w:color="auto" w:fill="D9D9D9" w:themeFill="background1" w:themeFillShade="D9"/>
            <w:vAlign w:val="center"/>
          </w:tcPr>
          <w:p w14:paraId="17D0B367" w14:textId="5F21F9D4" w:rsidR="00232914" w:rsidRPr="00476D2F" w:rsidRDefault="00232914" w:rsidP="00DB5464">
            <w:pPr>
              <w:spacing w:before="0"/>
              <w:jc w:val="left"/>
              <w:rPr>
                <w:b/>
                <w:szCs w:val="24"/>
              </w:rPr>
            </w:pPr>
            <w:r w:rsidRPr="00476D2F">
              <w:rPr>
                <w:b/>
                <w:szCs w:val="24"/>
              </w:rPr>
              <w:t>Data Element</w:t>
            </w:r>
          </w:p>
        </w:tc>
        <w:tc>
          <w:tcPr>
            <w:tcW w:w="3229" w:type="dxa"/>
            <w:shd w:val="clear" w:color="auto" w:fill="D9D9D9" w:themeFill="background1" w:themeFillShade="D9"/>
            <w:vAlign w:val="center"/>
          </w:tcPr>
          <w:p w14:paraId="16991FA1" w14:textId="4B39C17A" w:rsidR="00232914" w:rsidRPr="00476D2F" w:rsidRDefault="00232914" w:rsidP="00DB5464">
            <w:pPr>
              <w:spacing w:before="0"/>
              <w:jc w:val="left"/>
              <w:rPr>
                <w:b/>
                <w:szCs w:val="24"/>
              </w:rPr>
            </w:pPr>
            <w:r w:rsidRPr="00476D2F">
              <w:rPr>
                <w:b/>
                <w:szCs w:val="24"/>
              </w:rPr>
              <w:t>XML Tag</w:t>
            </w:r>
          </w:p>
        </w:tc>
      </w:tr>
      <w:tr w:rsidR="00410579" w:rsidRPr="00110E6A" w14:paraId="4081E5E2" w14:textId="77777777" w:rsidTr="00A41386">
        <w:trPr>
          <w:trHeight w:val="404"/>
          <w:jc w:val="center"/>
        </w:trPr>
        <w:tc>
          <w:tcPr>
            <w:tcW w:w="1070" w:type="dxa"/>
            <w:vMerge w:val="restart"/>
            <w:vAlign w:val="center"/>
          </w:tcPr>
          <w:p w14:paraId="353D6456" w14:textId="2BC2E91E" w:rsidR="00410579" w:rsidRPr="00476D2F" w:rsidRDefault="00410579" w:rsidP="0013779D">
            <w:pPr>
              <w:autoSpaceDE w:val="0"/>
              <w:autoSpaceDN w:val="0"/>
              <w:adjustRightInd w:val="0"/>
              <w:spacing w:before="0"/>
              <w:rPr>
                <w:szCs w:val="24"/>
              </w:rPr>
            </w:pPr>
            <w:r w:rsidRPr="00476D2F">
              <w:rPr>
                <w:szCs w:val="24"/>
              </w:rPr>
              <w:t>Data Item</w:t>
            </w:r>
          </w:p>
        </w:tc>
        <w:tc>
          <w:tcPr>
            <w:tcW w:w="1098" w:type="dxa"/>
            <w:vMerge w:val="restart"/>
            <w:tcBorders>
              <w:top w:val="single" w:sz="4" w:space="0" w:color="auto"/>
            </w:tcBorders>
            <w:vAlign w:val="center"/>
          </w:tcPr>
          <w:p w14:paraId="0F3F18F4" w14:textId="4DD142F6" w:rsidR="00410579" w:rsidRPr="00476D2F" w:rsidRDefault="00410579" w:rsidP="0013779D">
            <w:pPr>
              <w:spacing w:before="0"/>
              <w:rPr>
                <w:szCs w:val="24"/>
              </w:rPr>
            </w:pPr>
            <w:r w:rsidRPr="00476D2F">
              <w:rPr>
                <w:szCs w:val="24"/>
              </w:rPr>
              <w:t>Simple</w:t>
            </w:r>
          </w:p>
        </w:tc>
        <w:tc>
          <w:tcPr>
            <w:tcW w:w="2177" w:type="dxa"/>
            <w:vMerge w:val="restart"/>
            <w:vAlign w:val="center"/>
          </w:tcPr>
          <w:p w14:paraId="2F55066E" w14:textId="646D5776" w:rsidR="006F347D" w:rsidRPr="00476D2F" w:rsidRDefault="006F347D" w:rsidP="00DB5464">
            <w:pPr>
              <w:spacing w:before="0"/>
              <w:jc w:val="left"/>
            </w:pPr>
            <w:r w:rsidRPr="00476D2F">
              <w:rPr>
                <w:szCs w:val="24"/>
              </w:rPr>
              <w:t xml:space="preserve">IF </w:t>
            </w:r>
            <w:r w:rsidRPr="00476D2F">
              <w:t>acronym THEN Upper Case all letters</w:t>
            </w:r>
          </w:p>
          <w:p w14:paraId="532B9707" w14:textId="77777777" w:rsidR="006F347D" w:rsidRPr="00476D2F" w:rsidRDefault="006F347D" w:rsidP="00DB5464">
            <w:pPr>
              <w:spacing w:before="0"/>
              <w:jc w:val="left"/>
            </w:pPr>
            <w:r w:rsidRPr="00476D2F">
              <w:t>ELSE</w:t>
            </w:r>
          </w:p>
          <w:p w14:paraId="3FC83FD8" w14:textId="77777777" w:rsidR="006F347D" w:rsidRPr="00476D2F" w:rsidRDefault="006F347D" w:rsidP="006F347D">
            <w:pPr>
              <w:spacing w:before="0"/>
              <w:jc w:val="left"/>
              <w:rPr>
                <w:szCs w:val="24"/>
              </w:rPr>
            </w:pPr>
            <w:r w:rsidRPr="00476D2F">
              <w:rPr>
                <w:szCs w:val="24"/>
              </w:rPr>
              <w:t>camel</w:t>
            </w:r>
            <w:r w:rsidRPr="00476D2F">
              <w:rPr>
                <w:b/>
                <w:color w:val="00B050"/>
                <w:szCs w:val="24"/>
              </w:rPr>
              <w:t>C</w:t>
            </w:r>
            <w:r w:rsidRPr="00476D2F">
              <w:rPr>
                <w:szCs w:val="24"/>
              </w:rPr>
              <w:t>ase format</w:t>
            </w:r>
          </w:p>
          <w:p w14:paraId="555AD219" w14:textId="12F16E92" w:rsidR="006F347D" w:rsidRPr="00476D2F" w:rsidRDefault="006F347D" w:rsidP="00DB5464">
            <w:pPr>
              <w:spacing w:before="0"/>
              <w:jc w:val="left"/>
              <w:rPr>
                <w:szCs w:val="24"/>
              </w:rPr>
            </w:pPr>
          </w:p>
        </w:tc>
        <w:tc>
          <w:tcPr>
            <w:tcW w:w="1709" w:type="dxa"/>
            <w:vAlign w:val="center"/>
          </w:tcPr>
          <w:p w14:paraId="0771D2AA" w14:textId="61F37EF8" w:rsidR="00410579" w:rsidRPr="00476D2F" w:rsidRDefault="00410579" w:rsidP="00DB5464">
            <w:pPr>
              <w:spacing w:before="0"/>
              <w:rPr>
                <w:szCs w:val="24"/>
              </w:rPr>
            </w:pPr>
            <w:r w:rsidRPr="00476D2F">
              <w:rPr>
                <w:szCs w:val="24"/>
              </w:rPr>
              <w:t xml:space="preserve">MRN </w:t>
            </w:r>
          </w:p>
        </w:tc>
        <w:tc>
          <w:tcPr>
            <w:tcW w:w="3229" w:type="dxa"/>
            <w:vAlign w:val="center"/>
          </w:tcPr>
          <w:p w14:paraId="02ACF6BA" w14:textId="7C099929" w:rsidR="00410579" w:rsidRPr="00476D2F" w:rsidRDefault="00410579" w:rsidP="0013779D">
            <w:pPr>
              <w:spacing w:before="0"/>
              <w:rPr>
                <w:szCs w:val="24"/>
              </w:rPr>
            </w:pPr>
            <w:r w:rsidRPr="00476D2F">
              <w:rPr>
                <w:szCs w:val="24"/>
              </w:rPr>
              <w:t>MRN</w:t>
            </w:r>
          </w:p>
        </w:tc>
      </w:tr>
      <w:tr w:rsidR="00410579" w:rsidRPr="00110E6A" w14:paraId="2D25EFF6" w14:textId="77777777" w:rsidTr="00A41386">
        <w:trPr>
          <w:trHeight w:val="404"/>
          <w:jc w:val="center"/>
        </w:trPr>
        <w:tc>
          <w:tcPr>
            <w:tcW w:w="1070" w:type="dxa"/>
            <w:vMerge/>
            <w:vAlign w:val="center"/>
          </w:tcPr>
          <w:p w14:paraId="065F8108"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18E5C4A9" w14:textId="77777777" w:rsidR="00410579" w:rsidRPr="00476D2F" w:rsidRDefault="00410579" w:rsidP="0013779D">
            <w:pPr>
              <w:spacing w:before="0"/>
              <w:rPr>
                <w:szCs w:val="24"/>
              </w:rPr>
            </w:pPr>
          </w:p>
        </w:tc>
        <w:tc>
          <w:tcPr>
            <w:tcW w:w="2177" w:type="dxa"/>
            <w:vMerge/>
          </w:tcPr>
          <w:p w14:paraId="468E070A" w14:textId="77777777" w:rsidR="00410579" w:rsidRPr="00476D2F" w:rsidRDefault="00410579" w:rsidP="00232914">
            <w:pPr>
              <w:spacing w:before="0"/>
              <w:rPr>
                <w:szCs w:val="24"/>
              </w:rPr>
            </w:pPr>
          </w:p>
        </w:tc>
        <w:tc>
          <w:tcPr>
            <w:tcW w:w="1709" w:type="dxa"/>
            <w:vAlign w:val="center"/>
          </w:tcPr>
          <w:p w14:paraId="41B63613" w14:textId="7A310B5E" w:rsidR="00410579" w:rsidRPr="00476D2F" w:rsidRDefault="00410579" w:rsidP="00DB5464">
            <w:pPr>
              <w:spacing w:before="0"/>
              <w:rPr>
                <w:szCs w:val="24"/>
              </w:rPr>
            </w:pPr>
            <w:r w:rsidRPr="00476D2F">
              <w:rPr>
                <w:szCs w:val="24"/>
              </w:rPr>
              <w:t>Declaration date</w:t>
            </w:r>
          </w:p>
        </w:tc>
        <w:tc>
          <w:tcPr>
            <w:tcW w:w="3229" w:type="dxa"/>
            <w:vAlign w:val="center"/>
          </w:tcPr>
          <w:p w14:paraId="064556F7" w14:textId="38580772" w:rsidR="00410579" w:rsidRPr="00476D2F" w:rsidRDefault="00410579" w:rsidP="0013779D">
            <w:pPr>
              <w:spacing w:before="0"/>
              <w:rPr>
                <w:szCs w:val="24"/>
              </w:rPr>
            </w:pPr>
            <w:proofErr w:type="spellStart"/>
            <w:r w:rsidRPr="00476D2F">
              <w:rPr>
                <w:szCs w:val="24"/>
              </w:rPr>
              <w:t>declarationDate</w:t>
            </w:r>
            <w:proofErr w:type="spellEnd"/>
          </w:p>
        </w:tc>
      </w:tr>
      <w:tr w:rsidR="00410579" w:rsidRPr="00110E6A" w14:paraId="320778D8" w14:textId="77777777" w:rsidTr="00A41386">
        <w:trPr>
          <w:trHeight w:val="404"/>
          <w:jc w:val="center"/>
        </w:trPr>
        <w:tc>
          <w:tcPr>
            <w:tcW w:w="1070" w:type="dxa"/>
            <w:vMerge/>
            <w:vAlign w:val="center"/>
          </w:tcPr>
          <w:p w14:paraId="1453F345"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73A856A2" w14:textId="77777777" w:rsidR="00410579" w:rsidRPr="00476D2F" w:rsidRDefault="00410579" w:rsidP="0013779D">
            <w:pPr>
              <w:spacing w:before="0"/>
              <w:rPr>
                <w:szCs w:val="24"/>
              </w:rPr>
            </w:pPr>
          </w:p>
        </w:tc>
        <w:tc>
          <w:tcPr>
            <w:tcW w:w="2177" w:type="dxa"/>
            <w:vMerge/>
          </w:tcPr>
          <w:p w14:paraId="3B2A43B2" w14:textId="77777777" w:rsidR="00410579" w:rsidRPr="00476D2F" w:rsidRDefault="00410579" w:rsidP="00232914">
            <w:pPr>
              <w:spacing w:before="0"/>
              <w:jc w:val="left"/>
              <w:rPr>
                <w:szCs w:val="24"/>
              </w:rPr>
            </w:pPr>
          </w:p>
        </w:tc>
        <w:tc>
          <w:tcPr>
            <w:tcW w:w="1709" w:type="dxa"/>
            <w:vAlign w:val="center"/>
          </w:tcPr>
          <w:p w14:paraId="1C108A60" w14:textId="54E11334" w:rsidR="00410579" w:rsidRPr="00476D2F" w:rsidRDefault="00410579" w:rsidP="00DB5464">
            <w:pPr>
              <w:spacing w:before="0"/>
              <w:jc w:val="left"/>
              <w:rPr>
                <w:szCs w:val="24"/>
              </w:rPr>
            </w:pPr>
            <w:r w:rsidRPr="00476D2F">
              <w:rPr>
                <w:szCs w:val="24"/>
              </w:rPr>
              <w:t xml:space="preserve">Presentation </w:t>
            </w:r>
            <w:r w:rsidR="00945FB3" w:rsidRPr="00476D2F">
              <w:rPr>
                <w:szCs w:val="24"/>
              </w:rPr>
              <w:t>n</w:t>
            </w:r>
            <w:r w:rsidRPr="00476D2F">
              <w:rPr>
                <w:szCs w:val="24"/>
              </w:rPr>
              <w:t xml:space="preserve">otification </w:t>
            </w:r>
            <w:r w:rsidR="00945FB3" w:rsidRPr="00476D2F">
              <w:rPr>
                <w:szCs w:val="24"/>
              </w:rPr>
              <w:t>r</w:t>
            </w:r>
            <w:r w:rsidRPr="00476D2F">
              <w:rPr>
                <w:szCs w:val="24"/>
              </w:rPr>
              <w:t xml:space="preserve">ejection </w:t>
            </w:r>
            <w:r w:rsidR="00945FB3" w:rsidRPr="00476D2F">
              <w:rPr>
                <w:szCs w:val="24"/>
              </w:rPr>
              <w:t>d</w:t>
            </w:r>
            <w:r w:rsidRPr="00476D2F">
              <w:rPr>
                <w:szCs w:val="24"/>
              </w:rPr>
              <w:t>ate</w:t>
            </w:r>
          </w:p>
        </w:tc>
        <w:tc>
          <w:tcPr>
            <w:tcW w:w="3229" w:type="dxa"/>
            <w:vAlign w:val="center"/>
          </w:tcPr>
          <w:p w14:paraId="31A52B9C" w14:textId="77777777" w:rsidR="00410579" w:rsidRPr="00476D2F" w:rsidRDefault="00410579" w:rsidP="00232914">
            <w:pPr>
              <w:spacing w:before="0"/>
              <w:rPr>
                <w:szCs w:val="24"/>
              </w:rPr>
            </w:pPr>
            <w:proofErr w:type="spellStart"/>
            <w:r w:rsidRPr="00476D2F">
              <w:rPr>
                <w:szCs w:val="24"/>
              </w:rPr>
              <w:t>presentationNotificationRejecti</w:t>
            </w:r>
            <w:proofErr w:type="spellEnd"/>
          </w:p>
          <w:p w14:paraId="419952BA" w14:textId="2886D3AB" w:rsidR="00410579" w:rsidRPr="00476D2F" w:rsidRDefault="00410579" w:rsidP="00232914">
            <w:pPr>
              <w:spacing w:before="0"/>
              <w:rPr>
                <w:szCs w:val="24"/>
              </w:rPr>
            </w:pPr>
            <w:proofErr w:type="spellStart"/>
            <w:r w:rsidRPr="00476D2F">
              <w:rPr>
                <w:szCs w:val="24"/>
              </w:rPr>
              <w:t>onDate</w:t>
            </w:r>
            <w:proofErr w:type="spellEnd"/>
          </w:p>
        </w:tc>
      </w:tr>
      <w:tr w:rsidR="00A41386" w:rsidRPr="00110E6A" w14:paraId="60A87C4B" w14:textId="77777777" w:rsidTr="00A41386">
        <w:trPr>
          <w:trHeight w:val="424"/>
          <w:jc w:val="center"/>
        </w:trPr>
        <w:tc>
          <w:tcPr>
            <w:tcW w:w="1070" w:type="dxa"/>
            <w:vMerge w:val="restart"/>
            <w:vAlign w:val="center"/>
          </w:tcPr>
          <w:p w14:paraId="275FEB2F" w14:textId="5B98E1D2" w:rsidR="00A41386" w:rsidRPr="00476D2F" w:rsidRDefault="00A41386" w:rsidP="0013779D">
            <w:pPr>
              <w:autoSpaceDE w:val="0"/>
              <w:autoSpaceDN w:val="0"/>
              <w:adjustRightInd w:val="0"/>
              <w:spacing w:before="0"/>
              <w:rPr>
                <w:szCs w:val="24"/>
              </w:rPr>
            </w:pPr>
            <w:r w:rsidRPr="00476D2F">
              <w:rPr>
                <w:szCs w:val="24"/>
              </w:rPr>
              <w:t>Data Group</w:t>
            </w:r>
          </w:p>
        </w:tc>
        <w:tc>
          <w:tcPr>
            <w:tcW w:w="1098" w:type="dxa"/>
            <w:vMerge w:val="restart"/>
            <w:tcBorders>
              <w:top w:val="single" w:sz="4" w:space="0" w:color="auto"/>
            </w:tcBorders>
            <w:vAlign w:val="center"/>
          </w:tcPr>
          <w:p w14:paraId="25CE1F5A" w14:textId="272E0596" w:rsidR="00A41386" w:rsidRPr="00476D2F" w:rsidRDefault="00A41386" w:rsidP="0013779D">
            <w:pPr>
              <w:spacing w:before="0"/>
              <w:rPr>
                <w:szCs w:val="24"/>
              </w:rPr>
            </w:pPr>
            <w:r w:rsidRPr="00476D2F">
              <w:rPr>
                <w:szCs w:val="24"/>
              </w:rPr>
              <w:t>Complex</w:t>
            </w:r>
          </w:p>
        </w:tc>
        <w:tc>
          <w:tcPr>
            <w:tcW w:w="2177" w:type="dxa"/>
            <w:vMerge w:val="restart"/>
            <w:vAlign w:val="center"/>
          </w:tcPr>
          <w:p w14:paraId="746FFC3D" w14:textId="77777777" w:rsidR="00A41386" w:rsidRPr="00476D2F" w:rsidRDefault="00A41386" w:rsidP="0050618D">
            <w:pPr>
              <w:spacing w:before="0"/>
              <w:jc w:val="left"/>
              <w:rPr>
                <w:szCs w:val="24"/>
              </w:rPr>
            </w:pPr>
            <w:r w:rsidRPr="00476D2F">
              <w:rPr>
                <w:szCs w:val="24"/>
              </w:rPr>
              <w:t>IF acronym THEN Upper Case all letters</w:t>
            </w:r>
          </w:p>
          <w:p w14:paraId="072CB8FC" w14:textId="77777777" w:rsidR="00A41386" w:rsidRPr="00476D2F" w:rsidRDefault="00A41386" w:rsidP="0050618D">
            <w:pPr>
              <w:spacing w:before="0"/>
              <w:jc w:val="left"/>
              <w:rPr>
                <w:szCs w:val="24"/>
              </w:rPr>
            </w:pPr>
            <w:r w:rsidRPr="00476D2F">
              <w:rPr>
                <w:szCs w:val="24"/>
              </w:rPr>
              <w:t>ELSE</w:t>
            </w:r>
          </w:p>
          <w:p w14:paraId="5464AEB7" w14:textId="7C9DDDA2" w:rsidR="00A41386" w:rsidRPr="00476D2F" w:rsidRDefault="00A41386" w:rsidP="0050618D">
            <w:pPr>
              <w:spacing w:before="0"/>
              <w:jc w:val="left"/>
              <w:rPr>
                <w:szCs w:val="24"/>
              </w:rPr>
            </w:pPr>
            <w:proofErr w:type="spellStart"/>
            <w:r w:rsidRPr="00476D2F">
              <w:rPr>
                <w:b/>
                <w:color w:val="00B050"/>
                <w:szCs w:val="24"/>
              </w:rPr>
              <w:t>P</w:t>
            </w:r>
            <w:r w:rsidRPr="00476D2F">
              <w:rPr>
                <w:szCs w:val="24"/>
              </w:rPr>
              <w:t>ascal</w:t>
            </w:r>
            <w:r w:rsidRPr="00476D2F">
              <w:rPr>
                <w:b/>
                <w:color w:val="00B050"/>
                <w:szCs w:val="24"/>
              </w:rPr>
              <w:t>C</w:t>
            </w:r>
            <w:r w:rsidRPr="00476D2F">
              <w:rPr>
                <w:szCs w:val="24"/>
              </w:rPr>
              <w:t>ase</w:t>
            </w:r>
            <w:proofErr w:type="spellEnd"/>
            <w:r w:rsidRPr="00476D2F">
              <w:t xml:space="preserve"> </w:t>
            </w:r>
            <w:r w:rsidRPr="00476D2F">
              <w:rPr>
                <w:szCs w:val="24"/>
              </w:rPr>
              <w:t>format</w:t>
            </w:r>
          </w:p>
        </w:tc>
        <w:tc>
          <w:tcPr>
            <w:tcW w:w="1709" w:type="dxa"/>
            <w:vAlign w:val="center"/>
          </w:tcPr>
          <w:p w14:paraId="6F9578CA" w14:textId="407B2D78" w:rsidR="00A41386" w:rsidRPr="00476D2F" w:rsidRDefault="006E34D8" w:rsidP="0013779D">
            <w:pPr>
              <w:spacing w:before="0"/>
              <w:rPr>
                <w:szCs w:val="24"/>
              </w:rPr>
            </w:pPr>
            <w:r w:rsidRPr="00476D2F">
              <w:rPr>
                <w:szCs w:val="24"/>
              </w:rPr>
              <w:t>GNSS</w:t>
            </w:r>
          </w:p>
        </w:tc>
        <w:tc>
          <w:tcPr>
            <w:tcW w:w="3229" w:type="dxa"/>
            <w:vAlign w:val="center"/>
          </w:tcPr>
          <w:p w14:paraId="5447C6F5" w14:textId="2FEF6B07" w:rsidR="00A41386" w:rsidRPr="00476D2F" w:rsidRDefault="006E34D8" w:rsidP="0013779D">
            <w:pPr>
              <w:spacing w:before="0"/>
              <w:rPr>
                <w:szCs w:val="24"/>
              </w:rPr>
            </w:pPr>
            <w:r w:rsidRPr="00476D2F">
              <w:rPr>
                <w:szCs w:val="24"/>
              </w:rPr>
              <w:t>GNSS</w:t>
            </w:r>
          </w:p>
        </w:tc>
      </w:tr>
      <w:tr w:rsidR="00A41386" w:rsidRPr="00110E6A" w14:paraId="1DE3A5DC" w14:textId="77777777" w:rsidTr="00697DFF">
        <w:trPr>
          <w:trHeight w:val="276"/>
          <w:jc w:val="center"/>
        </w:trPr>
        <w:tc>
          <w:tcPr>
            <w:tcW w:w="1070" w:type="dxa"/>
            <w:vMerge/>
            <w:vAlign w:val="center"/>
          </w:tcPr>
          <w:p w14:paraId="4A36B66C"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30013024" w14:textId="77777777" w:rsidR="00A41386" w:rsidRPr="00476D2F" w:rsidRDefault="00A41386" w:rsidP="0013779D">
            <w:pPr>
              <w:spacing w:before="0"/>
              <w:rPr>
                <w:szCs w:val="24"/>
              </w:rPr>
            </w:pPr>
          </w:p>
        </w:tc>
        <w:tc>
          <w:tcPr>
            <w:tcW w:w="2177" w:type="dxa"/>
            <w:vMerge/>
            <w:vAlign w:val="center"/>
          </w:tcPr>
          <w:p w14:paraId="38A0A5ED" w14:textId="77777777" w:rsidR="00A41386" w:rsidRPr="00476D2F" w:rsidRDefault="00A41386" w:rsidP="0050618D">
            <w:pPr>
              <w:spacing w:before="0"/>
              <w:jc w:val="left"/>
              <w:rPr>
                <w:szCs w:val="24"/>
              </w:rPr>
            </w:pPr>
          </w:p>
        </w:tc>
        <w:tc>
          <w:tcPr>
            <w:tcW w:w="1709" w:type="dxa"/>
            <w:vAlign w:val="center"/>
          </w:tcPr>
          <w:p w14:paraId="060A4E91" w14:textId="7F153FE5" w:rsidR="00A41386" w:rsidRPr="00476D2F" w:rsidRDefault="00A41386" w:rsidP="0013779D">
            <w:pPr>
              <w:spacing w:before="0"/>
              <w:rPr>
                <w:szCs w:val="24"/>
              </w:rPr>
            </w:pPr>
            <w:r w:rsidRPr="00476D2F">
              <w:rPr>
                <w:szCs w:val="24"/>
              </w:rPr>
              <w:t>GOODS SHIPMENT</w:t>
            </w:r>
          </w:p>
        </w:tc>
        <w:tc>
          <w:tcPr>
            <w:tcW w:w="3229" w:type="dxa"/>
            <w:vAlign w:val="center"/>
          </w:tcPr>
          <w:p w14:paraId="5474BF81" w14:textId="000383A6" w:rsidR="00A41386" w:rsidRPr="00476D2F" w:rsidRDefault="00A41386" w:rsidP="0013779D">
            <w:pPr>
              <w:spacing w:before="0"/>
              <w:rPr>
                <w:szCs w:val="24"/>
              </w:rPr>
            </w:pPr>
            <w:proofErr w:type="spellStart"/>
            <w:r w:rsidRPr="00476D2F">
              <w:rPr>
                <w:szCs w:val="24"/>
              </w:rPr>
              <w:t>GoodsShipment</w:t>
            </w:r>
            <w:proofErr w:type="spellEnd"/>
          </w:p>
        </w:tc>
      </w:tr>
      <w:tr w:rsidR="00A41386" w:rsidRPr="00110E6A" w14:paraId="07BB2028" w14:textId="77777777" w:rsidTr="00A41386">
        <w:trPr>
          <w:trHeight w:val="404"/>
          <w:jc w:val="center"/>
        </w:trPr>
        <w:tc>
          <w:tcPr>
            <w:tcW w:w="1070" w:type="dxa"/>
            <w:vMerge/>
            <w:vAlign w:val="center"/>
          </w:tcPr>
          <w:p w14:paraId="3AB53A8A"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5938C2F" w14:textId="77777777" w:rsidR="00A41386" w:rsidRPr="00476D2F" w:rsidRDefault="00A41386" w:rsidP="0013779D">
            <w:pPr>
              <w:spacing w:before="0"/>
              <w:rPr>
                <w:szCs w:val="24"/>
              </w:rPr>
            </w:pPr>
          </w:p>
        </w:tc>
        <w:tc>
          <w:tcPr>
            <w:tcW w:w="2177" w:type="dxa"/>
            <w:vMerge/>
          </w:tcPr>
          <w:p w14:paraId="63075A6F" w14:textId="77777777" w:rsidR="00A41386" w:rsidRPr="00476D2F" w:rsidRDefault="00A41386" w:rsidP="00232914">
            <w:pPr>
              <w:spacing w:before="0"/>
              <w:rPr>
                <w:szCs w:val="24"/>
              </w:rPr>
            </w:pPr>
          </w:p>
        </w:tc>
        <w:tc>
          <w:tcPr>
            <w:tcW w:w="1709" w:type="dxa"/>
            <w:vAlign w:val="center"/>
          </w:tcPr>
          <w:p w14:paraId="1594F3AB" w14:textId="4AD4DBF6" w:rsidR="00A41386" w:rsidRPr="00476D2F" w:rsidRDefault="00A41386" w:rsidP="00232914">
            <w:pPr>
              <w:spacing w:before="0"/>
              <w:rPr>
                <w:szCs w:val="24"/>
              </w:rPr>
            </w:pPr>
            <w:r w:rsidRPr="00476D2F">
              <w:rPr>
                <w:szCs w:val="24"/>
              </w:rPr>
              <w:t>TRANSPORT</w:t>
            </w:r>
          </w:p>
          <w:p w14:paraId="1875CEED" w14:textId="0E54A47E" w:rsidR="00A41386" w:rsidRPr="00476D2F" w:rsidRDefault="00A41386" w:rsidP="00232914">
            <w:pPr>
              <w:spacing w:before="0"/>
              <w:rPr>
                <w:szCs w:val="24"/>
              </w:rPr>
            </w:pPr>
            <w:r w:rsidRPr="00476D2F">
              <w:rPr>
                <w:szCs w:val="24"/>
              </w:rPr>
              <w:t>EQUIPMENT</w:t>
            </w:r>
          </w:p>
        </w:tc>
        <w:tc>
          <w:tcPr>
            <w:tcW w:w="3229" w:type="dxa"/>
            <w:vAlign w:val="center"/>
          </w:tcPr>
          <w:p w14:paraId="7A902A7E" w14:textId="4AF239CD" w:rsidR="00A41386" w:rsidRPr="00476D2F" w:rsidRDefault="00A41386" w:rsidP="0013779D">
            <w:pPr>
              <w:spacing w:before="0"/>
              <w:rPr>
                <w:szCs w:val="24"/>
              </w:rPr>
            </w:pPr>
            <w:proofErr w:type="spellStart"/>
            <w:r w:rsidRPr="00476D2F">
              <w:rPr>
                <w:szCs w:val="24"/>
              </w:rPr>
              <w:t>TransportEquipment</w:t>
            </w:r>
            <w:proofErr w:type="spellEnd"/>
          </w:p>
        </w:tc>
      </w:tr>
      <w:tr w:rsidR="00A41386" w:rsidRPr="00110E6A" w14:paraId="5E1463C8" w14:textId="77777777" w:rsidTr="00A41386">
        <w:trPr>
          <w:trHeight w:val="404"/>
          <w:jc w:val="center"/>
        </w:trPr>
        <w:tc>
          <w:tcPr>
            <w:tcW w:w="1070" w:type="dxa"/>
            <w:vMerge/>
            <w:vAlign w:val="center"/>
          </w:tcPr>
          <w:p w14:paraId="30CD6617"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2D245BD" w14:textId="77777777" w:rsidR="00A41386" w:rsidRPr="00476D2F" w:rsidRDefault="00A41386" w:rsidP="0013779D">
            <w:pPr>
              <w:spacing w:before="0"/>
              <w:rPr>
                <w:szCs w:val="24"/>
              </w:rPr>
            </w:pPr>
          </w:p>
        </w:tc>
        <w:tc>
          <w:tcPr>
            <w:tcW w:w="2177" w:type="dxa"/>
            <w:vMerge/>
          </w:tcPr>
          <w:p w14:paraId="3D471899" w14:textId="77777777" w:rsidR="00A41386" w:rsidRPr="00476D2F" w:rsidRDefault="00A41386" w:rsidP="0013779D">
            <w:pPr>
              <w:spacing w:before="0"/>
              <w:jc w:val="left"/>
              <w:rPr>
                <w:szCs w:val="24"/>
              </w:rPr>
            </w:pPr>
          </w:p>
        </w:tc>
        <w:tc>
          <w:tcPr>
            <w:tcW w:w="1709" w:type="dxa"/>
            <w:vAlign w:val="center"/>
          </w:tcPr>
          <w:p w14:paraId="67CA4524" w14:textId="48569962" w:rsidR="00A41386" w:rsidRPr="00476D2F" w:rsidRDefault="00A41386" w:rsidP="0013779D">
            <w:pPr>
              <w:spacing w:before="0"/>
              <w:jc w:val="left"/>
              <w:rPr>
                <w:szCs w:val="24"/>
              </w:rPr>
            </w:pPr>
            <w:r w:rsidRPr="00476D2F">
              <w:rPr>
                <w:szCs w:val="24"/>
              </w:rPr>
              <w:t>ADDITIONAL SUPPLY CHAIN ACTOR</w:t>
            </w:r>
          </w:p>
        </w:tc>
        <w:tc>
          <w:tcPr>
            <w:tcW w:w="3229" w:type="dxa"/>
            <w:vAlign w:val="center"/>
          </w:tcPr>
          <w:p w14:paraId="75948738" w14:textId="00786DAB" w:rsidR="00A41386" w:rsidRPr="00476D2F" w:rsidRDefault="00A41386" w:rsidP="0013779D">
            <w:pPr>
              <w:spacing w:before="0"/>
              <w:rPr>
                <w:szCs w:val="24"/>
              </w:rPr>
            </w:pPr>
            <w:r w:rsidRPr="00476D2F">
              <w:rPr>
                <w:szCs w:val="24"/>
              </w:rPr>
              <w:t>AdditionalSupplyChainActor</w:t>
            </w:r>
          </w:p>
        </w:tc>
      </w:tr>
    </w:tbl>
    <w:p w14:paraId="79BEA6E4" w14:textId="219514C2" w:rsidR="00232914" w:rsidRDefault="00541E2D" w:rsidP="008F703C">
      <w:pPr>
        <w:pStyle w:val="Caption"/>
      </w:pPr>
      <w:bookmarkStart w:id="1509" w:name="_Toc185900996"/>
      <w:r w:rsidRPr="00476D2F">
        <w:t xml:space="preserve">Table </w:t>
      </w:r>
      <w:r w:rsidR="002C7E76">
        <w:fldChar w:fldCharType="begin"/>
      </w:r>
      <w:r w:rsidR="002C7E76">
        <w:instrText xml:space="preserve"> SEQ Table \* ARABIC </w:instrText>
      </w:r>
      <w:r w:rsidR="002C7E76">
        <w:fldChar w:fldCharType="separate"/>
      </w:r>
      <w:r w:rsidR="004501EF">
        <w:rPr>
          <w:noProof/>
        </w:rPr>
        <w:t>70</w:t>
      </w:r>
      <w:r w:rsidR="002C7E76">
        <w:fldChar w:fldCharType="end"/>
      </w:r>
      <w:r w:rsidRPr="00476D2F">
        <w:t>: XML Tags naming conventions for NCTS-P5</w:t>
      </w:r>
      <w:r w:rsidR="00E51D74">
        <w:t xml:space="preserve"> ,</w:t>
      </w:r>
      <w:r w:rsidR="00752422" w:rsidRPr="00476D2F">
        <w:t>AES-P1</w:t>
      </w:r>
      <w:r w:rsidR="00E51D74">
        <w:t xml:space="preserve"> and NCTS-P6</w:t>
      </w:r>
      <w:bookmarkEnd w:id="1509"/>
    </w:p>
    <w:p w14:paraId="69AE2BEA" w14:textId="77777777" w:rsidR="0089274D" w:rsidRPr="0089274D" w:rsidRDefault="0089274D" w:rsidP="0089274D"/>
    <w:p w14:paraId="24EE7620" w14:textId="77777777" w:rsidR="00DF47BE" w:rsidRPr="00476D2F" w:rsidRDefault="00DF47BE" w:rsidP="00453F8A">
      <w:pPr>
        <w:pStyle w:val="Heading2"/>
        <w:ind w:left="851" w:hanging="851"/>
      </w:pPr>
      <w:bookmarkStart w:id="1510" w:name="_Toc77048957"/>
      <w:bookmarkStart w:id="1511" w:name="_Toc259460365"/>
      <w:bookmarkStart w:id="1512" w:name="_Toc526170491"/>
      <w:bookmarkStart w:id="1513" w:name="_Toc185900768"/>
      <w:r w:rsidRPr="00476D2F">
        <w:t>Document Type Definition</w:t>
      </w:r>
      <w:bookmarkEnd w:id="1510"/>
      <w:bookmarkEnd w:id="1511"/>
      <w:bookmarkEnd w:id="1512"/>
      <w:bookmarkEnd w:id="1513"/>
    </w:p>
    <w:p w14:paraId="24EE7621" w14:textId="310DB7CC" w:rsidR="00DF47BE" w:rsidRDefault="00DF47BE">
      <w:r w:rsidRPr="00476D2F">
        <w:t>The DTDs for all messages used in NCTS</w:t>
      </w:r>
      <w:r w:rsidR="00F15A90">
        <w:t>-</w:t>
      </w:r>
      <w:r w:rsidR="00033A73" w:rsidRPr="00476D2F">
        <w:t>P4</w:t>
      </w:r>
      <w:r w:rsidRPr="00476D2F">
        <w:t xml:space="preserve"> and ECS</w:t>
      </w:r>
      <w:r w:rsidR="00F15A90">
        <w:t>-</w:t>
      </w:r>
      <w:r w:rsidR="00033A73" w:rsidRPr="00476D2F">
        <w:t>P2</w:t>
      </w:r>
      <w:r w:rsidRPr="00476D2F">
        <w:t xml:space="preserve"> are described in the corresponding Appendix T.</w:t>
      </w:r>
      <w:r w:rsidR="00073BDD" w:rsidRPr="00476D2F">
        <w:t xml:space="preserve"> DTDs are not applicable for </w:t>
      </w:r>
      <w:r w:rsidR="00752422" w:rsidRPr="00476D2F">
        <w:t>AES-P1</w:t>
      </w:r>
      <w:r w:rsidR="00376CCE">
        <w:t xml:space="preserve">, </w:t>
      </w:r>
      <w:r w:rsidR="00124DC4" w:rsidRPr="00476D2F">
        <w:t>NCTS-P5</w:t>
      </w:r>
      <w:r w:rsidR="00376CCE">
        <w:t xml:space="preserve"> and NCTS-P6</w:t>
      </w:r>
      <w:r w:rsidR="00073BDD" w:rsidRPr="00476D2F">
        <w:t xml:space="preserve"> where the message structure is specified only by the XSDs included in Appendix X.</w:t>
      </w:r>
    </w:p>
    <w:p w14:paraId="56397244" w14:textId="77777777" w:rsidR="0089274D" w:rsidRPr="00476D2F" w:rsidRDefault="0089274D"/>
    <w:p w14:paraId="24EE7622" w14:textId="77777777" w:rsidR="00DF47BE" w:rsidRPr="00476D2F" w:rsidRDefault="00DF47BE" w:rsidP="00453F8A">
      <w:pPr>
        <w:pStyle w:val="Heading2"/>
        <w:ind w:left="851" w:hanging="851"/>
      </w:pPr>
      <w:bookmarkStart w:id="1514" w:name="_Ref191046500"/>
      <w:bookmarkStart w:id="1515" w:name="_Toc259460366"/>
      <w:bookmarkStart w:id="1516" w:name="_Toc526170492"/>
      <w:bookmarkStart w:id="1517" w:name="_Toc185900769"/>
      <w:r w:rsidRPr="00476D2F">
        <w:t>XML error (CONTRL) message</w:t>
      </w:r>
      <w:bookmarkEnd w:id="1514"/>
      <w:bookmarkEnd w:id="1515"/>
      <w:bookmarkEnd w:id="1516"/>
      <w:bookmarkEnd w:id="1517"/>
    </w:p>
    <w:p w14:paraId="24EE7623" w14:textId="77777777" w:rsidR="00DF47BE" w:rsidRPr="00476D2F" w:rsidRDefault="00DF47BE">
      <w:r w:rsidRPr="00476D2F">
        <w:t xml:space="preserve">The XML CONTRL message structure (IE917) is used to exchange errors detected in a received XML message. The minimal requirement is to report the first error detected. All other detected errors should be reported if possible. </w:t>
      </w:r>
    </w:p>
    <w:p w14:paraId="64341AA9" w14:textId="2475C11C" w:rsidR="00E9639D" w:rsidRPr="00F01E39" w:rsidRDefault="00DF47BE" w:rsidP="00162A2A">
      <w:pPr>
        <w:spacing w:after="120"/>
      </w:pPr>
      <w:r w:rsidRPr="00476D2F">
        <w:t xml:space="preserve">It is not allowed to exchange more than one XML CONTRL message to report several </w:t>
      </w:r>
      <w:r w:rsidR="000D7C57" w:rsidRPr="00476D2F">
        <w:t>errors in the same interchange.</w:t>
      </w:r>
      <w:r w:rsidRPr="00476D2F">
        <w:t xml:space="preserve"> The structure of the XML CONTRL </w:t>
      </w:r>
      <w:proofErr w:type="gramStart"/>
      <w:r w:rsidRPr="00476D2F">
        <w:t>is based on the assumption</w:t>
      </w:r>
      <w:proofErr w:type="gramEnd"/>
      <w:r w:rsidRPr="00476D2F">
        <w:t xml:space="preserve"> of one message per XML interchange. </w:t>
      </w:r>
      <w:r w:rsidR="00E9639D" w:rsidRPr="00E9639D">
        <w:t>The message type of this XML CONTRL is the CD917B (ICS-P1) or CD917C (AES-P1</w:t>
      </w:r>
      <w:r w:rsidR="00E9639D" w:rsidRPr="00162A2A">
        <w:t>, NCTS-P5</w:t>
      </w:r>
      <w:r w:rsidR="00E9639D" w:rsidRPr="00E9639D">
        <w:t xml:space="preserve"> </w:t>
      </w:r>
      <w:r w:rsidR="00E9639D" w:rsidRPr="00162A2A">
        <w:t>and</w:t>
      </w:r>
      <w:r w:rsidR="00E9639D" w:rsidRPr="00E9639D">
        <w:t xml:space="preserve"> NCTS-P6) </w:t>
      </w:r>
      <w:r w:rsidR="00E9639D" w:rsidRPr="00162A2A">
        <w:t>or CD917D</w:t>
      </w:r>
      <w:r w:rsidR="00E9639D" w:rsidRPr="00E9639D">
        <w:t xml:space="preserve"> </w:t>
      </w:r>
      <w:r w:rsidR="00E9639D" w:rsidRPr="00162A2A">
        <w:t xml:space="preserve">(for </w:t>
      </w:r>
      <w:r w:rsidR="00B60266">
        <w:t>XML</w:t>
      </w:r>
      <w:r w:rsidR="00B60266" w:rsidRPr="00162A2A">
        <w:t xml:space="preserve"> </w:t>
      </w:r>
      <w:r w:rsidR="00E9639D" w:rsidRPr="00162A2A">
        <w:t>errors reported in exchanges between ieCA/TED and NCAs Opt-</w:t>
      </w:r>
      <w:r w:rsidR="00673FDE">
        <w:t>I</w:t>
      </w:r>
      <w:r w:rsidR="00E9639D" w:rsidRPr="00162A2A">
        <w:t>n [NCTS-P6])</w:t>
      </w:r>
      <w:r w:rsidR="00E9639D" w:rsidRPr="00E9639D">
        <w:t>, where CD indicates the exchange across the Common Domain.</w:t>
      </w:r>
      <w:r w:rsidR="00E9639D" w:rsidRPr="00F01E39">
        <w:t xml:space="preserve"> </w:t>
      </w:r>
    </w:p>
    <w:p w14:paraId="64349ECE" w14:textId="77777777" w:rsidR="00A21A85" w:rsidRPr="00476D2F" w:rsidRDefault="00A21A85">
      <w:pPr>
        <w:spacing w:before="0"/>
        <w:jc w:val="left"/>
      </w:pPr>
      <w:r w:rsidRPr="00476D2F">
        <w:br w:type="page"/>
      </w:r>
    </w:p>
    <w:tbl>
      <w:tblPr>
        <w:tblW w:w="101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997"/>
        <w:gridCol w:w="4849"/>
        <w:gridCol w:w="1284"/>
        <w:gridCol w:w="998"/>
        <w:gridCol w:w="998"/>
      </w:tblGrid>
      <w:tr w:rsidR="00DA0B91" w:rsidRPr="00110E6A" w14:paraId="24EE7629" w14:textId="418DFF63" w:rsidTr="0017371F">
        <w:trPr>
          <w:cantSplit/>
          <w:trHeight w:val="368"/>
          <w:tblHeader/>
          <w:jc w:val="center"/>
        </w:trPr>
        <w:tc>
          <w:tcPr>
            <w:tcW w:w="1997" w:type="dxa"/>
            <w:shd w:val="clear" w:color="auto" w:fill="002060"/>
          </w:tcPr>
          <w:p w14:paraId="24EE7625" w14:textId="77777777" w:rsidR="00DA0B91" w:rsidRPr="00476D2F" w:rsidRDefault="00DA0B91">
            <w:pPr>
              <w:pStyle w:val="Table12"/>
              <w:rPr>
                <w:b/>
              </w:rPr>
            </w:pPr>
            <w:r w:rsidRPr="00476D2F">
              <w:rPr>
                <w:b/>
              </w:rPr>
              <w:t>Data Item</w:t>
            </w:r>
          </w:p>
        </w:tc>
        <w:tc>
          <w:tcPr>
            <w:tcW w:w="4849" w:type="dxa"/>
            <w:shd w:val="clear" w:color="auto" w:fill="002060"/>
          </w:tcPr>
          <w:p w14:paraId="24EE7626" w14:textId="77777777" w:rsidR="00DA0B91" w:rsidRPr="00476D2F" w:rsidRDefault="00DA0B91">
            <w:pPr>
              <w:pStyle w:val="Table12"/>
              <w:rPr>
                <w:b/>
              </w:rPr>
            </w:pPr>
            <w:r w:rsidRPr="00476D2F">
              <w:rPr>
                <w:b/>
              </w:rPr>
              <w:t>Content</w:t>
            </w:r>
          </w:p>
        </w:tc>
        <w:tc>
          <w:tcPr>
            <w:tcW w:w="1284" w:type="dxa"/>
            <w:shd w:val="clear" w:color="auto" w:fill="002060"/>
          </w:tcPr>
          <w:p w14:paraId="24EE7627" w14:textId="77777777" w:rsidR="00DA0B91" w:rsidRPr="00476D2F" w:rsidRDefault="00DA0B91">
            <w:pPr>
              <w:pStyle w:val="Table12"/>
              <w:jc w:val="both"/>
              <w:rPr>
                <w:b/>
              </w:rPr>
            </w:pPr>
            <w:r w:rsidRPr="00476D2F">
              <w:rPr>
                <w:b/>
              </w:rPr>
              <w:t>Status</w:t>
            </w:r>
          </w:p>
        </w:tc>
        <w:tc>
          <w:tcPr>
            <w:tcW w:w="998" w:type="dxa"/>
            <w:shd w:val="clear" w:color="auto" w:fill="002060"/>
          </w:tcPr>
          <w:p w14:paraId="24EE7628" w14:textId="1D71801F" w:rsidR="00DA0B91" w:rsidRPr="00476D2F" w:rsidRDefault="00DA0B91">
            <w:pPr>
              <w:pStyle w:val="Table12"/>
              <w:jc w:val="both"/>
              <w:rPr>
                <w:b/>
              </w:rPr>
            </w:pPr>
            <w:r w:rsidRPr="00476D2F">
              <w:rPr>
                <w:b/>
              </w:rPr>
              <w:t>IE917BFormat</w:t>
            </w:r>
          </w:p>
        </w:tc>
        <w:tc>
          <w:tcPr>
            <w:tcW w:w="998" w:type="dxa"/>
            <w:shd w:val="clear" w:color="auto" w:fill="002060"/>
          </w:tcPr>
          <w:p w14:paraId="7F8B5F8A" w14:textId="2FE275F1" w:rsidR="00DA0B91" w:rsidRPr="00476D2F" w:rsidRDefault="00DA0B91">
            <w:pPr>
              <w:pStyle w:val="Table12"/>
              <w:jc w:val="both"/>
              <w:rPr>
                <w:b/>
              </w:rPr>
            </w:pPr>
            <w:r w:rsidRPr="00476D2F">
              <w:rPr>
                <w:b/>
              </w:rPr>
              <w:t>IE917C</w:t>
            </w:r>
            <w:r w:rsidR="00A760DD">
              <w:rPr>
                <w:b/>
              </w:rPr>
              <w:t>/IE917D</w:t>
            </w:r>
            <w:r w:rsidRPr="00476D2F">
              <w:rPr>
                <w:b/>
              </w:rPr>
              <w:t xml:space="preserve"> Format</w:t>
            </w:r>
          </w:p>
        </w:tc>
      </w:tr>
      <w:tr w:rsidR="00DA0B91" w:rsidRPr="00110E6A" w14:paraId="24EE762E" w14:textId="46F2CF9B" w:rsidTr="0017371F">
        <w:trPr>
          <w:cantSplit/>
          <w:trHeight w:val="384"/>
          <w:jc w:val="center"/>
        </w:trPr>
        <w:tc>
          <w:tcPr>
            <w:tcW w:w="1997" w:type="dxa"/>
          </w:tcPr>
          <w:p w14:paraId="24EE762A" w14:textId="56345426" w:rsidR="00DA0B91" w:rsidRPr="00476D2F" w:rsidRDefault="00DA0B91">
            <w:pPr>
              <w:pStyle w:val="Table12"/>
              <w:rPr>
                <w:b/>
                <w:i/>
              </w:rPr>
            </w:pPr>
            <w:r w:rsidRPr="00476D2F">
              <w:rPr>
                <w:b/>
                <w:i/>
              </w:rPr>
              <w:t xml:space="preserve">Error </w:t>
            </w:r>
            <w:r w:rsidR="00AD08A2" w:rsidRPr="00476D2F">
              <w:rPr>
                <w:b/>
                <w:i/>
              </w:rPr>
              <w:t xml:space="preserve">line </w:t>
            </w:r>
            <w:r w:rsidRPr="00476D2F">
              <w:rPr>
                <w:b/>
                <w:i/>
              </w:rPr>
              <w:t>Number</w:t>
            </w:r>
          </w:p>
        </w:tc>
        <w:tc>
          <w:tcPr>
            <w:tcW w:w="4849" w:type="dxa"/>
            <w:vMerge w:val="restart"/>
          </w:tcPr>
          <w:p w14:paraId="24EE762B" w14:textId="05D03B5F" w:rsidR="00DA0B91" w:rsidRPr="00476D2F" w:rsidRDefault="00DA0B91">
            <w:pPr>
              <w:pStyle w:val="Table12"/>
            </w:pPr>
            <w:r w:rsidRPr="00476D2F">
              <w:t xml:space="preserve">The line and column of the error are two required numeric data items used to specify the location of the error. The XML parser </w:t>
            </w:r>
            <w:r w:rsidR="0065427B" w:rsidRPr="00476D2F">
              <w:t xml:space="preserve">or the XML validator </w:t>
            </w:r>
            <w:r w:rsidRPr="00476D2F">
              <w:t>can be used to provide values for the two data items.</w:t>
            </w:r>
          </w:p>
        </w:tc>
        <w:tc>
          <w:tcPr>
            <w:tcW w:w="1284" w:type="dxa"/>
          </w:tcPr>
          <w:p w14:paraId="24EE762C" w14:textId="77777777" w:rsidR="00DA0B91" w:rsidRPr="00476D2F" w:rsidRDefault="00DA0B91">
            <w:pPr>
              <w:pStyle w:val="Table12"/>
            </w:pPr>
            <w:r w:rsidRPr="00476D2F">
              <w:t>Required</w:t>
            </w:r>
          </w:p>
        </w:tc>
        <w:tc>
          <w:tcPr>
            <w:tcW w:w="998" w:type="dxa"/>
          </w:tcPr>
          <w:p w14:paraId="24EE762D" w14:textId="77777777" w:rsidR="00DA0B91" w:rsidRPr="00476D2F" w:rsidRDefault="00DA0B91">
            <w:pPr>
              <w:pStyle w:val="Table12"/>
            </w:pPr>
            <w:r w:rsidRPr="00476D2F">
              <w:t>n..9</w:t>
            </w:r>
          </w:p>
        </w:tc>
        <w:tc>
          <w:tcPr>
            <w:tcW w:w="998" w:type="dxa"/>
          </w:tcPr>
          <w:p w14:paraId="6C1353CF" w14:textId="64F237EA" w:rsidR="00DA0B91" w:rsidRPr="00476D2F" w:rsidRDefault="00DA0B91">
            <w:pPr>
              <w:pStyle w:val="Table12"/>
            </w:pPr>
            <w:r w:rsidRPr="00476D2F">
              <w:t>n..9</w:t>
            </w:r>
          </w:p>
        </w:tc>
      </w:tr>
      <w:tr w:rsidR="00DA0B91" w:rsidRPr="00110E6A" w14:paraId="24EE7633" w14:textId="73E645F8" w:rsidTr="0017371F">
        <w:trPr>
          <w:cantSplit/>
          <w:trHeight w:val="727"/>
          <w:jc w:val="center"/>
        </w:trPr>
        <w:tc>
          <w:tcPr>
            <w:tcW w:w="1997" w:type="dxa"/>
          </w:tcPr>
          <w:p w14:paraId="24EE762F" w14:textId="308D290C" w:rsidR="00DA0B91" w:rsidRPr="00476D2F" w:rsidRDefault="00DA0B91">
            <w:pPr>
              <w:pStyle w:val="Table12"/>
              <w:rPr>
                <w:b/>
                <w:i/>
              </w:rPr>
            </w:pPr>
            <w:r w:rsidRPr="00476D2F">
              <w:rPr>
                <w:b/>
                <w:i/>
              </w:rPr>
              <w:t xml:space="preserve">Error </w:t>
            </w:r>
            <w:r w:rsidR="00AD08A2" w:rsidRPr="00476D2F">
              <w:rPr>
                <w:b/>
                <w:i/>
              </w:rPr>
              <w:t xml:space="preserve">column </w:t>
            </w:r>
            <w:r w:rsidRPr="00476D2F">
              <w:rPr>
                <w:b/>
                <w:i/>
              </w:rPr>
              <w:t>Number</w:t>
            </w:r>
          </w:p>
        </w:tc>
        <w:tc>
          <w:tcPr>
            <w:tcW w:w="4849" w:type="dxa"/>
            <w:vMerge/>
          </w:tcPr>
          <w:p w14:paraId="24EE7630" w14:textId="77777777" w:rsidR="00DA0B91" w:rsidRPr="00476D2F" w:rsidRDefault="00DA0B91">
            <w:pPr>
              <w:pStyle w:val="Table12"/>
            </w:pPr>
          </w:p>
        </w:tc>
        <w:tc>
          <w:tcPr>
            <w:tcW w:w="1284" w:type="dxa"/>
          </w:tcPr>
          <w:p w14:paraId="24EE7631" w14:textId="77777777" w:rsidR="00DA0B91" w:rsidRPr="00476D2F" w:rsidRDefault="00DA0B91">
            <w:pPr>
              <w:pStyle w:val="Table12"/>
            </w:pPr>
            <w:r w:rsidRPr="00476D2F">
              <w:t>Required</w:t>
            </w:r>
          </w:p>
        </w:tc>
        <w:tc>
          <w:tcPr>
            <w:tcW w:w="998" w:type="dxa"/>
          </w:tcPr>
          <w:p w14:paraId="24EE7632" w14:textId="77777777" w:rsidR="00DA0B91" w:rsidRPr="00476D2F" w:rsidRDefault="00DA0B91">
            <w:pPr>
              <w:pStyle w:val="Table12"/>
            </w:pPr>
            <w:r w:rsidRPr="00476D2F">
              <w:t>n..9</w:t>
            </w:r>
          </w:p>
        </w:tc>
        <w:tc>
          <w:tcPr>
            <w:tcW w:w="998" w:type="dxa"/>
          </w:tcPr>
          <w:p w14:paraId="64173693" w14:textId="5A1ABE77" w:rsidR="00DA0B91" w:rsidRPr="00476D2F" w:rsidRDefault="00DA0B91">
            <w:pPr>
              <w:pStyle w:val="Table12"/>
            </w:pPr>
            <w:r w:rsidRPr="00476D2F">
              <w:t>n..9</w:t>
            </w:r>
          </w:p>
        </w:tc>
      </w:tr>
      <w:tr w:rsidR="00DA0B91" w:rsidRPr="00110E6A" w14:paraId="24EE7638" w14:textId="3E124B80" w:rsidTr="0017371F">
        <w:trPr>
          <w:cantSplit/>
          <w:trHeight w:val="979"/>
          <w:jc w:val="center"/>
        </w:trPr>
        <w:tc>
          <w:tcPr>
            <w:tcW w:w="1997" w:type="dxa"/>
          </w:tcPr>
          <w:p w14:paraId="24EE7634" w14:textId="326C72C6" w:rsidR="00DA0B91" w:rsidRPr="00476D2F" w:rsidRDefault="00DA0B91">
            <w:pPr>
              <w:pStyle w:val="Table12"/>
              <w:rPr>
                <w:b/>
                <w:i/>
              </w:rPr>
            </w:pPr>
            <w:r w:rsidRPr="00476D2F">
              <w:rPr>
                <w:b/>
                <w:i/>
              </w:rPr>
              <w:t xml:space="preserve">Error </w:t>
            </w:r>
            <w:r w:rsidR="00AD08A2" w:rsidRPr="00476D2F">
              <w:rPr>
                <w:b/>
                <w:i/>
              </w:rPr>
              <w:t>code</w:t>
            </w:r>
          </w:p>
        </w:tc>
        <w:tc>
          <w:tcPr>
            <w:tcW w:w="4849" w:type="dxa"/>
          </w:tcPr>
          <w:p w14:paraId="24EE7635" w14:textId="1804DB59" w:rsidR="00DA0B91" w:rsidRPr="00476D2F" w:rsidRDefault="00DA0B91">
            <w:pPr>
              <w:pStyle w:val="Table12"/>
            </w:pPr>
            <w:r w:rsidRPr="00476D2F">
              <w:t xml:space="preserve">This data item is </w:t>
            </w:r>
            <w:proofErr w:type="gramStart"/>
            <w:r w:rsidRPr="00476D2F">
              <w:t>required</w:t>
            </w:r>
            <w:proofErr w:type="gramEnd"/>
            <w:r w:rsidRPr="00476D2F">
              <w:t xml:space="preserve"> and it is used to codify the error on a message. The values for this data item are specified in the relevant </w:t>
            </w:r>
            <w:r w:rsidR="008117ED" w:rsidRPr="00476D2F">
              <w:t>C</w:t>
            </w:r>
            <w:r w:rsidRPr="00476D2F">
              <w:t xml:space="preserve">odelist of </w:t>
            </w:r>
            <w:r w:rsidR="00991A3B" w:rsidRPr="00476D2F">
              <w:t xml:space="preserve">CS/RD2 (Also in </w:t>
            </w:r>
            <w:r w:rsidRPr="00476D2F">
              <w:t>Appendix C</w:t>
            </w:r>
            <w:r w:rsidR="00991A3B" w:rsidRPr="00476D2F">
              <w:t xml:space="preserve"> for ICS [</w:t>
            </w:r>
            <w:r w:rsidR="00991A3B" w:rsidRPr="00476D2F">
              <w:fldChar w:fldCharType="begin"/>
            </w:r>
            <w:r w:rsidR="00991A3B" w:rsidRPr="00476D2F">
              <w:instrText xml:space="preserve"> REF R18 \h  \* MERGEFORMAT </w:instrText>
            </w:r>
            <w:r w:rsidR="00991A3B" w:rsidRPr="00476D2F">
              <w:fldChar w:fldCharType="separate"/>
            </w:r>
            <w:r w:rsidR="004501EF" w:rsidRPr="000C1B4B">
              <w:rPr>
                <w:szCs w:val="24"/>
              </w:rPr>
              <w:t>R</w:t>
            </w:r>
            <w:r w:rsidR="004501EF">
              <w:rPr>
                <w:szCs w:val="24"/>
              </w:rPr>
              <w:t>18</w:t>
            </w:r>
            <w:r w:rsidR="00991A3B" w:rsidRPr="00476D2F">
              <w:fldChar w:fldCharType="end"/>
            </w:r>
            <w:r w:rsidR="00991A3B" w:rsidRPr="00476D2F">
              <w:t>]).</w:t>
            </w:r>
          </w:p>
        </w:tc>
        <w:tc>
          <w:tcPr>
            <w:tcW w:w="1284" w:type="dxa"/>
          </w:tcPr>
          <w:p w14:paraId="24EE7636" w14:textId="77777777" w:rsidR="00DA0B91" w:rsidRPr="00476D2F" w:rsidRDefault="00DA0B91">
            <w:pPr>
              <w:pStyle w:val="Table12"/>
            </w:pPr>
            <w:r w:rsidRPr="00476D2F">
              <w:t>Required</w:t>
            </w:r>
          </w:p>
        </w:tc>
        <w:tc>
          <w:tcPr>
            <w:tcW w:w="998" w:type="dxa"/>
          </w:tcPr>
          <w:p w14:paraId="24EE7637" w14:textId="77777777" w:rsidR="00DA0B91" w:rsidRPr="00476D2F" w:rsidRDefault="00DA0B91">
            <w:pPr>
              <w:pStyle w:val="Table12"/>
            </w:pPr>
            <w:r w:rsidRPr="00476D2F">
              <w:t>n2</w:t>
            </w:r>
          </w:p>
        </w:tc>
        <w:tc>
          <w:tcPr>
            <w:tcW w:w="998" w:type="dxa"/>
          </w:tcPr>
          <w:p w14:paraId="5EE73342" w14:textId="583D7B2B" w:rsidR="00DA0B91" w:rsidRPr="00476D2F" w:rsidRDefault="00DA0B91">
            <w:pPr>
              <w:pStyle w:val="Table12"/>
            </w:pPr>
            <w:r w:rsidRPr="00476D2F">
              <w:t>n2</w:t>
            </w:r>
          </w:p>
        </w:tc>
      </w:tr>
      <w:tr w:rsidR="00DA0B91" w:rsidRPr="00110E6A" w14:paraId="24EE763D" w14:textId="76D816D5" w:rsidTr="0017371F">
        <w:trPr>
          <w:cantSplit/>
          <w:trHeight w:val="979"/>
          <w:jc w:val="center"/>
        </w:trPr>
        <w:tc>
          <w:tcPr>
            <w:tcW w:w="1997" w:type="dxa"/>
          </w:tcPr>
          <w:p w14:paraId="616A788C" w14:textId="77777777" w:rsidR="00FB55BF" w:rsidRPr="00476D2F" w:rsidRDefault="00DA0B91">
            <w:pPr>
              <w:pStyle w:val="Table12"/>
              <w:rPr>
                <w:b/>
                <w:i/>
              </w:rPr>
            </w:pPr>
            <w:r w:rsidRPr="00476D2F">
              <w:rPr>
                <w:b/>
                <w:i/>
              </w:rPr>
              <w:t xml:space="preserve">Error </w:t>
            </w:r>
            <w:r w:rsidR="00AD08A2" w:rsidRPr="00476D2F">
              <w:rPr>
                <w:b/>
                <w:i/>
              </w:rPr>
              <w:t>reason</w:t>
            </w:r>
          </w:p>
          <w:p w14:paraId="6F74C253" w14:textId="77777777" w:rsidR="00FB55BF" w:rsidRPr="00476D2F" w:rsidRDefault="00FB55BF">
            <w:pPr>
              <w:pStyle w:val="Table12"/>
              <w:rPr>
                <w:b/>
                <w:i/>
              </w:rPr>
            </w:pPr>
            <w:r w:rsidRPr="00476D2F">
              <w:rPr>
                <w:b/>
                <w:i/>
              </w:rPr>
              <w:t>(IE917B)</w:t>
            </w:r>
          </w:p>
          <w:p w14:paraId="2D125FEA" w14:textId="77777777" w:rsidR="00FB55BF" w:rsidRPr="00476D2F" w:rsidRDefault="00FB55BF">
            <w:pPr>
              <w:pStyle w:val="Table12"/>
              <w:rPr>
                <w:b/>
                <w:i/>
              </w:rPr>
            </w:pPr>
          </w:p>
          <w:p w14:paraId="46B3EC3C" w14:textId="77777777" w:rsidR="00FB55BF" w:rsidRPr="00476D2F" w:rsidRDefault="00FB55BF">
            <w:pPr>
              <w:pStyle w:val="Table12"/>
              <w:rPr>
                <w:b/>
                <w:i/>
              </w:rPr>
            </w:pPr>
            <w:r w:rsidRPr="00476D2F">
              <w:rPr>
                <w:b/>
                <w:i/>
              </w:rPr>
              <w:t>Error text</w:t>
            </w:r>
          </w:p>
          <w:p w14:paraId="24EE7639" w14:textId="69CB78CC" w:rsidR="00DA0B91" w:rsidRPr="00476D2F" w:rsidRDefault="00FB55BF">
            <w:pPr>
              <w:pStyle w:val="Table12"/>
              <w:rPr>
                <w:b/>
                <w:i/>
              </w:rPr>
            </w:pPr>
            <w:r w:rsidRPr="00476D2F">
              <w:rPr>
                <w:b/>
                <w:i/>
              </w:rPr>
              <w:t>(IE917C</w:t>
            </w:r>
            <w:r w:rsidR="009A0E05">
              <w:rPr>
                <w:b/>
                <w:i/>
              </w:rPr>
              <w:t>/IE917D</w:t>
            </w:r>
            <w:r w:rsidR="007E0F13" w:rsidRPr="00476D2F">
              <w:rPr>
                <w:b/>
                <w:i/>
              </w:rPr>
              <w:t>)</w:t>
            </w:r>
            <w:r w:rsidR="00AD08A2" w:rsidRPr="00476D2F">
              <w:rPr>
                <w:b/>
                <w:i/>
              </w:rPr>
              <w:t xml:space="preserve"> </w:t>
            </w:r>
          </w:p>
        </w:tc>
        <w:tc>
          <w:tcPr>
            <w:tcW w:w="4849" w:type="dxa"/>
          </w:tcPr>
          <w:p w14:paraId="24EE763A" w14:textId="65C4ABE7" w:rsidR="00DA0B91" w:rsidRPr="00476D2F" w:rsidRDefault="003353D0">
            <w:pPr>
              <w:pStyle w:val="Table12"/>
            </w:pPr>
            <w:r w:rsidRPr="00476D2F">
              <w:t>This field</w:t>
            </w:r>
            <w:r w:rsidR="00AD08A2" w:rsidRPr="00476D2F">
              <w:t xml:space="preserve"> </w:t>
            </w:r>
            <w:r w:rsidR="00DA0B91" w:rsidRPr="00476D2F">
              <w:t xml:space="preserve">is a required alphanumeric data item that contains </w:t>
            </w:r>
            <w:r w:rsidR="00DA0B91" w:rsidRPr="00476D2F">
              <w:rPr>
                <w:b/>
                <w:bCs/>
              </w:rPr>
              <w:t>the text of the error returned by the XML parser</w:t>
            </w:r>
            <w:r w:rsidR="004A6130" w:rsidRPr="00476D2F">
              <w:rPr>
                <w:b/>
                <w:bCs/>
              </w:rPr>
              <w:t xml:space="preserve"> or the XML validator</w:t>
            </w:r>
            <w:r w:rsidR="00DA0B91" w:rsidRPr="00476D2F">
              <w:t>.</w:t>
            </w:r>
          </w:p>
        </w:tc>
        <w:tc>
          <w:tcPr>
            <w:tcW w:w="1284" w:type="dxa"/>
          </w:tcPr>
          <w:p w14:paraId="24EE763B" w14:textId="77777777" w:rsidR="00DA0B91" w:rsidRPr="00476D2F" w:rsidRDefault="00DA0B91">
            <w:pPr>
              <w:pStyle w:val="Table12"/>
            </w:pPr>
            <w:r w:rsidRPr="00476D2F">
              <w:t>Required</w:t>
            </w:r>
          </w:p>
        </w:tc>
        <w:tc>
          <w:tcPr>
            <w:tcW w:w="998" w:type="dxa"/>
          </w:tcPr>
          <w:p w14:paraId="24EE763C" w14:textId="77777777" w:rsidR="00DA0B91" w:rsidRPr="00476D2F" w:rsidRDefault="00DA0B91">
            <w:pPr>
              <w:pStyle w:val="Table12"/>
            </w:pPr>
            <w:r w:rsidRPr="00476D2F">
              <w:t>an..350</w:t>
            </w:r>
          </w:p>
        </w:tc>
        <w:tc>
          <w:tcPr>
            <w:tcW w:w="998" w:type="dxa"/>
          </w:tcPr>
          <w:p w14:paraId="5AF0D99F" w14:textId="7DC767B6" w:rsidR="00DA0B91" w:rsidRPr="00476D2F" w:rsidRDefault="00DA0B91">
            <w:pPr>
              <w:pStyle w:val="Table12"/>
            </w:pPr>
            <w:r w:rsidRPr="00476D2F">
              <w:t>an..512</w:t>
            </w:r>
          </w:p>
        </w:tc>
      </w:tr>
      <w:tr w:rsidR="00DA0B91" w:rsidRPr="00110E6A" w14:paraId="24EE7642" w14:textId="44E36327" w:rsidTr="0017371F">
        <w:trPr>
          <w:cantSplit/>
          <w:trHeight w:val="3166"/>
          <w:jc w:val="center"/>
        </w:trPr>
        <w:tc>
          <w:tcPr>
            <w:tcW w:w="1997" w:type="dxa"/>
          </w:tcPr>
          <w:p w14:paraId="24EE763E" w14:textId="4E013631" w:rsidR="00DA0B91" w:rsidRPr="00476D2F" w:rsidRDefault="00DA0B91">
            <w:pPr>
              <w:pStyle w:val="Table12"/>
              <w:rPr>
                <w:b/>
                <w:i/>
              </w:rPr>
            </w:pPr>
            <w:r w:rsidRPr="00476D2F">
              <w:rPr>
                <w:b/>
                <w:i/>
              </w:rPr>
              <w:t xml:space="preserve">Error </w:t>
            </w:r>
            <w:r w:rsidR="00AD08A2" w:rsidRPr="00476D2F">
              <w:rPr>
                <w:b/>
                <w:i/>
              </w:rPr>
              <w:t>pointer</w:t>
            </w:r>
          </w:p>
        </w:tc>
        <w:tc>
          <w:tcPr>
            <w:tcW w:w="4849" w:type="dxa"/>
          </w:tcPr>
          <w:p w14:paraId="24EE763F" w14:textId="1F88D377" w:rsidR="00DA0B91" w:rsidRPr="00476D2F" w:rsidRDefault="00DA0B91">
            <w:pPr>
              <w:pStyle w:val="Table12"/>
            </w:pPr>
            <w:r w:rsidRPr="00476D2F">
              <w:t xml:space="preserve">The Error </w:t>
            </w:r>
            <w:r w:rsidR="00AD08A2" w:rsidRPr="00476D2F">
              <w:t xml:space="preserve">pointer </w:t>
            </w:r>
            <w:r w:rsidRPr="00476D2F">
              <w:t>is an optional alphanumeric data item that may contain the XPath location of the error. Since XPath locations require a valid XML file, this data item is optional in case of an XML parsing error. Even for XML schema error, this data item is optional since not all XML parsers report the location of the error as XPath. If the XPath string is to be truncated (i.e. if the length of the string is greater than 350 characters long), then the data item should not be used.</w:t>
            </w:r>
          </w:p>
        </w:tc>
        <w:tc>
          <w:tcPr>
            <w:tcW w:w="1284" w:type="dxa"/>
          </w:tcPr>
          <w:p w14:paraId="24EE7640" w14:textId="77777777" w:rsidR="00DA0B91" w:rsidRPr="00476D2F" w:rsidRDefault="00DA0B91">
            <w:pPr>
              <w:pStyle w:val="Table12"/>
            </w:pPr>
            <w:r w:rsidRPr="00476D2F">
              <w:t>Optional</w:t>
            </w:r>
          </w:p>
        </w:tc>
        <w:tc>
          <w:tcPr>
            <w:tcW w:w="998" w:type="dxa"/>
          </w:tcPr>
          <w:p w14:paraId="24EE7641" w14:textId="77777777" w:rsidR="00DA0B91" w:rsidRPr="00476D2F" w:rsidRDefault="00DA0B91">
            <w:pPr>
              <w:pStyle w:val="Table12"/>
            </w:pPr>
            <w:r w:rsidRPr="00476D2F">
              <w:t>an..350</w:t>
            </w:r>
          </w:p>
        </w:tc>
        <w:tc>
          <w:tcPr>
            <w:tcW w:w="998" w:type="dxa"/>
          </w:tcPr>
          <w:p w14:paraId="625FA39C" w14:textId="173E5830" w:rsidR="00DA0B91" w:rsidRPr="00476D2F" w:rsidRDefault="00DA0B91">
            <w:pPr>
              <w:pStyle w:val="Table12"/>
            </w:pPr>
            <w:r w:rsidRPr="00476D2F">
              <w:t>an..512</w:t>
            </w:r>
          </w:p>
        </w:tc>
      </w:tr>
      <w:tr w:rsidR="00DA0B91" w:rsidRPr="00110E6A" w14:paraId="24EE7647" w14:textId="617084C3" w:rsidTr="0017371F">
        <w:trPr>
          <w:cantSplit/>
          <w:trHeight w:val="980"/>
          <w:jc w:val="center"/>
        </w:trPr>
        <w:tc>
          <w:tcPr>
            <w:tcW w:w="1997" w:type="dxa"/>
          </w:tcPr>
          <w:p w14:paraId="24EE7643" w14:textId="77777777" w:rsidR="00DA0B91" w:rsidRPr="00476D2F" w:rsidRDefault="00DA0B91">
            <w:pPr>
              <w:pStyle w:val="Table12"/>
              <w:rPr>
                <w:b/>
                <w:i/>
              </w:rPr>
            </w:pPr>
            <w:r w:rsidRPr="00476D2F">
              <w:rPr>
                <w:b/>
                <w:i/>
              </w:rPr>
              <w:t>Original attribute value</w:t>
            </w:r>
          </w:p>
        </w:tc>
        <w:tc>
          <w:tcPr>
            <w:tcW w:w="4849" w:type="dxa"/>
          </w:tcPr>
          <w:p w14:paraId="24EE7644" w14:textId="30EEC111" w:rsidR="00DA0B91" w:rsidRPr="00476D2F" w:rsidRDefault="00DA0B91">
            <w:pPr>
              <w:pStyle w:val="Table12"/>
            </w:pPr>
            <w:r w:rsidRPr="00476D2F">
              <w:t xml:space="preserve">The Original </w:t>
            </w:r>
            <w:r w:rsidR="00B1634B" w:rsidRPr="00476D2F">
              <w:t xml:space="preserve">attribute value </w:t>
            </w:r>
            <w:r w:rsidRPr="00476D2F">
              <w:t xml:space="preserve">is an optional alphanumeric data item that should be used when the error is an XML schema error concerning invalid values. The reasons for considering an attribute value invalid might be the format and/or a value for a technical code list. For such cases, the data item should contain the value of the invalid value </w:t>
            </w:r>
            <w:proofErr w:type="gramStart"/>
            <w:r w:rsidRPr="00476D2F">
              <w:t>in order to</w:t>
            </w:r>
            <w:proofErr w:type="gramEnd"/>
            <w:r w:rsidRPr="00476D2F">
              <w:t xml:space="preserve"> indicate which value was perceived invalid.</w:t>
            </w:r>
          </w:p>
        </w:tc>
        <w:tc>
          <w:tcPr>
            <w:tcW w:w="1284" w:type="dxa"/>
          </w:tcPr>
          <w:p w14:paraId="24EE7645" w14:textId="77777777" w:rsidR="00DA0B91" w:rsidRPr="00476D2F" w:rsidRDefault="00DA0B91">
            <w:pPr>
              <w:pStyle w:val="Table12"/>
            </w:pPr>
            <w:r w:rsidRPr="00476D2F">
              <w:t>Optional</w:t>
            </w:r>
          </w:p>
        </w:tc>
        <w:tc>
          <w:tcPr>
            <w:tcW w:w="998" w:type="dxa"/>
          </w:tcPr>
          <w:p w14:paraId="24EE7646" w14:textId="77777777" w:rsidR="00DA0B91" w:rsidRPr="00476D2F" w:rsidRDefault="00DA0B91">
            <w:pPr>
              <w:pStyle w:val="Table12"/>
            </w:pPr>
            <w:r w:rsidRPr="00476D2F">
              <w:t>an..350</w:t>
            </w:r>
          </w:p>
        </w:tc>
        <w:tc>
          <w:tcPr>
            <w:tcW w:w="998" w:type="dxa"/>
          </w:tcPr>
          <w:p w14:paraId="34A212AB" w14:textId="7D8DC548" w:rsidR="00DA0B91" w:rsidRPr="00476D2F" w:rsidRDefault="00DA0B91">
            <w:pPr>
              <w:pStyle w:val="Table12"/>
            </w:pPr>
            <w:r w:rsidRPr="00476D2F">
              <w:t>an..512</w:t>
            </w:r>
          </w:p>
        </w:tc>
      </w:tr>
    </w:tbl>
    <w:p w14:paraId="24EE7648" w14:textId="2CE872ED" w:rsidR="00DF47BE" w:rsidRPr="00476D2F" w:rsidRDefault="00DF47BE" w:rsidP="008F703C">
      <w:pPr>
        <w:pStyle w:val="Caption"/>
      </w:pPr>
      <w:bookmarkStart w:id="1518" w:name="_Toc185900997"/>
      <w:r w:rsidRPr="00476D2F">
        <w:t xml:space="preserve">Table </w:t>
      </w:r>
      <w:r w:rsidR="002C7E76">
        <w:fldChar w:fldCharType="begin"/>
      </w:r>
      <w:r w:rsidR="002C7E76">
        <w:instrText xml:space="preserve"> SEQ Table \* ARABIC </w:instrText>
      </w:r>
      <w:r w:rsidR="002C7E76">
        <w:fldChar w:fldCharType="separate"/>
      </w:r>
      <w:r w:rsidR="004501EF">
        <w:rPr>
          <w:noProof/>
        </w:rPr>
        <w:t>71</w:t>
      </w:r>
      <w:r w:rsidR="002C7E76">
        <w:fldChar w:fldCharType="end"/>
      </w:r>
      <w:r w:rsidRPr="00476D2F">
        <w:t>: Data Items for XML Error data group in IE917</w:t>
      </w:r>
      <w:bookmarkEnd w:id="1518"/>
    </w:p>
    <w:p w14:paraId="7C711894" w14:textId="6E9715D6" w:rsidR="008512F3" w:rsidRPr="00476D2F" w:rsidRDefault="008512F3">
      <w:r w:rsidRPr="00476D2F">
        <w:t>Should an error be detected in a CD917B/CD917C</w:t>
      </w:r>
      <w:r w:rsidR="003D0847">
        <w:t>/CD917D</w:t>
      </w:r>
      <w:r w:rsidRPr="00476D2F">
        <w:t>, no further message is exchanged but as much data as possible provided for manual intervention.</w:t>
      </w:r>
    </w:p>
    <w:p w14:paraId="405E5EFB" w14:textId="327611AF" w:rsidR="00834B17" w:rsidRPr="00476D2F" w:rsidRDefault="0001773B">
      <w:r w:rsidRPr="00476D2F">
        <w:t xml:space="preserve">The </w:t>
      </w:r>
      <w:r w:rsidR="00834B17" w:rsidRPr="00476D2F">
        <w:t>CD917C</w:t>
      </w:r>
      <w:r w:rsidR="003D0847">
        <w:t>/CD917D</w:t>
      </w:r>
      <w:r w:rsidR="00834B17" w:rsidRPr="00476D2F">
        <w:t xml:space="preserve"> uses the </w:t>
      </w:r>
      <w:r w:rsidRPr="00476D2F">
        <w:t xml:space="preserve">same </w:t>
      </w:r>
      <w:r w:rsidR="001E441D">
        <w:fldChar w:fldCharType="begin"/>
      </w:r>
      <w:r w:rsidR="001E441D">
        <w:instrText xml:space="preserve"> REF _Ref115912812 \h </w:instrText>
      </w:r>
      <w:r w:rsidR="001E441D">
        <w:fldChar w:fldCharType="separate"/>
      </w:r>
      <w:r w:rsidR="004501EF" w:rsidRPr="00476D2F">
        <w:t xml:space="preserve">Message Header for </w:t>
      </w:r>
      <w:r w:rsidR="004501EF">
        <w:t>AES-P1, NCTS-P5 and NCTS-P6</w:t>
      </w:r>
      <w:r w:rsidR="001E441D">
        <w:fldChar w:fldCharType="end"/>
      </w:r>
      <w:r w:rsidR="002C0D25" w:rsidRPr="00476D2F">
        <w:t xml:space="preserve"> </w:t>
      </w:r>
      <w:r w:rsidRPr="00476D2F">
        <w:t xml:space="preserve">(see section </w:t>
      </w:r>
      <w:r w:rsidRPr="00476D2F">
        <w:fldChar w:fldCharType="begin"/>
      </w:r>
      <w:r w:rsidRPr="00476D2F">
        <w:instrText xml:space="preserve"> REF _Ref530595295 \r \h </w:instrText>
      </w:r>
      <w:r w:rsidRPr="00476D2F">
        <w:fldChar w:fldCharType="separate"/>
      </w:r>
      <w:r w:rsidR="004501EF">
        <w:t>VII.7</w:t>
      </w:r>
      <w:r w:rsidRPr="00476D2F">
        <w:fldChar w:fldCharType="end"/>
      </w:r>
      <w:r w:rsidRPr="00476D2F">
        <w:t>)</w:t>
      </w:r>
      <w:r w:rsidR="00834B17" w:rsidRPr="00476D2F">
        <w:t>.</w:t>
      </w:r>
    </w:p>
    <w:p w14:paraId="24EE7649" w14:textId="5BD36D0B" w:rsidR="00DF47BE" w:rsidRPr="00476D2F" w:rsidRDefault="003557D9">
      <w:r w:rsidRPr="00476D2F">
        <w:t>It is recommended that NAs are following the same approach in External Domain exchanges for XML errors</w:t>
      </w:r>
      <w:r w:rsidR="00DF47BE" w:rsidRPr="00476D2F">
        <w:t>.</w:t>
      </w:r>
    </w:p>
    <w:p w14:paraId="24EE764A" w14:textId="7BF7B2A7" w:rsidR="00DF47BE" w:rsidRPr="00476D2F" w:rsidRDefault="00DF47BE" w:rsidP="00453F8A">
      <w:pPr>
        <w:pStyle w:val="Heading2"/>
        <w:keepNext/>
        <w:ind w:left="851" w:hanging="851"/>
      </w:pPr>
      <w:bookmarkStart w:id="1519" w:name="_Toc259460367"/>
      <w:bookmarkStart w:id="1520" w:name="_Toc526170493"/>
      <w:bookmarkStart w:id="1521" w:name="_Toc185900770"/>
      <w:r w:rsidRPr="00476D2F">
        <w:t>Message Header</w:t>
      </w:r>
      <w:bookmarkEnd w:id="1519"/>
      <w:r w:rsidR="006E655B" w:rsidRPr="00476D2F">
        <w:t xml:space="preserve"> for ICS-P1</w:t>
      </w:r>
      <w:bookmarkEnd w:id="1520"/>
      <w:bookmarkEnd w:id="1521"/>
    </w:p>
    <w:p w14:paraId="24EE764B" w14:textId="77777777" w:rsidR="00DF47BE" w:rsidRPr="00476D2F" w:rsidRDefault="00DF47BE">
      <w:r w:rsidRPr="00476D2F">
        <w:t xml:space="preserve">This section provides information about the data items of the MESSAGE data group of XML messages. </w:t>
      </w:r>
    </w:p>
    <w:p w14:paraId="24EE764C" w14:textId="52F004BA" w:rsidR="00DF47BE" w:rsidRPr="00476D2F" w:rsidRDefault="00DF47BE" w:rsidP="00453F8A">
      <w:pPr>
        <w:pStyle w:val="Heading3"/>
        <w:ind w:left="851" w:hanging="851"/>
      </w:pPr>
      <w:bookmarkStart w:id="1522" w:name="_Ref212612836"/>
      <w:bookmarkStart w:id="1523" w:name="_Toc259460368"/>
      <w:bookmarkStart w:id="1524" w:name="_Toc526170494"/>
      <w:bookmarkStart w:id="1525" w:name="_Toc185900771"/>
      <w:r w:rsidRPr="00476D2F">
        <w:t xml:space="preserve">Message Sender and </w:t>
      </w:r>
      <w:r w:rsidR="00C84758" w:rsidRPr="00476D2F">
        <w:t xml:space="preserve">Message </w:t>
      </w:r>
      <w:r w:rsidRPr="00476D2F">
        <w:t>Recipient</w:t>
      </w:r>
      <w:bookmarkEnd w:id="1522"/>
      <w:bookmarkEnd w:id="1523"/>
      <w:bookmarkEnd w:id="1524"/>
      <w:bookmarkEnd w:id="1525"/>
    </w:p>
    <w:p w14:paraId="24EE764D" w14:textId="77777777" w:rsidR="00DF47BE" w:rsidRPr="00476D2F" w:rsidRDefault="00DF47BE">
      <w:r w:rsidRPr="00476D2F">
        <w:t xml:space="preserve">In the MESSAGE Data Group, the Data Items “Message sender” and “Message recipient” contain the address within the specific Customs domain (e.g. NCTS, ECS or ICS), defined as follows: </w:t>
      </w:r>
    </w:p>
    <w:p w14:paraId="24EE764E" w14:textId="603C3313" w:rsidR="00DF47BE" w:rsidRPr="00476D2F" w:rsidRDefault="00DF47BE"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r w:rsidR="005301C0">
        <w:rPr>
          <w:rFonts w:ascii="Courier New" w:hAnsi="Courier New" w:cs="Courier New"/>
        </w:rPr>
        <w:t>;</w:t>
      </w:r>
    </w:p>
    <w:p w14:paraId="24EE764F" w14:textId="139503D6" w:rsidR="00DF47BE" w:rsidRPr="00476D2F" w:rsidRDefault="00DF47BE"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24EE7650" w14:textId="77777777" w:rsidR="00DF47BE" w:rsidRPr="00476D2F" w:rsidRDefault="00DF47BE">
      <w:r w:rsidRPr="00476D2F">
        <w:t xml:space="preserve">Where: </w:t>
      </w:r>
    </w:p>
    <w:p w14:paraId="24EE7651" w14:textId="00E20F78" w:rsidR="00DF47BE" w:rsidRPr="00476D2F" w:rsidRDefault="00DF47BE"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NICA in ICS domain, </w:t>
      </w:r>
      <w:r w:rsidR="00444578">
        <w:t>C</w:t>
      </w:r>
      <w:r w:rsidRPr="00476D2F">
        <w:t>TA, CSMIS, etc</w:t>
      </w:r>
      <w:r w:rsidR="00C17E8E" w:rsidRPr="00476D2F">
        <w:t>;</w:t>
      </w:r>
    </w:p>
    <w:p w14:paraId="24EE7652" w14:textId="3A4A9243" w:rsidR="00DF47BE" w:rsidRPr="00476D2F" w:rsidRDefault="00DF47BE"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4501EF" w:rsidRPr="00476D2F">
        <w:t>Transport of messages via CCN/CSI</w:t>
      </w:r>
      <w:r w:rsidR="00A9312B" w:rsidRPr="00476D2F">
        <w:fldChar w:fldCharType="end"/>
      </w:r>
      <w:r w:rsidRPr="00476D2F">
        <w:t xml:space="preserve">). </w:t>
      </w:r>
    </w:p>
    <w:p w14:paraId="24EE7653" w14:textId="7B781AB9" w:rsidR="00DF47BE" w:rsidRPr="00476D2F" w:rsidRDefault="00DF47BE">
      <w:r w:rsidRPr="00476D2F">
        <w:t xml:space="preserve">Examples of valid addresses are NICA.DE, </w:t>
      </w:r>
      <w:r w:rsidR="001D2292">
        <w:t>C</w:t>
      </w:r>
      <w:r w:rsidRPr="00476D2F">
        <w:t>TA.EC, and CSMIS.EC.</w:t>
      </w:r>
    </w:p>
    <w:p w14:paraId="24EE7654" w14:textId="77777777" w:rsidR="00DF47BE" w:rsidRPr="00476D2F" w:rsidRDefault="00DF47BE">
      <w:r w:rsidRPr="00476D2F">
        <w:t>The above approach does not impose restrictions on an application with respect to the use of CCN/CSI. A mapping between XML addresses and CCN/CSI addresses is provided by the interface specification.</w:t>
      </w:r>
    </w:p>
    <w:p w14:paraId="24EE7655" w14:textId="77777777" w:rsidR="00DF47BE" w:rsidRPr="00476D2F" w:rsidRDefault="00DF47BE" w:rsidP="00453F8A">
      <w:pPr>
        <w:pStyle w:val="Heading3"/>
        <w:ind w:left="851" w:hanging="851"/>
      </w:pPr>
      <w:bookmarkStart w:id="1526" w:name="_Ref212612856"/>
      <w:bookmarkStart w:id="1527" w:name="_Toc259460369"/>
      <w:bookmarkStart w:id="1528" w:name="_Toc526170495"/>
      <w:bookmarkStart w:id="1529" w:name="_Toc185900772"/>
      <w:r w:rsidRPr="00476D2F">
        <w:t>Message Type</w:t>
      </w:r>
      <w:bookmarkEnd w:id="1526"/>
      <w:bookmarkEnd w:id="1527"/>
      <w:bookmarkEnd w:id="1528"/>
      <w:bookmarkEnd w:id="1529"/>
    </w:p>
    <w:p w14:paraId="24EE7656" w14:textId="77777777" w:rsidR="00DF47BE" w:rsidRPr="00476D2F" w:rsidRDefault="00DF47BE">
      <w:r w:rsidRPr="00476D2F">
        <w:rPr>
          <w:b/>
        </w:rPr>
        <w:t>Message Type</w:t>
      </w:r>
      <w:r w:rsidRPr="00476D2F">
        <w:t xml:space="preserve"> field is required since it contains a string identifying the number of the IE, the domain in which it is used, and the version.</w:t>
      </w:r>
    </w:p>
    <w:p w14:paraId="24EE7657" w14:textId="77777777" w:rsidR="00DF47BE" w:rsidRPr="00476D2F" w:rsidRDefault="00DF47BE">
      <w:pPr>
        <w:rPr>
          <w:rFonts w:eastAsia="MS Mincho" w:cs="Courier New"/>
        </w:rPr>
      </w:pPr>
      <w:r w:rsidRPr="00476D2F">
        <w:rPr>
          <w:rFonts w:eastAsia="MS Mincho" w:cs="Courier New"/>
        </w:rPr>
        <w:t>The Message Type shall have the following structure:</w:t>
      </w:r>
    </w:p>
    <w:p w14:paraId="24EE7658" w14:textId="1240FAF1" w:rsidR="00DF47BE" w:rsidRPr="00476D2F" w:rsidRDefault="00DF47BE" w:rsidP="00117A38">
      <w:pPr>
        <w:numPr>
          <w:ilvl w:val="0"/>
          <w:numId w:val="42"/>
        </w:numPr>
        <w:rPr>
          <w:rFonts w:eastAsia="MS Mincho" w:cs="Courier New"/>
        </w:rPr>
      </w:pPr>
      <w:r w:rsidRPr="00476D2F">
        <w:rPr>
          <w:rFonts w:eastAsia="MS Mincho" w:cs="Courier New"/>
          <w:b/>
        </w:rPr>
        <w:t>External/National Domain Exchanges</w:t>
      </w:r>
      <w:r w:rsidRPr="00476D2F">
        <w:rPr>
          <w:rFonts w:eastAsia="MS Mincho" w:cs="Courier New"/>
        </w:rPr>
        <w:t xml:space="preserve"> = CC</w:t>
      </w:r>
      <w:r w:rsidRPr="00476D2F">
        <w:rPr>
          <w:rStyle w:val="FootnoteReference"/>
          <w:rFonts w:eastAsia="MS Mincho" w:cs="Courier New"/>
        </w:rPr>
        <w:footnoteReference w:id="25"/>
      </w:r>
      <w:r w:rsidRPr="00476D2F">
        <w:rPr>
          <w:rFonts w:eastAsia="MS Mincho" w:cs="Courier New"/>
        </w:rPr>
        <w:t>&lt;IE Number&gt;A or B</w:t>
      </w:r>
      <w:r w:rsidRPr="00476D2F">
        <w:rPr>
          <w:rStyle w:val="FootnoteReference"/>
          <w:rFonts w:eastAsia="MS Mincho" w:cs="Courier New"/>
        </w:rPr>
        <w:footnoteReference w:id="26"/>
      </w:r>
      <w:r w:rsidRPr="00476D2F">
        <w:rPr>
          <w:rFonts w:eastAsia="MS Mincho" w:cs="Courier New"/>
        </w:rPr>
        <w:t xml:space="preserve"> or &lt;ISO Country Code&gt;&lt;IE Number&gt;A or B</w:t>
      </w:r>
      <w:r w:rsidR="00E32534">
        <w:rPr>
          <w:rFonts w:eastAsia="MS Mincho" w:cs="Courier New"/>
        </w:rPr>
        <w:t>;</w:t>
      </w:r>
    </w:p>
    <w:p w14:paraId="24EE7659" w14:textId="590B280C" w:rsidR="00DF47BE" w:rsidRPr="00476D2F" w:rsidRDefault="000C62EF" w:rsidP="00117A38">
      <w:pPr>
        <w:numPr>
          <w:ilvl w:val="0"/>
          <w:numId w:val="42"/>
        </w:numPr>
        <w:rPr>
          <w:rFonts w:eastAsia="MS Mincho" w:cs="Courier New"/>
        </w:rPr>
      </w:pPr>
      <w:r w:rsidRPr="00476D2F">
        <w:rPr>
          <w:rFonts w:eastAsia="MS Mincho" w:cs="Courier New"/>
          <w:b/>
        </w:rPr>
        <w:t>Common Domain</w:t>
      </w:r>
      <w:r w:rsidR="00DF47BE" w:rsidRPr="00476D2F">
        <w:rPr>
          <w:rFonts w:eastAsia="MS Mincho" w:cs="Courier New"/>
          <w:b/>
        </w:rPr>
        <w:t xml:space="preserve"> Exchanges</w:t>
      </w:r>
      <w:r w:rsidR="00DF47BE" w:rsidRPr="00476D2F">
        <w:rPr>
          <w:rFonts w:eastAsia="MS Mincho" w:cs="Courier New"/>
        </w:rPr>
        <w:t xml:space="preserve"> = CD&lt;IE Number&gt;A or B or C</w:t>
      </w:r>
      <w:r w:rsidR="00DF47BE" w:rsidRPr="00476D2F">
        <w:rPr>
          <w:rStyle w:val="FootnoteReference"/>
          <w:rFonts w:eastAsia="MS Mincho" w:cs="Courier New"/>
        </w:rPr>
        <w:footnoteReference w:id="27"/>
      </w:r>
    </w:p>
    <w:p w14:paraId="24EE765A" w14:textId="1C0C382B" w:rsidR="00DF47BE" w:rsidRPr="00476D2F" w:rsidRDefault="00DF47BE">
      <w:pPr>
        <w:rPr>
          <w:rFonts w:eastAsia="MS Mincho" w:cs="Courier New"/>
        </w:rPr>
      </w:pPr>
      <w:r w:rsidRPr="00476D2F">
        <w:rPr>
          <w:rFonts w:eastAsia="MS Mincho" w:cs="Courier New"/>
        </w:rPr>
        <w:t xml:space="preserve">Please note that the </w:t>
      </w:r>
      <w:proofErr w:type="gramStart"/>
      <w:r w:rsidRPr="00476D2F">
        <w:rPr>
          <w:rFonts w:eastAsia="MS Mincho" w:cs="Courier New"/>
        </w:rPr>
        <w:t>aforementioned message</w:t>
      </w:r>
      <w:proofErr w:type="gramEnd"/>
      <w:r w:rsidRPr="00476D2F">
        <w:rPr>
          <w:rFonts w:eastAsia="MS Mincho" w:cs="Courier New"/>
        </w:rPr>
        <w:t xml:space="preserv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24EE765B" w14:textId="1BD37B00" w:rsidR="00DF47BE" w:rsidRPr="00476D2F" w:rsidRDefault="00F22C04">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NCTS, ECS and ICS are defined in the Codelist CL060 in CS/RD2.</w:t>
      </w:r>
    </w:p>
    <w:p w14:paraId="24EE765C" w14:textId="77777777" w:rsidR="00DF47BE" w:rsidRPr="00476D2F" w:rsidRDefault="00DF47BE">
      <w:pPr>
        <w:rPr>
          <w:rFonts w:eastAsia="MS Mincho" w:cs="Courier New"/>
        </w:rPr>
      </w:pPr>
      <w:r w:rsidRPr="00476D2F">
        <w:rPr>
          <w:rFonts w:eastAsia="MS Mincho" w:cs="Courier New"/>
        </w:rPr>
        <w:t>Examples of valid message types for NCTS, ECS and ICS are: "CD301A" and "CD319A".</w:t>
      </w:r>
    </w:p>
    <w:p w14:paraId="24EE765D" w14:textId="77777777" w:rsidR="00DF47BE" w:rsidRPr="00476D2F" w:rsidRDefault="00DF47BE" w:rsidP="00453F8A">
      <w:pPr>
        <w:pStyle w:val="Heading3"/>
        <w:ind w:left="851" w:hanging="851"/>
      </w:pPr>
      <w:bookmarkStart w:id="1530" w:name="_Toc259460370"/>
      <w:bookmarkStart w:id="1531" w:name="_Toc526170496"/>
      <w:bookmarkStart w:id="1532" w:name="_Toc185900773"/>
      <w:r w:rsidRPr="00476D2F">
        <w:t xml:space="preserve">Date &amp; Time of </w:t>
      </w:r>
      <w:proofErr w:type="gramStart"/>
      <w:r w:rsidRPr="00476D2F">
        <w:t>preparation</w:t>
      </w:r>
      <w:bookmarkEnd w:id="1530"/>
      <w:bookmarkEnd w:id="1531"/>
      <w:bookmarkEnd w:id="1532"/>
      <w:proofErr w:type="gramEnd"/>
    </w:p>
    <w:p w14:paraId="24EE765E" w14:textId="77777777" w:rsidR="00DF47BE" w:rsidRPr="00476D2F" w:rsidRDefault="00DF47BE">
      <w:pPr>
        <w:rPr>
          <w:rFonts w:eastAsia="MS Mincho" w:cs="Courier New"/>
        </w:rPr>
      </w:pPr>
      <w:r w:rsidRPr="00476D2F">
        <w:rPr>
          <w:rFonts w:eastAsia="MS Mincho" w:cs="Courier New"/>
          <w:b/>
        </w:rPr>
        <w:t xml:space="preserve">Date </w:t>
      </w:r>
      <w:r w:rsidRPr="00476D2F">
        <w:rPr>
          <w:rFonts w:eastAsia="MS Mincho" w:cs="Courier New"/>
        </w:rPr>
        <w:t xml:space="preserve">and </w:t>
      </w:r>
      <w:r w:rsidRPr="00476D2F">
        <w:rPr>
          <w:rFonts w:eastAsia="MS Mincho" w:cs="Courier New"/>
          <w:b/>
        </w:rPr>
        <w:t>Time</w:t>
      </w:r>
      <w:r w:rsidRPr="00476D2F">
        <w:rPr>
          <w:rFonts w:eastAsia="MS Mincho" w:cs="Courier New"/>
        </w:rPr>
        <w:t xml:space="preserve"> are also required, being the date and time when the Information Exchange was put in an XML representation. </w:t>
      </w:r>
    </w:p>
    <w:p w14:paraId="24EE765F" w14:textId="77777777" w:rsidR="00DF47BE" w:rsidRPr="00476D2F" w:rsidRDefault="00DF47BE" w:rsidP="00453F8A">
      <w:pPr>
        <w:pStyle w:val="Heading3"/>
        <w:ind w:left="851" w:hanging="851"/>
      </w:pPr>
      <w:bookmarkStart w:id="1533" w:name="_Toc259460371"/>
      <w:bookmarkStart w:id="1534" w:name="_Toc526170497"/>
      <w:bookmarkStart w:id="1535" w:name="_Toc185900774"/>
      <w:r w:rsidRPr="00476D2F">
        <w:t>Test Indicator</w:t>
      </w:r>
      <w:bookmarkEnd w:id="1533"/>
      <w:bookmarkEnd w:id="1534"/>
      <w:bookmarkEnd w:id="1535"/>
    </w:p>
    <w:p w14:paraId="24EE7660" w14:textId="1BD85473" w:rsidR="00DF47BE" w:rsidRPr="00476D2F" w:rsidRDefault="00DF47BE">
      <w:pPr>
        <w:rPr>
          <w:rFonts w:eastAsia="MS Mincho" w:cs="Courier New"/>
        </w:rPr>
      </w:pPr>
      <w:r w:rsidRPr="00476D2F">
        <w:rPr>
          <w:rFonts w:eastAsia="MS Mincho" w:cs="Courier New"/>
        </w:rPr>
        <w:t xml:space="preserve">The </w:t>
      </w:r>
      <w:r w:rsidRPr="00476D2F">
        <w:rPr>
          <w:rFonts w:eastAsia="MS Mincho" w:cs="Courier New"/>
          <w:b/>
        </w:rPr>
        <w:t>Test Indicator</w:t>
      </w:r>
      <w:r w:rsidRPr="00476D2F">
        <w:rPr>
          <w:rFonts w:eastAsia="MS Mincho" w:cs="Courier New"/>
        </w:rPr>
        <w:t xml:space="preserve"> requires a value ‘1’ for communication </w:t>
      </w:r>
      <w:r w:rsidR="00B60093">
        <w:rPr>
          <w:rFonts w:eastAsia="MS Mincho" w:cs="Courier New"/>
        </w:rPr>
        <w:t>during</w:t>
      </w:r>
      <w:r w:rsidR="00944F74" w:rsidRPr="00476D2F">
        <w:rPr>
          <w:rFonts w:eastAsia="MS Mincho" w:cs="Courier New"/>
        </w:rPr>
        <w:t xml:space="preserve"> CT Mode 3. </w:t>
      </w:r>
      <w:r w:rsidRPr="00476D2F">
        <w:rPr>
          <w:rFonts w:eastAsia="MS Mincho" w:cs="Courier New"/>
        </w:rPr>
        <w:t>Otherwise, its value is ‘0’. When it is not present, this should also be considered as an operational message.</w:t>
      </w:r>
    </w:p>
    <w:p w14:paraId="24EE7661" w14:textId="77777777" w:rsidR="00DF47BE" w:rsidRPr="00476D2F" w:rsidRDefault="00DF47BE" w:rsidP="00453F8A">
      <w:pPr>
        <w:pStyle w:val="Heading3"/>
        <w:ind w:left="851" w:hanging="851"/>
      </w:pPr>
      <w:bookmarkStart w:id="1536" w:name="_Toc259460372"/>
      <w:bookmarkStart w:id="1537" w:name="_Toc526170498"/>
      <w:bookmarkStart w:id="1538" w:name="_Toc185900775"/>
      <w:r w:rsidRPr="00476D2F">
        <w:t>Message Identification</w:t>
      </w:r>
      <w:bookmarkEnd w:id="1536"/>
      <w:bookmarkEnd w:id="1537"/>
      <w:bookmarkEnd w:id="1538"/>
    </w:p>
    <w:p w14:paraId="24EE7662" w14:textId="7CB7E77A" w:rsidR="00DF47BE" w:rsidRPr="00476D2F" w:rsidRDefault="00125486">
      <w:pPr>
        <w:rPr>
          <w:rFonts w:eastAsia="MS Mincho" w:cs="Courier New"/>
        </w:rPr>
      </w:pPr>
      <w:r w:rsidRPr="00476D2F">
        <w:rPr>
          <w:rFonts w:eastAsia="MS Mincho" w:cs="Courier New"/>
        </w:rPr>
        <w:t xml:space="preserve">The Data Item 'Message Identification' </w:t>
      </w:r>
      <w:r w:rsidR="00DF47BE" w:rsidRPr="00476D2F">
        <w:rPr>
          <w:rFonts w:eastAsia="MS Mincho" w:cs="Courier New"/>
        </w:rPr>
        <w:t>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24EE7663" w14:textId="77777777" w:rsidR="00DF47BE" w:rsidRPr="00476D2F" w:rsidRDefault="00DF47BE" w:rsidP="00453F8A">
      <w:pPr>
        <w:pStyle w:val="Heading3"/>
        <w:ind w:left="851" w:hanging="851"/>
      </w:pPr>
      <w:bookmarkStart w:id="1539" w:name="_Ref212551322"/>
      <w:bookmarkStart w:id="1540" w:name="_Toc259460373"/>
      <w:bookmarkStart w:id="1541" w:name="_Toc526170499"/>
      <w:bookmarkStart w:id="1542" w:name="_Toc185900776"/>
      <w:r w:rsidRPr="00476D2F">
        <w:t>Original Message Identification</w:t>
      </w:r>
      <w:bookmarkEnd w:id="1539"/>
      <w:bookmarkEnd w:id="1540"/>
      <w:bookmarkEnd w:id="1541"/>
      <w:bookmarkEnd w:id="1542"/>
    </w:p>
    <w:p w14:paraId="24EE7664" w14:textId="7FD1FA05"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w:t>
      </w:r>
      <w:r w:rsidR="00944F74" w:rsidRPr="00476D2F">
        <w:rPr>
          <w:rFonts w:eastAsia="MS Mincho" w:cs="Courier New"/>
        </w:rPr>
        <w:t>ICS</w:t>
      </w:r>
      <w:r w:rsidR="00AC4B07" w:rsidRPr="00476D2F">
        <w:rPr>
          <w:rFonts w:eastAsia="MS Mincho" w:cs="Courier New"/>
        </w:rPr>
        <w:t>-P1</w:t>
      </w:r>
      <w:r w:rsidRPr="00476D2F">
        <w:rPr>
          <w:rFonts w:eastAsia="MS Mincho" w:cs="Courier New"/>
        </w:rPr>
        <w:t xml:space="preserve">, the </w:t>
      </w:r>
      <w:r w:rsidR="00CA272B" w:rsidRPr="00476D2F">
        <w:rPr>
          <w:rFonts w:eastAsia="MS Mincho" w:cs="Courier New"/>
        </w:rPr>
        <w:t>M</w:t>
      </w:r>
      <w:r w:rsidRPr="00476D2F">
        <w:rPr>
          <w:rFonts w:eastAsia="MS Mincho" w:cs="Courier New"/>
        </w:rPr>
        <w:t>essage identification of the rejected message must be filled in the “Original message identification” data item of the XML header.</w:t>
      </w:r>
    </w:p>
    <w:p w14:paraId="24EE7665" w14:textId="77777777" w:rsidR="00DF47BE" w:rsidRPr="00476D2F" w:rsidRDefault="00DF47BE" w:rsidP="00453F8A">
      <w:pPr>
        <w:pStyle w:val="Heading3"/>
        <w:ind w:left="851" w:hanging="851"/>
      </w:pPr>
      <w:bookmarkStart w:id="1543" w:name="_Ref212551342"/>
      <w:bookmarkStart w:id="1544" w:name="_Toc259460374"/>
      <w:bookmarkStart w:id="1545" w:name="_Toc526170500"/>
      <w:bookmarkStart w:id="1546" w:name="_Toc185900777"/>
      <w:r w:rsidRPr="00476D2F">
        <w:t>Correlation Identifier</w:t>
      </w:r>
      <w:bookmarkEnd w:id="1543"/>
      <w:bookmarkEnd w:id="1544"/>
      <w:bookmarkEnd w:id="1545"/>
      <w:bookmarkEnd w:id="1546"/>
    </w:p>
    <w:p w14:paraId="24EE7666" w14:textId="4C5A95FE"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ICS, the message identification of the rejected messages </w:t>
      </w:r>
      <w:r w:rsidR="00944F74" w:rsidRPr="00476D2F">
        <w:rPr>
          <w:rFonts w:eastAsia="MS Mincho" w:cs="Courier New"/>
        </w:rPr>
        <w:t xml:space="preserve">must </w:t>
      </w:r>
      <w:r w:rsidRPr="00476D2F">
        <w:rPr>
          <w:rFonts w:eastAsia="MS Mincho" w:cs="Courier New"/>
        </w:rPr>
        <w:t xml:space="preserve">be filled in the “Correlation identifier” data item of the MESSAGE data group. This data item </w:t>
      </w:r>
      <w:r w:rsidR="00687670" w:rsidRPr="00476D2F">
        <w:rPr>
          <w:rFonts w:eastAsia="MS Mincho" w:cs="Courier New"/>
        </w:rPr>
        <w:t xml:space="preserve">must </w:t>
      </w:r>
      <w:r w:rsidRPr="00476D2F">
        <w:rPr>
          <w:rFonts w:eastAsia="MS Mincho" w:cs="Courier New"/>
        </w:rPr>
        <w:t>also be used in case of response messages to indicate the message identification of the pertinent request message. Otherwise, this data item shall not be used.</w:t>
      </w:r>
    </w:p>
    <w:p w14:paraId="4A390A10" w14:textId="77C7E760" w:rsidR="002D0858" w:rsidRPr="00476D2F" w:rsidRDefault="002D0858">
      <w:pPr>
        <w:rPr>
          <w:rFonts w:eastAsia="MS Mincho" w:cs="Courier New"/>
        </w:rPr>
      </w:pPr>
    </w:p>
    <w:p w14:paraId="4B044B3B" w14:textId="77DE32DC" w:rsidR="002D0858" w:rsidRPr="00476D2F" w:rsidRDefault="002D0858">
      <w:pPr>
        <w:rPr>
          <w:rFonts w:eastAsia="MS Mincho" w:cs="Courier New"/>
        </w:rPr>
      </w:pPr>
    </w:p>
    <w:p w14:paraId="225223C6" w14:textId="6DA19874" w:rsidR="002D0858" w:rsidRPr="00476D2F" w:rsidRDefault="002D0858">
      <w:pPr>
        <w:rPr>
          <w:rFonts w:eastAsia="MS Mincho" w:cs="Courier New"/>
        </w:rPr>
      </w:pPr>
    </w:p>
    <w:p w14:paraId="6B628D3A" w14:textId="77777777" w:rsidR="002D0858" w:rsidRPr="00476D2F" w:rsidRDefault="002D0858">
      <w:pPr>
        <w:rPr>
          <w:rFonts w:eastAsia="MS Mincho" w:cs="Courier New"/>
        </w:rPr>
      </w:pPr>
    </w:p>
    <w:p w14:paraId="0FC1C9BF" w14:textId="5AD96531" w:rsidR="006E655B" w:rsidRPr="00476D2F" w:rsidRDefault="006E655B" w:rsidP="00453F8A">
      <w:pPr>
        <w:pStyle w:val="Heading2"/>
        <w:keepNext/>
        <w:ind w:left="851" w:hanging="851"/>
      </w:pPr>
      <w:bookmarkStart w:id="1547" w:name="_Toc526170501"/>
      <w:bookmarkStart w:id="1548" w:name="_Ref526244042"/>
      <w:bookmarkStart w:id="1549" w:name="_Ref530595295"/>
      <w:bookmarkStart w:id="1550" w:name="_Ref18049218"/>
      <w:bookmarkStart w:id="1551" w:name="_Ref18049223"/>
      <w:bookmarkStart w:id="1552" w:name="_Ref18049292"/>
      <w:bookmarkStart w:id="1553" w:name="_Ref115912812"/>
      <w:bookmarkStart w:id="1554" w:name="_Toc185900778"/>
      <w:r w:rsidRPr="00476D2F">
        <w:t xml:space="preserve">Message Header for </w:t>
      </w:r>
      <w:bookmarkEnd w:id="1547"/>
      <w:bookmarkEnd w:id="1548"/>
      <w:bookmarkEnd w:id="1549"/>
      <w:bookmarkEnd w:id="1550"/>
      <w:bookmarkEnd w:id="1551"/>
      <w:bookmarkEnd w:id="1552"/>
      <w:r w:rsidR="00516E8D">
        <w:t>AES-P1, NCTS-P5 and NCTS-P6</w:t>
      </w:r>
      <w:bookmarkEnd w:id="1553"/>
      <w:bookmarkEnd w:id="1554"/>
    </w:p>
    <w:p w14:paraId="31E74DBB" w14:textId="47562D0A" w:rsidR="005E6A79" w:rsidRPr="00476D2F" w:rsidRDefault="005E6A79" w:rsidP="005E6A79">
      <w:r w:rsidRPr="00476D2F">
        <w:t xml:space="preserve">This section provides information about the data items of the MESSAGE data group of XML messages. </w:t>
      </w:r>
    </w:p>
    <w:p w14:paraId="119DBFC0" w14:textId="16F87723" w:rsidR="005E6A79" w:rsidRPr="00476D2F" w:rsidRDefault="005E6A79" w:rsidP="00453F8A">
      <w:pPr>
        <w:pStyle w:val="Heading3"/>
        <w:ind w:left="851" w:hanging="851"/>
      </w:pPr>
      <w:bookmarkStart w:id="1555" w:name="_Toc185900779"/>
      <w:r w:rsidRPr="00476D2F">
        <w:t xml:space="preserve">Message Sender and </w:t>
      </w:r>
      <w:r w:rsidR="00DC3A53" w:rsidRPr="00476D2F">
        <w:t xml:space="preserve">Message </w:t>
      </w:r>
      <w:r w:rsidRPr="00476D2F">
        <w:t>Recipient</w:t>
      </w:r>
      <w:bookmarkEnd w:id="1555"/>
    </w:p>
    <w:p w14:paraId="6BD1E0CB" w14:textId="67E15118" w:rsidR="005E6A79" w:rsidRPr="00476D2F" w:rsidRDefault="005E6A79" w:rsidP="005E6A79">
      <w:r w:rsidRPr="00476D2F">
        <w:t xml:space="preserve">In the MESSAGE Data Group, the Data Items “Message sender” and “Message recipient” contain the address within the specific Customs domain , defined as follows: </w:t>
      </w:r>
    </w:p>
    <w:p w14:paraId="6DA9C6DA" w14:textId="09ABC127" w:rsidR="005E6A79" w:rsidRPr="00476D2F" w:rsidRDefault="005E6A79"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53E83D2" w14:textId="1D1DAD84" w:rsidR="005E6A79" w:rsidRPr="00476D2F" w:rsidRDefault="005E6A79"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6A53D50C" w14:textId="77777777" w:rsidR="005E6A79" w:rsidRPr="00476D2F" w:rsidRDefault="005E6A79" w:rsidP="005E6A79">
      <w:r w:rsidRPr="00476D2F">
        <w:t xml:space="preserve">Where: </w:t>
      </w:r>
    </w:p>
    <w:p w14:paraId="2D210B52" w14:textId="36CC2FC6" w:rsidR="005E6A79" w:rsidRPr="00476D2F" w:rsidRDefault="005E6A79"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NECA in </w:t>
      </w:r>
      <w:r w:rsidR="00752422" w:rsidRPr="00476D2F">
        <w:t>AES-P1</w:t>
      </w:r>
      <w:r w:rsidRPr="00476D2F">
        <w:t xml:space="preserve"> domain, CSMIS, </w:t>
      </w:r>
      <w:r w:rsidR="002C39AD">
        <w:t>ieCA/</w:t>
      </w:r>
      <w:r w:rsidR="00FA2559" w:rsidRPr="00364F06">
        <w:t>TED</w:t>
      </w:r>
      <w:r w:rsidR="00FA2559">
        <w:t xml:space="preserve"> </w:t>
      </w:r>
      <w:r w:rsidRPr="00476D2F">
        <w:t>etc;</w:t>
      </w:r>
    </w:p>
    <w:p w14:paraId="67BC1A16" w14:textId="236BA853" w:rsidR="005E6A79" w:rsidRPr="00476D2F" w:rsidRDefault="005E6A79" w:rsidP="00117A38">
      <w:pPr>
        <w:numPr>
          <w:ilvl w:val="0"/>
          <w:numId w:val="34"/>
        </w:numPr>
        <w:spacing w:before="120" w:after="120"/>
        <w:jc w:val="left"/>
        <w:rPr>
          <w:rFonts w:ascii="Courier New" w:hAnsi="Courier New" w:cs="Courier New"/>
        </w:rPr>
      </w:pPr>
      <w:r w:rsidRPr="00476D2F">
        <w:rPr>
          <w:rFonts w:ascii="Courier New" w:hAnsi="Courier New" w:cs="Courier New"/>
        </w:rPr>
        <w:t>&lt;Country ISO Code&gt;</w:t>
      </w:r>
      <w:r w:rsidR="005E6C1D">
        <w:rPr>
          <w:rFonts w:ascii="Courier New" w:hAnsi="Courier New" w:cs="Courier New"/>
        </w:rPr>
        <w:t xml:space="preserve"> </w:t>
      </w:r>
      <w:r w:rsidRPr="00476D2F">
        <w:t xml:space="preserve">is a valid ISO Country Code with the addition of ‘EC’ for addressing of the EC (see </w:t>
      </w:r>
      <w:r w:rsidRPr="00476D2F">
        <w:fldChar w:fldCharType="begin"/>
      </w:r>
      <w:r w:rsidRPr="00476D2F">
        <w:instrText xml:space="preserve"> REF _Ref23914503 \h  \* MERGEFORMAT </w:instrText>
      </w:r>
      <w:r w:rsidRPr="00476D2F">
        <w:fldChar w:fldCharType="separate"/>
      </w:r>
      <w:r w:rsidR="004501EF" w:rsidRPr="00476D2F">
        <w:t>Transport of messages via CCN/CSI</w:t>
      </w:r>
      <w:r w:rsidRPr="00476D2F">
        <w:fldChar w:fldCharType="end"/>
      </w:r>
      <w:r w:rsidRPr="00476D2F">
        <w:t xml:space="preserve">). </w:t>
      </w:r>
    </w:p>
    <w:p w14:paraId="36419AE7" w14:textId="61A813CD" w:rsidR="005E6A79" w:rsidRPr="00476D2F" w:rsidRDefault="005E6A79" w:rsidP="005E6A79">
      <w:r w:rsidRPr="00476D2F">
        <w:t>Examples of valid addresses are NECA.</w:t>
      </w:r>
      <w:r w:rsidR="00CA272B" w:rsidRPr="00476D2F">
        <w:t>FI, NTA.GB</w:t>
      </w:r>
      <w:r w:rsidRPr="00476D2F">
        <w:t xml:space="preserve"> and CSMIS.EC.</w:t>
      </w:r>
    </w:p>
    <w:p w14:paraId="0DE072C0" w14:textId="77777777" w:rsidR="005E6A79" w:rsidRPr="00476D2F" w:rsidRDefault="005E6A79" w:rsidP="005E6A79">
      <w:r w:rsidRPr="00476D2F">
        <w:t>The above approach does not impose restrictions on an application with respect to the use of CCN/CSI. A mapping between XML addresses and CCN/CSI addresses is provided by the interface specification.</w:t>
      </w:r>
    </w:p>
    <w:p w14:paraId="769EF9A0" w14:textId="52056809" w:rsidR="005E6A79" w:rsidRPr="00476D2F" w:rsidRDefault="005E6A79" w:rsidP="00453F8A">
      <w:pPr>
        <w:pStyle w:val="Heading3"/>
        <w:ind w:left="851" w:hanging="851"/>
      </w:pPr>
      <w:bookmarkStart w:id="1556" w:name="_Ref32226535"/>
      <w:bookmarkStart w:id="1557" w:name="_Toc185900780"/>
      <w:r w:rsidRPr="00476D2F">
        <w:t>Message Type</w:t>
      </w:r>
      <w:bookmarkEnd w:id="1556"/>
      <w:bookmarkEnd w:id="1557"/>
    </w:p>
    <w:p w14:paraId="4BDB7313" w14:textId="77777777" w:rsidR="005E6A79" w:rsidRPr="00476D2F" w:rsidRDefault="005E6A79" w:rsidP="005E6A79">
      <w:r w:rsidRPr="00476D2F">
        <w:rPr>
          <w:b/>
        </w:rPr>
        <w:t>Message Type</w:t>
      </w:r>
      <w:r w:rsidRPr="00476D2F">
        <w:t xml:space="preserve"> field is required since it contains a string identifying the number of the IE, the domain in which it is used, and the version.</w:t>
      </w:r>
    </w:p>
    <w:p w14:paraId="3CDA74CC" w14:textId="77777777" w:rsidR="005E6A79" w:rsidRPr="00476D2F" w:rsidRDefault="005E6A79" w:rsidP="005E6A79">
      <w:pPr>
        <w:rPr>
          <w:rFonts w:eastAsia="MS Mincho" w:cs="Courier New"/>
        </w:rPr>
      </w:pPr>
      <w:r w:rsidRPr="00476D2F">
        <w:rPr>
          <w:rFonts w:eastAsia="MS Mincho" w:cs="Courier New"/>
        </w:rPr>
        <w:t>The Message Type shall have the following structure:</w:t>
      </w:r>
    </w:p>
    <w:p w14:paraId="0E25BA95" w14:textId="54BED663" w:rsidR="00712421" w:rsidRPr="00476D2F" w:rsidRDefault="005E6A79" w:rsidP="00117A38">
      <w:pPr>
        <w:numPr>
          <w:ilvl w:val="0"/>
          <w:numId w:val="42"/>
        </w:numPr>
        <w:rPr>
          <w:rFonts w:eastAsia="MS Mincho" w:cs="Courier New"/>
        </w:rPr>
      </w:pPr>
      <w:r w:rsidRPr="00476D2F">
        <w:rPr>
          <w:rFonts w:eastAsia="MS Mincho" w:cs="Courier New"/>
          <w:b/>
        </w:rPr>
        <w:t>External/National Domain Exchanges</w:t>
      </w:r>
      <w:r w:rsidRPr="00476D2F">
        <w:rPr>
          <w:rStyle w:val="FootnoteReference"/>
          <w:rFonts w:eastAsia="MS Mincho" w:cs="Courier New"/>
        </w:rPr>
        <w:footnoteReference w:id="28"/>
      </w:r>
      <w:r w:rsidR="00712421" w:rsidRPr="00476D2F">
        <w:rPr>
          <w:rFonts w:eastAsia="MS Mincho" w:cs="Courier New"/>
        </w:rPr>
        <w:t xml:space="preserve"> =</w:t>
      </w:r>
    </w:p>
    <w:p w14:paraId="23BF883C" w14:textId="736F6EBB" w:rsidR="005E6A79" w:rsidRPr="00476D2F" w:rsidRDefault="00AC562F" w:rsidP="00DB4EC7">
      <w:pPr>
        <w:ind w:left="720"/>
        <w:jc w:val="center"/>
        <w:rPr>
          <w:rFonts w:eastAsia="MS Mincho" w:cs="Courier New"/>
        </w:rPr>
      </w:pPr>
      <w:r w:rsidRPr="00476D2F">
        <w:rPr>
          <w:rFonts w:eastAsia="MS Mincho" w:cs="Courier New"/>
        </w:rPr>
        <w:t>CC</w:t>
      </w:r>
      <w:r w:rsidR="005E6A79" w:rsidRPr="00476D2F">
        <w:rPr>
          <w:rFonts w:eastAsia="MS Mincho" w:cs="Courier New"/>
        </w:rPr>
        <w:t>&lt;IE Number</w:t>
      </w:r>
      <w:bookmarkStart w:id="1558" w:name="_Ref115905665"/>
      <w:r w:rsidR="00954648">
        <w:rPr>
          <w:rStyle w:val="FootnoteReference"/>
          <w:rFonts w:eastAsia="MS Mincho" w:cs="Courier New"/>
        </w:rPr>
        <w:footnoteReference w:id="29"/>
      </w:r>
      <w:bookmarkEnd w:id="1558"/>
      <w:r w:rsidR="005E6A79" w:rsidRPr="00476D2F">
        <w:rPr>
          <w:rFonts w:eastAsia="MS Mincho" w:cs="Courier New"/>
        </w:rPr>
        <w:t>&gt;</w:t>
      </w:r>
      <w:r w:rsidR="00655E22" w:rsidRPr="00476D2F">
        <w:rPr>
          <w:rFonts w:eastAsia="MS Mincho" w:cs="Courier New"/>
        </w:rPr>
        <w:t>C</w:t>
      </w:r>
      <w:bookmarkStart w:id="1559" w:name="_Ref27417184"/>
      <w:r w:rsidR="005E6A79" w:rsidRPr="00476D2F">
        <w:rPr>
          <w:rStyle w:val="FootnoteReference"/>
          <w:rFonts w:eastAsia="MS Mincho" w:cs="Courier New"/>
        </w:rPr>
        <w:footnoteReference w:id="30"/>
      </w:r>
      <w:bookmarkEnd w:id="1559"/>
      <w:r w:rsidR="005E6A79" w:rsidRPr="00476D2F">
        <w:rPr>
          <w:rFonts w:eastAsia="MS Mincho" w:cs="Courier New"/>
        </w:rPr>
        <w:t xml:space="preserve"> </w:t>
      </w:r>
      <w:r w:rsidR="003649FE" w:rsidRPr="00A56316">
        <w:rPr>
          <w:rFonts w:eastAsia="MS Mincho" w:cs="Courier New"/>
        </w:rPr>
        <w:t>or D</w:t>
      </w:r>
      <w:bookmarkStart w:id="1560" w:name="_Ref115905813"/>
      <w:r w:rsidR="00301CB1" w:rsidRPr="00476D2F" w:rsidDel="00A56316">
        <w:rPr>
          <w:rStyle w:val="FootnoteReference"/>
          <w:rFonts w:eastAsia="MS Mincho" w:cs="Courier New"/>
        </w:rPr>
        <w:footnoteReference w:id="31"/>
      </w:r>
      <w:bookmarkEnd w:id="1560"/>
      <w:r w:rsidR="003649FE">
        <w:rPr>
          <w:rFonts w:eastAsia="MS Mincho" w:cs="Courier New"/>
        </w:rPr>
        <w:t xml:space="preserve"> </w:t>
      </w:r>
      <w:r w:rsidR="005E6A79" w:rsidRPr="00476D2F">
        <w:rPr>
          <w:rFonts w:eastAsia="MS Mincho" w:cs="Courier New"/>
        </w:rPr>
        <w:t>or &lt;ISO Country Code&gt;&lt;IE Number</w:t>
      </w:r>
      <w:r w:rsidR="00954648" w:rsidRPr="00797CEC">
        <w:rPr>
          <w:rFonts w:eastAsia="MS Mincho" w:cs="Courier New"/>
          <w:vertAlign w:val="superscript"/>
        </w:rPr>
        <w:fldChar w:fldCharType="begin"/>
      </w:r>
      <w:r w:rsidR="00954648" w:rsidRPr="00797CEC">
        <w:rPr>
          <w:rFonts w:eastAsia="MS Mincho" w:cs="Courier New"/>
          <w:vertAlign w:val="superscript"/>
        </w:rPr>
        <w:instrText xml:space="preserve"> NOTEREF _Ref115905665 \h </w:instrText>
      </w:r>
      <w:r w:rsidR="00954648">
        <w:rPr>
          <w:rFonts w:eastAsia="MS Mincho" w:cs="Courier New"/>
          <w:vertAlign w:val="superscript"/>
        </w:rPr>
        <w:instrText xml:space="preserve"> \* MERGEFORMAT </w:instrText>
      </w:r>
      <w:r w:rsidR="00954648" w:rsidRPr="00797CEC">
        <w:rPr>
          <w:rFonts w:eastAsia="MS Mincho" w:cs="Courier New"/>
          <w:vertAlign w:val="superscript"/>
        </w:rPr>
      </w:r>
      <w:r w:rsidR="00954648" w:rsidRPr="00797CEC">
        <w:rPr>
          <w:rFonts w:eastAsia="MS Mincho" w:cs="Courier New"/>
          <w:vertAlign w:val="superscript"/>
        </w:rPr>
        <w:fldChar w:fldCharType="separate"/>
      </w:r>
      <w:r w:rsidR="004501EF">
        <w:rPr>
          <w:rFonts w:eastAsia="MS Mincho" w:cs="Courier New"/>
          <w:vertAlign w:val="superscript"/>
        </w:rPr>
        <w:t>28</w:t>
      </w:r>
      <w:r w:rsidR="00954648" w:rsidRPr="00797CEC">
        <w:rPr>
          <w:rFonts w:eastAsia="MS Mincho" w:cs="Courier New"/>
          <w:vertAlign w:val="superscript"/>
        </w:rPr>
        <w:fldChar w:fldCharType="end"/>
      </w:r>
      <w:r w:rsidR="005E6A79" w:rsidRPr="00476D2F">
        <w:rPr>
          <w:rFonts w:eastAsia="MS Mincho" w:cs="Courier New"/>
        </w:rPr>
        <w:t>&gt;</w:t>
      </w:r>
      <w:r w:rsidR="00655E22" w:rsidRPr="00476D2F">
        <w:rPr>
          <w:rFonts w:eastAsia="MS Mincho" w:cs="Courier New"/>
        </w:rPr>
        <w:t>C</w:t>
      </w:r>
      <w:r w:rsidR="004C3586" w:rsidRPr="00476D2F">
        <w:rPr>
          <w:rFonts w:eastAsia="MS Mincho" w:cs="Courier New"/>
          <w:vertAlign w:val="superscript"/>
        </w:rPr>
        <w:fldChar w:fldCharType="begin"/>
      </w:r>
      <w:r w:rsidR="004C3586" w:rsidRPr="00476D2F">
        <w:rPr>
          <w:rFonts w:eastAsia="MS Mincho" w:cs="Courier New"/>
          <w:vertAlign w:val="superscript"/>
        </w:rPr>
        <w:instrText xml:space="preserve"> NOTEREF _Ref27417184 \h  \* MERGEFORMAT </w:instrText>
      </w:r>
      <w:r w:rsidR="004C3586" w:rsidRPr="00476D2F">
        <w:rPr>
          <w:rFonts w:eastAsia="MS Mincho" w:cs="Courier New"/>
          <w:vertAlign w:val="superscript"/>
        </w:rPr>
      </w:r>
      <w:r w:rsidR="004C3586" w:rsidRPr="00476D2F">
        <w:rPr>
          <w:rFonts w:eastAsia="MS Mincho" w:cs="Courier New"/>
          <w:vertAlign w:val="superscript"/>
        </w:rPr>
        <w:fldChar w:fldCharType="separate"/>
      </w:r>
      <w:r w:rsidR="004501EF">
        <w:rPr>
          <w:rFonts w:eastAsia="MS Mincho" w:cs="Courier New"/>
          <w:vertAlign w:val="superscript"/>
        </w:rPr>
        <w:t>29</w:t>
      </w:r>
      <w:r w:rsidR="004C3586" w:rsidRPr="00476D2F">
        <w:rPr>
          <w:rFonts w:eastAsia="MS Mincho" w:cs="Courier New"/>
          <w:vertAlign w:val="superscript"/>
        </w:rPr>
        <w:fldChar w:fldCharType="end"/>
      </w:r>
      <w:r w:rsidR="003649FE">
        <w:rPr>
          <w:rFonts w:eastAsia="MS Mincho" w:cs="Courier New"/>
          <w:vertAlign w:val="superscript"/>
        </w:rPr>
        <w:t xml:space="preserve"> </w:t>
      </w:r>
      <w:r w:rsidR="003649FE" w:rsidRPr="00A56316">
        <w:rPr>
          <w:rFonts w:eastAsia="MS Mincho" w:cs="Courier New"/>
        </w:rPr>
        <w:t>or D</w:t>
      </w:r>
      <w:r w:rsidR="002774F8" w:rsidRPr="00A82614">
        <w:rPr>
          <w:rFonts w:eastAsia="MS Mincho" w:cs="Courier New"/>
          <w:vertAlign w:val="superscript"/>
        </w:rPr>
        <w:fldChar w:fldCharType="begin"/>
      </w:r>
      <w:r w:rsidR="002774F8" w:rsidRPr="00A82614">
        <w:rPr>
          <w:rFonts w:eastAsia="MS Mincho" w:cs="Courier New"/>
          <w:vertAlign w:val="superscript"/>
        </w:rPr>
        <w:instrText xml:space="preserve"> NOTEREF _Ref115905813 \h </w:instrText>
      </w:r>
      <w:r w:rsidR="002774F8">
        <w:rPr>
          <w:rFonts w:eastAsia="MS Mincho" w:cs="Courier New"/>
          <w:vertAlign w:val="superscript"/>
        </w:rPr>
        <w:instrText xml:space="preserve"> \* MERGEFORMAT </w:instrText>
      </w:r>
      <w:r w:rsidR="002774F8" w:rsidRPr="00A82614">
        <w:rPr>
          <w:rFonts w:eastAsia="MS Mincho" w:cs="Courier New"/>
          <w:vertAlign w:val="superscript"/>
        </w:rPr>
      </w:r>
      <w:r w:rsidR="002774F8" w:rsidRPr="00A82614">
        <w:rPr>
          <w:rFonts w:eastAsia="MS Mincho" w:cs="Courier New"/>
          <w:vertAlign w:val="superscript"/>
        </w:rPr>
        <w:fldChar w:fldCharType="separate"/>
      </w:r>
      <w:r w:rsidR="004501EF">
        <w:rPr>
          <w:rFonts w:eastAsia="MS Mincho" w:cs="Courier New"/>
          <w:vertAlign w:val="superscript"/>
        </w:rPr>
        <w:t>30</w:t>
      </w:r>
      <w:r w:rsidR="002774F8" w:rsidRPr="00A82614">
        <w:rPr>
          <w:rFonts w:eastAsia="MS Mincho" w:cs="Courier New"/>
          <w:vertAlign w:val="superscript"/>
        </w:rPr>
        <w:fldChar w:fldCharType="end"/>
      </w:r>
    </w:p>
    <w:p w14:paraId="05DA1C46" w14:textId="691287BF" w:rsidR="005E6A79" w:rsidRPr="00476D2F" w:rsidDel="00A56316" w:rsidRDefault="000C62EF" w:rsidP="003657A4">
      <w:pPr>
        <w:numPr>
          <w:ilvl w:val="0"/>
          <w:numId w:val="42"/>
        </w:numPr>
        <w:rPr>
          <w:rFonts w:eastAsia="MS Mincho" w:cs="Courier New"/>
        </w:rPr>
      </w:pPr>
      <w:r w:rsidRPr="00A56316">
        <w:rPr>
          <w:rFonts w:eastAsia="MS Mincho" w:cs="Courier New"/>
          <w:b/>
        </w:rPr>
        <w:t>Common Domain</w:t>
      </w:r>
      <w:r w:rsidR="005E6A79" w:rsidRPr="00A56316">
        <w:rPr>
          <w:rFonts w:eastAsia="MS Mincho" w:cs="Courier New"/>
          <w:b/>
        </w:rPr>
        <w:t xml:space="preserve"> Exchanges</w:t>
      </w:r>
      <w:r w:rsidR="005E6A79" w:rsidRPr="00A56316">
        <w:rPr>
          <w:rFonts w:eastAsia="MS Mincho" w:cs="Courier New"/>
        </w:rPr>
        <w:t xml:space="preserve"> = CD&lt;IE Number</w:t>
      </w:r>
      <w:r w:rsidR="00ED22DF" w:rsidRPr="00797CEC">
        <w:rPr>
          <w:rFonts w:eastAsia="MS Mincho" w:cs="Courier New"/>
          <w:vertAlign w:val="superscript"/>
        </w:rPr>
        <w:fldChar w:fldCharType="begin"/>
      </w:r>
      <w:r w:rsidR="00ED22DF" w:rsidRPr="00797CEC">
        <w:rPr>
          <w:rFonts w:eastAsia="MS Mincho" w:cs="Courier New"/>
          <w:vertAlign w:val="superscript"/>
        </w:rPr>
        <w:instrText xml:space="preserve"> NOTEREF _Ref115905665 \h </w:instrText>
      </w:r>
      <w:r w:rsidR="00ED22DF">
        <w:rPr>
          <w:rFonts w:eastAsia="MS Mincho" w:cs="Courier New"/>
          <w:vertAlign w:val="superscript"/>
        </w:rPr>
        <w:instrText xml:space="preserve"> \* MERGEFORMAT </w:instrText>
      </w:r>
      <w:r w:rsidR="00ED22DF" w:rsidRPr="00797CEC">
        <w:rPr>
          <w:rFonts w:eastAsia="MS Mincho" w:cs="Courier New"/>
          <w:vertAlign w:val="superscript"/>
        </w:rPr>
      </w:r>
      <w:r w:rsidR="00ED22DF" w:rsidRPr="00797CEC">
        <w:rPr>
          <w:rFonts w:eastAsia="MS Mincho" w:cs="Courier New"/>
          <w:vertAlign w:val="superscript"/>
        </w:rPr>
        <w:fldChar w:fldCharType="separate"/>
      </w:r>
      <w:r w:rsidR="004501EF">
        <w:rPr>
          <w:rFonts w:eastAsia="MS Mincho" w:cs="Courier New"/>
          <w:vertAlign w:val="superscript"/>
        </w:rPr>
        <w:t>28</w:t>
      </w:r>
      <w:r w:rsidR="00ED22DF" w:rsidRPr="00797CEC">
        <w:rPr>
          <w:rFonts w:eastAsia="MS Mincho" w:cs="Courier New"/>
          <w:vertAlign w:val="superscript"/>
        </w:rPr>
        <w:fldChar w:fldCharType="end"/>
      </w:r>
      <w:r w:rsidR="005E6A79" w:rsidRPr="00A56316">
        <w:rPr>
          <w:rFonts w:eastAsia="MS Mincho" w:cs="Courier New"/>
        </w:rPr>
        <w:t>&gt;C</w:t>
      </w:r>
      <w:r w:rsidR="00EB6430" w:rsidRPr="00A56316">
        <w:rPr>
          <w:rFonts w:eastAsia="MS Mincho" w:cs="Courier New"/>
          <w:vertAlign w:val="superscript"/>
        </w:rPr>
        <w:fldChar w:fldCharType="begin"/>
      </w:r>
      <w:r w:rsidR="00EB6430" w:rsidRPr="00A56316">
        <w:rPr>
          <w:rFonts w:eastAsia="MS Mincho" w:cs="Courier New"/>
          <w:vertAlign w:val="superscript"/>
        </w:rPr>
        <w:instrText xml:space="preserve"> NOTEREF _Ref27417184 \h  \* MERGEFORMAT </w:instrText>
      </w:r>
      <w:r w:rsidR="00EB6430" w:rsidRPr="00A56316">
        <w:rPr>
          <w:rFonts w:eastAsia="MS Mincho" w:cs="Courier New"/>
          <w:vertAlign w:val="superscript"/>
        </w:rPr>
      </w:r>
      <w:r w:rsidR="00EB6430" w:rsidRPr="00A56316">
        <w:rPr>
          <w:rFonts w:eastAsia="MS Mincho" w:cs="Courier New"/>
          <w:vertAlign w:val="superscript"/>
        </w:rPr>
        <w:fldChar w:fldCharType="separate"/>
      </w:r>
      <w:r w:rsidR="004501EF">
        <w:rPr>
          <w:rFonts w:eastAsia="MS Mincho" w:cs="Courier New"/>
          <w:vertAlign w:val="superscript"/>
        </w:rPr>
        <w:t>29</w:t>
      </w:r>
      <w:r w:rsidR="00EB6430" w:rsidRPr="00A56316">
        <w:rPr>
          <w:rFonts w:eastAsia="MS Mincho" w:cs="Courier New"/>
          <w:vertAlign w:val="superscript"/>
        </w:rPr>
        <w:fldChar w:fldCharType="end"/>
      </w:r>
      <w:r w:rsidR="004D70E8" w:rsidRPr="00A56316">
        <w:rPr>
          <w:rFonts w:eastAsia="MS Mincho" w:cs="Courier New"/>
        </w:rPr>
        <w:t xml:space="preserve"> or D</w:t>
      </w:r>
      <w:r w:rsidR="002774F8" w:rsidRPr="00797CEC">
        <w:rPr>
          <w:rFonts w:eastAsia="MS Mincho" w:cs="Courier New"/>
          <w:vertAlign w:val="superscript"/>
        </w:rPr>
        <w:fldChar w:fldCharType="begin"/>
      </w:r>
      <w:r w:rsidR="002774F8" w:rsidRPr="00797CEC">
        <w:rPr>
          <w:rFonts w:eastAsia="MS Mincho" w:cs="Courier New"/>
          <w:vertAlign w:val="superscript"/>
        </w:rPr>
        <w:instrText xml:space="preserve"> NOTEREF _Ref115905813 \h </w:instrText>
      </w:r>
      <w:r w:rsidR="002774F8">
        <w:rPr>
          <w:rFonts w:eastAsia="MS Mincho" w:cs="Courier New"/>
          <w:vertAlign w:val="superscript"/>
        </w:rPr>
        <w:instrText xml:space="preserve"> \* MERGEFORMAT </w:instrText>
      </w:r>
      <w:r w:rsidR="002774F8" w:rsidRPr="00797CEC">
        <w:rPr>
          <w:rFonts w:eastAsia="MS Mincho" w:cs="Courier New"/>
          <w:vertAlign w:val="superscript"/>
        </w:rPr>
      </w:r>
      <w:r w:rsidR="002774F8" w:rsidRPr="00797CEC">
        <w:rPr>
          <w:rFonts w:eastAsia="MS Mincho" w:cs="Courier New"/>
          <w:vertAlign w:val="superscript"/>
        </w:rPr>
        <w:fldChar w:fldCharType="separate"/>
      </w:r>
      <w:r w:rsidR="004501EF">
        <w:rPr>
          <w:rFonts w:eastAsia="MS Mincho" w:cs="Courier New"/>
          <w:vertAlign w:val="superscript"/>
        </w:rPr>
        <w:t>30</w:t>
      </w:r>
      <w:r w:rsidR="002774F8" w:rsidRPr="00797CEC">
        <w:rPr>
          <w:rFonts w:eastAsia="MS Mincho" w:cs="Courier New"/>
          <w:vertAlign w:val="superscript"/>
        </w:rPr>
        <w:fldChar w:fldCharType="end"/>
      </w:r>
    </w:p>
    <w:p w14:paraId="1B7B5EEE" w14:textId="3A2166CF" w:rsidR="005E6A79" w:rsidRPr="00A56316" w:rsidRDefault="005E6A79" w:rsidP="00654B24">
      <w:pPr>
        <w:numPr>
          <w:ilvl w:val="0"/>
          <w:numId w:val="42"/>
        </w:numPr>
        <w:rPr>
          <w:rFonts w:eastAsia="MS Mincho" w:cs="Courier New"/>
        </w:rPr>
      </w:pPr>
      <w:r w:rsidRPr="00A56316">
        <w:rPr>
          <w:rFonts w:eastAsia="MS Mincho" w:cs="Courier New"/>
        </w:rPr>
        <w:t xml:space="preserve">Please note that the </w:t>
      </w:r>
      <w:proofErr w:type="gramStart"/>
      <w:r w:rsidRPr="00A56316">
        <w:rPr>
          <w:rFonts w:eastAsia="MS Mincho" w:cs="Courier New"/>
        </w:rPr>
        <w:t>aforementioned message</w:t>
      </w:r>
      <w:proofErr w:type="gramEnd"/>
      <w:r w:rsidRPr="00A56316">
        <w:rPr>
          <w:rFonts w:eastAsia="MS Mincho" w:cs="Courier New"/>
        </w:rPr>
        <w:t xml:space="preserve"> type for External/National Domain exchanges should be considered only as recommendation. Only the structure for </w:t>
      </w:r>
      <w:r w:rsidR="000C62EF" w:rsidRPr="00A56316">
        <w:rPr>
          <w:rFonts w:eastAsia="MS Mincho" w:cs="Courier New"/>
        </w:rPr>
        <w:t>Common Domain</w:t>
      </w:r>
      <w:r w:rsidRPr="00A56316">
        <w:rPr>
          <w:rFonts w:eastAsia="MS Mincho" w:cs="Courier New"/>
        </w:rPr>
        <w:t xml:space="preserve"> Exchanges is required. </w:t>
      </w:r>
    </w:p>
    <w:p w14:paraId="66F59E76" w14:textId="6C467A94" w:rsidR="005E6A79" w:rsidRPr="00476D2F" w:rsidRDefault="005E6A79" w:rsidP="005E6A79">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w:t>
      </w:r>
      <w:r w:rsidR="00516E8D">
        <w:rPr>
          <w:rFonts w:eastAsia="MS Mincho"/>
        </w:rPr>
        <w:t>AES-P1, NCTS-P5 and NCTS-P6</w:t>
      </w:r>
      <w:r w:rsidRPr="00476D2F">
        <w:rPr>
          <w:rFonts w:eastAsia="MS Mincho" w:cs="Courier New"/>
        </w:rPr>
        <w:t>, are defined in the Codelist CL060 in CS/RD2.</w:t>
      </w:r>
    </w:p>
    <w:p w14:paraId="77CCF213" w14:textId="513633B0" w:rsidR="005E6A79" w:rsidRPr="00476D2F" w:rsidRDefault="005E6A79" w:rsidP="005E6A79">
      <w:pPr>
        <w:rPr>
          <w:rFonts w:eastAsia="MS Mincho" w:cs="Courier New"/>
        </w:rPr>
      </w:pPr>
      <w:r w:rsidRPr="00476D2F">
        <w:rPr>
          <w:rFonts w:eastAsia="MS Mincho" w:cs="Courier New"/>
        </w:rPr>
        <w:t>Examples of valid message types: "CD501C"</w:t>
      </w:r>
      <w:r w:rsidR="008E2A9E">
        <w:rPr>
          <w:rFonts w:eastAsia="MS Mincho" w:cs="Courier New"/>
        </w:rPr>
        <w:t xml:space="preserve">, </w:t>
      </w:r>
      <w:r w:rsidRPr="00476D2F">
        <w:rPr>
          <w:rFonts w:eastAsia="MS Mincho" w:cs="Courier New"/>
        </w:rPr>
        <w:t>"CD001C"</w:t>
      </w:r>
      <w:r w:rsidR="008E2A9E">
        <w:rPr>
          <w:rFonts w:eastAsia="MS Mincho" w:cs="Courier New"/>
        </w:rPr>
        <w:t xml:space="preserve"> and “CD</w:t>
      </w:r>
      <w:r w:rsidR="00015BAE">
        <w:rPr>
          <w:rFonts w:eastAsia="MS Mincho" w:cs="Courier New"/>
        </w:rPr>
        <w:t>A15</w:t>
      </w:r>
      <w:r w:rsidR="008E2A9E">
        <w:rPr>
          <w:rFonts w:eastAsia="MS Mincho" w:cs="Courier New"/>
        </w:rPr>
        <w:t>D”</w:t>
      </w:r>
      <w:r w:rsidRPr="00476D2F">
        <w:rPr>
          <w:rFonts w:eastAsia="MS Mincho" w:cs="Courier New"/>
        </w:rPr>
        <w:t>.</w:t>
      </w:r>
    </w:p>
    <w:p w14:paraId="0C6FC19C" w14:textId="5303448B" w:rsidR="005E6A79" w:rsidRPr="00476D2F" w:rsidRDefault="00655E22" w:rsidP="00453F8A">
      <w:pPr>
        <w:pStyle w:val="Heading3"/>
        <w:ind w:left="851" w:hanging="851"/>
      </w:pPr>
      <w:bookmarkStart w:id="1561" w:name="_Toc185900781"/>
      <w:r w:rsidRPr="00476D2F">
        <w:t>Message Timestamp</w:t>
      </w:r>
      <w:bookmarkEnd w:id="1561"/>
    </w:p>
    <w:p w14:paraId="36633725" w14:textId="318F0111" w:rsidR="005E6A79" w:rsidRPr="00476D2F" w:rsidRDefault="004F216B" w:rsidP="005E6A79">
      <w:pPr>
        <w:rPr>
          <w:rFonts w:eastAsia="MS Mincho" w:cs="Courier New"/>
        </w:rPr>
      </w:pPr>
      <w:r w:rsidRPr="00476D2F">
        <w:rPr>
          <w:rFonts w:eastAsia="MS Mincho" w:cs="Courier New"/>
          <w:b/>
        </w:rPr>
        <w:t>Message Timestamp</w:t>
      </w:r>
      <w:r w:rsidR="005E6A79" w:rsidRPr="00476D2F">
        <w:rPr>
          <w:rFonts w:eastAsia="MS Mincho" w:cs="Courier New"/>
        </w:rPr>
        <w:t xml:space="preserve"> </w:t>
      </w:r>
      <w:r w:rsidRPr="00476D2F">
        <w:rPr>
          <w:rFonts w:eastAsia="MS Mincho" w:cs="Courier New"/>
        </w:rPr>
        <w:t>is</w:t>
      </w:r>
      <w:r w:rsidR="005E6A79" w:rsidRPr="00476D2F">
        <w:rPr>
          <w:rFonts w:eastAsia="MS Mincho" w:cs="Courier New"/>
        </w:rPr>
        <w:t xml:space="preserve"> also required and provided in a single element, being the date and time when the Information Exchange was put in an XML representation. </w:t>
      </w:r>
    </w:p>
    <w:p w14:paraId="245A48F7" w14:textId="0C13600A" w:rsidR="005E6A79" w:rsidRPr="00476D2F" w:rsidRDefault="00655E22" w:rsidP="006352CD">
      <w:pPr>
        <w:rPr>
          <w:rFonts w:eastAsia="MS Mincho" w:cs="Courier New"/>
        </w:rPr>
      </w:pPr>
      <w:r w:rsidRPr="00476D2F">
        <w:rPr>
          <w:rFonts w:eastAsia="MS Mincho" w:cs="Courier New"/>
        </w:rPr>
        <w:t>Please refer to</w:t>
      </w:r>
      <w:r w:rsidRPr="00476D2F">
        <w:t xml:space="preserve"> </w:t>
      </w:r>
      <w:r w:rsidRPr="00476D2F">
        <w:rPr>
          <w:rFonts w:eastAsia="MS Mincho" w:cs="Courier New"/>
        </w:rPr>
        <w:t xml:space="preserve">Date/Time definition in section </w:t>
      </w:r>
      <w:r w:rsidRPr="00476D2F">
        <w:rPr>
          <w:rFonts w:eastAsia="MS Mincho" w:cs="Courier New"/>
        </w:rPr>
        <w:fldChar w:fldCharType="begin"/>
      </w:r>
      <w:r w:rsidRPr="00476D2F">
        <w:rPr>
          <w:rFonts w:eastAsia="MS Mincho" w:cs="Courier New"/>
        </w:rPr>
        <w:instrText xml:space="preserve"> REF _Ref526254762 \r \h </w:instrText>
      </w:r>
      <w:r w:rsidR="008D2375" w:rsidRPr="00476D2F">
        <w:rPr>
          <w:rFonts w:eastAsia="MS Mincho" w:cs="Courier New"/>
        </w:rPr>
        <w:instrText xml:space="preserve"> \* MERGEFORMAT </w:instrText>
      </w:r>
      <w:r w:rsidRPr="00476D2F">
        <w:rPr>
          <w:rFonts w:eastAsia="MS Mincho" w:cs="Courier New"/>
        </w:rPr>
      </w:r>
      <w:r w:rsidRPr="00476D2F">
        <w:rPr>
          <w:rFonts w:eastAsia="MS Mincho" w:cs="Courier New"/>
        </w:rPr>
        <w:fldChar w:fldCharType="separate"/>
      </w:r>
      <w:r w:rsidR="004501EF">
        <w:rPr>
          <w:rFonts w:eastAsia="MS Mincho" w:cs="Courier New"/>
        </w:rPr>
        <w:t>V.2.1.1.3</w:t>
      </w:r>
      <w:r w:rsidRPr="00476D2F">
        <w:rPr>
          <w:rFonts w:eastAsia="MS Mincho" w:cs="Courier New"/>
        </w:rPr>
        <w:fldChar w:fldCharType="end"/>
      </w:r>
      <w:r w:rsidRPr="00476D2F">
        <w:rPr>
          <w:rFonts w:eastAsia="MS Mincho" w:cs="Courier New"/>
        </w:rPr>
        <w:t>.</w:t>
      </w:r>
    </w:p>
    <w:p w14:paraId="36ADF191" w14:textId="5CDA8E81" w:rsidR="005E6A79" w:rsidRPr="00476D2F" w:rsidRDefault="005E6A79" w:rsidP="00453F8A">
      <w:pPr>
        <w:pStyle w:val="Heading3"/>
        <w:ind w:left="851" w:hanging="851"/>
      </w:pPr>
      <w:bookmarkStart w:id="1562" w:name="_Toc18065746"/>
      <w:bookmarkStart w:id="1563" w:name="_Ref147148111"/>
      <w:bookmarkStart w:id="1564" w:name="_Toc185900782"/>
      <w:bookmarkEnd w:id="1562"/>
      <w:r w:rsidRPr="00476D2F">
        <w:t>Message Identification</w:t>
      </w:r>
      <w:bookmarkEnd w:id="1563"/>
      <w:bookmarkEnd w:id="1564"/>
    </w:p>
    <w:p w14:paraId="4A19063E" w14:textId="0A185A2B" w:rsidR="005E6A79" w:rsidRPr="00476D2F" w:rsidRDefault="00F66B99" w:rsidP="005E6A79">
      <w:pPr>
        <w:rPr>
          <w:rFonts w:eastAsia="MS Mincho" w:cs="Courier New"/>
        </w:rPr>
      </w:pPr>
      <w:r w:rsidRPr="006B0B24">
        <w:rPr>
          <w:rFonts w:eastAsia="MS Mincho" w:cs="Courier New"/>
          <w:bCs/>
          <w:lang w:val="en-US"/>
        </w:rPr>
        <w:t xml:space="preserve">The </w:t>
      </w:r>
      <w:r w:rsidR="005E6A79" w:rsidRPr="00476D2F">
        <w:rPr>
          <w:rFonts w:eastAsia="MS Mincho" w:cs="Courier New"/>
          <w:b/>
        </w:rPr>
        <w:t>Message Identification</w:t>
      </w:r>
      <w:r w:rsidR="005E6A79" w:rsidRPr="00476D2F">
        <w:rPr>
          <w:rFonts w:eastAsia="MS Mincho" w:cs="Courier New"/>
        </w:rPr>
        <w:t xml:space="preserve"> </w:t>
      </w:r>
      <w:r w:rsidR="001B045B">
        <w:rPr>
          <w:rFonts w:eastAsia="MS Mincho" w:cs="Courier New"/>
          <w:lang w:val="en-US"/>
        </w:rPr>
        <w:t xml:space="preserve">is case sensitive. It </w:t>
      </w:r>
      <w:r w:rsidR="001B045B">
        <w:rPr>
          <w:rFonts w:eastAsia="MS Mincho" w:cs="Courier New"/>
        </w:rPr>
        <w:t>shall</w:t>
      </w:r>
      <w:r w:rsidR="005E6A79" w:rsidRPr="00476D2F">
        <w:rPr>
          <w:rFonts w:eastAsia="MS Mincho" w:cs="Courier New"/>
        </w:rPr>
        <w:t xml:space="preserve"> be unique for every XML interchange created by a specific Customs application. Every XML message created by the same Customs application (even if it was the same Information Exchange sent twice) must contain a unique</w:t>
      </w:r>
      <w:r w:rsidR="006D4D8C">
        <w:rPr>
          <w:rFonts w:eastAsia="MS Mincho" w:cs="Courier New"/>
        </w:rPr>
        <w:t xml:space="preserve"> (case sensitive)</w:t>
      </w:r>
      <w:r w:rsidR="005E6A79" w:rsidRPr="00476D2F">
        <w:rPr>
          <w:rFonts w:eastAsia="MS Mincho" w:cs="Courier New"/>
        </w:rPr>
        <w:t xml:space="preserve"> Message Identification. No rules are specified for External and National Domain exchanges, although it is highly recommended to use similar conventions.</w:t>
      </w:r>
    </w:p>
    <w:p w14:paraId="3D1145B3" w14:textId="5473B1A5" w:rsidR="005E6A79" w:rsidRPr="00476D2F" w:rsidRDefault="001B3890" w:rsidP="00453F8A">
      <w:pPr>
        <w:pStyle w:val="Heading3"/>
        <w:ind w:left="851" w:hanging="851"/>
      </w:pPr>
      <w:bookmarkStart w:id="1565" w:name="_Ref69465854"/>
      <w:bookmarkStart w:id="1566" w:name="_Toc185900783"/>
      <w:r w:rsidRPr="00476D2F">
        <w:t>Correlation Identifier</w:t>
      </w:r>
      <w:bookmarkEnd w:id="1565"/>
      <w:bookmarkEnd w:id="1566"/>
    </w:p>
    <w:p w14:paraId="684A5259" w14:textId="23316C1F" w:rsidR="002D018A" w:rsidRPr="00476D2F" w:rsidRDefault="001D5358" w:rsidP="00D950C9">
      <w:pPr>
        <w:rPr>
          <w:rFonts w:eastAsia="MS Mincho" w:cs="Courier New"/>
        </w:rPr>
      </w:pPr>
      <w:r>
        <w:rPr>
          <w:rFonts w:eastAsia="MS Mincho" w:cs="Courier New"/>
        </w:rPr>
        <w:t xml:space="preserve">The </w:t>
      </w:r>
      <w:r w:rsidRPr="006B0B24">
        <w:rPr>
          <w:rFonts w:eastAsia="MS Mincho" w:cs="Courier New"/>
          <w:b/>
          <w:bCs/>
        </w:rPr>
        <w:t>Cor</w:t>
      </w:r>
      <w:r w:rsidR="00913253" w:rsidRPr="006B0B24">
        <w:rPr>
          <w:rFonts w:eastAsia="MS Mincho" w:cs="Courier New"/>
          <w:b/>
          <w:bCs/>
        </w:rPr>
        <w:t>relation Identifier</w:t>
      </w:r>
      <w:r w:rsidR="00913253">
        <w:rPr>
          <w:rFonts w:eastAsia="MS Mincho" w:cs="Courier New"/>
        </w:rPr>
        <w:t xml:space="preserve"> is case sensitive. </w:t>
      </w:r>
      <w:r w:rsidR="002D018A" w:rsidRPr="00476D2F">
        <w:rPr>
          <w:rFonts w:eastAsia="MS Mincho" w:cs="Courier New"/>
        </w:rPr>
        <w:t>The</w:t>
      </w:r>
      <w:r w:rsidR="00E56734" w:rsidRPr="00476D2F">
        <w:rPr>
          <w:rFonts w:eastAsia="MS Mincho" w:cs="Courier New"/>
        </w:rPr>
        <w:t xml:space="preserve"> content of the</w:t>
      </w:r>
      <w:r w:rsidR="002D018A" w:rsidRPr="00476D2F">
        <w:rPr>
          <w:rFonts w:eastAsia="MS Mincho" w:cs="Courier New"/>
        </w:rPr>
        <w:t xml:space="preserve"> correlation identifier </w:t>
      </w:r>
      <w:r w:rsidR="00E56734" w:rsidRPr="00476D2F">
        <w:rPr>
          <w:rFonts w:eastAsia="MS Mincho" w:cs="Courier New"/>
        </w:rPr>
        <w:t>will be filled in as depicted in the following cases:</w:t>
      </w:r>
    </w:p>
    <w:p w14:paraId="553B9048" w14:textId="0F72CE53" w:rsidR="00E56734" w:rsidRPr="00476D2F" w:rsidRDefault="00B24BF4" w:rsidP="009837F6">
      <w:pPr>
        <w:pStyle w:val="ListParagraph"/>
        <w:numPr>
          <w:ilvl w:val="0"/>
          <w:numId w:val="189"/>
        </w:numPr>
        <w:rPr>
          <w:rFonts w:eastAsia="MS Mincho" w:cs="Courier New"/>
        </w:rPr>
      </w:pPr>
      <w:r w:rsidRPr="00B24BF4">
        <w:rPr>
          <w:rFonts w:eastAsia="MS Mincho" w:cs="Courier New"/>
        </w:rPr>
        <w:t xml:space="preserve">In case of message rejections, the data item  </w:t>
      </w:r>
      <w:r w:rsidR="00AB3145">
        <w:rPr>
          <w:rFonts w:eastAsia="MS Mincho" w:cs="Courier New"/>
        </w:rPr>
        <w:t>“</w:t>
      </w:r>
      <w:r w:rsidRPr="00AB3145">
        <w:rPr>
          <w:rFonts w:eastAsia="MS Mincho" w:cs="Courier New"/>
        </w:rPr>
        <w:t>Correlation identifier</w:t>
      </w:r>
      <w:r w:rsidR="00AB3145" w:rsidRPr="00AB3145">
        <w:rPr>
          <w:rFonts w:eastAsia="MS Mincho" w:cs="Courier New"/>
        </w:rPr>
        <w:t>”</w:t>
      </w:r>
      <w:r w:rsidRPr="00B24BF4">
        <w:rPr>
          <w:rFonts w:eastAsia="MS Mincho" w:cs="Courier New"/>
        </w:rPr>
        <w:t xml:space="preserve">  of the XML header must be filled in with </w:t>
      </w:r>
      <w:r w:rsidRPr="00AB3145">
        <w:rPr>
          <w:rFonts w:eastAsia="MS Mincho" w:cs="Courier New"/>
        </w:rPr>
        <w:t xml:space="preserve">the </w:t>
      </w:r>
      <w:r w:rsidR="00AB3145">
        <w:rPr>
          <w:rFonts w:eastAsia="MS Mincho" w:cs="Courier New"/>
        </w:rPr>
        <w:t>“</w:t>
      </w:r>
      <w:r w:rsidRPr="00AB3145">
        <w:rPr>
          <w:rFonts w:eastAsia="MS Mincho" w:cs="Courier New"/>
        </w:rPr>
        <w:t xml:space="preserve">Message </w:t>
      </w:r>
      <w:r w:rsidR="00AB3145">
        <w:rPr>
          <w:rFonts w:eastAsia="MS Mincho" w:cs="Courier New"/>
        </w:rPr>
        <w:t>identification”</w:t>
      </w:r>
      <w:r w:rsidRPr="00B24BF4">
        <w:rPr>
          <w:rFonts w:eastAsia="MS Mincho" w:cs="Courier New"/>
        </w:rPr>
        <w:t xml:space="preserve"> of the rejected message, for the messages CD906C and CD917C (for AES-P1, NCTS-P5 and NCTS-P6 (between NAs)) and CD056D, CD906D and CD917D (for NCTS-P6 (between NA and ieCA/TED));</w:t>
      </w:r>
    </w:p>
    <w:p w14:paraId="1B9358CD" w14:textId="7B560909" w:rsidR="00D950C9" w:rsidRPr="00476D2F" w:rsidRDefault="00D950C9" w:rsidP="009837F6">
      <w:pPr>
        <w:pStyle w:val="ListParagraph"/>
        <w:numPr>
          <w:ilvl w:val="0"/>
          <w:numId w:val="189"/>
        </w:numPr>
        <w:rPr>
          <w:rFonts w:eastAsia="MS Mincho" w:cs="Courier New"/>
        </w:rPr>
      </w:pPr>
      <w:r w:rsidRPr="00476D2F">
        <w:rPr>
          <w:rFonts w:eastAsia="MS Mincho" w:cs="Courier New"/>
        </w:rPr>
        <w:t xml:space="preserve">In case of response message responding to a request message, the </w:t>
      </w:r>
      <w:r w:rsidR="00AB408D" w:rsidRPr="00476D2F">
        <w:rPr>
          <w:rFonts w:eastAsia="MS Mincho" w:cs="Courier New"/>
        </w:rPr>
        <w:t xml:space="preserve">data item </w:t>
      </w:r>
      <w:r w:rsidRPr="00476D2F">
        <w:rPr>
          <w:rFonts w:eastAsia="MS Mincho" w:cs="Courier New"/>
        </w:rPr>
        <w:t xml:space="preserve">“Correlation identifier” of the XML header must be filled in with the “Message identification” of the corresponding request message (e.g. “Message identification” of CD502C is present in the “Correlation identifier” of the CD503C). </w:t>
      </w:r>
    </w:p>
    <w:p w14:paraId="7EC27F72" w14:textId="77777777" w:rsidR="00D950C9" w:rsidRPr="00476D2F" w:rsidRDefault="00D950C9" w:rsidP="009837F6">
      <w:pPr>
        <w:ind w:left="360"/>
        <w:rPr>
          <w:rFonts w:eastAsia="MS Mincho" w:cs="Courier New"/>
        </w:rPr>
      </w:pPr>
      <w:r w:rsidRPr="00476D2F">
        <w:rPr>
          <w:rFonts w:eastAsia="MS Mincho" w:cs="Courier New"/>
        </w:rPr>
        <w:t>For point 1 and 2, the list of response/rejection messages is maintained in CS/RD2 in CL610;</w:t>
      </w:r>
    </w:p>
    <w:p w14:paraId="107EE761" w14:textId="77777777" w:rsidR="00397CDA" w:rsidRPr="00476D2F" w:rsidRDefault="00D950C9" w:rsidP="000E1005">
      <w:pPr>
        <w:pStyle w:val="ListParagraph"/>
        <w:numPr>
          <w:ilvl w:val="0"/>
          <w:numId w:val="189"/>
        </w:numPr>
        <w:rPr>
          <w:rFonts w:eastAsia="MS Mincho" w:cs="Courier New"/>
        </w:rPr>
      </w:pPr>
      <w:r w:rsidRPr="00476D2F">
        <w:rPr>
          <w:rFonts w:eastAsia="MS Mincho" w:cs="Courier New"/>
        </w:rPr>
        <w:t>The “Correlation identifier” shall not be filled in for the messages included in CL385 (these messages are without “Header” and are neither a response nor a rejection);</w:t>
      </w:r>
    </w:p>
    <w:p w14:paraId="4BF0B3D6" w14:textId="42C1CA66" w:rsidR="00D950C9" w:rsidRPr="00476D2F" w:rsidRDefault="00D950C9" w:rsidP="009837F6">
      <w:pPr>
        <w:pStyle w:val="ListParagraph"/>
        <w:numPr>
          <w:ilvl w:val="0"/>
          <w:numId w:val="189"/>
        </w:numPr>
        <w:rPr>
          <w:rFonts w:eastAsia="MS Mincho" w:cs="Courier New"/>
        </w:rPr>
      </w:pPr>
      <w:r w:rsidRPr="00476D2F">
        <w:rPr>
          <w:rFonts w:eastAsia="MS Mincho" w:cs="Courier New"/>
        </w:rPr>
        <w:t>The “Correlation identifier” is optional for all the other messages not covered by the points 1, 2 or 3.</w:t>
      </w:r>
    </w:p>
    <w:p w14:paraId="5AABC150" w14:textId="7709A680" w:rsidR="005E6A79" w:rsidRPr="00476D2F" w:rsidRDefault="00D950C9" w:rsidP="00D950C9">
      <w:pPr>
        <w:rPr>
          <w:rFonts w:eastAsia="MS Mincho" w:cs="Courier New"/>
        </w:rPr>
      </w:pPr>
      <w:r w:rsidRPr="00476D2F">
        <w:rPr>
          <w:rFonts w:eastAsia="MS Mincho" w:cs="Courier New"/>
        </w:rPr>
        <w:t>The purpose of “Correlation identifier” is to facilitate the correlation of messages at business level. The correlation of messages at network level for use by external application (e.g. CS/MIS2) is performed at CCN/CSI envelope and it is described in section</w:t>
      </w:r>
      <w:r w:rsidR="00477307" w:rsidRPr="00476D2F">
        <w:rPr>
          <w:rFonts w:eastAsia="MS Mincho" w:cs="Courier New"/>
        </w:rPr>
        <w:t xml:space="preserve"> </w:t>
      </w:r>
      <w:r w:rsidR="00157F97" w:rsidRPr="00476D2F">
        <w:rPr>
          <w:rFonts w:eastAsia="MS Mincho" w:cs="Courier New"/>
        </w:rPr>
        <w:fldChar w:fldCharType="begin"/>
      </w:r>
      <w:r w:rsidR="00157F97" w:rsidRPr="00476D2F">
        <w:rPr>
          <w:rFonts w:eastAsia="MS Mincho" w:cs="Courier New"/>
        </w:rPr>
        <w:instrText xml:space="preserve"> REF _Ref27420064 \r \h </w:instrText>
      </w:r>
      <w:r w:rsidR="00157F97" w:rsidRPr="00476D2F">
        <w:rPr>
          <w:rFonts w:eastAsia="MS Mincho" w:cs="Courier New"/>
        </w:rPr>
      </w:r>
      <w:r w:rsidR="00157F97" w:rsidRPr="00476D2F">
        <w:rPr>
          <w:rFonts w:eastAsia="MS Mincho" w:cs="Courier New"/>
        </w:rPr>
        <w:fldChar w:fldCharType="separate"/>
      </w:r>
      <w:r w:rsidR="004501EF">
        <w:rPr>
          <w:rFonts w:eastAsia="MS Mincho" w:cs="Courier New"/>
        </w:rPr>
        <w:t>VIII.2.1</w:t>
      </w:r>
      <w:r w:rsidR="00157F97" w:rsidRPr="00476D2F">
        <w:rPr>
          <w:rFonts w:eastAsia="MS Mincho" w:cs="Courier New"/>
        </w:rPr>
        <w:fldChar w:fldCharType="end"/>
      </w:r>
      <w:r w:rsidR="00477307" w:rsidRPr="00476D2F">
        <w:rPr>
          <w:rFonts w:eastAsia="MS Mincho" w:cs="Courier New"/>
        </w:rPr>
        <w:t>.</w:t>
      </w:r>
    </w:p>
    <w:p w14:paraId="24EE7667" w14:textId="30C9BA51" w:rsidR="00DF47BE" w:rsidRPr="00476D2F" w:rsidRDefault="00DF47BE" w:rsidP="00453F8A">
      <w:pPr>
        <w:pStyle w:val="Heading2"/>
        <w:keepNext/>
        <w:pageBreakBefore/>
        <w:ind w:left="851" w:hanging="851"/>
      </w:pPr>
      <w:bookmarkStart w:id="1567" w:name="_Toc217393103"/>
      <w:bookmarkStart w:id="1568" w:name="_Toc243466041"/>
      <w:bookmarkStart w:id="1569" w:name="_Ref244411418"/>
      <w:bookmarkStart w:id="1570" w:name="_Ref244411444"/>
      <w:bookmarkStart w:id="1571" w:name="_Ref244411471"/>
      <w:bookmarkStart w:id="1572" w:name="_Ref244411536"/>
      <w:bookmarkStart w:id="1573" w:name="_Toc259460375"/>
      <w:bookmarkStart w:id="1574" w:name="_Toc526170502"/>
      <w:bookmarkStart w:id="1575" w:name="_Toc185900784"/>
      <w:r w:rsidRPr="00476D2F">
        <w:t>XSD Principles</w:t>
      </w:r>
      <w:bookmarkEnd w:id="1567"/>
      <w:bookmarkEnd w:id="1568"/>
      <w:bookmarkEnd w:id="1569"/>
      <w:bookmarkEnd w:id="1570"/>
      <w:bookmarkEnd w:id="1571"/>
      <w:bookmarkEnd w:id="1572"/>
      <w:bookmarkEnd w:id="1573"/>
      <w:r w:rsidR="00D7157B" w:rsidRPr="00476D2F">
        <w:t xml:space="preserve"> for NCTS-P4, ECS-P2 and ICS-P1</w:t>
      </w:r>
      <w:bookmarkEnd w:id="1574"/>
      <w:bookmarkEnd w:id="1575"/>
    </w:p>
    <w:p w14:paraId="24EE7668" w14:textId="0B5C8F9C" w:rsidR="00DF47BE" w:rsidRPr="00476D2F" w:rsidRDefault="00DF47BE">
      <w:r w:rsidRPr="00476D2F">
        <w:t xml:space="preserve">The herein section defines the XSD Conventions as well as the proposed structure of the XSDs to be used for NCTS/ECS/ICS domains. These conventions primarily ensure the compliance with the current DTD structure. The assembled XSDs should respect that no structural modification is imposed to DTDs after the introduction of XSDs for validation of NCTS/ECS/ICS XML messages. </w:t>
      </w:r>
      <w:r w:rsidR="001B3579">
        <w:t xml:space="preserve">The </w:t>
      </w:r>
      <w:r w:rsidR="001B3579" w:rsidRPr="001B3579">
        <w:rPr>
          <w:i/>
          <w:iCs/>
        </w:rPr>
        <w:t>SPECS MANAGER</w:t>
      </w:r>
      <w:r w:rsidRPr="00476D2F">
        <w:t xml:space="preserve"> application holds the message structure information for the </w:t>
      </w:r>
      <w:proofErr w:type="gramStart"/>
      <w:r w:rsidRPr="00476D2F">
        <w:t>aforementioned domains</w:t>
      </w:r>
      <w:proofErr w:type="gramEnd"/>
      <w:r w:rsidRPr="00476D2F">
        <w:t xml:space="preserve"> and exports the DTDs </w:t>
      </w:r>
      <w:r w:rsidR="0075253F" w:rsidRPr="00476D2F">
        <w:t xml:space="preserve">and </w:t>
      </w:r>
      <w:r w:rsidRPr="00476D2F">
        <w:t>XSD files that are compliant to the XSD conventions mentioned in this section.</w:t>
      </w:r>
    </w:p>
    <w:p w14:paraId="24EE7669" w14:textId="2ABB5BA2" w:rsidR="00DF47BE" w:rsidRPr="00476D2F" w:rsidRDefault="00DF47BE" w:rsidP="00453F8A">
      <w:pPr>
        <w:pStyle w:val="Heading3"/>
        <w:ind w:left="851" w:hanging="851"/>
      </w:pPr>
      <w:bookmarkStart w:id="1576" w:name="_Toc259460376"/>
      <w:bookmarkStart w:id="1577" w:name="_Toc526170503"/>
      <w:bookmarkStart w:id="1578" w:name="_Ref530926107"/>
      <w:bookmarkStart w:id="1579" w:name="_Toc185900785"/>
      <w:r w:rsidRPr="00476D2F">
        <w:t>XSD Conventions</w:t>
      </w:r>
      <w:bookmarkEnd w:id="1576"/>
      <w:bookmarkEnd w:id="1577"/>
      <w:bookmarkEnd w:id="1578"/>
      <w:bookmarkEnd w:id="1579"/>
    </w:p>
    <w:p w14:paraId="24EE766A" w14:textId="77777777" w:rsidR="00DF47BE" w:rsidRPr="00476D2F" w:rsidRDefault="00DF47BE">
      <w:pPr>
        <w:autoSpaceDE w:val="0"/>
        <w:autoSpaceDN w:val="0"/>
        <w:adjustRightInd w:val="0"/>
        <w:spacing w:before="0"/>
        <w:jc w:val="left"/>
        <w:rPr>
          <w:bCs/>
        </w:rPr>
      </w:pPr>
      <w:r w:rsidRPr="00476D2F">
        <w:rPr>
          <w:bCs/>
        </w:rPr>
        <w:t>The following conventions shall be respected by the generated XSDs:</w:t>
      </w:r>
    </w:p>
    <w:p w14:paraId="24EE766B" w14:textId="77777777" w:rsidR="00DF47BE" w:rsidRPr="00476D2F" w:rsidRDefault="00DF47BE">
      <w:pPr>
        <w:autoSpaceDE w:val="0"/>
        <w:autoSpaceDN w:val="0"/>
        <w:adjustRightInd w:val="0"/>
        <w:spacing w:before="0"/>
        <w:jc w:val="left"/>
        <w:rPr>
          <w:bCs/>
        </w:rPr>
      </w:pPr>
    </w:p>
    <w:p w14:paraId="24EE766C"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Inter-domain XSDs:</w:t>
      </w:r>
      <w:r w:rsidRPr="00476D2F">
        <w:rPr>
          <w:bCs/>
        </w:rPr>
        <w:t xml:space="preserve"> </w:t>
      </w:r>
      <w:r w:rsidRPr="00476D2F">
        <w:rPr>
          <w:szCs w:val="24"/>
        </w:rPr>
        <w:t xml:space="preserve">XSDs export mechanism shall identify simple types that are shared between the domains and define them in inter-domain XSDs. </w:t>
      </w:r>
      <w:proofErr w:type="gramStart"/>
      <w:r w:rsidRPr="00476D2F">
        <w:rPr>
          <w:szCs w:val="24"/>
        </w:rPr>
        <w:t>In order for</w:t>
      </w:r>
      <w:proofErr w:type="gramEnd"/>
      <w:r w:rsidRPr="00476D2F">
        <w:rPr>
          <w:szCs w:val="24"/>
        </w:rPr>
        <w:t xml:space="preserve"> a simple type to be regarded as common it shall share the same code, name, format and values amongst the domains for which the export takes place. The resulting inter-domain XSDs shall be consequently imported by all </w:t>
      </w:r>
      <w:proofErr w:type="gramStart"/>
      <w:r w:rsidRPr="00476D2F">
        <w:rPr>
          <w:szCs w:val="24"/>
        </w:rPr>
        <w:t>message-specific</w:t>
      </w:r>
      <w:proofErr w:type="gramEnd"/>
      <w:r w:rsidRPr="00476D2F">
        <w:rPr>
          <w:szCs w:val="24"/>
        </w:rPr>
        <w:t xml:space="preserve"> XSDs;</w:t>
      </w:r>
    </w:p>
    <w:p w14:paraId="24EE766D" w14:textId="77777777" w:rsidR="00DF47BE" w:rsidRPr="00476D2F" w:rsidRDefault="00DF47BE">
      <w:pPr>
        <w:autoSpaceDE w:val="0"/>
        <w:autoSpaceDN w:val="0"/>
        <w:adjustRightInd w:val="0"/>
        <w:spacing w:before="0"/>
        <w:ind w:left="284"/>
        <w:rPr>
          <w:bCs/>
        </w:rPr>
      </w:pPr>
    </w:p>
    <w:p w14:paraId="24EE766E" w14:textId="442C399F" w:rsidR="00DF47BE" w:rsidRPr="00476D2F" w:rsidRDefault="00DF47BE" w:rsidP="00117A38">
      <w:pPr>
        <w:numPr>
          <w:ilvl w:val="0"/>
          <w:numId w:val="44"/>
        </w:numPr>
        <w:autoSpaceDE w:val="0"/>
        <w:autoSpaceDN w:val="0"/>
        <w:adjustRightInd w:val="0"/>
        <w:spacing w:before="0"/>
        <w:ind w:left="284" w:hanging="284"/>
        <w:rPr>
          <w:bCs/>
        </w:rPr>
      </w:pPr>
      <w:r w:rsidRPr="00476D2F">
        <w:rPr>
          <w:b/>
          <w:bCs/>
        </w:rPr>
        <w:t>Domain Specific XSDs:</w:t>
      </w:r>
      <w:r w:rsidRPr="00476D2F">
        <w:rPr>
          <w:bCs/>
        </w:rPr>
        <w:t xml:space="preserve"> XSD files shall be categorised, in the context of a single domain, as shared or </w:t>
      </w:r>
      <w:proofErr w:type="spellStart"/>
      <w:r w:rsidR="00ED327E" w:rsidRPr="00476D2F">
        <w:rPr>
          <w:bCs/>
        </w:rPr>
        <w:t>Message_speci</w:t>
      </w:r>
      <w:r w:rsidRPr="00476D2F">
        <w:rPr>
          <w:bCs/>
        </w:rPr>
        <w:t>fic</w:t>
      </w:r>
      <w:proofErr w:type="spellEnd"/>
      <w:r w:rsidRPr="00476D2F">
        <w:rPr>
          <w:bCs/>
        </w:rPr>
        <w:t xml:space="preserve">. Shared XSDs shall contain definitions of simple or complex types that have been identified to be shared between more than one messages of the domain. </w:t>
      </w:r>
      <w:proofErr w:type="spellStart"/>
      <w:r w:rsidR="00ED327E" w:rsidRPr="00476D2F">
        <w:rPr>
          <w:bCs/>
        </w:rPr>
        <w:t>Message_speci</w:t>
      </w:r>
      <w:r w:rsidRPr="00476D2F">
        <w:rPr>
          <w:bCs/>
        </w:rPr>
        <w:t>fic</w:t>
      </w:r>
      <w:proofErr w:type="spellEnd"/>
      <w:r w:rsidRPr="00476D2F">
        <w:rPr>
          <w:bCs/>
        </w:rPr>
        <w:t xml:space="preserve"> XSDs shall contain the structural definition of a specific XML message and thus </w:t>
      </w:r>
      <w:proofErr w:type="gramStart"/>
      <w:r w:rsidRPr="00476D2F">
        <w:rPr>
          <w:bCs/>
        </w:rPr>
        <w:t>message-specific</w:t>
      </w:r>
      <w:proofErr w:type="gramEnd"/>
      <w:r w:rsidRPr="00476D2F">
        <w:rPr>
          <w:bCs/>
        </w:rPr>
        <w:t xml:space="preserve"> XSDs shall have one to one cardinality with the XMLs of each domain. All shared XSDs of a domain shall be referenced by the </w:t>
      </w:r>
      <w:proofErr w:type="spellStart"/>
      <w:r w:rsidR="00ED327E" w:rsidRPr="00476D2F">
        <w:rPr>
          <w:bCs/>
        </w:rPr>
        <w:t>Message_speci</w:t>
      </w:r>
      <w:r w:rsidRPr="00476D2F">
        <w:rPr>
          <w:bCs/>
        </w:rPr>
        <w:t>fic</w:t>
      </w:r>
      <w:proofErr w:type="spellEnd"/>
      <w:r w:rsidRPr="00476D2F">
        <w:rPr>
          <w:bCs/>
        </w:rPr>
        <w:t xml:space="preserve"> ones </w:t>
      </w:r>
      <w:proofErr w:type="gramStart"/>
      <w:r w:rsidRPr="00476D2F">
        <w:rPr>
          <w:bCs/>
        </w:rPr>
        <w:t>in order to</w:t>
      </w:r>
      <w:proofErr w:type="gramEnd"/>
      <w:r w:rsidRPr="00476D2F">
        <w:rPr>
          <w:bCs/>
        </w:rPr>
        <w:t xml:space="preserve"> make use of the simple or complex types defined in the former;</w:t>
      </w:r>
    </w:p>
    <w:p w14:paraId="24EE766F" w14:textId="77777777" w:rsidR="00DF47BE" w:rsidRPr="00476D2F" w:rsidRDefault="00DF47BE">
      <w:pPr>
        <w:autoSpaceDE w:val="0"/>
        <w:autoSpaceDN w:val="0"/>
        <w:adjustRightInd w:val="0"/>
        <w:spacing w:before="0"/>
        <w:ind w:left="284"/>
        <w:rPr>
          <w:bCs/>
        </w:rPr>
      </w:pPr>
    </w:p>
    <w:p w14:paraId="24EE7670"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Simple types:</w:t>
      </w:r>
      <w:r w:rsidRPr="00476D2F">
        <w:rPr>
          <w:bCs/>
        </w:rPr>
        <w:t xml:space="preserve"> shall be defined in a single, common XSD for all data items that are based on a specific pattern (e.g. MRN) or have a common format (e.g. date);</w:t>
      </w:r>
    </w:p>
    <w:p w14:paraId="24EE7671" w14:textId="77777777" w:rsidR="00DF47BE" w:rsidRPr="00476D2F" w:rsidRDefault="00DF47BE">
      <w:pPr>
        <w:autoSpaceDE w:val="0"/>
        <w:autoSpaceDN w:val="0"/>
        <w:adjustRightInd w:val="0"/>
        <w:spacing w:before="0"/>
        <w:ind w:left="284"/>
        <w:rPr>
          <w:bCs/>
        </w:rPr>
      </w:pPr>
    </w:p>
    <w:p w14:paraId="24EE7672"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Complex types:</w:t>
      </w:r>
      <w:r w:rsidRPr="00476D2F">
        <w:rPr>
          <w:bCs/>
        </w:rPr>
        <w:t xml:space="preserve"> shall be defined in a common XSD per domain. Complex types shall be identified as common </w:t>
      </w:r>
      <w:proofErr w:type="gramStart"/>
      <w:r w:rsidRPr="00476D2F">
        <w:rPr>
          <w:bCs/>
        </w:rPr>
        <w:t>as long as</w:t>
      </w:r>
      <w:proofErr w:type="gramEnd"/>
      <w:r w:rsidRPr="00476D2F">
        <w:rPr>
          <w:bCs/>
        </w:rPr>
        <w:t xml:space="preserve"> they share the same structure;</w:t>
      </w:r>
    </w:p>
    <w:p w14:paraId="24EE7673" w14:textId="77777777" w:rsidR="00DF47BE" w:rsidRPr="00476D2F" w:rsidRDefault="00DF47BE">
      <w:pPr>
        <w:autoSpaceDE w:val="0"/>
        <w:autoSpaceDN w:val="0"/>
        <w:adjustRightInd w:val="0"/>
        <w:spacing w:before="0"/>
        <w:ind w:left="284"/>
        <w:rPr>
          <w:bCs/>
        </w:rPr>
      </w:pPr>
    </w:p>
    <w:p w14:paraId="24EE7674" w14:textId="2BAB844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Technical </w:t>
      </w:r>
      <w:r w:rsidR="008117ED" w:rsidRPr="00476D2F">
        <w:rPr>
          <w:b/>
          <w:bCs/>
        </w:rPr>
        <w:t>C</w:t>
      </w:r>
      <w:r w:rsidRPr="00476D2F">
        <w:rPr>
          <w:b/>
          <w:bCs/>
        </w:rPr>
        <w:t>odelists:</w:t>
      </w:r>
      <w:r w:rsidRPr="00476D2F">
        <w:rPr>
          <w:bCs/>
        </w:rPr>
        <w:t xml:space="preserve"> </w:t>
      </w:r>
      <w:r w:rsidR="00A05837" w:rsidRPr="00476D2F">
        <w:rPr>
          <w:bCs/>
        </w:rPr>
        <w:t>shall be defined as simple types in a separate, domain-</w:t>
      </w:r>
      <w:proofErr w:type="gramStart"/>
      <w:r w:rsidR="00A05837" w:rsidRPr="00476D2F">
        <w:rPr>
          <w:bCs/>
        </w:rPr>
        <w:t>specific</w:t>
      </w:r>
      <w:proofErr w:type="gramEnd"/>
      <w:r w:rsidR="00A05837" w:rsidRPr="00476D2F">
        <w:rPr>
          <w:bCs/>
        </w:rPr>
        <w:t xml:space="preserve"> or inter-domain XSD. Whenever a data item of a message is linked to a technical </w:t>
      </w:r>
      <w:r w:rsidR="008117ED" w:rsidRPr="00476D2F">
        <w:rPr>
          <w:bCs/>
        </w:rPr>
        <w:t>C</w:t>
      </w:r>
      <w:r w:rsidR="00A05837" w:rsidRPr="00476D2F">
        <w:rPr>
          <w:bCs/>
        </w:rPr>
        <w:t xml:space="preserve">odelist , this item shall have the corresponding type defined in the technical </w:t>
      </w:r>
      <w:r w:rsidR="008117ED" w:rsidRPr="00476D2F">
        <w:rPr>
          <w:bCs/>
        </w:rPr>
        <w:t>C</w:t>
      </w:r>
      <w:r w:rsidR="00A05837" w:rsidRPr="00476D2F">
        <w:rPr>
          <w:bCs/>
        </w:rPr>
        <w:t xml:space="preserve">odelists’ </w:t>
      </w:r>
      <w:proofErr w:type="gramStart"/>
      <w:r w:rsidR="00A05837" w:rsidRPr="00476D2F">
        <w:rPr>
          <w:bCs/>
        </w:rPr>
        <w:t>domain-specific</w:t>
      </w:r>
      <w:proofErr w:type="gramEnd"/>
      <w:r w:rsidR="00A05837" w:rsidRPr="00476D2F">
        <w:rPr>
          <w:bCs/>
        </w:rPr>
        <w:t xml:space="preserve"> XSD</w:t>
      </w:r>
      <w:r w:rsidRPr="00476D2F">
        <w:rPr>
          <w:bCs/>
        </w:rPr>
        <w:t xml:space="preserve"> (see section </w:t>
      </w:r>
      <w:r w:rsidR="00A9312B" w:rsidRPr="00476D2F">
        <w:fldChar w:fldCharType="begin"/>
      </w:r>
      <w:r w:rsidR="00A9312B" w:rsidRPr="00476D2F">
        <w:instrText xml:space="preserve"> REF _Ref243465784 \r \h  \* MERGEFORMAT </w:instrText>
      </w:r>
      <w:r w:rsidR="00A9312B" w:rsidRPr="00476D2F">
        <w:fldChar w:fldCharType="separate"/>
      </w:r>
      <w:r w:rsidR="004501EF">
        <w:t>VII.8.4.4</w:t>
      </w:r>
      <w:r w:rsidR="00A9312B" w:rsidRPr="00476D2F">
        <w:fldChar w:fldCharType="end"/>
      </w:r>
      <w:r w:rsidRPr="00476D2F">
        <w:rPr>
          <w:bCs/>
        </w:rPr>
        <w:t>);</w:t>
      </w:r>
    </w:p>
    <w:p w14:paraId="24EE7675" w14:textId="77777777" w:rsidR="00DF47BE" w:rsidRPr="00476D2F" w:rsidRDefault="00DF47BE">
      <w:pPr>
        <w:autoSpaceDE w:val="0"/>
        <w:autoSpaceDN w:val="0"/>
        <w:adjustRightInd w:val="0"/>
        <w:spacing w:before="0"/>
        <w:ind w:left="284"/>
        <w:rPr>
          <w:bCs/>
        </w:rPr>
      </w:pPr>
    </w:p>
    <w:p w14:paraId="24EE7676" w14:textId="3E6C8F2B" w:rsidR="00DF47BE" w:rsidRPr="00476D2F" w:rsidRDefault="00DF47BE" w:rsidP="00117A38">
      <w:pPr>
        <w:numPr>
          <w:ilvl w:val="0"/>
          <w:numId w:val="44"/>
        </w:numPr>
        <w:autoSpaceDE w:val="0"/>
        <w:autoSpaceDN w:val="0"/>
        <w:adjustRightInd w:val="0"/>
        <w:spacing w:before="0"/>
        <w:ind w:left="284" w:hanging="284"/>
        <w:rPr>
          <w:bCs/>
        </w:rPr>
      </w:pPr>
      <w:r w:rsidRPr="00476D2F">
        <w:rPr>
          <w:b/>
          <w:bCs/>
        </w:rPr>
        <w:t>Message-specific XSDs:</w:t>
      </w:r>
      <w:r w:rsidRPr="00476D2F">
        <w:rPr>
          <w:bCs/>
        </w:rPr>
        <w:t xml:space="preserve"> shall define the structure of each message and reference the shared domain or inter-domain XSDs when required. A data element that is associated to a </w:t>
      </w:r>
      <w:r w:rsidR="008117ED" w:rsidRPr="00476D2F">
        <w:rPr>
          <w:bCs/>
        </w:rPr>
        <w:t>C</w:t>
      </w:r>
      <w:r w:rsidRPr="00476D2F">
        <w:rPr>
          <w:bCs/>
        </w:rPr>
        <w:t xml:space="preserve">odelist will be defined by either a type of domain-specific or inter-domain XSD where common </w:t>
      </w:r>
      <w:r w:rsidR="008117ED" w:rsidRPr="00476D2F">
        <w:rPr>
          <w:bCs/>
        </w:rPr>
        <w:t>C</w:t>
      </w:r>
      <w:r w:rsidRPr="00476D2F">
        <w:rPr>
          <w:bCs/>
        </w:rPr>
        <w:t>odelists are defined;</w:t>
      </w:r>
    </w:p>
    <w:p w14:paraId="24EE7677" w14:textId="77777777" w:rsidR="00DF47BE" w:rsidRPr="00476D2F" w:rsidRDefault="00DF47BE">
      <w:pPr>
        <w:autoSpaceDE w:val="0"/>
        <w:autoSpaceDN w:val="0"/>
        <w:adjustRightInd w:val="0"/>
        <w:spacing w:before="0"/>
        <w:ind w:left="284"/>
        <w:rPr>
          <w:bCs/>
        </w:rPr>
      </w:pPr>
    </w:p>
    <w:p w14:paraId="24EE7678" w14:textId="77777777" w:rsidR="00DF47BE" w:rsidRPr="00476D2F" w:rsidRDefault="00DF47BE" w:rsidP="00117A38">
      <w:pPr>
        <w:numPr>
          <w:ilvl w:val="0"/>
          <w:numId w:val="44"/>
        </w:numPr>
        <w:autoSpaceDE w:val="0"/>
        <w:autoSpaceDN w:val="0"/>
        <w:adjustRightInd w:val="0"/>
        <w:spacing w:before="0"/>
        <w:ind w:left="284" w:hanging="284"/>
        <w:rPr>
          <w:bCs/>
        </w:rPr>
      </w:pPr>
      <w:proofErr w:type="spellStart"/>
      <w:r w:rsidRPr="00476D2F">
        <w:rPr>
          <w:b/>
          <w:bCs/>
        </w:rPr>
        <w:t>Datagroups</w:t>
      </w:r>
      <w:proofErr w:type="spellEnd"/>
      <w:r w:rsidRPr="00476D2F">
        <w:rPr>
          <w:b/>
          <w:bCs/>
        </w:rPr>
        <w:t xml:space="preserve"> repetitions: </w:t>
      </w:r>
      <w:r w:rsidRPr="00476D2F">
        <w:rPr>
          <w:bCs/>
        </w:rPr>
        <w:t>shall be defined in the XSDs using the attribute “</w:t>
      </w:r>
      <w:proofErr w:type="spellStart"/>
      <w:r w:rsidRPr="00476D2F">
        <w:rPr>
          <w:bCs/>
        </w:rPr>
        <w:t>maxOccurs</w:t>
      </w:r>
      <w:proofErr w:type="spellEnd"/>
      <w:r w:rsidRPr="00476D2F">
        <w:rPr>
          <w:bCs/>
        </w:rPr>
        <w:t>”;</w:t>
      </w:r>
    </w:p>
    <w:p w14:paraId="24EE7679" w14:textId="77777777" w:rsidR="00DF47BE" w:rsidRPr="00476D2F" w:rsidRDefault="00DF47BE">
      <w:pPr>
        <w:autoSpaceDE w:val="0"/>
        <w:autoSpaceDN w:val="0"/>
        <w:adjustRightInd w:val="0"/>
        <w:spacing w:before="0"/>
        <w:rPr>
          <w:bCs/>
        </w:rPr>
      </w:pPr>
    </w:p>
    <w:p w14:paraId="24EE767A"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optional data items or data groups shall be defined in the XSDs by setting the “minOccurs” attribute of the corresponding element equal to zero. If this attribute is not used, the data item or data group is required;</w:t>
      </w:r>
    </w:p>
    <w:p w14:paraId="24EE767B" w14:textId="77777777" w:rsidR="00DF47BE" w:rsidRPr="00476D2F" w:rsidRDefault="00DF47BE">
      <w:pPr>
        <w:autoSpaceDE w:val="0"/>
        <w:autoSpaceDN w:val="0"/>
        <w:adjustRightInd w:val="0"/>
        <w:spacing w:before="0"/>
        <w:ind w:left="284"/>
        <w:rPr>
          <w:bCs/>
        </w:rPr>
      </w:pPr>
    </w:p>
    <w:p w14:paraId="24EE767C" w14:textId="080C951D" w:rsidR="00DF47BE" w:rsidRPr="00476D2F" w:rsidRDefault="00DF47BE"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642632" w:rsidRPr="00476D2F">
        <w:rPr>
          <w:bCs/>
        </w:rPr>
        <w:t xml:space="preserve"> </w:t>
      </w:r>
      <w:r w:rsidRPr="00476D2F">
        <w:rPr>
          <w:bCs/>
        </w:rPr>
        <w:t>(complex types);</w:t>
      </w:r>
    </w:p>
    <w:p w14:paraId="24EE767D" w14:textId="77777777" w:rsidR="00DF47BE" w:rsidRPr="00476D2F" w:rsidRDefault="00DF47BE">
      <w:pPr>
        <w:autoSpaceDE w:val="0"/>
        <w:autoSpaceDN w:val="0"/>
        <w:adjustRightInd w:val="0"/>
        <w:spacing w:before="0"/>
        <w:ind w:left="284"/>
        <w:rPr>
          <w:bCs/>
        </w:rPr>
      </w:pPr>
    </w:p>
    <w:p w14:paraId="24EE767E"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and applicable rules or conditions. Those documentation elements shall in turn be defined in a shared XSD;</w:t>
      </w:r>
    </w:p>
    <w:p w14:paraId="24EE767F" w14:textId="77777777" w:rsidR="00DF47BE" w:rsidRPr="00476D2F" w:rsidRDefault="00DF47BE">
      <w:pPr>
        <w:autoSpaceDE w:val="0"/>
        <w:autoSpaceDN w:val="0"/>
        <w:adjustRightInd w:val="0"/>
        <w:spacing w:before="0"/>
        <w:ind w:left="284"/>
        <w:rPr>
          <w:bCs/>
        </w:rPr>
      </w:pPr>
    </w:p>
    <w:p w14:paraId="323A7228" w14:textId="4922BBE4" w:rsidR="007D59AF" w:rsidRPr="00476D2F" w:rsidRDefault="00DF47BE"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 xml:space="preserve">version to which is aligned to </w:t>
      </w:r>
      <w:proofErr w:type="gramStart"/>
      <w:r w:rsidRPr="00476D2F">
        <w:rPr>
          <w:bCs/>
        </w:rPr>
        <w:t>at the moment</w:t>
      </w:r>
      <w:proofErr w:type="gramEnd"/>
      <w:r w:rsidRPr="00476D2F">
        <w:rPr>
          <w:bCs/>
        </w:rPr>
        <w:t xml:space="preserve"> of extraction</w:t>
      </w:r>
      <w:r w:rsidR="00C17E8E" w:rsidRPr="00476D2F">
        <w:rPr>
          <w:bCs/>
        </w:rPr>
        <w:t>;</w:t>
      </w:r>
    </w:p>
    <w:p w14:paraId="195E2DB4" w14:textId="06BFD9FD" w:rsidR="007D59AF" w:rsidRPr="00476D2F" w:rsidRDefault="007D59AF" w:rsidP="007D59AF">
      <w:pPr>
        <w:autoSpaceDE w:val="0"/>
        <w:autoSpaceDN w:val="0"/>
        <w:adjustRightInd w:val="0"/>
        <w:spacing w:before="0"/>
        <w:rPr>
          <w:bCs/>
        </w:rPr>
      </w:pPr>
    </w:p>
    <w:p w14:paraId="7B1D7A85" w14:textId="548F0054" w:rsidR="007D59AF" w:rsidRPr="00476D2F" w:rsidRDefault="00A76B0A" w:rsidP="00117A38">
      <w:pPr>
        <w:numPr>
          <w:ilvl w:val="0"/>
          <w:numId w:val="44"/>
        </w:numPr>
        <w:autoSpaceDE w:val="0"/>
        <w:autoSpaceDN w:val="0"/>
        <w:adjustRightInd w:val="0"/>
        <w:spacing w:before="0"/>
        <w:ind w:left="284" w:hanging="284"/>
        <w:rPr>
          <w:bCs/>
        </w:rPr>
      </w:pPr>
      <w:r w:rsidRPr="00476D2F">
        <w:rPr>
          <w:b/>
          <w:bCs/>
        </w:rPr>
        <w:t>Namespaces</w:t>
      </w:r>
      <w:r w:rsidRPr="00476D2F">
        <w:rPr>
          <w:bCs/>
        </w:rPr>
        <w:t>: e</w:t>
      </w:r>
      <w:r w:rsidR="005C380B" w:rsidRPr="00476D2F">
        <w:rPr>
          <w:bCs/>
        </w:rPr>
        <w:t>ach XSD has to “import” the required namespaces and then reuse the necessary components by using its origin (i.e. the namespace) as a prefix. Each XSD file is associated with a distinct namespace;</w:t>
      </w:r>
    </w:p>
    <w:p w14:paraId="13DDC83E" w14:textId="340DAF01" w:rsidR="007D59AF" w:rsidRPr="00476D2F" w:rsidRDefault="007D59AF" w:rsidP="007D59AF">
      <w:pPr>
        <w:autoSpaceDE w:val="0"/>
        <w:autoSpaceDN w:val="0"/>
        <w:adjustRightInd w:val="0"/>
        <w:spacing w:before="0"/>
        <w:rPr>
          <w:bCs/>
        </w:rPr>
      </w:pPr>
    </w:p>
    <w:p w14:paraId="24EE7684" w14:textId="4E2FBB8D" w:rsidR="005C380B" w:rsidRPr="00476D2F" w:rsidRDefault="00A76B0A" w:rsidP="00117A38">
      <w:pPr>
        <w:numPr>
          <w:ilvl w:val="0"/>
          <w:numId w:val="44"/>
        </w:numPr>
        <w:autoSpaceDE w:val="0"/>
        <w:autoSpaceDN w:val="0"/>
        <w:adjustRightInd w:val="0"/>
        <w:spacing w:before="0"/>
        <w:ind w:left="284" w:hanging="284"/>
        <w:rPr>
          <w:bCs/>
        </w:rPr>
      </w:pPr>
      <w:r w:rsidRPr="00476D2F">
        <w:rPr>
          <w:b/>
          <w:bCs/>
        </w:rPr>
        <w:t>Hiding of namespaces:</w:t>
      </w:r>
      <w:r w:rsidR="005C380B" w:rsidRPr="00476D2F">
        <w:rPr>
          <w:bCs/>
        </w:rPr>
        <w:t xml:space="preserve"> </w:t>
      </w:r>
      <w:proofErr w:type="gramStart"/>
      <w:r w:rsidRPr="00476D2F">
        <w:rPr>
          <w:bCs/>
        </w:rPr>
        <w:t>i</w:t>
      </w:r>
      <w:r w:rsidR="005C380B" w:rsidRPr="00476D2F">
        <w:rPr>
          <w:bCs/>
        </w:rPr>
        <w:t>n order to</w:t>
      </w:r>
      <w:proofErr w:type="gramEnd"/>
      <w:r w:rsidR="005C380B" w:rsidRPr="00476D2F">
        <w:rPr>
          <w:bCs/>
        </w:rPr>
        <w:t xml:space="preserve"> eliminate impact on existing applications and to hide the namespaces within schemas, the ‘</w:t>
      </w:r>
      <w:proofErr w:type="spellStart"/>
      <w:r w:rsidR="005C380B" w:rsidRPr="00476D2F">
        <w:rPr>
          <w:bCs/>
        </w:rPr>
        <w:t>elementFormDefault</w:t>
      </w:r>
      <w:proofErr w:type="spellEnd"/>
      <w:r w:rsidR="005C380B" w:rsidRPr="00476D2F">
        <w:rPr>
          <w:bCs/>
        </w:rPr>
        <w:t>’ and ‘</w:t>
      </w:r>
      <w:proofErr w:type="spellStart"/>
      <w:r w:rsidR="005C380B" w:rsidRPr="00476D2F">
        <w:rPr>
          <w:bCs/>
        </w:rPr>
        <w:t>attributeFormDefault</w:t>
      </w:r>
      <w:proofErr w:type="spellEnd"/>
      <w:r w:rsidR="005C380B" w:rsidRPr="00476D2F">
        <w:rPr>
          <w:bCs/>
        </w:rPr>
        <w:t>’ attributes for all schemas have defined value ‘unqualified’. When the namespaces must be exposed, the attributes value must be set to ‘qualified’ for all involved schemas.</w:t>
      </w:r>
    </w:p>
    <w:p w14:paraId="24EE7685" w14:textId="77777777" w:rsidR="00DF47BE" w:rsidRPr="00476D2F" w:rsidRDefault="00DF47BE" w:rsidP="00453F8A">
      <w:pPr>
        <w:pStyle w:val="Heading3"/>
        <w:ind w:left="851" w:hanging="851"/>
      </w:pPr>
      <w:bookmarkStart w:id="1580" w:name="_Toc115912710"/>
      <w:bookmarkStart w:id="1581" w:name="_Toc259460377"/>
      <w:bookmarkStart w:id="1582" w:name="_Toc526170504"/>
      <w:bookmarkStart w:id="1583" w:name="_Toc185900786"/>
      <w:bookmarkEnd w:id="1580"/>
      <w:r w:rsidRPr="00476D2F">
        <w:t>XSDs’ File Structure</w:t>
      </w:r>
      <w:bookmarkEnd w:id="1581"/>
      <w:bookmarkEnd w:id="1582"/>
      <w:bookmarkEnd w:id="1583"/>
    </w:p>
    <w:p w14:paraId="24EE7686" w14:textId="50C27A6B" w:rsidR="00DF47BE" w:rsidRPr="00476D2F" w:rsidRDefault="00DF47BE">
      <w:pPr>
        <w:autoSpaceDE w:val="0"/>
        <w:autoSpaceDN w:val="0"/>
        <w:adjustRightInd w:val="0"/>
        <w:spacing w:before="0"/>
        <w:rPr>
          <w:bCs/>
        </w:rPr>
      </w:pPr>
      <w:r w:rsidRPr="00476D2F">
        <w:rPr>
          <w:bCs/>
        </w:rPr>
        <w:t xml:space="preserve">The current sub-section describes how the XSD conventions defined in </w:t>
      </w:r>
      <w:r w:rsidR="00ED327E" w:rsidRPr="00476D2F">
        <w:rPr>
          <w:bCs/>
        </w:rPr>
        <w:fldChar w:fldCharType="begin"/>
      </w:r>
      <w:r w:rsidR="00ED327E" w:rsidRPr="00476D2F">
        <w:rPr>
          <w:bCs/>
        </w:rPr>
        <w:instrText xml:space="preserve"> REF _Ref530926107 \r \h </w:instrText>
      </w:r>
      <w:r w:rsidR="00ED327E" w:rsidRPr="00476D2F">
        <w:rPr>
          <w:bCs/>
        </w:rPr>
      </w:r>
      <w:r w:rsidR="00ED327E" w:rsidRPr="00476D2F">
        <w:rPr>
          <w:bCs/>
        </w:rPr>
        <w:fldChar w:fldCharType="separate"/>
      </w:r>
      <w:r w:rsidR="004501EF">
        <w:rPr>
          <w:bCs/>
        </w:rPr>
        <w:t>VII.8.1</w:t>
      </w:r>
      <w:r w:rsidR="00ED327E" w:rsidRPr="00476D2F">
        <w:rPr>
          <w:bCs/>
        </w:rPr>
        <w:fldChar w:fldCharType="end"/>
      </w:r>
      <w:r w:rsidR="00ED327E" w:rsidRPr="00476D2F">
        <w:rPr>
          <w:bCs/>
        </w:rPr>
        <w:t xml:space="preserve"> </w:t>
      </w:r>
      <w:r w:rsidRPr="00476D2F">
        <w:rPr>
          <w:bCs/>
        </w:rPr>
        <w:t xml:space="preserve">are realised in terms of XSDs file structure. The XSDs to be generated can be at high level distinguished as “domain specific” and “inter-domain”. Inter-domain XSDs as already mentioned shall be applicable to </w:t>
      </w:r>
      <w:proofErr w:type="gramStart"/>
      <w:r w:rsidRPr="00476D2F">
        <w:rPr>
          <w:bCs/>
        </w:rPr>
        <w:t>message-specific</w:t>
      </w:r>
      <w:proofErr w:type="gramEnd"/>
      <w:r w:rsidRPr="00476D2F">
        <w:rPr>
          <w:bCs/>
        </w:rPr>
        <w:t xml:space="preserve"> XSDs of all domains. Domain Specific XSDs shall be applicable per domain containing definition of Simple and Complex types. Domain Specific XSDs can be further categorised as </w:t>
      </w:r>
      <w:proofErr w:type="spellStart"/>
      <w:r w:rsidR="00ED327E" w:rsidRPr="00476D2F">
        <w:rPr>
          <w:bCs/>
        </w:rPr>
        <w:t>Message_speci</w:t>
      </w:r>
      <w:r w:rsidRPr="00476D2F">
        <w:rPr>
          <w:bCs/>
        </w:rPr>
        <w:t>fic</w:t>
      </w:r>
      <w:proofErr w:type="spellEnd"/>
      <w:r w:rsidRPr="00476D2F">
        <w:rPr>
          <w:bCs/>
        </w:rPr>
        <w:t xml:space="preserve"> and Domain shared XSDs. The following figure provides a </w:t>
      </w:r>
      <w:proofErr w:type="gramStart"/>
      <w:r w:rsidRPr="00476D2F">
        <w:rPr>
          <w:bCs/>
        </w:rPr>
        <w:t>high level</w:t>
      </w:r>
      <w:proofErr w:type="gramEnd"/>
      <w:r w:rsidRPr="00476D2F">
        <w:rPr>
          <w:bCs/>
        </w:rPr>
        <w:t xml:space="preserve"> visualisation of the XSDs categorisation.</w:t>
      </w:r>
    </w:p>
    <w:p w14:paraId="24EE7687" w14:textId="77777777" w:rsidR="00DF47BE" w:rsidRPr="00476D2F" w:rsidRDefault="00DF47BE">
      <w:pPr>
        <w:autoSpaceDE w:val="0"/>
        <w:autoSpaceDN w:val="0"/>
        <w:adjustRightInd w:val="0"/>
        <w:spacing w:before="0"/>
        <w:rPr>
          <w:bCs/>
        </w:rPr>
      </w:pPr>
    </w:p>
    <w:p w14:paraId="24EE7688" w14:textId="77777777" w:rsidR="00DF47BE" w:rsidRPr="00476D2F" w:rsidRDefault="000534C0">
      <w:pPr>
        <w:autoSpaceDE w:val="0"/>
        <w:autoSpaceDN w:val="0"/>
        <w:adjustRightInd w:val="0"/>
        <w:spacing w:before="0"/>
        <w:jc w:val="center"/>
        <w:rPr>
          <w:sz w:val="23"/>
          <w:szCs w:val="23"/>
        </w:rPr>
      </w:pPr>
      <w:r w:rsidRPr="00476D2F">
        <w:rPr>
          <w:noProof/>
          <w:sz w:val="23"/>
          <w:szCs w:val="23"/>
          <w:lang w:val="en-IE" w:eastAsia="en-IE"/>
        </w:rPr>
        <w:drawing>
          <wp:inline distT="0" distB="0" distL="0" distR="0" wp14:anchorId="24EE7E50" wp14:editId="24EE7E51">
            <wp:extent cx="5314950" cy="29051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cstate="print"/>
                    <a:srcRect/>
                    <a:stretch>
                      <a:fillRect/>
                    </a:stretch>
                  </pic:blipFill>
                  <pic:spPr bwMode="auto">
                    <a:xfrm>
                      <a:off x="0" y="0"/>
                      <a:ext cx="5314950" cy="2905125"/>
                    </a:xfrm>
                    <a:prstGeom prst="rect">
                      <a:avLst/>
                    </a:prstGeom>
                    <a:noFill/>
                    <a:ln w="9525">
                      <a:noFill/>
                      <a:miter lim="800000"/>
                      <a:headEnd/>
                      <a:tailEnd/>
                    </a:ln>
                  </pic:spPr>
                </pic:pic>
              </a:graphicData>
            </a:graphic>
          </wp:inline>
        </w:drawing>
      </w:r>
    </w:p>
    <w:p w14:paraId="24EE7689" w14:textId="43658B73" w:rsidR="00DF47BE" w:rsidRPr="00476D2F" w:rsidRDefault="00DF47BE" w:rsidP="008F703C">
      <w:pPr>
        <w:pStyle w:val="Caption"/>
      </w:pPr>
      <w:bookmarkStart w:id="1584" w:name="_Ref526247944"/>
      <w:bookmarkStart w:id="1585" w:name="_Toc211832575"/>
      <w:bookmarkStart w:id="1586" w:name="_Toc217393203"/>
      <w:bookmarkStart w:id="1587" w:name="_Toc243466137"/>
      <w:bookmarkStart w:id="1588" w:name="_Toc526249276"/>
      <w:bookmarkStart w:id="1589" w:name="_Toc185900901"/>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24</w:t>
      </w:r>
      <w:r w:rsidR="005F54AB" w:rsidRPr="00476D2F">
        <w:fldChar w:fldCharType="end"/>
      </w:r>
      <w:bookmarkEnd w:id="1584"/>
      <w:r w:rsidRPr="00476D2F">
        <w:t xml:space="preserve">: XSDs’ </w:t>
      </w:r>
      <w:bookmarkEnd w:id="1585"/>
      <w:bookmarkEnd w:id="1586"/>
      <w:bookmarkEnd w:id="1587"/>
      <w:r w:rsidRPr="00476D2F">
        <w:t>Categorisation</w:t>
      </w:r>
      <w:bookmarkEnd w:id="1588"/>
      <w:bookmarkEnd w:id="1589"/>
    </w:p>
    <w:p w14:paraId="24EE768A" w14:textId="602137A9" w:rsidR="00DF47BE" w:rsidRPr="00476D2F" w:rsidRDefault="00DF47BE">
      <w:r w:rsidRPr="00476D2F">
        <w:t xml:space="preserve">Domain Shared XSDs shall contain definition of Simple and Complex types that are shared between messages of the specific domain. Simple types defined in Inter-Domain XSDs shall not be redefined in the Domain Specific ones. </w:t>
      </w:r>
      <w:proofErr w:type="spellStart"/>
      <w:r w:rsidR="00ED327E" w:rsidRPr="00476D2F">
        <w:t>Message_speci</w:t>
      </w:r>
      <w:r w:rsidRPr="00476D2F">
        <w:t>fic</w:t>
      </w:r>
      <w:proofErr w:type="spellEnd"/>
      <w:r w:rsidRPr="00476D2F">
        <w:t xml:space="preserve"> XSDs shall contain the definition of the structure for each domain message and shall exist for each message of the domain.</w:t>
      </w:r>
    </w:p>
    <w:p w14:paraId="24EE768B" w14:textId="47112FB2" w:rsidR="00DF47BE" w:rsidRPr="00476D2F" w:rsidRDefault="00DF47BE">
      <w:r w:rsidRPr="00476D2F">
        <w:t xml:space="preserve">The following figure provides an illustration </w:t>
      </w:r>
      <w:r w:rsidR="00ED327E" w:rsidRPr="00476D2F">
        <w:t xml:space="preserve">of the structure </w:t>
      </w:r>
      <w:r w:rsidRPr="00476D2F">
        <w:t xml:space="preserve">of the XSD files as they will be extracted from the </w:t>
      </w:r>
      <w:r w:rsidR="001B3579" w:rsidRPr="001B3579">
        <w:rPr>
          <w:i/>
          <w:iCs/>
        </w:rPr>
        <w:t>SPECS MANAGER</w:t>
      </w:r>
      <w:r w:rsidR="001B3579">
        <w:t xml:space="preserve"> application</w:t>
      </w:r>
      <w:r w:rsidR="00AD0B02" w:rsidRPr="00476D2F" w:rsidDel="00AD0B02">
        <w:t xml:space="preserve"> </w:t>
      </w:r>
      <w:r w:rsidRPr="00476D2F">
        <w:t>for a single domain.</w:t>
      </w:r>
    </w:p>
    <w:p w14:paraId="24EE768C" w14:textId="77777777" w:rsidR="00DF47BE" w:rsidRPr="00476D2F" w:rsidRDefault="000534C0">
      <w:pPr>
        <w:spacing w:before="0"/>
        <w:jc w:val="center"/>
        <w:rPr>
          <w:rFonts w:ascii="Calibri" w:hAnsi="Calibri"/>
          <w:sz w:val="22"/>
          <w:szCs w:val="22"/>
        </w:rPr>
      </w:pPr>
      <w:r w:rsidRPr="00476D2F">
        <w:rPr>
          <w:rFonts w:ascii="Calibri" w:hAnsi="Calibri"/>
          <w:noProof/>
          <w:sz w:val="22"/>
          <w:szCs w:val="22"/>
          <w:lang w:val="en-IE" w:eastAsia="en-IE"/>
        </w:rPr>
        <w:drawing>
          <wp:inline distT="0" distB="0" distL="0" distR="0" wp14:anchorId="24EE7E52" wp14:editId="24EE7E53">
            <wp:extent cx="5591175" cy="2724150"/>
            <wp:effectExtent l="19050" t="19050" r="28575" b="19050"/>
            <wp:docPr id="24" name="Picture 24"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1" descr="image001"/>
                    <pic:cNvPicPr>
                      <a:picLocks noChangeAspect="1" noChangeArrowheads="1"/>
                    </pic:cNvPicPr>
                  </pic:nvPicPr>
                  <pic:blipFill>
                    <a:blip r:embed="rId114" cstate="print"/>
                    <a:srcRect/>
                    <a:stretch>
                      <a:fillRect/>
                    </a:stretch>
                  </pic:blipFill>
                  <pic:spPr bwMode="auto">
                    <a:xfrm>
                      <a:off x="0" y="0"/>
                      <a:ext cx="5591175" cy="2724150"/>
                    </a:xfrm>
                    <a:prstGeom prst="rect">
                      <a:avLst/>
                    </a:prstGeom>
                    <a:noFill/>
                    <a:ln w="6350" cmpd="sng">
                      <a:solidFill>
                        <a:srgbClr val="000000"/>
                      </a:solidFill>
                      <a:miter lim="800000"/>
                      <a:headEnd/>
                      <a:tailEnd/>
                    </a:ln>
                    <a:effectLst/>
                  </pic:spPr>
                </pic:pic>
              </a:graphicData>
            </a:graphic>
          </wp:inline>
        </w:drawing>
      </w:r>
    </w:p>
    <w:p w14:paraId="24EE768D" w14:textId="252FFF42" w:rsidR="00DF47BE" w:rsidRPr="00476D2F" w:rsidRDefault="00DF47BE" w:rsidP="008F703C">
      <w:pPr>
        <w:pStyle w:val="Caption"/>
      </w:pPr>
      <w:bookmarkStart w:id="1590" w:name="_Ref243474838"/>
      <w:bookmarkStart w:id="1591" w:name="_Toc243466138"/>
      <w:bookmarkStart w:id="1592" w:name="_Toc526249277"/>
      <w:bookmarkStart w:id="1593" w:name="_Toc185900902"/>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25</w:t>
      </w:r>
      <w:r w:rsidR="005F54AB" w:rsidRPr="00476D2F">
        <w:fldChar w:fldCharType="end"/>
      </w:r>
      <w:bookmarkEnd w:id="1590"/>
      <w:r w:rsidRPr="00476D2F">
        <w:t xml:space="preserve">: </w:t>
      </w:r>
      <w:bookmarkEnd w:id="1591"/>
      <w:r w:rsidRPr="00476D2F">
        <w:t>XSDs’ File Structure</w:t>
      </w:r>
      <w:bookmarkEnd w:id="1592"/>
      <w:bookmarkEnd w:id="1593"/>
    </w:p>
    <w:p w14:paraId="5A8D1D16" w14:textId="030C2686" w:rsidR="00A21A85" w:rsidRPr="00476D2F" w:rsidRDefault="00A21A85">
      <w:pPr>
        <w:spacing w:before="0"/>
        <w:jc w:val="left"/>
        <w:rPr>
          <w:szCs w:val="24"/>
        </w:rPr>
      </w:pPr>
    </w:p>
    <w:p w14:paraId="042E890C" w14:textId="77777777" w:rsidR="00453F8A" w:rsidRPr="00476D2F" w:rsidRDefault="00453F8A">
      <w:pPr>
        <w:spacing w:before="0"/>
        <w:jc w:val="left"/>
        <w:rPr>
          <w:szCs w:val="24"/>
        </w:rPr>
      </w:pPr>
    </w:p>
    <w:p w14:paraId="24EE768E" w14:textId="71D6DA99" w:rsidR="00DF47BE" w:rsidRPr="00476D2F" w:rsidRDefault="00DF47BE">
      <w:pPr>
        <w:autoSpaceDE w:val="0"/>
        <w:autoSpaceDN w:val="0"/>
        <w:adjustRightInd w:val="0"/>
        <w:spacing w:before="0"/>
        <w:jc w:val="left"/>
        <w:rPr>
          <w:szCs w:val="24"/>
        </w:rPr>
      </w:pPr>
      <w:r w:rsidRPr="00476D2F">
        <w:rPr>
          <w:szCs w:val="24"/>
        </w:rPr>
        <w:t>A short description of the Domain Shared XSDs is provided below:</w:t>
      </w:r>
    </w:p>
    <w:p w14:paraId="24EE768F" w14:textId="29511830"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Documentation (doc.xsd):</w:t>
      </w:r>
      <w:r w:rsidRPr="00476D2F">
        <w:rPr>
          <w:bCs/>
          <w:szCs w:val="24"/>
        </w:rPr>
        <w:t xml:space="preserve"> shall contain the template definition of documentation elements (rules, conditions, </w:t>
      </w:r>
      <w:r w:rsidR="008117ED" w:rsidRPr="00476D2F">
        <w:rPr>
          <w:bCs/>
          <w:szCs w:val="24"/>
        </w:rPr>
        <w:t>C</w:t>
      </w:r>
      <w:r w:rsidRPr="00476D2F">
        <w:rPr>
          <w:bCs/>
          <w:szCs w:val="24"/>
        </w:rPr>
        <w:t xml:space="preserve">odelists and descriptions) that are being further declared in the </w:t>
      </w:r>
      <w:proofErr w:type="gramStart"/>
      <w:r w:rsidRPr="00476D2F">
        <w:rPr>
          <w:bCs/>
          <w:szCs w:val="24"/>
        </w:rPr>
        <w:t>message-specific</w:t>
      </w:r>
      <w:proofErr w:type="gramEnd"/>
      <w:r w:rsidRPr="00476D2F">
        <w:rPr>
          <w:bCs/>
          <w:szCs w:val="24"/>
        </w:rPr>
        <w:t xml:space="preserve"> or common XSDs. The specific file shall be used for documentation purposes only and no validation of </w:t>
      </w:r>
      <w:r w:rsidR="008117ED" w:rsidRPr="00476D2F">
        <w:rPr>
          <w:bCs/>
          <w:szCs w:val="24"/>
        </w:rPr>
        <w:t>C</w:t>
      </w:r>
      <w:r w:rsidRPr="00476D2F">
        <w:rPr>
          <w:bCs/>
          <w:szCs w:val="24"/>
        </w:rPr>
        <w:t>odelists, rules or conditions shall be performed by the elements of that file;</w:t>
      </w:r>
    </w:p>
    <w:p w14:paraId="24EE7690"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Simple Types XSD (Simple_types_domain.xsd):</w:t>
      </w:r>
      <w:r w:rsidRPr="00476D2F">
        <w:rPr>
          <w:bCs/>
          <w:szCs w:val="24"/>
        </w:rPr>
        <w:t xml:space="preserve"> shall contain the definition of data items that are used in the </w:t>
      </w:r>
      <w:proofErr w:type="gramStart"/>
      <w:r w:rsidRPr="00476D2F">
        <w:rPr>
          <w:bCs/>
          <w:szCs w:val="24"/>
        </w:rPr>
        <w:t>message-specific</w:t>
      </w:r>
      <w:proofErr w:type="gramEnd"/>
      <w:r w:rsidRPr="00476D2F">
        <w:rPr>
          <w:bCs/>
          <w:szCs w:val="24"/>
        </w:rPr>
        <w:t xml:space="preserve"> as well as in other common XSDs. Definition of those types shall contain the type (alphanumeric, numeric etc) and format, pattern definition. Simple Types that are identified to be repeatedly defined in messages of the same domain shall be grouped under a common definition;</w:t>
      </w:r>
    </w:p>
    <w:p w14:paraId="24EE7691" w14:textId="1E107726"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Technical Codelists XSD (tcl_domain.xsd):</w:t>
      </w:r>
      <w:r w:rsidRPr="00476D2F">
        <w:rPr>
          <w:bCs/>
          <w:szCs w:val="24"/>
        </w:rPr>
        <w:t xml:space="preserve"> shall contain the definition of technical </w:t>
      </w:r>
      <w:r w:rsidR="008117ED"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24EE7692"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Complex Types XSD (Complex_types_domain.xsd): </w:t>
      </w:r>
      <w:r w:rsidRPr="00476D2F">
        <w:rPr>
          <w:bCs/>
          <w:szCs w:val="24"/>
        </w:rPr>
        <w:t xml:space="preserve">shall contain the definition of data groups used in </w:t>
      </w:r>
      <w:proofErr w:type="gramStart"/>
      <w:r w:rsidRPr="00476D2F">
        <w:rPr>
          <w:bCs/>
          <w:szCs w:val="24"/>
        </w:rPr>
        <w:t>message-specific</w:t>
      </w:r>
      <w:proofErr w:type="gramEnd"/>
      <w:r w:rsidRPr="00476D2F">
        <w:rPr>
          <w:bCs/>
          <w:szCs w:val="24"/>
        </w:rPr>
        <w:t xml:space="preserve"> XSDs. Complex Types that are</w:t>
      </w:r>
      <w:r w:rsidRPr="00476D2F">
        <w:rPr>
          <w:bCs/>
        </w:rPr>
        <w:t xml:space="preserve"> </w:t>
      </w:r>
      <w:r w:rsidRPr="00476D2F">
        <w:rPr>
          <w:bCs/>
          <w:szCs w:val="24"/>
        </w:rPr>
        <w:t>identified to be repeatedly defined in messages of the same domain shall be grouped under a common definition;</w:t>
      </w:r>
    </w:p>
    <w:p w14:paraId="24EE7693" w14:textId="304D9E0D" w:rsidR="00DF47BE" w:rsidRPr="00476D2F" w:rsidRDefault="00ED327E" w:rsidP="00117A38">
      <w:pPr>
        <w:numPr>
          <w:ilvl w:val="0"/>
          <w:numId w:val="44"/>
        </w:numPr>
        <w:autoSpaceDE w:val="0"/>
        <w:autoSpaceDN w:val="0"/>
        <w:adjustRightInd w:val="0"/>
        <w:spacing w:before="180"/>
        <w:ind w:left="284" w:hanging="284"/>
        <w:rPr>
          <w:bCs/>
          <w:szCs w:val="24"/>
        </w:rPr>
      </w:pPr>
      <w:proofErr w:type="spellStart"/>
      <w:r w:rsidRPr="00476D2F">
        <w:rPr>
          <w:b/>
          <w:bCs/>
          <w:szCs w:val="24"/>
        </w:rPr>
        <w:t>Message_speci</w:t>
      </w:r>
      <w:r w:rsidR="00DF47BE" w:rsidRPr="00476D2F">
        <w:rPr>
          <w:b/>
          <w:bCs/>
          <w:szCs w:val="24"/>
        </w:rPr>
        <w:t>fic</w:t>
      </w:r>
      <w:proofErr w:type="spellEnd"/>
      <w:r w:rsidR="00DF47BE" w:rsidRPr="00476D2F">
        <w:rPr>
          <w:b/>
          <w:bCs/>
          <w:szCs w:val="24"/>
        </w:rPr>
        <w:t xml:space="preserve"> XSD (</w:t>
      </w:r>
      <w:proofErr w:type="spellStart"/>
      <w:r w:rsidR="00DF47BE" w:rsidRPr="00476D2F">
        <w:rPr>
          <w:b/>
          <w:bCs/>
          <w:szCs w:val="24"/>
        </w:rPr>
        <w:t>IExxx</w:t>
      </w:r>
      <w:proofErr w:type="spellEnd"/>
      <w:r w:rsidR="00DF47BE" w:rsidRPr="00476D2F">
        <w:rPr>
          <w:b/>
          <w:bCs/>
          <w:szCs w:val="24"/>
        </w:rPr>
        <w:t>):</w:t>
      </w:r>
      <w:r w:rsidR="00DF47BE" w:rsidRPr="00476D2F">
        <w:rPr>
          <w:bCs/>
          <w:szCs w:val="24"/>
        </w:rPr>
        <w:t xml:space="preserve"> shall define only the structure of each message. Definition of simple or complex types shall be achieved by referencing the domain or inter-domain XSDs that contain the required definition.</w:t>
      </w:r>
    </w:p>
    <w:p w14:paraId="24EE7694" w14:textId="2CB51797" w:rsidR="00DF47BE" w:rsidRPr="00476D2F" w:rsidRDefault="00DF47BE" w:rsidP="00C13AFB">
      <w:pPr>
        <w:autoSpaceDE w:val="0"/>
        <w:autoSpaceDN w:val="0"/>
        <w:adjustRightInd w:val="0"/>
        <w:spacing w:before="180"/>
        <w:rPr>
          <w:szCs w:val="24"/>
        </w:rPr>
      </w:pPr>
      <w:r w:rsidRPr="00476D2F">
        <w:rPr>
          <w:szCs w:val="24"/>
        </w:rPr>
        <w:t xml:space="preserve">As with the case of common files in a single domain, inter-domain common files shall be also referenced by </w:t>
      </w:r>
      <w:proofErr w:type="spellStart"/>
      <w:r w:rsidR="00ED327E" w:rsidRPr="00476D2F">
        <w:rPr>
          <w:szCs w:val="24"/>
        </w:rPr>
        <w:t>Message_speci</w:t>
      </w:r>
      <w:r w:rsidRPr="00476D2F">
        <w:rPr>
          <w:szCs w:val="24"/>
        </w:rPr>
        <w:t>fic</w:t>
      </w:r>
      <w:proofErr w:type="spellEnd"/>
      <w:r w:rsidRPr="00476D2F">
        <w:rPr>
          <w:szCs w:val="24"/>
        </w:rPr>
        <w:t xml:space="preserve"> XSDs of all domains as shown above. A short description of the inter-domain XSDs follows:</w:t>
      </w:r>
    </w:p>
    <w:p w14:paraId="24EE7695"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Simple Types XSD (Simple_types.xsd): </w:t>
      </w:r>
      <w:r w:rsidRPr="00476D2F">
        <w:rPr>
          <w:bCs/>
          <w:szCs w:val="24"/>
        </w:rPr>
        <w:t xml:space="preserve">shall contain the definition of data items that are commonly used in all </w:t>
      </w:r>
      <w:proofErr w:type="gramStart"/>
      <w:r w:rsidRPr="00476D2F">
        <w:rPr>
          <w:bCs/>
          <w:szCs w:val="24"/>
        </w:rPr>
        <w:t>message-specific</w:t>
      </w:r>
      <w:proofErr w:type="gramEnd"/>
      <w:r w:rsidRPr="00476D2F">
        <w:rPr>
          <w:bCs/>
          <w:szCs w:val="24"/>
        </w:rPr>
        <w:t xml:space="preserve"> XSDs of all domains;</w:t>
      </w:r>
    </w:p>
    <w:p w14:paraId="24EE7696" w14:textId="2F854E55"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Technical Codelists XSD (tcl.xsd): </w:t>
      </w:r>
      <w:r w:rsidRPr="00476D2F">
        <w:rPr>
          <w:bCs/>
          <w:szCs w:val="24"/>
        </w:rPr>
        <w:t xml:space="preserve">shall contain the definition of shared technical </w:t>
      </w:r>
      <w:r w:rsidR="008117ED" w:rsidRPr="00476D2F">
        <w:rPr>
          <w:bCs/>
          <w:szCs w:val="24"/>
        </w:rPr>
        <w:t>C</w:t>
      </w:r>
      <w:r w:rsidRPr="00476D2F">
        <w:rPr>
          <w:bCs/>
          <w:szCs w:val="24"/>
        </w:rPr>
        <w:t>odelists for all domains.</w:t>
      </w:r>
      <w:r w:rsidR="00FC0DB7" w:rsidRPr="00476D2F">
        <w:rPr>
          <w:bCs/>
          <w:szCs w:val="24"/>
        </w:rPr>
        <w:t xml:space="preserve"> Values are maintained in CS</w:t>
      </w:r>
      <w:r w:rsidR="00EB3361">
        <w:rPr>
          <w:bCs/>
          <w:szCs w:val="24"/>
        </w:rPr>
        <w:t>/</w:t>
      </w:r>
      <w:r w:rsidR="00FC0DB7" w:rsidRPr="00476D2F">
        <w:rPr>
          <w:bCs/>
          <w:szCs w:val="24"/>
        </w:rPr>
        <w:t xml:space="preserve">RD2 and </w:t>
      </w:r>
      <w:r w:rsidR="00C9770F" w:rsidRPr="00476D2F">
        <w:rPr>
          <w:bCs/>
          <w:szCs w:val="24"/>
        </w:rPr>
        <w:t>are part of Appendix X</w:t>
      </w:r>
      <w:r w:rsidR="00FC0DB7" w:rsidRPr="00476D2F">
        <w:rPr>
          <w:bCs/>
          <w:szCs w:val="24"/>
        </w:rPr>
        <w:t>.</w:t>
      </w:r>
    </w:p>
    <w:p w14:paraId="0FD776B4" w14:textId="77777777" w:rsidR="00453F8A" w:rsidRPr="00476D2F" w:rsidRDefault="00453F8A" w:rsidP="00A079D8">
      <w:pPr>
        <w:autoSpaceDE w:val="0"/>
        <w:autoSpaceDN w:val="0"/>
        <w:adjustRightInd w:val="0"/>
        <w:spacing w:before="180"/>
        <w:ind w:left="284"/>
        <w:rPr>
          <w:bCs/>
          <w:szCs w:val="24"/>
        </w:rPr>
      </w:pPr>
    </w:p>
    <w:p w14:paraId="24EE7697" w14:textId="77777777" w:rsidR="00DF47BE" w:rsidRPr="00476D2F" w:rsidRDefault="00DF47BE" w:rsidP="00453F8A">
      <w:pPr>
        <w:pStyle w:val="Heading3"/>
        <w:ind w:left="851" w:hanging="851"/>
      </w:pPr>
      <w:bookmarkStart w:id="1594" w:name="_Toc203936771"/>
      <w:bookmarkStart w:id="1595" w:name="_Ref210801463"/>
      <w:bookmarkStart w:id="1596" w:name="_Toc211832444"/>
      <w:bookmarkStart w:id="1597" w:name="_Ref215988629"/>
      <w:bookmarkStart w:id="1598" w:name="_Toc217393108"/>
      <w:bookmarkStart w:id="1599" w:name="_Toc243466044"/>
      <w:bookmarkStart w:id="1600" w:name="_Toc259460378"/>
      <w:bookmarkStart w:id="1601" w:name="_Toc526170505"/>
      <w:bookmarkStart w:id="1602" w:name="_Toc185900787"/>
      <w:r w:rsidRPr="00476D2F">
        <w:t>XS</w:t>
      </w:r>
      <w:bookmarkEnd w:id="1594"/>
      <w:bookmarkEnd w:id="1595"/>
      <w:bookmarkEnd w:id="1596"/>
      <w:bookmarkEnd w:id="1597"/>
      <w:bookmarkEnd w:id="1598"/>
      <w:r w:rsidRPr="00476D2F">
        <w:t>Ds Binding</w:t>
      </w:r>
      <w:bookmarkEnd w:id="1599"/>
      <w:bookmarkEnd w:id="1600"/>
      <w:bookmarkEnd w:id="1601"/>
      <w:bookmarkEnd w:id="1602"/>
    </w:p>
    <w:p w14:paraId="24EE7698" w14:textId="6A8DC11C" w:rsidR="00DF47BE" w:rsidRPr="00476D2F" w:rsidRDefault="00DF47BE">
      <w:pPr>
        <w:autoSpaceDE w:val="0"/>
        <w:autoSpaceDN w:val="0"/>
        <w:adjustRightInd w:val="0"/>
        <w:spacing w:before="0"/>
        <w:rPr>
          <w:szCs w:val="24"/>
        </w:rPr>
      </w:pPr>
      <w:r w:rsidRPr="00476D2F">
        <w:rPr>
          <w:szCs w:val="24"/>
        </w:rPr>
        <w:t xml:space="preserve">As shown in </w:t>
      </w:r>
      <w:r w:rsidR="00A9312B" w:rsidRPr="00476D2F">
        <w:fldChar w:fldCharType="begin"/>
      </w:r>
      <w:r w:rsidR="00A9312B" w:rsidRPr="00476D2F">
        <w:instrText xml:space="preserve"> REF _Ref243474838 \h  \* MERGEFORMAT </w:instrText>
      </w:r>
      <w:r w:rsidR="00A9312B" w:rsidRPr="00476D2F">
        <w:fldChar w:fldCharType="separate"/>
      </w:r>
      <w:r w:rsidR="004501EF" w:rsidRPr="00476D2F">
        <w:t xml:space="preserve">Figure </w:t>
      </w:r>
      <w:r w:rsidR="004501EF">
        <w:t>25</w:t>
      </w:r>
      <w:r w:rsidR="00A9312B" w:rsidRPr="00476D2F">
        <w:fldChar w:fldCharType="end"/>
      </w:r>
      <w:r w:rsidRPr="00476D2F">
        <w:rPr>
          <w:szCs w:val="24"/>
        </w:rPr>
        <w:t xml:space="preserve"> there is a certain degree of interdependency between the XSD files, whether those are message-specific or common. </w:t>
      </w:r>
      <w:proofErr w:type="gramStart"/>
      <w:r w:rsidRPr="00476D2F">
        <w:rPr>
          <w:szCs w:val="24"/>
        </w:rPr>
        <w:t>In order to</w:t>
      </w:r>
      <w:proofErr w:type="gramEnd"/>
      <w:r w:rsidRPr="00476D2F">
        <w:rPr>
          <w:szCs w:val="24"/>
        </w:rPr>
        <w:t xml:space="preserve"> realise that interdependency and assemble the XSDs, XML Schemas &lt;</w:t>
      </w:r>
      <w:r w:rsidR="00ED327E" w:rsidRPr="00476D2F">
        <w:rPr>
          <w:szCs w:val="24"/>
        </w:rPr>
        <w:t>import</w:t>
      </w:r>
      <w:r w:rsidRPr="00476D2F">
        <w:rPr>
          <w:szCs w:val="24"/>
        </w:rPr>
        <w:t>&gt; element will be used.</w:t>
      </w:r>
    </w:p>
    <w:p w14:paraId="0DDAB11B" w14:textId="77777777" w:rsidR="00453F8A" w:rsidRPr="00476D2F" w:rsidRDefault="00453F8A">
      <w:pPr>
        <w:autoSpaceDE w:val="0"/>
        <w:autoSpaceDN w:val="0"/>
        <w:adjustRightInd w:val="0"/>
        <w:spacing w:before="0"/>
        <w:rPr>
          <w:szCs w:val="24"/>
        </w:rPr>
      </w:pPr>
    </w:p>
    <w:p w14:paraId="24EE7699" w14:textId="77777777" w:rsidR="00DF47BE" w:rsidRPr="00476D2F" w:rsidRDefault="00DF47BE" w:rsidP="00453F8A">
      <w:pPr>
        <w:pStyle w:val="Heading3"/>
        <w:ind w:left="851" w:hanging="851"/>
      </w:pPr>
      <w:bookmarkStart w:id="1603" w:name="_Toc243466045"/>
      <w:bookmarkStart w:id="1604" w:name="_Toc259460379"/>
      <w:bookmarkStart w:id="1605" w:name="_Toc526170506"/>
      <w:bookmarkStart w:id="1606" w:name="_Toc185900788"/>
      <w:r w:rsidRPr="00476D2F">
        <w:t>Internal Structure of XSD Files</w:t>
      </w:r>
      <w:bookmarkEnd w:id="1603"/>
      <w:bookmarkEnd w:id="1604"/>
      <w:bookmarkEnd w:id="1605"/>
      <w:bookmarkEnd w:id="1606"/>
    </w:p>
    <w:p w14:paraId="24EE769A" w14:textId="77777777" w:rsidR="00DF47BE" w:rsidRPr="00476D2F" w:rsidRDefault="00DF47BE">
      <w:pPr>
        <w:autoSpaceDE w:val="0"/>
        <w:autoSpaceDN w:val="0"/>
        <w:adjustRightInd w:val="0"/>
        <w:spacing w:before="0"/>
        <w:rPr>
          <w:szCs w:val="24"/>
        </w:rPr>
      </w:pPr>
      <w:r w:rsidRPr="00476D2F">
        <w:rPr>
          <w:szCs w:val="24"/>
        </w:rPr>
        <w:t xml:space="preserve">The current section provides an overview of the internal structure per XSD type </w:t>
      </w:r>
      <w:proofErr w:type="gramStart"/>
      <w:r w:rsidRPr="00476D2F">
        <w:rPr>
          <w:szCs w:val="24"/>
        </w:rPr>
        <w:t>as well an example of their application</w:t>
      </w:r>
      <w:proofErr w:type="gramEnd"/>
      <w:r w:rsidRPr="00476D2F">
        <w:rPr>
          <w:szCs w:val="24"/>
        </w:rPr>
        <w:t xml:space="preserve"> to define simple and complex types.</w:t>
      </w:r>
    </w:p>
    <w:p w14:paraId="0136F632" w14:textId="38EFF056" w:rsidR="00A21A85" w:rsidRPr="00476D2F" w:rsidRDefault="00A21A85">
      <w:pPr>
        <w:spacing w:before="0"/>
        <w:jc w:val="left"/>
        <w:rPr>
          <w:b/>
        </w:rPr>
      </w:pPr>
      <w:bookmarkStart w:id="1607" w:name="_Ref215990250"/>
      <w:bookmarkStart w:id="1608" w:name="_Toc217393109"/>
    </w:p>
    <w:p w14:paraId="67E3F446" w14:textId="77777777" w:rsidR="00453F8A" w:rsidRPr="00476D2F" w:rsidRDefault="00453F8A">
      <w:pPr>
        <w:spacing w:before="0"/>
        <w:jc w:val="left"/>
        <w:rPr>
          <w:b/>
        </w:rPr>
      </w:pPr>
    </w:p>
    <w:p w14:paraId="24EE769B" w14:textId="0F63C2DB" w:rsidR="00DF47BE" w:rsidRPr="00476D2F" w:rsidRDefault="00DF47BE" w:rsidP="006F347D">
      <w:pPr>
        <w:pStyle w:val="Heading4"/>
      </w:pPr>
      <w:r w:rsidRPr="00476D2F">
        <w:t xml:space="preserve">Message-specific </w:t>
      </w:r>
      <w:proofErr w:type="gramStart"/>
      <w:r w:rsidRPr="00476D2F">
        <w:t>XSDs</w:t>
      </w:r>
      <w:bookmarkEnd w:id="1607"/>
      <w:bookmarkEnd w:id="1608"/>
      <w:proofErr w:type="gramEnd"/>
    </w:p>
    <w:p w14:paraId="24EE769C" w14:textId="395C96FA" w:rsidR="00DF47BE" w:rsidRPr="00476D2F" w:rsidRDefault="00DF47BE">
      <w:pPr>
        <w:autoSpaceDE w:val="0"/>
        <w:autoSpaceDN w:val="0"/>
        <w:adjustRightInd w:val="0"/>
        <w:spacing w:before="0"/>
        <w:rPr>
          <w:szCs w:val="24"/>
        </w:rPr>
      </w:pPr>
      <w:r w:rsidRPr="00476D2F">
        <w:rPr>
          <w:szCs w:val="24"/>
        </w:rPr>
        <w:t xml:space="preserve">Each </w:t>
      </w:r>
      <w:proofErr w:type="gramStart"/>
      <w:r w:rsidR="00ED327E" w:rsidRPr="00476D2F">
        <w:rPr>
          <w:szCs w:val="24"/>
        </w:rPr>
        <w:t>m</w:t>
      </w:r>
      <w:r w:rsidRPr="00476D2F">
        <w:rPr>
          <w:szCs w:val="24"/>
        </w:rPr>
        <w:t>essage-specific</w:t>
      </w:r>
      <w:proofErr w:type="gramEnd"/>
      <w:r w:rsidRPr="00476D2F">
        <w:rPr>
          <w:szCs w:val="24"/>
        </w:rPr>
        <w:t xml:space="preserve"> XSD shall define the structure of the pertinent IE. </w:t>
      </w:r>
      <w:proofErr w:type="gramStart"/>
      <w:r w:rsidRPr="00476D2F">
        <w:rPr>
          <w:szCs w:val="24"/>
        </w:rPr>
        <w:t>In order for</w:t>
      </w:r>
      <w:proofErr w:type="gramEnd"/>
      <w:r w:rsidRPr="00476D2F">
        <w:rPr>
          <w:szCs w:val="24"/>
        </w:rPr>
        <w:t xml:space="preserve"> data items and groups to be defined</w:t>
      </w:r>
      <w:r w:rsidR="0063738F" w:rsidRPr="00476D2F">
        <w:rPr>
          <w:szCs w:val="24"/>
        </w:rPr>
        <w:t>,</w:t>
      </w:r>
      <w:r w:rsidRPr="00476D2F">
        <w:rPr>
          <w:szCs w:val="24"/>
        </w:rPr>
        <w:t xml:space="preserve"> each </w:t>
      </w:r>
      <w:proofErr w:type="spellStart"/>
      <w:r w:rsidR="00ED327E" w:rsidRPr="00476D2F">
        <w:rPr>
          <w:szCs w:val="24"/>
        </w:rPr>
        <w:t>Message_speci</w:t>
      </w:r>
      <w:r w:rsidRPr="00476D2F">
        <w:rPr>
          <w:szCs w:val="24"/>
        </w:rPr>
        <w:t>fic</w:t>
      </w:r>
      <w:proofErr w:type="spellEnd"/>
      <w:r w:rsidRPr="00476D2F">
        <w:rPr>
          <w:szCs w:val="24"/>
        </w:rPr>
        <w:t xml:space="preserve"> XSD shall contain reference to the Common XSDs of its domain as well as to the inter-domain ones. The XSD structure is compliant to the characteristics presented below:</w:t>
      </w:r>
    </w:p>
    <w:p w14:paraId="24EE769D" w14:textId="77777777" w:rsidR="00DF47BE" w:rsidRPr="00476D2F" w:rsidRDefault="00DF47BE">
      <w:pPr>
        <w:autoSpaceDE w:val="0"/>
        <w:autoSpaceDN w:val="0"/>
        <w:adjustRightInd w:val="0"/>
        <w:spacing w:before="0"/>
        <w:rPr>
          <w:szCs w:val="24"/>
        </w:rPr>
      </w:pPr>
    </w:p>
    <w:p w14:paraId="24EE769E" w14:textId="0B756BC2" w:rsidR="00DF47BE" w:rsidRPr="00476D2F" w:rsidRDefault="00DF47BE" w:rsidP="00117A38">
      <w:pPr>
        <w:numPr>
          <w:ilvl w:val="0"/>
          <w:numId w:val="44"/>
        </w:numPr>
        <w:autoSpaceDE w:val="0"/>
        <w:autoSpaceDN w:val="0"/>
        <w:adjustRightInd w:val="0"/>
        <w:spacing w:before="0"/>
        <w:ind w:left="284" w:hanging="284"/>
        <w:rPr>
          <w:bCs/>
          <w:szCs w:val="24"/>
        </w:rPr>
      </w:pPr>
      <w:r w:rsidRPr="00476D2F">
        <w:rPr>
          <w:b/>
          <w:bCs/>
          <w:szCs w:val="24"/>
        </w:rPr>
        <w:t>Root Element:</w:t>
      </w:r>
      <w:r w:rsidRPr="00476D2F">
        <w:rPr>
          <w:bCs/>
          <w:szCs w:val="24"/>
        </w:rPr>
        <w:t xml:space="preserve"> is the type of message. As shown in </w:t>
      </w:r>
      <w:r w:rsidR="00A9312B" w:rsidRPr="00476D2F">
        <w:fldChar w:fldCharType="begin"/>
      </w:r>
      <w:r w:rsidR="00A9312B" w:rsidRPr="00476D2F">
        <w:instrText xml:space="preserve"> REF _Ref243474859 \h  \* MERGEFORMAT </w:instrText>
      </w:r>
      <w:r w:rsidR="00A9312B" w:rsidRPr="00476D2F">
        <w:fldChar w:fldCharType="separate"/>
      </w:r>
      <w:r w:rsidR="004501EF" w:rsidRPr="00476D2F">
        <w:t xml:space="preserve">Figure </w:t>
      </w:r>
      <w:r w:rsidR="004501EF">
        <w:t>26</w:t>
      </w:r>
      <w:r w:rsidR="00A9312B" w:rsidRPr="00476D2F">
        <w:fldChar w:fldCharType="end"/>
      </w:r>
      <w:r w:rsidRPr="00476D2F">
        <w:rPr>
          <w:bCs/>
          <w:szCs w:val="24"/>
        </w:rPr>
        <w:t>, CD301A is the root element of the XSD;</w:t>
      </w:r>
    </w:p>
    <w:p w14:paraId="24EE769F" w14:textId="77777777" w:rsidR="00DF47BE" w:rsidRPr="00476D2F" w:rsidRDefault="00DF47BE">
      <w:pPr>
        <w:autoSpaceDE w:val="0"/>
        <w:autoSpaceDN w:val="0"/>
        <w:adjustRightInd w:val="0"/>
        <w:spacing w:before="0"/>
        <w:ind w:left="284"/>
        <w:rPr>
          <w:bCs/>
          <w:szCs w:val="24"/>
        </w:rPr>
      </w:pPr>
    </w:p>
    <w:p w14:paraId="24EE76A0" w14:textId="1EBC7266" w:rsidR="00DF47BE" w:rsidRPr="00476D2F" w:rsidRDefault="00DF47BE">
      <w:pPr>
        <w:autoSpaceDE w:val="0"/>
        <w:autoSpaceDN w:val="0"/>
        <w:adjustRightInd w:val="0"/>
        <w:spacing w:before="0"/>
        <w:rPr>
          <w:szCs w:val="24"/>
        </w:rPr>
      </w:pPr>
      <w:r w:rsidRPr="00476D2F">
        <w:rPr>
          <w:b/>
          <w:bCs/>
          <w:szCs w:val="24"/>
        </w:rPr>
        <w:t xml:space="preserve">Message Structure / </w:t>
      </w:r>
      <w:proofErr w:type="spellStart"/>
      <w:r w:rsidRPr="00476D2F">
        <w:rPr>
          <w:b/>
          <w:bCs/>
          <w:szCs w:val="24"/>
        </w:rPr>
        <w:t>Datagroups</w:t>
      </w:r>
      <w:proofErr w:type="spellEnd"/>
      <w:r w:rsidRPr="00476D2F">
        <w:rPr>
          <w:b/>
          <w:bCs/>
          <w:szCs w:val="24"/>
        </w:rPr>
        <w:t>:</w:t>
      </w:r>
      <w:r w:rsidRPr="00476D2F">
        <w:rPr>
          <w:bCs/>
          <w:szCs w:val="24"/>
        </w:rPr>
        <w:t xml:space="preserve"> </w:t>
      </w:r>
      <w:proofErr w:type="spellStart"/>
      <w:r w:rsidRPr="00476D2F">
        <w:rPr>
          <w:bCs/>
          <w:szCs w:val="24"/>
        </w:rPr>
        <w:t>Datagroups</w:t>
      </w:r>
      <w:proofErr w:type="spellEnd"/>
      <w:r w:rsidRPr="00476D2F">
        <w:rPr>
          <w:bCs/>
          <w:szCs w:val="24"/>
        </w:rPr>
        <w:t xml:space="preserve"> ordered under Root Element define the message structure as shown in </w:t>
      </w:r>
      <w:r w:rsidR="00A9312B" w:rsidRPr="00476D2F">
        <w:fldChar w:fldCharType="begin"/>
      </w:r>
      <w:r w:rsidR="00A9312B" w:rsidRPr="00476D2F">
        <w:instrText xml:space="preserve"> REF _Ref243474859 \h  \* MERGEFORMAT </w:instrText>
      </w:r>
      <w:r w:rsidR="00A9312B" w:rsidRPr="00476D2F">
        <w:fldChar w:fldCharType="separate"/>
      </w:r>
      <w:r w:rsidR="004501EF" w:rsidRPr="00476D2F">
        <w:t xml:space="preserve">Figure </w:t>
      </w:r>
      <w:r w:rsidR="004501EF">
        <w:t>26</w:t>
      </w:r>
      <w:r w:rsidR="00A9312B" w:rsidRPr="00476D2F">
        <w:fldChar w:fldCharType="end"/>
      </w:r>
      <w:r w:rsidRPr="00476D2F">
        <w:rPr>
          <w:bCs/>
          <w:szCs w:val="24"/>
        </w:rPr>
        <w:t xml:space="preserve">. Data-groups in dashed line shall be defined as required while those with solid line are defined as optional. Documentation elements provide additional information per </w:t>
      </w:r>
      <w:proofErr w:type="spellStart"/>
      <w:r w:rsidRPr="00476D2F">
        <w:rPr>
          <w:bCs/>
          <w:szCs w:val="24"/>
        </w:rPr>
        <w:t>datagroup</w:t>
      </w:r>
      <w:proofErr w:type="spellEnd"/>
      <w:r w:rsidRPr="00476D2F">
        <w:rPr>
          <w:bCs/>
          <w:szCs w:val="24"/>
        </w:rPr>
        <w:t xml:space="preserve">, such as description and applicable rules/conditions. Each </w:t>
      </w:r>
      <w:proofErr w:type="spellStart"/>
      <w:r w:rsidRPr="00476D2F">
        <w:rPr>
          <w:bCs/>
          <w:szCs w:val="24"/>
        </w:rPr>
        <w:t>datagroup</w:t>
      </w:r>
      <w:proofErr w:type="spellEnd"/>
      <w:r w:rsidRPr="00476D2F">
        <w:rPr>
          <w:bCs/>
          <w:szCs w:val="24"/>
        </w:rPr>
        <w:t xml:space="preserve"> consists of data items. </w:t>
      </w:r>
      <w:proofErr w:type="spellStart"/>
      <w:r w:rsidRPr="00476D2F">
        <w:rPr>
          <w:bCs/>
          <w:szCs w:val="24"/>
        </w:rPr>
        <w:t>Datagroups</w:t>
      </w:r>
      <w:proofErr w:type="spellEnd"/>
      <w:r w:rsidRPr="00476D2F">
        <w:rPr>
          <w:bCs/>
          <w:szCs w:val="24"/>
        </w:rPr>
        <w:t xml:space="preserve"> identified during generation to have a common list of elements are defined in shared XSD (Common complex type XSD for domain) and referen</w:t>
      </w:r>
      <w:r w:rsidR="000508AC" w:rsidRPr="00476D2F">
        <w:rPr>
          <w:bCs/>
          <w:szCs w:val="24"/>
        </w:rPr>
        <w:t xml:space="preserve">ced in the </w:t>
      </w:r>
      <w:proofErr w:type="spellStart"/>
      <w:r w:rsidR="00ED327E" w:rsidRPr="00476D2F">
        <w:rPr>
          <w:bCs/>
          <w:szCs w:val="24"/>
        </w:rPr>
        <w:t>Message_speci</w:t>
      </w:r>
      <w:r w:rsidR="000508AC" w:rsidRPr="00476D2F">
        <w:rPr>
          <w:bCs/>
          <w:szCs w:val="24"/>
        </w:rPr>
        <w:t>fic</w:t>
      </w:r>
      <w:proofErr w:type="spellEnd"/>
      <w:r w:rsidR="000508AC" w:rsidRPr="00476D2F">
        <w:rPr>
          <w:bCs/>
          <w:szCs w:val="24"/>
        </w:rPr>
        <w:t xml:space="preserve"> XSD;</w:t>
      </w:r>
    </w:p>
    <w:p w14:paraId="24EE76A1" w14:textId="77777777" w:rsidR="00DF47BE" w:rsidRPr="00476D2F" w:rsidRDefault="00DF47BE">
      <w:pPr>
        <w:autoSpaceDE w:val="0"/>
        <w:autoSpaceDN w:val="0"/>
        <w:adjustRightInd w:val="0"/>
        <w:spacing w:before="0"/>
        <w:rPr>
          <w:szCs w:val="24"/>
        </w:rPr>
      </w:pPr>
    </w:p>
    <w:p w14:paraId="24EE76A2" w14:textId="77777777" w:rsidR="00DF47BE" w:rsidRPr="00476D2F" w:rsidRDefault="000534C0">
      <w:pPr>
        <w:autoSpaceDE w:val="0"/>
        <w:autoSpaceDN w:val="0"/>
        <w:adjustRightInd w:val="0"/>
        <w:spacing w:before="0"/>
        <w:jc w:val="center"/>
      </w:pPr>
      <w:bookmarkStart w:id="1609" w:name="_Ref210815234"/>
      <w:bookmarkStart w:id="1610" w:name="_Toc203936873"/>
      <w:bookmarkStart w:id="1611" w:name="_Toc211832561"/>
      <w:bookmarkStart w:id="1612" w:name="_Toc217393206"/>
      <w:r w:rsidRPr="00476D2F">
        <w:rPr>
          <w:noProof/>
          <w:szCs w:val="24"/>
          <w:lang w:val="en-IE" w:eastAsia="en-IE"/>
        </w:rPr>
        <w:drawing>
          <wp:inline distT="0" distB="0" distL="0" distR="0" wp14:anchorId="24EE7E54" wp14:editId="24EE7E55">
            <wp:extent cx="3749314" cy="676230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 cstate="print"/>
                    <a:srcRect/>
                    <a:stretch>
                      <a:fillRect/>
                    </a:stretch>
                  </pic:blipFill>
                  <pic:spPr bwMode="auto">
                    <a:xfrm>
                      <a:off x="0" y="0"/>
                      <a:ext cx="3760374" cy="6782255"/>
                    </a:xfrm>
                    <a:prstGeom prst="rect">
                      <a:avLst/>
                    </a:prstGeom>
                    <a:noFill/>
                    <a:ln w="9525">
                      <a:noFill/>
                      <a:miter lim="800000"/>
                      <a:headEnd/>
                      <a:tailEnd/>
                    </a:ln>
                  </pic:spPr>
                </pic:pic>
              </a:graphicData>
            </a:graphic>
          </wp:inline>
        </w:drawing>
      </w:r>
    </w:p>
    <w:p w14:paraId="24EE76A3" w14:textId="425A556A" w:rsidR="00DF47BE" w:rsidRPr="00476D2F" w:rsidRDefault="00DF47BE" w:rsidP="008F703C">
      <w:pPr>
        <w:pStyle w:val="Caption"/>
      </w:pPr>
      <w:bookmarkStart w:id="1613" w:name="_Ref243474859"/>
      <w:bookmarkStart w:id="1614" w:name="_Toc243466139"/>
      <w:bookmarkStart w:id="1615" w:name="_Ref244402871"/>
      <w:bookmarkStart w:id="1616" w:name="_Toc526249278"/>
      <w:bookmarkStart w:id="1617" w:name="_Toc185900903"/>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26</w:t>
      </w:r>
      <w:r w:rsidR="005F54AB" w:rsidRPr="00476D2F">
        <w:fldChar w:fldCharType="end"/>
      </w:r>
      <w:bookmarkEnd w:id="1609"/>
      <w:bookmarkEnd w:id="1613"/>
      <w:r w:rsidRPr="00476D2F">
        <w:t>: Root Element and Message data-</w:t>
      </w:r>
      <w:proofErr w:type="gramStart"/>
      <w:r w:rsidRPr="00476D2F">
        <w:t>groups</w:t>
      </w:r>
      <w:bookmarkEnd w:id="1610"/>
      <w:bookmarkEnd w:id="1611"/>
      <w:bookmarkEnd w:id="1612"/>
      <w:bookmarkEnd w:id="1614"/>
      <w:bookmarkEnd w:id="1615"/>
      <w:bookmarkEnd w:id="1616"/>
      <w:bookmarkEnd w:id="1617"/>
      <w:proofErr w:type="gramEnd"/>
    </w:p>
    <w:p w14:paraId="24EE76A4" w14:textId="63E22DBD" w:rsidR="00DF47BE" w:rsidRPr="00476D2F" w:rsidRDefault="00DF47BE" w:rsidP="00117A38">
      <w:pPr>
        <w:numPr>
          <w:ilvl w:val="0"/>
          <w:numId w:val="44"/>
        </w:numPr>
        <w:autoSpaceDE w:val="0"/>
        <w:autoSpaceDN w:val="0"/>
        <w:adjustRightInd w:val="0"/>
        <w:spacing w:before="0"/>
        <w:ind w:left="284" w:hanging="284"/>
        <w:rPr>
          <w:szCs w:val="24"/>
        </w:rPr>
      </w:pPr>
      <w:r w:rsidRPr="00476D2F">
        <w:rPr>
          <w:b/>
          <w:bCs/>
          <w:szCs w:val="24"/>
        </w:rPr>
        <w:t>Message Structure / Data Items</w:t>
      </w:r>
      <w:r w:rsidRPr="00476D2F">
        <w:rPr>
          <w:b/>
          <w:szCs w:val="24"/>
        </w:rPr>
        <w:t>:</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proofErr w:type="spellStart"/>
      <w:r w:rsidR="00ED327E" w:rsidRPr="00476D2F">
        <w:rPr>
          <w:szCs w:val="24"/>
        </w:rPr>
        <w:t>Message_speci</w:t>
      </w:r>
      <w:r w:rsidRPr="00476D2F">
        <w:rPr>
          <w:szCs w:val="24"/>
        </w:rPr>
        <w:t>fic</w:t>
      </w:r>
      <w:proofErr w:type="spellEnd"/>
      <w:r w:rsidRPr="00476D2F">
        <w:rPr>
          <w:szCs w:val="24"/>
        </w:rPr>
        <w:t xml:space="preserve"> XSDs. </w:t>
      </w:r>
    </w:p>
    <w:p w14:paraId="24EE76A5" w14:textId="77777777" w:rsidR="00DF47BE" w:rsidRPr="00476D2F" w:rsidRDefault="00DF47BE">
      <w:pPr>
        <w:autoSpaceDE w:val="0"/>
        <w:autoSpaceDN w:val="0"/>
        <w:adjustRightInd w:val="0"/>
        <w:spacing w:before="0"/>
        <w:jc w:val="left"/>
        <w:rPr>
          <w:szCs w:val="24"/>
        </w:rPr>
      </w:pPr>
    </w:p>
    <w:p w14:paraId="24EE76A6" w14:textId="77777777" w:rsidR="00DF47BE" w:rsidRPr="00476D2F" w:rsidRDefault="00DF47BE">
      <w:pPr>
        <w:autoSpaceDE w:val="0"/>
        <w:autoSpaceDN w:val="0"/>
        <w:adjustRightInd w:val="0"/>
        <w:spacing w:before="0"/>
        <w:rPr>
          <w:szCs w:val="24"/>
        </w:rPr>
      </w:pPr>
      <w:r w:rsidRPr="00476D2F">
        <w:rPr>
          <w:szCs w:val="24"/>
        </w:rPr>
        <w:t>The XSD conventions should follow the principles that are currently in place. As a result, the</w:t>
      </w:r>
    </w:p>
    <w:p w14:paraId="24EE76A7" w14:textId="36AEE6DF" w:rsidR="00DF47BE" w:rsidRPr="00476D2F" w:rsidRDefault="00DF47BE">
      <w:pPr>
        <w:autoSpaceDE w:val="0"/>
        <w:autoSpaceDN w:val="0"/>
        <w:adjustRightInd w:val="0"/>
        <w:spacing w:before="0"/>
        <w:rPr>
          <w:szCs w:val="24"/>
        </w:rPr>
      </w:pPr>
      <w:r w:rsidRPr="00476D2F">
        <w:rPr>
          <w:szCs w:val="24"/>
        </w:rPr>
        <w:t xml:space="preserve">Root Element of the XSD shall define the Message Type. The Root Element shall contain the structure of the message according to its TMS presented in Appendix Q2 and T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rPr>
          <w:szCs w:val="24"/>
        </w:rPr>
        <w:t>. A list of simple type data items and a list of complex type data groups shall be ordered as in the pertinent DTD. It should be also mentioned that the same XML tags shall be preserved.</w:t>
      </w:r>
    </w:p>
    <w:p w14:paraId="24EE76A8" w14:textId="77777777" w:rsidR="00DF47BE" w:rsidRPr="00476D2F" w:rsidRDefault="00DF47BE">
      <w:pPr>
        <w:autoSpaceDE w:val="0"/>
        <w:autoSpaceDN w:val="0"/>
        <w:adjustRightInd w:val="0"/>
        <w:spacing w:before="0"/>
        <w:jc w:val="left"/>
        <w:rPr>
          <w:szCs w:val="24"/>
        </w:rPr>
      </w:pPr>
    </w:p>
    <w:p w14:paraId="24EE76A9" w14:textId="637099E6" w:rsidR="00DF47BE" w:rsidRPr="00476D2F" w:rsidRDefault="00DF47BE">
      <w:pPr>
        <w:autoSpaceDE w:val="0"/>
        <w:autoSpaceDN w:val="0"/>
        <w:adjustRightInd w:val="0"/>
        <w:spacing w:before="0"/>
        <w:rPr>
          <w:szCs w:val="24"/>
        </w:rPr>
      </w:pPr>
      <w:r w:rsidRPr="00476D2F">
        <w:rPr>
          <w:szCs w:val="24"/>
        </w:rPr>
        <w:t xml:space="preserve">In addition, a </w:t>
      </w:r>
      <w:proofErr w:type="gramStart"/>
      <w:r w:rsidRPr="00476D2F">
        <w:rPr>
          <w:szCs w:val="24"/>
        </w:rPr>
        <w:t>message-specific</w:t>
      </w:r>
      <w:proofErr w:type="gramEnd"/>
      <w:r w:rsidRPr="00476D2F">
        <w:rPr>
          <w:szCs w:val="24"/>
        </w:rPr>
        <w:t xml:space="preserve"> XSD per CS/RD</w:t>
      </w:r>
      <w:r w:rsidR="000233D0" w:rsidRPr="00476D2F">
        <w:rPr>
          <w:szCs w:val="24"/>
        </w:rPr>
        <w:t>2</w:t>
      </w:r>
      <w:r w:rsidRPr="00476D2F">
        <w:rPr>
          <w:szCs w:val="24"/>
        </w:rPr>
        <w:t xml:space="preserve"> message shall be present for each domain, maintaining the current structure of the CS/RD</w:t>
      </w:r>
      <w:r w:rsidR="000233D0" w:rsidRPr="00476D2F">
        <w:rPr>
          <w:szCs w:val="24"/>
        </w:rPr>
        <w:t>2</w:t>
      </w:r>
      <w:r w:rsidRPr="00476D2F">
        <w:rPr>
          <w:szCs w:val="24"/>
        </w:rPr>
        <w:t xml:space="preserve"> messages.</w:t>
      </w:r>
    </w:p>
    <w:p w14:paraId="71CCEC76" w14:textId="77777777" w:rsidR="00453F8A" w:rsidRPr="00476D2F" w:rsidRDefault="00453F8A">
      <w:pPr>
        <w:autoSpaceDE w:val="0"/>
        <w:autoSpaceDN w:val="0"/>
        <w:adjustRightInd w:val="0"/>
        <w:spacing w:before="0"/>
        <w:rPr>
          <w:szCs w:val="24"/>
        </w:rPr>
      </w:pPr>
    </w:p>
    <w:p w14:paraId="24EE76AA" w14:textId="77777777" w:rsidR="00DF47BE" w:rsidRPr="00476D2F" w:rsidRDefault="00DF47BE" w:rsidP="00DB5464">
      <w:pPr>
        <w:pStyle w:val="Heading4"/>
      </w:pPr>
      <w:r w:rsidRPr="00476D2F">
        <w:t>Simple Types XSD (Simple_Types_domain.xsd / Simple_Types.xsd)</w:t>
      </w:r>
    </w:p>
    <w:p w14:paraId="24EE76AB" w14:textId="77777777" w:rsidR="00DF47BE" w:rsidRPr="00476D2F" w:rsidRDefault="00DF47BE">
      <w:pPr>
        <w:autoSpaceDE w:val="0"/>
        <w:autoSpaceDN w:val="0"/>
        <w:adjustRightInd w:val="0"/>
        <w:spacing w:before="0"/>
        <w:rPr>
          <w:szCs w:val="24"/>
        </w:rPr>
      </w:pPr>
      <w:r w:rsidRPr="00476D2F">
        <w:rPr>
          <w:szCs w:val="24"/>
        </w:rPr>
        <w:t>Simple types shall be defined in domain (Simple_Types_domain.xsd) or inter-domain (Simple_Types.xsd) XSDs depending on their scope.</w:t>
      </w:r>
    </w:p>
    <w:p w14:paraId="24EE76AC" w14:textId="77777777" w:rsidR="00DF47BE" w:rsidRPr="00476D2F" w:rsidRDefault="00DF47BE">
      <w:pPr>
        <w:autoSpaceDE w:val="0"/>
        <w:autoSpaceDN w:val="0"/>
        <w:adjustRightInd w:val="0"/>
        <w:spacing w:before="0"/>
        <w:rPr>
          <w:szCs w:val="24"/>
        </w:rPr>
      </w:pPr>
    </w:p>
    <w:p w14:paraId="24EE76AD" w14:textId="57FFE004" w:rsidR="00DF47BE" w:rsidRPr="00476D2F" w:rsidRDefault="00DF47BE">
      <w:pPr>
        <w:autoSpaceDE w:val="0"/>
        <w:autoSpaceDN w:val="0"/>
        <w:adjustRightInd w:val="0"/>
        <w:spacing w:before="0"/>
        <w:rPr>
          <w:szCs w:val="24"/>
        </w:rPr>
      </w:pPr>
      <w:r w:rsidRPr="00476D2F">
        <w:rPr>
          <w:szCs w:val="24"/>
        </w:rPr>
        <w:t xml:space="preserve">Simple types whose scope is limited to a single domain shall be defined in XSDs specific to a domain (e.g. Simple_Types_NCTS.xsd, Simple_Types_ECS.xsd, Simple_Types_ICS.xsd). Simple types that have been identified as shared between more than one domain shall be defined in a shared XSD (simple_types.xsd). Internal structure of both domain specific and inter-domain XSDs shall be similar. Each XSD shall initially define Base Types. Base types shall merely define the type and or size of simple types. Base types shall be further restricted by patterns and or size limitations and thus Specific types shall be defined. An example is presented in </w:t>
      </w:r>
      <w:r w:rsidR="00A9312B" w:rsidRPr="00476D2F">
        <w:fldChar w:fldCharType="begin"/>
      </w:r>
      <w:r w:rsidR="00A9312B" w:rsidRPr="00476D2F">
        <w:instrText xml:space="preserve"> REF _Ref243474876 \h  \* MERGEFORMAT </w:instrText>
      </w:r>
      <w:r w:rsidR="00A9312B" w:rsidRPr="00476D2F">
        <w:fldChar w:fldCharType="separate"/>
      </w:r>
      <w:r w:rsidR="004501EF" w:rsidRPr="00476D2F">
        <w:t xml:space="preserve">Figure </w:t>
      </w:r>
      <w:r w:rsidR="004501EF">
        <w:t>28</w:t>
      </w:r>
      <w:r w:rsidR="00A9312B" w:rsidRPr="00476D2F">
        <w:fldChar w:fldCharType="end"/>
      </w:r>
      <w:r w:rsidRPr="00476D2F">
        <w:rPr>
          <w:szCs w:val="24"/>
        </w:rPr>
        <w:t xml:space="preserve">, where a specific type DocNumHEA5Type is defined for the DocNumHEA5 data item by applying an </w:t>
      </w:r>
      <w:r w:rsidRPr="00476D2F">
        <w:t>additional pattern restriction</w:t>
      </w:r>
      <w:r w:rsidRPr="00476D2F">
        <w:rPr>
          <w:rStyle w:val="FootnoteReference"/>
        </w:rPr>
        <w:footnoteReference w:id="32"/>
      </w:r>
      <w:r w:rsidRPr="00476D2F">
        <w:t xml:space="preserve"> to the Alphanumeric </w:t>
      </w:r>
      <w:r w:rsidRPr="00476D2F">
        <w:rPr>
          <w:szCs w:val="24"/>
        </w:rPr>
        <w:t>which in that case is the base type.</w:t>
      </w:r>
    </w:p>
    <w:p w14:paraId="24EE76AE" w14:textId="77777777" w:rsidR="00DF47BE" w:rsidRPr="00476D2F" w:rsidRDefault="00DF47BE">
      <w:pPr>
        <w:autoSpaceDE w:val="0"/>
        <w:autoSpaceDN w:val="0"/>
        <w:adjustRightInd w:val="0"/>
        <w:spacing w:before="0"/>
        <w:rPr>
          <w:szCs w:val="24"/>
        </w:rPr>
      </w:pPr>
    </w:p>
    <w:p w14:paraId="24EE76AF" w14:textId="1E4ECEE8" w:rsidR="00DF47BE" w:rsidRPr="00476D2F" w:rsidRDefault="00DF47BE">
      <w:pPr>
        <w:autoSpaceDE w:val="0"/>
        <w:autoSpaceDN w:val="0"/>
        <w:adjustRightInd w:val="0"/>
        <w:spacing w:before="0"/>
        <w:rPr>
          <w:szCs w:val="24"/>
        </w:rPr>
      </w:pPr>
      <w:r w:rsidRPr="00476D2F">
        <w:rPr>
          <w:szCs w:val="24"/>
        </w:rPr>
        <w:t xml:space="preserve">If a data item is not associated to a technical </w:t>
      </w:r>
      <w:r w:rsidR="008117ED" w:rsidRPr="00476D2F">
        <w:rPr>
          <w:szCs w:val="24"/>
        </w:rPr>
        <w:t>C</w:t>
      </w:r>
      <w:r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rPr>
          <w:szCs w:val="24"/>
        </w:rPr>
        <w:t xml:space="preserve">, this data item shall be defined in the </w:t>
      </w:r>
      <w:proofErr w:type="spellStart"/>
      <w:r w:rsidR="00ED327E" w:rsidRPr="00476D2F">
        <w:rPr>
          <w:szCs w:val="24"/>
        </w:rPr>
        <w:t>Message_speci</w:t>
      </w:r>
      <w:r w:rsidRPr="00476D2F">
        <w:rPr>
          <w:szCs w:val="24"/>
        </w:rPr>
        <w:t>fic</w:t>
      </w:r>
      <w:proofErr w:type="spellEnd"/>
      <w:r w:rsidRPr="00476D2F">
        <w:rPr>
          <w:szCs w:val="24"/>
        </w:rPr>
        <w:t xml:space="preserve"> XSD with the corresponding specific type that represents the format of the data item in the types’ domain-specific XSD.</w:t>
      </w:r>
    </w:p>
    <w:p w14:paraId="24EE76B0" w14:textId="77777777" w:rsidR="00DF47BE" w:rsidRPr="00476D2F" w:rsidRDefault="00DF47BE">
      <w:pPr>
        <w:autoSpaceDE w:val="0"/>
        <w:autoSpaceDN w:val="0"/>
        <w:adjustRightInd w:val="0"/>
        <w:spacing w:before="0"/>
        <w:rPr>
          <w:szCs w:val="24"/>
        </w:rPr>
      </w:pPr>
    </w:p>
    <w:p w14:paraId="24EE76B1" w14:textId="65FD9F99" w:rsidR="00DF47BE" w:rsidRPr="00476D2F" w:rsidRDefault="00DF47BE">
      <w:pPr>
        <w:autoSpaceDE w:val="0"/>
        <w:autoSpaceDN w:val="0"/>
        <w:adjustRightInd w:val="0"/>
        <w:spacing w:before="0"/>
        <w:rPr>
          <w:szCs w:val="24"/>
        </w:rPr>
      </w:pPr>
      <w:r w:rsidRPr="00476D2F">
        <w:rPr>
          <w:szCs w:val="24"/>
        </w:rPr>
        <w:t xml:space="preserve">As already mentioned in case of multi-domain XSDs generation, </w:t>
      </w:r>
      <w:r w:rsidR="001B3579">
        <w:t xml:space="preserve">the </w:t>
      </w:r>
      <w:r w:rsidR="001B3579" w:rsidRPr="001B3579">
        <w:rPr>
          <w:i/>
          <w:iCs/>
        </w:rPr>
        <w:t>SPECS MANAGER</w:t>
      </w:r>
      <w:r w:rsidR="001B3579">
        <w:t xml:space="preserve"> application</w:t>
      </w:r>
      <w:r w:rsidR="00AD0B02" w:rsidRPr="00476D2F" w:rsidDel="00AD0B02">
        <w:t xml:space="preserve"> </w:t>
      </w:r>
      <w:r w:rsidRPr="00476D2F">
        <w:rPr>
          <w:szCs w:val="24"/>
        </w:rPr>
        <w:t>shall identify all commonly defined simple types and define them in an inter-domain XSD for Simple Types.</w:t>
      </w:r>
    </w:p>
    <w:p w14:paraId="24EE76B2" w14:textId="77777777" w:rsidR="00DF47BE" w:rsidRPr="00476D2F" w:rsidRDefault="00DF47BE">
      <w:pPr>
        <w:autoSpaceDE w:val="0"/>
        <w:autoSpaceDN w:val="0"/>
        <w:adjustRightInd w:val="0"/>
        <w:spacing w:before="0"/>
        <w:jc w:val="left"/>
        <w:rPr>
          <w:szCs w:val="24"/>
        </w:rPr>
      </w:pPr>
    </w:p>
    <w:tbl>
      <w:tblPr>
        <w:tblW w:w="0" w:type="auto"/>
        <w:jc w:val="center"/>
        <w:shd w:val="clear" w:color="auto" w:fill="FFFFCC"/>
        <w:tblLook w:val="04A0" w:firstRow="1" w:lastRow="0" w:firstColumn="1" w:lastColumn="0" w:noHBand="0" w:noVBand="1"/>
      </w:tblPr>
      <w:tblGrid>
        <w:gridCol w:w="8505"/>
      </w:tblGrid>
      <w:tr w:rsidR="00DF47BE" w:rsidRPr="00110E6A" w14:paraId="24EE76B7" w14:textId="77777777" w:rsidTr="000508AC">
        <w:trPr>
          <w:jc w:val="center"/>
        </w:trPr>
        <w:tc>
          <w:tcPr>
            <w:tcW w:w="8505" w:type="dxa"/>
            <w:shd w:val="clear" w:color="auto" w:fill="FFFFCC"/>
          </w:tcPr>
          <w:p w14:paraId="24EE76B3"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xs:simpleType</w:t>
            </w:r>
            <w:proofErr w:type="spellEnd"/>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xs:restriction</w:t>
            </w:r>
            <w:proofErr w:type="spellEnd"/>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proofErr w:type="spellStart"/>
            <w:r w:rsidRPr="00476D2F">
              <w:rPr>
                <w:rFonts w:ascii="Courier New" w:hAnsi="Courier New" w:cs="Courier New"/>
                <w:color w:val="000000"/>
                <w:sz w:val="20"/>
                <w:lang w:eastAsia="en-GB"/>
              </w:rPr>
              <w:t>xs:token</w:t>
            </w:r>
            <w:proofErr w:type="spellEnd"/>
            <w:r w:rsidRPr="00476D2F">
              <w:rPr>
                <w:rFonts w:ascii="Courier New" w:hAnsi="Courier New" w:cs="Courier New"/>
                <w:color w:val="0000FF"/>
                <w:sz w:val="20"/>
                <w:lang w:eastAsia="en-GB"/>
              </w:rPr>
              <w:t>"&gt;</w:t>
            </w:r>
          </w:p>
          <w:p w14:paraId="24EE76B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xs:pattern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w:t>
            </w:r>
            <w:r w:rsidRPr="00476D2F">
              <w:rPr>
                <w:rFonts w:ascii="Courier New" w:hAnsi="Courier New" w:cs="Courier New"/>
                <w:color w:val="0000FF"/>
                <w:sz w:val="20"/>
                <w:lang w:eastAsia="en-GB"/>
              </w:rPr>
              <w:t>"/&gt;</w:t>
            </w:r>
          </w:p>
          <w:p w14:paraId="24EE76B6" w14:textId="77777777" w:rsidR="00DF47BE" w:rsidRPr="00476D2F" w:rsidRDefault="00DF47BE">
            <w:pPr>
              <w:spacing w:before="0"/>
              <w:rPr>
                <w:rFonts w:ascii="Courier New" w:hAnsi="Courier New" w:cs="Courier New"/>
                <w:color w:val="0000FF"/>
                <w:sz w:val="20"/>
                <w:lang w:eastAsia="en-GB"/>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xs:restriction</w:t>
            </w:r>
            <w:proofErr w:type="spellEnd"/>
            <w:r w:rsidRPr="00476D2F">
              <w:rPr>
                <w:rFonts w:ascii="Courier New" w:hAnsi="Courier New" w:cs="Courier New"/>
                <w:color w:val="0000FF"/>
                <w:sz w:val="20"/>
                <w:lang w:eastAsia="en-GB"/>
              </w:rPr>
              <w:t>&gt;</w:t>
            </w:r>
          </w:p>
        </w:tc>
      </w:tr>
    </w:tbl>
    <w:p w14:paraId="24EE76B8" w14:textId="58C596DC" w:rsidR="00DF47BE" w:rsidRPr="00476D2F" w:rsidRDefault="00DF47BE" w:rsidP="008F703C">
      <w:pPr>
        <w:pStyle w:val="Caption"/>
      </w:pPr>
      <w:bookmarkStart w:id="1618" w:name="_Ref217383176"/>
      <w:bookmarkStart w:id="1619" w:name="_Toc203936866"/>
      <w:bookmarkStart w:id="1620" w:name="_Toc211832554"/>
      <w:bookmarkStart w:id="1621" w:name="_Toc217393204"/>
      <w:bookmarkStart w:id="1622" w:name="_Toc243466140"/>
      <w:bookmarkStart w:id="1623" w:name="_Toc526249279"/>
      <w:bookmarkStart w:id="1624" w:name="_Toc185900904"/>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27</w:t>
      </w:r>
      <w:r w:rsidR="005F54AB" w:rsidRPr="00476D2F">
        <w:fldChar w:fldCharType="end"/>
      </w:r>
      <w:bookmarkEnd w:id="1618"/>
      <w:r w:rsidRPr="00476D2F">
        <w:t xml:space="preserve">: </w:t>
      </w:r>
      <w:bookmarkEnd w:id="1619"/>
      <w:bookmarkEnd w:id="1620"/>
      <w:bookmarkEnd w:id="1621"/>
      <w:bookmarkEnd w:id="1622"/>
      <w:r w:rsidRPr="00476D2F">
        <w:t xml:space="preserve">Abstract type definition for alphanumeric </w:t>
      </w:r>
      <w:proofErr w:type="gramStart"/>
      <w:r w:rsidRPr="00476D2F">
        <w:t>format</w:t>
      </w:r>
      <w:bookmarkEnd w:id="1623"/>
      <w:bookmarkEnd w:id="1624"/>
      <w:proofErr w:type="gramEnd"/>
    </w:p>
    <w:tbl>
      <w:tblPr>
        <w:tblW w:w="0" w:type="auto"/>
        <w:jc w:val="center"/>
        <w:shd w:val="clear" w:color="auto" w:fill="FFFFCC"/>
        <w:tblLook w:val="04A0" w:firstRow="1" w:lastRow="0" w:firstColumn="1" w:lastColumn="0" w:noHBand="0" w:noVBand="1"/>
      </w:tblPr>
      <w:tblGrid>
        <w:gridCol w:w="8505"/>
      </w:tblGrid>
      <w:tr w:rsidR="00DF47BE" w:rsidRPr="00110E6A" w14:paraId="24EE76BF" w14:textId="77777777" w:rsidTr="000508AC">
        <w:trPr>
          <w:trHeight w:val="589"/>
          <w:jc w:val="center"/>
        </w:trPr>
        <w:tc>
          <w:tcPr>
            <w:tcW w:w="8505" w:type="dxa"/>
            <w:shd w:val="clear" w:color="auto" w:fill="FFFFCC"/>
          </w:tcPr>
          <w:p w14:paraId="24EE76B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xs:simpleType</w:t>
            </w:r>
            <w:proofErr w:type="spellEnd"/>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DocNumHEA5Type</w:t>
            </w:r>
            <w:r w:rsidRPr="00476D2F">
              <w:rPr>
                <w:rFonts w:ascii="Courier New" w:hAnsi="Courier New" w:cs="Courier New"/>
                <w:color w:val="0000FF"/>
                <w:sz w:val="20"/>
                <w:lang w:eastAsia="en-GB"/>
              </w:rPr>
              <w:t>"&gt;</w:t>
            </w:r>
          </w:p>
          <w:p w14:paraId="24EE76B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xs:restriction</w:t>
            </w:r>
            <w:proofErr w:type="spellEnd"/>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xs:length</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21</w:t>
            </w:r>
            <w:r w:rsidRPr="00476D2F">
              <w:rPr>
                <w:rFonts w:ascii="Courier New" w:hAnsi="Courier New" w:cs="Courier New"/>
                <w:color w:val="0000FF"/>
                <w:sz w:val="20"/>
                <w:lang w:eastAsia="en-GB"/>
              </w:rPr>
              <w:t>"/&gt;</w:t>
            </w:r>
          </w:p>
          <w:p w14:paraId="24EE76B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xs:pattern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 xml:space="preserve">[0-9]{2}[A-Z]{2}[A-Z0-9]{13}[0-9] </w:t>
            </w:r>
            <w:r w:rsidRPr="00476D2F">
              <w:rPr>
                <w:rFonts w:ascii="Courier New" w:hAnsi="Courier New" w:cs="Courier New"/>
                <w:color w:val="0000FF"/>
                <w:sz w:val="20"/>
                <w:lang w:eastAsia="en-GB"/>
              </w:rPr>
              <w:t>"/&gt;</w:t>
            </w:r>
          </w:p>
          <w:p w14:paraId="24EE76B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xs:restriction</w:t>
            </w:r>
            <w:proofErr w:type="spellEnd"/>
            <w:r w:rsidRPr="00476D2F">
              <w:rPr>
                <w:rFonts w:ascii="Courier New" w:hAnsi="Courier New" w:cs="Courier New"/>
                <w:color w:val="0000FF"/>
                <w:sz w:val="20"/>
                <w:lang w:eastAsia="en-GB"/>
              </w:rPr>
              <w:t>&gt;</w:t>
            </w:r>
          </w:p>
          <w:p w14:paraId="24EE76BE" w14:textId="77777777" w:rsidR="00DF47BE" w:rsidRPr="00476D2F" w:rsidRDefault="00DF47BE">
            <w:pPr>
              <w:spacing w:before="0"/>
              <w:rPr>
                <w:rFonts w:ascii="Courier New" w:hAnsi="Courier New" w:cs="Courier New"/>
                <w:sz w:val="20"/>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xs:simpleType</w:t>
            </w:r>
            <w:proofErr w:type="spellEnd"/>
            <w:r w:rsidRPr="00476D2F">
              <w:rPr>
                <w:rFonts w:ascii="Courier New" w:hAnsi="Courier New" w:cs="Courier New"/>
                <w:color w:val="0000FF"/>
                <w:sz w:val="20"/>
                <w:lang w:eastAsia="en-GB"/>
              </w:rPr>
              <w:t>&gt;</w:t>
            </w:r>
          </w:p>
        </w:tc>
      </w:tr>
    </w:tbl>
    <w:p w14:paraId="24EE76C0" w14:textId="6F4705B1" w:rsidR="00DF47BE" w:rsidRPr="00476D2F" w:rsidRDefault="00DF47BE" w:rsidP="008F703C">
      <w:pPr>
        <w:pStyle w:val="Caption"/>
      </w:pPr>
      <w:bookmarkStart w:id="1625" w:name="_Ref243474876"/>
      <w:bookmarkStart w:id="1626" w:name="_Toc243466141"/>
      <w:bookmarkStart w:id="1627" w:name="_Toc526249280"/>
      <w:bookmarkStart w:id="1628" w:name="_Toc185900905"/>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28</w:t>
      </w:r>
      <w:r w:rsidR="005F54AB" w:rsidRPr="00476D2F">
        <w:fldChar w:fldCharType="end"/>
      </w:r>
      <w:bookmarkEnd w:id="1625"/>
      <w:r w:rsidRPr="00476D2F">
        <w:t xml:space="preserve">: Specific type definition for </w:t>
      </w:r>
      <w:proofErr w:type="gramStart"/>
      <w:r w:rsidRPr="00476D2F">
        <w:t>DocNumHEA5</w:t>
      </w:r>
      <w:bookmarkEnd w:id="1626"/>
      <w:bookmarkEnd w:id="1627"/>
      <w:bookmarkEnd w:id="1628"/>
      <w:proofErr w:type="gramEnd"/>
    </w:p>
    <w:p w14:paraId="08467886" w14:textId="0591E9EB" w:rsidR="00A21A85" w:rsidRPr="00476D2F" w:rsidRDefault="00A21A85">
      <w:pPr>
        <w:spacing w:before="0"/>
        <w:jc w:val="left"/>
        <w:rPr>
          <w:b/>
        </w:rPr>
      </w:pPr>
    </w:p>
    <w:p w14:paraId="24EE76C2" w14:textId="4B940311" w:rsidR="00DF47BE" w:rsidRPr="00476D2F" w:rsidRDefault="00DF47BE" w:rsidP="00DB5464">
      <w:pPr>
        <w:pStyle w:val="Heading4"/>
      </w:pPr>
      <w:r w:rsidRPr="00476D2F">
        <w:t xml:space="preserve">Complex Types XSD (Complex_Types_Domain.xsd) </w:t>
      </w:r>
    </w:p>
    <w:p w14:paraId="24EE76C3" w14:textId="6469ED94" w:rsidR="00DF47BE" w:rsidRPr="00476D2F" w:rsidRDefault="00DF47BE">
      <w:pPr>
        <w:autoSpaceDE w:val="0"/>
        <w:autoSpaceDN w:val="0"/>
        <w:adjustRightInd w:val="0"/>
        <w:spacing w:before="0"/>
        <w:rPr>
          <w:szCs w:val="24"/>
        </w:rPr>
      </w:pPr>
      <w:r w:rsidRPr="00476D2F">
        <w:rPr>
          <w:szCs w:val="24"/>
        </w:rPr>
        <w:t xml:space="preserve">Complex Types that shall be identified to be shared between more than one messages of the same domain shall be defined in common XSD per domain (e.g. Complex_Types_NCTS.xsd, Complex_Types_ECS.xsd, Complex_Types_ICS.xsd). That way definition of commonly used Complex types per domain shall be shared for the </w:t>
      </w:r>
      <w:proofErr w:type="spellStart"/>
      <w:r w:rsidR="00ED327E" w:rsidRPr="00476D2F">
        <w:rPr>
          <w:szCs w:val="24"/>
        </w:rPr>
        <w:t>Message_speci</w:t>
      </w:r>
      <w:r w:rsidRPr="00476D2F">
        <w:rPr>
          <w:szCs w:val="24"/>
        </w:rPr>
        <w:t>fic</w:t>
      </w:r>
      <w:proofErr w:type="spellEnd"/>
      <w:r w:rsidRPr="00476D2F">
        <w:rPr>
          <w:szCs w:val="24"/>
        </w:rPr>
        <w:t xml:space="preserve"> XSDs. Structurally wise, Complex_Types_Domain.xsd shall be fairly simple as it will comprise of a list of complex </w:t>
      </w:r>
      <w:proofErr w:type="gramStart"/>
      <w:r w:rsidRPr="00476D2F">
        <w:rPr>
          <w:szCs w:val="24"/>
        </w:rPr>
        <w:t>types</w:t>
      </w:r>
      <w:proofErr w:type="gramEnd"/>
      <w:r w:rsidRPr="00476D2F">
        <w:rPr>
          <w:szCs w:val="24"/>
        </w:rPr>
        <w:t xml:space="preserve"> definitions.</w:t>
      </w:r>
    </w:p>
    <w:p w14:paraId="24EE76C4" w14:textId="77777777" w:rsidR="00DF47BE" w:rsidRPr="00476D2F" w:rsidRDefault="00DF47BE">
      <w:pPr>
        <w:autoSpaceDE w:val="0"/>
        <w:autoSpaceDN w:val="0"/>
        <w:adjustRightInd w:val="0"/>
        <w:spacing w:before="0"/>
        <w:rPr>
          <w:szCs w:val="24"/>
        </w:rPr>
      </w:pPr>
    </w:p>
    <w:p w14:paraId="24EE76C5" w14:textId="26E87E0E" w:rsidR="00DF47BE" w:rsidRPr="00476D2F" w:rsidRDefault="00DF47BE">
      <w:pPr>
        <w:autoSpaceDE w:val="0"/>
        <w:autoSpaceDN w:val="0"/>
        <w:adjustRightInd w:val="0"/>
        <w:spacing w:before="0"/>
        <w:rPr>
          <w:szCs w:val="24"/>
        </w:rPr>
      </w:pPr>
      <w:r w:rsidRPr="00476D2F">
        <w:rPr>
          <w:szCs w:val="24"/>
        </w:rPr>
        <w:t xml:space="preserve">Complex types XSD shall define the structure of complex types that have been identified as common in </w:t>
      </w:r>
      <w:proofErr w:type="spellStart"/>
      <w:r w:rsidR="00ED327E" w:rsidRPr="00476D2F">
        <w:rPr>
          <w:szCs w:val="24"/>
        </w:rPr>
        <w:t>Message_speci</w:t>
      </w:r>
      <w:r w:rsidRPr="00476D2F">
        <w:rPr>
          <w:szCs w:val="24"/>
        </w:rPr>
        <w:t>fic</w:t>
      </w:r>
      <w:proofErr w:type="spellEnd"/>
      <w:r w:rsidRPr="00476D2F">
        <w:rPr>
          <w:szCs w:val="24"/>
        </w:rPr>
        <w:t xml:space="preserve"> XSDs of the same domain. Complex types shall be referenced in the </w:t>
      </w:r>
      <w:proofErr w:type="spellStart"/>
      <w:r w:rsidR="00ED327E" w:rsidRPr="00476D2F">
        <w:rPr>
          <w:szCs w:val="24"/>
        </w:rPr>
        <w:t>Message_speci</w:t>
      </w:r>
      <w:r w:rsidRPr="00476D2F">
        <w:rPr>
          <w:szCs w:val="24"/>
        </w:rPr>
        <w:t>fic</w:t>
      </w:r>
      <w:proofErr w:type="spellEnd"/>
      <w:r w:rsidRPr="00476D2F">
        <w:rPr>
          <w:szCs w:val="24"/>
        </w:rPr>
        <w:t xml:space="preserve"> XSDs where the structure of a message shall be defined. The following example in </w:t>
      </w:r>
      <w:r w:rsidR="00A9312B" w:rsidRPr="00476D2F">
        <w:fldChar w:fldCharType="begin"/>
      </w:r>
      <w:r w:rsidR="00A9312B" w:rsidRPr="00476D2F">
        <w:instrText xml:space="preserve"> REF _Ref244404088 \h  \* MERGEFORMAT </w:instrText>
      </w:r>
      <w:r w:rsidR="00A9312B" w:rsidRPr="00476D2F">
        <w:fldChar w:fldCharType="separate"/>
      </w:r>
      <w:r w:rsidR="004501EF" w:rsidRPr="00476D2F">
        <w:t xml:space="preserve">Figure </w:t>
      </w:r>
      <w:r w:rsidR="004501EF">
        <w:t>29</w:t>
      </w:r>
      <w:r w:rsidR="00A9312B" w:rsidRPr="00476D2F">
        <w:fldChar w:fldCharType="end"/>
      </w:r>
      <w:r w:rsidRPr="00476D2F">
        <w:rPr>
          <w:szCs w:val="24"/>
        </w:rPr>
        <w:t xml:space="preserve"> illustrates the definition of Risk Analysis complex type in complex_types_ics.xsd. The specific complex type has been identified to be shared between multiple </w:t>
      </w:r>
      <w:proofErr w:type="spellStart"/>
      <w:r w:rsidR="00ED327E" w:rsidRPr="00476D2F">
        <w:rPr>
          <w:szCs w:val="24"/>
        </w:rPr>
        <w:t>Message_speci</w:t>
      </w:r>
      <w:r w:rsidRPr="00476D2F">
        <w:rPr>
          <w:szCs w:val="24"/>
        </w:rPr>
        <w:t>fic</w:t>
      </w:r>
      <w:proofErr w:type="spellEnd"/>
      <w:r w:rsidRPr="00476D2F">
        <w:rPr>
          <w:szCs w:val="24"/>
        </w:rPr>
        <w:t xml:space="preserve"> XSDs of ICS.</w:t>
      </w:r>
    </w:p>
    <w:p w14:paraId="24EE76C6" w14:textId="77777777" w:rsidR="00DF47BE" w:rsidRPr="00476D2F" w:rsidRDefault="00DF47BE">
      <w:pPr>
        <w:autoSpaceDE w:val="0"/>
        <w:autoSpaceDN w:val="0"/>
        <w:adjustRightInd w:val="0"/>
        <w:spacing w:before="0"/>
        <w:rPr>
          <w:szCs w:val="24"/>
        </w:rPr>
      </w:pPr>
    </w:p>
    <w:p w14:paraId="24EE76C7" w14:textId="77777777" w:rsidR="00DF47BE" w:rsidRPr="00476D2F" w:rsidRDefault="000534C0">
      <w:pPr>
        <w:autoSpaceDE w:val="0"/>
        <w:autoSpaceDN w:val="0"/>
        <w:adjustRightInd w:val="0"/>
        <w:spacing w:before="0"/>
        <w:jc w:val="center"/>
        <w:rPr>
          <w:szCs w:val="24"/>
        </w:rPr>
      </w:pPr>
      <w:r w:rsidRPr="00476D2F">
        <w:rPr>
          <w:noProof/>
          <w:szCs w:val="24"/>
          <w:lang w:val="en-IE" w:eastAsia="en-IE"/>
        </w:rPr>
        <w:drawing>
          <wp:inline distT="0" distB="0" distL="0" distR="0" wp14:anchorId="24EE7E56" wp14:editId="24EE7E57">
            <wp:extent cx="3495675" cy="307657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6" cstate="print"/>
                    <a:srcRect/>
                    <a:stretch>
                      <a:fillRect/>
                    </a:stretch>
                  </pic:blipFill>
                  <pic:spPr bwMode="auto">
                    <a:xfrm>
                      <a:off x="0" y="0"/>
                      <a:ext cx="3495675" cy="3076575"/>
                    </a:xfrm>
                    <a:prstGeom prst="rect">
                      <a:avLst/>
                    </a:prstGeom>
                    <a:noFill/>
                    <a:ln w="9525">
                      <a:noFill/>
                      <a:miter lim="800000"/>
                      <a:headEnd/>
                      <a:tailEnd/>
                    </a:ln>
                  </pic:spPr>
                </pic:pic>
              </a:graphicData>
            </a:graphic>
          </wp:inline>
        </w:drawing>
      </w:r>
    </w:p>
    <w:p w14:paraId="24EE76C8" w14:textId="1148ACF0" w:rsidR="00DF47BE" w:rsidRPr="00476D2F" w:rsidRDefault="00DF47BE" w:rsidP="008F703C">
      <w:pPr>
        <w:pStyle w:val="Caption"/>
      </w:pPr>
      <w:r w:rsidRPr="00476D2F">
        <w:tab/>
      </w:r>
      <w:bookmarkStart w:id="1629" w:name="_Ref244404088"/>
      <w:bookmarkStart w:id="1630" w:name="_Toc243466142"/>
      <w:bookmarkStart w:id="1631" w:name="_Ref244404081"/>
      <w:bookmarkStart w:id="1632" w:name="_Toc526249281"/>
      <w:bookmarkStart w:id="1633" w:name="_Toc185900906"/>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29</w:t>
      </w:r>
      <w:r w:rsidR="005F54AB" w:rsidRPr="00476D2F">
        <w:fldChar w:fldCharType="end"/>
      </w:r>
      <w:bookmarkEnd w:id="1629"/>
      <w:r w:rsidRPr="00476D2F">
        <w:t xml:space="preserve">: Definition of Risk Analysis complex </w:t>
      </w:r>
      <w:proofErr w:type="gramStart"/>
      <w:r w:rsidRPr="00476D2F">
        <w:t>type</w:t>
      </w:r>
      <w:bookmarkEnd w:id="1630"/>
      <w:bookmarkEnd w:id="1631"/>
      <w:bookmarkEnd w:id="1632"/>
      <w:bookmarkEnd w:id="1633"/>
      <w:proofErr w:type="gramEnd"/>
    </w:p>
    <w:p w14:paraId="24EE76C9" w14:textId="77777777" w:rsidR="00DF47BE" w:rsidRPr="00476D2F" w:rsidRDefault="00DF47BE"/>
    <w:p w14:paraId="24EE76CA" w14:textId="099B5E23" w:rsidR="00DF47BE" w:rsidRPr="00476D2F" w:rsidRDefault="00DF47BE">
      <w:pPr>
        <w:autoSpaceDE w:val="0"/>
        <w:autoSpaceDN w:val="0"/>
        <w:adjustRightInd w:val="0"/>
        <w:spacing w:before="0"/>
        <w:rPr>
          <w:szCs w:val="24"/>
        </w:rPr>
      </w:pPr>
      <w:r w:rsidRPr="00476D2F">
        <w:rPr>
          <w:szCs w:val="24"/>
        </w:rPr>
        <w:t xml:space="preserve">The following figure illustrates how </w:t>
      </w:r>
      <w:proofErr w:type="spellStart"/>
      <w:r w:rsidRPr="00476D2F">
        <w:rPr>
          <w:szCs w:val="24"/>
        </w:rPr>
        <w:t>RISANAType</w:t>
      </w:r>
      <w:proofErr w:type="spellEnd"/>
      <w:r w:rsidRPr="00476D2F">
        <w:rPr>
          <w:szCs w:val="24"/>
        </w:rPr>
        <w:t xml:space="preserve"> is referenced in </w:t>
      </w:r>
      <w:proofErr w:type="spellStart"/>
      <w:r w:rsidR="00ED327E" w:rsidRPr="00476D2F">
        <w:rPr>
          <w:szCs w:val="24"/>
        </w:rPr>
        <w:t>Message_speci</w:t>
      </w:r>
      <w:r w:rsidRPr="00476D2F">
        <w:rPr>
          <w:szCs w:val="24"/>
        </w:rPr>
        <w:t>fic</w:t>
      </w:r>
      <w:proofErr w:type="spellEnd"/>
      <w:r w:rsidRPr="00476D2F">
        <w:rPr>
          <w:szCs w:val="24"/>
        </w:rPr>
        <w:t xml:space="preserve"> XSD </w:t>
      </w:r>
      <w:proofErr w:type="gramStart"/>
      <w:r w:rsidRPr="00476D2F">
        <w:rPr>
          <w:szCs w:val="24"/>
        </w:rPr>
        <w:t>in order to</w:t>
      </w:r>
      <w:proofErr w:type="gramEnd"/>
      <w:r w:rsidRPr="00476D2F">
        <w:rPr>
          <w:szCs w:val="24"/>
        </w:rPr>
        <w:t xml:space="preserve"> define data-group CD301A.RISANA.</w:t>
      </w:r>
    </w:p>
    <w:p w14:paraId="24EE76CB" w14:textId="77777777" w:rsidR="00DF47BE" w:rsidRPr="00476D2F" w:rsidRDefault="00DF47BE">
      <w:pPr>
        <w:autoSpaceDE w:val="0"/>
        <w:autoSpaceDN w:val="0"/>
        <w:adjustRightInd w:val="0"/>
        <w:spacing w:before="0"/>
        <w:jc w:val="left"/>
        <w:rPr>
          <w:szCs w:val="24"/>
        </w:rPr>
      </w:pPr>
    </w:p>
    <w:p w14:paraId="24EE76CC" w14:textId="77777777" w:rsidR="00DF47BE" w:rsidRPr="00476D2F" w:rsidRDefault="000534C0" w:rsidP="000508AC">
      <w:pPr>
        <w:autoSpaceDE w:val="0"/>
        <w:autoSpaceDN w:val="0"/>
        <w:adjustRightInd w:val="0"/>
        <w:spacing w:before="0"/>
        <w:jc w:val="center"/>
        <w:rPr>
          <w:szCs w:val="24"/>
        </w:rPr>
      </w:pPr>
      <w:r w:rsidRPr="00476D2F">
        <w:rPr>
          <w:noProof/>
          <w:szCs w:val="24"/>
          <w:lang w:val="en-IE" w:eastAsia="en-IE"/>
        </w:rPr>
        <w:drawing>
          <wp:inline distT="0" distB="0" distL="0" distR="0" wp14:anchorId="24EE7E58" wp14:editId="24EE7E59">
            <wp:extent cx="5095875" cy="504825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7" cstate="print"/>
                    <a:srcRect/>
                    <a:stretch>
                      <a:fillRect/>
                    </a:stretch>
                  </pic:blipFill>
                  <pic:spPr bwMode="auto">
                    <a:xfrm>
                      <a:off x="0" y="0"/>
                      <a:ext cx="5095875" cy="5048250"/>
                    </a:xfrm>
                    <a:prstGeom prst="rect">
                      <a:avLst/>
                    </a:prstGeom>
                    <a:noFill/>
                    <a:ln w="9525">
                      <a:noFill/>
                      <a:miter lim="800000"/>
                      <a:headEnd/>
                      <a:tailEnd/>
                    </a:ln>
                  </pic:spPr>
                </pic:pic>
              </a:graphicData>
            </a:graphic>
          </wp:inline>
        </w:drawing>
      </w:r>
    </w:p>
    <w:p w14:paraId="24EE76CD" w14:textId="3707ACC8" w:rsidR="00DF47BE" w:rsidRPr="00476D2F" w:rsidRDefault="00DF47BE" w:rsidP="008F703C">
      <w:pPr>
        <w:pStyle w:val="Caption"/>
      </w:pPr>
      <w:r w:rsidRPr="00476D2F">
        <w:tab/>
      </w:r>
      <w:bookmarkStart w:id="1634" w:name="_Toc243466143"/>
      <w:bookmarkStart w:id="1635" w:name="_Toc526249282"/>
      <w:bookmarkStart w:id="1636" w:name="_Toc185900907"/>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30</w:t>
      </w:r>
      <w:r w:rsidR="005F54AB" w:rsidRPr="00476D2F">
        <w:fldChar w:fldCharType="end"/>
      </w:r>
      <w:r w:rsidRPr="00476D2F">
        <w:t>: Definition of CD301A.Risk Analysis</w:t>
      </w:r>
      <w:bookmarkEnd w:id="1634"/>
      <w:bookmarkEnd w:id="1635"/>
      <w:bookmarkEnd w:id="1636"/>
    </w:p>
    <w:p w14:paraId="24EE76CE" w14:textId="77777777" w:rsidR="00DF47BE" w:rsidRPr="00476D2F" w:rsidRDefault="00DF47BE" w:rsidP="006F347D">
      <w:pPr>
        <w:pStyle w:val="Heading4"/>
      </w:pPr>
      <w:bookmarkStart w:id="1637" w:name="_Ref243465784"/>
      <w:r w:rsidRPr="00476D2F">
        <w:t>Technical Codelists XSD (Tcl_domain.xsd / Tcl.xsd)</w:t>
      </w:r>
      <w:bookmarkEnd w:id="1637"/>
    </w:p>
    <w:p w14:paraId="24EE76CF" w14:textId="692123C0"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shall be defined in domain (Tcl_domain.xsd) or inter-domain (Tcl.xsd) XSDs depending on their scope. Structure of abovementioned XSDs shall be </w:t>
      </w:r>
      <w:proofErr w:type="gramStart"/>
      <w:r w:rsidRPr="00476D2F">
        <w:rPr>
          <w:szCs w:val="24"/>
        </w:rPr>
        <w:t>similar, since</w:t>
      </w:r>
      <w:proofErr w:type="gramEnd"/>
      <w:r w:rsidRPr="00476D2F">
        <w:rPr>
          <w:szCs w:val="24"/>
        </w:rPr>
        <w:t xml:space="preserve"> both shall consist by a list of simple types as the one shown in </w:t>
      </w:r>
      <w:r w:rsidR="00A9312B" w:rsidRPr="00476D2F">
        <w:fldChar w:fldCharType="begin"/>
      </w:r>
      <w:r w:rsidR="00A9312B" w:rsidRPr="00476D2F">
        <w:instrText xml:space="preserve"> REF _Ref243474908 \h  \* MERGEFORMAT </w:instrText>
      </w:r>
      <w:r w:rsidR="00A9312B" w:rsidRPr="00476D2F">
        <w:fldChar w:fldCharType="separate"/>
      </w:r>
      <w:r w:rsidR="004501EF" w:rsidRPr="00476D2F">
        <w:t xml:space="preserve">Figure </w:t>
      </w:r>
      <w:r w:rsidR="004501EF">
        <w:t>31</w:t>
      </w:r>
      <w:r w:rsidR="00A9312B" w:rsidRPr="00476D2F">
        <w:fldChar w:fldCharType="end"/>
      </w:r>
      <w:r w:rsidRPr="00476D2F">
        <w:rPr>
          <w:szCs w:val="24"/>
        </w:rPr>
        <w:t xml:space="preserve">. </w:t>
      </w:r>
    </w:p>
    <w:p w14:paraId="24EE76D0" w14:textId="77777777" w:rsidR="00DF47BE" w:rsidRPr="00476D2F" w:rsidRDefault="00DF47BE">
      <w:pPr>
        <w:autoSpaceDE w:val="0"/>
        <w:autoSpaceDN w:val="0"/>
        <w:adjustRightInd w:val="0"/>
        <w:spacing w:before="0"/>
        <w:rPr>
          <w:szCs w:val="24"/>
        </w:rPr>
      </w:pPr>
    </w:p>
    <w:p w14:paraId="24EE76D1" w14:textId="303AF661"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whose scope is limited to a single domain shall be defined in XSDs that apply to the specific domain (Tcl_NCTS.xsd, Tcl_ECS.xsd, Tcl_ICS.xsd). Technical </w:t>
      </w:r>
      <w:r w:rsidR="00DA4EE0" w:rsidRPr="00476D2F">
        <w:rPr>
          <w:szCs w:val="24"/>
        </w:rPr>
        <w:t>C</w:t>
      </w:r>
      <w:r w:rsidRPr="00476D2F">
        <w:rPr>
          <w:szCs w:val="24"/>
        </w:rPr>
        <w:t xml:space="preserve">odelists that have been identified as shared between more than one domain shall be defined in a shared XSD (tcl.xsd). The latter shall be referenced by </w:t>
      </w:r>
      <w:proofErr w:type="spellStart"/>
      <w:r w:rsidR="00ED327E" w:rsidRPr="00476D2F">
        <w:rPr>
          <w:szCs w:val="24"/>
        </w:rPr>
        <w:t>Message_speci</w:t>
      </w:r>
      <w:r w:rsidRPr="00476D2F">
        <w:rPr>
          <w:szCs w:val="24"/>
        </w:rPr>
        <w:t>fic</w:t>
      </w:r>
      <w:proofErr w:type="spellEnd"/>
      <w:r w:rsidRPr="00476D2F">
        <w:rPr>
          <w:szCs w:val="24"/>
        </w:rPr>
        <w:t xml:space="preserve"> XSDs of all domains. 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24EE76D2" w14:textId="1A3306E4" w:rsidR="00DF47BE" w:rsidRPr="00476D2F" w:rsidRDefault="00DF47BE">
      <w:pPr>
        <w:autoSpaceDE w:val="0"/>
        <w:autoSpaceDN w:val="0"/>
        <w:adjustRightInd w:val="0"/>
        <w:spacing w:before="0"/>
        <w:rPr>
          <w:szCs w:val="24"/>
        </w:rPr>
      </w:pPr>
      <w:r w:rsidRPr="00476D2F">
        <w:rPr>
          <w:szCs w:val="24"/>
        </w:rPr>
        <w:t xml:space="preserve">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75478683" w14:textId="70484734" w:rsidR="00675AF2" w:rsidRPr="00476D2F" w:rsidRDefault="00DF47BE">
      <w:pPr>
        <w:autoSpaceDE w:val="0"/>
        <w:autoSpaceDN w:val="0"/>
        <w:adjustRightInd w:val="0"/>
        <w:spacing w:before="0"/>
        <w:rPr>
          <w:szCs w:val="24"/>
        </w:rPr>
      </w:pPr>
      <w:r w:rsidRPr="00476D2F">
        <w:rPr>
          <w:szCs w:val="24"/>
        </w:rPr>
        <w:t xml:space="preserve">An example is presented in </w:t>
      </w:r>
      <w:r w:rsidR="00A9312B" w:rsidRPr="00476D2F">
        <w:fldChar w:fldCharType="begin"/>
      </w:r>
      <w:r w:rsidR="00A9312B" w:rsidRPr="00476D2F">
        <w:instrText xml:space="preserve"> REF _Ref243474908 \h  \* MERGEFORMAT </w:instrText>
      </w:r>
      <w:r w:rsidR="00A9312B" w:rsidRPr="00476D2F">
        <w:fldChar w:fldCharType="separate"/>
      </w:r>
      <w:r w:rsidR="004501EF" w:rsidRPr="004501EF">
        <w:rPr>
          <w:szCs w:val="24"/>
        </w:rPr>
        <w:t>Figure 31</w:t>
      </w:r>
      <w:r w:rsidR="00A9312B" w:rsidRPr="00476D2F">
        <w:fldChar w:fldCharType="end"/>
      </w:r>
      <w:r w:rsidRPr="00476D2F">
        <w:rPr>
          <w:szCs w:val="24"/>
        </w:rPr>
        <w:t xml:space="preserve">, where the Message Type data item is defined as of type </w:t>
      </w:r>
      <w:r w:rsidR="00AC1918" w:rsidRPr="00476D2F">
        <w:rPr>
          <w:szCs w:val="24"/>
        </w:rPr>
        <w:t>“</w:t>
      </w:r>
      <w:proofErr w:type="spellStart"/>
      <w:r w:rsidR="00AC1918" w:rsidRPr="00476D2F">
        <w:rPr>
          <w:szCs w:val="24"/>
        </w:rPr>
        <w:t>MessageTypes</w:t>
      </w:r>
      <w:proofErr w:type="spellEnd"/>
      <w:r w:rsidR="00AC1918" w:rsidRPr="00476D2F">
        <w:rPr>
          <w:szCs w:val="24"/>
        </w:rPr>
        <w:t>”</w:t>
      </w:r>
      <w:r w:rsidRPr="00476D2F">
        <w:rPr>
          <w:szCs w:val="24"/>
        </w:rPr>
        <w:t xml:space="preserve">, which represents the relevant technical </w:t>
      </w:r>
      <w:r w:rsidR="00DA4EE0" w:rsidRPr="00476D2F">
        <w:rPr>
          <w:szCs w:val="24"/>
        </w:rPr>
        <w:t>C</w:t>
      </w:r>
      <w:r w:rsidRPr="00476D2F">
        <w:rPr>
          <w:szCs w:val="24"/>
        </w:rPr>
        <w:t xml:space="preserve">odelist in the technical </w:t>
      </w:r>
      <w:r w:rsidR="00DA4EE0" w:rsidRPr="00476D2F">
        <w:rPr>
          <w:szCs w:val="24"/>
        </w:rPr>
        <w:t>C</w:t>
      </w:r>
      <w:r w:rsidRPr="00476D2F">
        <w:rPr>
          <w:szCs w:val="24"/>
        </w:rPr>
        <w:t>odelists’ XSD.</w:t>
      </w:r>
    </w:p>
    <w:p w14:paraId="24EE76D3" w14:textId="4B757CF4" w:rsidR="00DF47BE" w:rsidRPr="00476D2F" w:rsidRDefault="00DF47BE">
      <w:pPr>
        <w:autoSpaceDE w:val="0"/>
        <w:autoSpaceDN w:val="0"/>
        <w:adjustRightInd w:val="0"/>
        <w:spacing w:before="0"/>
        <w:rPr>
          <w:szCs w:val="24"/>
        </w:rPr>
      </w:pPr>
      <w:r w:rsidRPr="00476D2F">
        <w:rPr>
          <w:szCs w:val="24"/>
        </w:rPr>
        <w:t xml:space="preserve"> </w:t>
      </w:r>
    </w:p>
    <w:p w14:paraId="2F2B5F61" w14:textId="7D8AA1EA" w:rsidR="00675AF2" w:rsidRPr="00476D2F" w:rsidRDefault="00675AF2" w:rsidP="00675AF2">
      <w:pPr>
        <w:autoSpaceDE w:val="0"/>
        <w:autoSpaceDN w:val="0"/>
        <w:adjustRightInd w:val="0"/>
        <w:spacing w:before="0"/>
        <w:rPr>
          <w:szCs w:val="24"/>
        </w:rPr>
      </w:pPr>
      <w:r w:rsidRPr="00476D2F">
        <w:rPr>
          <w:szCs w:val="24"/>
        </w:rPr>
        <w:t>Codelists are maintained in CS/RD2</w:t>
      </w:r>
      <w:r w:rsidR="00593081" w:rsidRPr="00476D2F">
        <w:rPr>
          <w:szCs w:val="24"/>
        </w:rPr>
        <w:t xml:space="preserve">. For NCTS-P4, ECS-P2 and ICS-P1, the </w:t>
      </w:r>
      <w:proofErr w:type="gramStart"/>
      <w:r w:rsidR="00593081" w:rsidRPr="00476D2F">
        <w:rPr>
          <w:szCs w:val="24"/>
        </w:rPr>
        <w:t>Technical</w:t>
      </w:r>
      <w:proofErr w:type="gramEnd"/>
      <w:r w:rsidR="00593081" w:rsidRPr="00476D2F">
        <w:rPr>
          <w:szCs w:val="24"/>
        </w:rPr>
        <w:t xml:space="preserve"> code lists are also maintained in Appendix C</w:t>
      </w:r>
      <w:r w:rsidR="00C9770F" w:rsidRPr="00476D2F">
        <w:rPr>
          <w:szCs w:val="24"/>
        </w:rPr>
        <w:t xml:space="preserve"> and are part of Appendix X</w:t>
      </w:r>
      <w:r w:rsidR="00593081" w:rsidRPr="00476D2F">
        <w:rPr>
          <w:szCs w:val="24"/>
        </w:rPr>
        <w:t xml:space="preserve"> of DDNA</w:t>
      </w:r>
      <w:r w:rsidRPr="00476D2F">
        <w:rPr>
          <w:szCs w:val="24"/>
        </w:rPr>
        <w:t>.</w:t>
      </w:r>
    </w:p>
    <w:p w14:paraId="114F1549" w14:textId="77777777" w:rsidR="00675AF2" w:rsidRPr="00476D2F" w:rsidRDefault="00675AF2">
      <w:pPr>
        <w:autoSpaceDE w:val="0"/>
        <w:autoSpaceDN w:val="0"/>
        <w:adjustRightInd w:val="0"/>
        <w:spacing w:before="0"/>
        <w:rPr>
          <w:szCs w:val="24"/>
        </w:rPr>
      </w:pPr>
    </w:p>
    <w:tbl>
      <w:tblPr>
        <w:tblW w:w="0" w:type="auto"/>
        <w:tblInd w:w="108" w:type="dxa"/>
        <w:shd w:val="clear" w:color="auto" w:fill="FFFFCC"/>
        <w:tblLook w:val="04A0" w:firstRow="1" w:lastRow="0" w:firstColumn="1" w:lastColumn="0" w:noHBand="0" w:noVBand="1"/>
      </w:tblPr>
      <w:tblGrid>
        <w:gridCol w:w="8505"/>
      </w:tblGrid>
      <w:tr w:rsidR="00DF47BE" w:rsidRPr="00110E6A" w14:paraId="24EE7708" w14:textId="77777777">
        <w:tc>
          <w:tcPr>
            <w:tcW w:w="8505" w:type="dxa"/>
            <w:shd w:val="clear" w:color="auto" w:fill="FFFFCC"/>
          </w:tcPr>
          <w:p w14:paraId="24EE76D7"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p>
          <w:p w14:paraId="24EE76D8"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FF"/>
                <w:sz w:val="20"/>
                <w:lang w:val="fr-BE" w:eastAsia="en-GB"/>
              </w:rPr>
              <w:t>&lt;!--</w:t>
            </w:r>
            <w:r w:rsidRPr="00BB51DB">
              <w:rPr>
                <w:rFonts w:ascii="Courier New" w:hAnsi="Courier New" w:cs="Courier New"/>
                <w:color w:val="808080"/>
                <w:sz w:val="20"/>
                <w:lang w:val="fr-BE" w:eastAsia="en-GB"/>
              </w:rPr>
              <w:t>=========================================</w:t>
            </w:r>
            <w:r w:rsidRPr="00BB51DB">
              <w:rPr>
                <w:rFonts w:ascii="Courier New" w:hAnsi="Courier New" w:cs="Courier New"/>
                <w:color w:val="0000FF"/>
                <w:sz w:val="20"/>
                <w:lang w:val="fr-BE" w:eastAsia="en-GB"/>
              </w:rPr>
              <w:t>--&gt;</w:t>
            </w:r>
          </w:p>
          <w:p w14:paraId="24EE76D9"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FF"/>
                <w:sz w:val="20"/>
                <w:lang w:val="fr-BE" w:eastAsia="en-GB"/>
              </w:rPr>
              <w:t>&lt;!--</w:t>
            </w:r>
            <w:r w:rsidRPr="00BB51DB">
              <w:rPr>
                <w:rFonts w:ascii="Courier New" w:hAnsi="Courier New" w:cs="Courier New"/>
                <w:color w:val="808080"/>
                <w:sz w:val="20"/>
                <w:lang w:val="fr-BE" w:eastAsia="en-GB"/>
              </w:rPr>
              <w:t>===== Message Types =====</w:t>
            </w:r>
            <w:r w:rsidRPr="00BB51DB">
              <w:rPr>
                <w:rFonts w:ascii="Courier New" w:hAnsi="Courier New" w:cs="Courier New"/>
                <w:color w:val="0000FF"/>
                <w:sz w:val="20"/>
                <w:lang w:val="fr-BE" w:eastAsia="en-GB"/>
              </w:rPr>
              <w:t>--&gt;</w:t>
            </w:r>
          </w:p>
          <w:p w14:paraId="24EE76DA" w14:textId="77777777" w:rsidR="00DF47BE" w:rsidRPr="00442579" w:rsidRDefault="00DF47BE">
            <w:pPr>
              <w:autoSpaceDE w:val="0"/>
              <w:autoSpaceDN w:val="0"/>
              <w:adjustRightInd w:val="0"/>
              <w:spacing w:before="0"/>
              <w:jc w:val="left"/>
              <w:rPr>
                <w:rFonts w:ascii="Courier New" w:hAnsi="Courier New" w:cs="Courier New"/>
                <w:color w:val="000000"/>
                <w:sz w:val="20"/>
                <w:lang w:val="en-IE" w:eastAsia="en-GB"/>
              </w:rPr>
            </w:pPr>
            <w:r w:rsidRPr="00442579">
              <w:rPr>
                <w:rFonts w:ascii="Courier New" w:hAnsi="Courier New" w:cs="Courier New"/>
                <w:color w:val="0000FF"/>
                <w:sz w:val="20"/>
                <w:lang w:val="en-IE" w:eastAsia="en-GB"/>
              </w:rPr>
              <w:t>&lt;!--</w:t>
            </w:r>
            <w:r w:rsidRPr="00442579">
              <w:rPr>
                <w:rFonts w:ascii="Courier New" w:hAnsi="Courier New" w:cs="Courier New"/>
                <w:color w:val="808080"/>
                <w:sz w:val="20"/>
                <w:lang w:val="en-IE" w:eastAsia="en-GB"/>
              </w:rPr>
              <w:t>=========================================</w:t>
            </w:r>
            <w:r w:rsidRPr="00442579">
              <w:rPr>
                <w:rFonts w:ascii="Courier New" w:hAnsi="Courier New" w:cs="Courier New"/>
                <w:color w:val="0000FF"/>
                <w:sz w:val="20"/>
                <w:lang w:val="en-IE" w:eastAsia="en-GB"/>
              </w:rPr>
              <w:t>--&gt;</w:t>
            </w:r>
          </w:p>
          <w:p w14:paraId="24EE76DB" w14:textId="77777777" w:rsidR="00DF47BE" w:rsidRPr="00442579" w:rsidRDefault="00DF47BE">
            <w:pPr>
              <w:autoSpaceDE w:val="0"/>
              <w:autoSpaceDN w:val="0"/>
              <w:adjustRightInd w:val="0"/>
              <w:spacing w:before="0"/>
              <w:jc w:val="left"/>
              <w:rPr>
                <w:rFonts w:ascii="Courier New" w:hAnsi="Courier New" w:cs="Courier New"/>
                <w:color w:val="000000"/>
                <w:sz w:val="20"/>
                <w:lang w:val="en-IE" w:eastAsia="en-GB"/>
              </w:rPr>
            </w:pPr>
            <w:r w:rsidRPr="00442579">
              <w:rPr>
                <w:rFonts w:ascii="Courier New" w:hAnsi="Courier New" w:cs="Courier New"/>
                <w:color w:val="0000FF"/>
                <w:sz w:val="20"/>
                <w:lang w:val="en-IE" w:eastAsia="en-GB"/>
              </w:rPr>
              <w:t>&lt;</w:t>
            </w:r>
            <w:proofErr w:type="spellStart"/>
            <w:r w:rsidRPr="00442579">
              <w:rPr>
                <w:rFonts w:ascii="Courier New" w:hAnsi="Courier New" w:cs="Courier New"/>
                <w:color w:val="800000"/>
                <w:sz w:val="20"/>
                <w:lang w:val="en-IE" w:eastAsia="en-GB"/>
              </w:rPr>
              <w:t>xs:simpleType</w:t>
            </w:r>
            <w:proofErr w:type="spellEnd"/>
            <w:r w:rsidRPr="00442579">
              <w:rPr>
                <w:rFonts w:ascii="Courier New" w:hAnsi="Courier New" w:cs="Courier New"/>
                <w:color w:val="FF0000"/>
                <w:sz w:val="20"/>
                <w:lang w:val="en-IE" w:eastAsia="en-GB"/>
              </w:rPr>
              <w:t xml:space="preserve"> name</w:t>
            </w:r>
            <w:r w:rsidRPr="00442579">
              <w:rPr>
                <w:rFonts w:ascii="Courier New" w:hAnsi="Courier New" w:cs="Courier New"/>
                <w:color w:val="0000FF"/>
                <w:sz w:val="20"/>
                <w:lang w:val="en-IE" w:eastAsia="en-GB"/>
              </w:rPr>
              <w:t>="</w:t>
            </w:r>
            <w:proofErr w:type="spellStart"/>
            <w:r w:rsidRPr="00442579">
              <w:rPr>
                <w:rFonts w:ascii="Courier New" w:hAnsi="Courier New" w:cs="Courier New"/>
                <w:color w:val="000000"/>
                <w:sz w:val="20"/>
                <w:lang w:val="en-IE" w:eastAsia="en-GB"/>
              </w:rPr>
              <w:t>MessageTypes</w:t>
            </w:r>
            <w:proofErr w:type="spellEnd"/>
            <w:r w:rsidRPr="00442579">
              <w:rPr>
                <w:rFonts w:ascii="Courier New" w:hAnsi="Courier New" w:cs="Courier New"/>
                <w:color w:val="0000FF"/>
                <w:sz w:val="20"/>
                <w:lang w:val="en-IE" w:eastAsia="en-GB"/>
              </w:rPr>
              <w:t>"&gt;</w:t>
            </w:r>
          </w:p>
          <w:p w14:paraId="24EE76DC" w14:textId="77777777" w:rsidR="00DF47BE" w:rsidRPr="00442579" w:rsidRDefault="00DF47BE">
            <w:pPr>
              <w:autoSpaceDE w:val="0"/>
              <w:autoSpaceDN w:val="0"/>
              <w:adjustRightInd w:val="0"/>
              <w:spacing w:before="0"/>
              <w:jc w:val="left"/>
              <w:rPr>
                <w:rFonts w:ascii="Courier New" w:hAnsi="Courier New" w:cs="Courier New"/>
                <w:color w:val="000000"/>
                <w:sz w:val="20"/>
                <w:lang w:val="en-IE" w:eastAsia="en-GB"/>
              </w:rPr>
            </w:pPr>
            <w:r w:rsidRPr="00442579">
              <w:rPr>
                <w:rFonts w:ascii="Courier New" w:hAnsi="Courier New" w:cs="Courier New"/>
                <w:color w:val="000000"/>
                <w:sz w:val="20"/>
                <w:lang w:val="en-IE" w:eastAsia="en-GB"/>
              </w:rPr>
              <w:tab/>
            </w:r>
            <w:r w:rsidRPr="00442579">
              <w:rPr>
                <w:rFonts w:ascii="Courier New" w:hAnsi="Courier New" w:cs="Courier New"/>
                <w:color w:val="0000FF"/>
                <w:sz w:val="20"/>
                <w:lang w:val="en-IE" w:eastAsia="en-GB"/>
              </w:rPr>
              <w:t>&lt;</w:t>
            </w:r>
            <w:proofErr w:type="spellStart"/>
            <w:r w:rsidRPr="00442579">
              <w:rPr>
                <w:rFonts w:ascii="Courier New" w:hAnsi="Courier New" w:cs="Courier New"/>
                <w:color w:val="800000"/>
                <w:sz w:val="20"/>
                <w:lang w:val="en-IE" w:eastAsia="en-GB"/>
              </w:rPr>
              <w:t>xs:annotation</w:t>
            </w:r>
            <w:proofErr w:type="spellEnd"/>
            <w:r w:rsidRPr="00442579">
              <w:rPr>
                <w:rFonts w:ascii="Courier New" w:hAnsi="Courier New" w:cs="Courier New"/>
                <w:color w:val="0000FF"/>
                <w:sz w:val="20"/>
                <w:lang w:val="en-IE" w:eastAsia="en-GB"/>
              </w:rPr>
              <w:t>&gt;</w:t>
            </w:r>
          </w:p>
          <w:p w14:paraId="24EE76DD"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42579">
              <w:rPr>
                <w:rFonts w:ascii="Courier New" w:hAnsi="Courier New" w:cs="Courier New"/>
                <w:color w:val="000000"/>
                <w:sz w:val="20"/>
                <w:lang w:val="en-IE" w:eastAsia="en-GB"/>
              </w:rPr>
              <w:tab/>
            </w:r>
            <w:r w:rsidRPr="00442579">
              <w:rPr>
                <w:rFonts w:ascii="Courier New" w:hAnsi="Courier New" w:cs="Courier New"/>
                <w:color w:val="000000"/>
                <w:sz w:val="20"/>
                <w:lang w:val="en-I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r w:rsidRPr="00BB51DB">
              <w:rPr>
                <w:rFonts w:ascii="Courier New" w:hAnsi="Courier New" w:cs="Courier New"/>
                <w:color w:val="000000"/>
                <w:sz w:val="20"/>
                <w:lang w:val="fr-BE" w:eastAsia="en-GB"/>
              </w:rPr>
              <w:t>Message Types</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DE"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DF"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xs:restriction</w:t>
            </w:r>
            <w:proofErr w:type="spellEnd"/>
            <w:r w:rsidRPr="00BB51DB">
              <w:rPr>
                <w:rFonts w:ascii="Courier New" w:hAnsi="Courier New" w:cs="Courier New"/>
                <w:color w:val="FF0000"/>
                <w:sz w:val="20"/>
                <w:lang w:val="fr-BE" w:eastAsia="en-GB"/>
              </w:rPr>
              <w:t xml:space="preserve"> base</w:t>
            </w:r>
            <w:r w:rsidRPr="00BB51DB">
              <w:rPr>
                <w:rFonts w:ascii="Courier New" w:hAnsi="Courier New" w:cs="Courier New"/>
                <w:color w:val="0000FF"/>
                <w:sz w:val="20"/>
                <w:lang w:val="fr-BE" w:eastAsia="en-GB"/>
              </w:rPr>
              <w:t>="</w:t>
            </w:r>
            <w:proofErr w:type="spellStart"/>
            <w:r w:rsidRPr="00BB51DB">
              <w:rPr>
                <w:rFonts w:ascii="Courier New" w:hAnsi="Courier New" w:cs="Courier New"/>
                <w:color w:val="000000"/>
                <w:sz w:val="20"/>
                <w:lang w:val="fr-BE" w:eastAsia="en-GB"/>
              </w:rPr>
              <w:t>xs:token</w:t>
            </w:r>
            <w:proofErr w:type="spellEnd"/>
            <w:r w:rsidRPr="00BB51DB">
              <w:rPr>
                <w:rFonts w:ascii="Courier New" w:hAnsi="Courier New" w:cs="Courier New"/>
                <w:color w:val="0000FF"/>
                <w:sz w:val="20"/>
                <w:lang w:val="fr-BE" w:eastAsia="en-GB"/>
              </w:rPr>
              <w:t>"&gt;</w:t>
            </w:r>
          </w:p>
          <w:p w14:paraId="24EE76E0"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xs:enumeration</w:t>
            </w:r>
            <w:proofErr w:type="spellEnd"/>
            <w:r w:rsidRPr="00BB51DB">
              <w:rPr>
                <w:rFonts w:ascii="Courier New" w:hAnsi="Courier New" w:cs="Courier New"/>
                <w:color w:val="FF0000"/>
                <w:sz w:val="20"/>
                <w:lang w:val="fr-BE" w:eastAsia="en-GB"/>
              </w:rPr>
              <w:t xml:space="preserve"> value</w:t>
            </w:r>
            <w:r w:rsidRPr="00BB51DB">
              <w:rPr>
                <w:rFonts w:ascii="Courier New" w:hAnsi="Courier New" w:cs="Courier New"/>
                <w:color w:val="0000FF"/>
                <w:sz w:val="20"/>
                <w:lang w:val="fr-BE" w:eastAsia="en-GB"/>
              </w:rPr>
              <w:t>="</w:t>
            </w:r>
            <w:r w:rsidRPr="00BB51DB">
              <w:rPr>
                <w:rFonts w:ascii="Courier New" w:hAnsi="Courier New" w:cs="Courier New"/>
                <w:color w:val="000000"/>
                <w:sz w:val="20"/>
                <w:lang w:val="fr-BE" w:eastAsia="en-GB"/>
              </w:rPr>
              <w:t>CC004A</w:t>
            </w:r>
            <w:r w:rsidRPr="00BB51DB">
              <w:rPr>
                <w:rFonts w:ascii="Courier New" w:hAnsi="Courier New" w:cs="Courier New"/>
                <w:color w:val="0000FF"/>
                <w:sz w:val="20"/>
                <w:lang w:val="fr-BE" w:eastAsia="en-GB"/>
              </w:rPr>
              <w:t>"&gt;</w:t>
            </w:r>
          </w:p>
          <w:p w14:paraId="24EE76E1"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E2"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Amendment</w:t>
            </w:r>
            <w:proofErr w:type="spellEnd"/>
            <w:r w:rsidRPr="00BB51DB">
              <w:rPr>
                <w:rFonts w:ascii="Courier New" w:hAnsi="Courier New" w:cs="Courier New"/>
                <w:color w:val="000000"/>
                <w:sz w:val="20"/>
                <w:lang w:val="fr-BE" w:eastAsia="en-GB"/>
              </w:rPr>
              <w:t xml:space="preserve"> acceptance </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E3"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E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6E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CC005A</w:t>
            </w:r>
            <w:r w:rsidRPr="00476D2F">
              <w:rPr>
                <w:rFonts w:ascii="Courier New" w:hAnsi="Courier New" w:cs="Courier New"/>
                <w:color w:val="0000FF"/>
                <w:sz w:val="20"/>
                <w:lang w:eastAsia="en-GB"/>
              </w:rPr>
              <w:t>"&gt;</w:t>
            </w:r>
          </w:p>
          <w:p w14:paraId="24EE76E6"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E7"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Amendment</w:t>
            </w:r>
            <w:proofErr w:type="spellEnd"/>
            <w:r w:rsidRPr="00BB51DB">
              <w:rPr>
                <w:rFonts w:ascii="Courier New" w:hAnsi="Courier New" w:cs="Courier New"/>
                <w:color w:val="000000"/>
                <w:sz w:val="20"/>
                <w:lang w:val="fr-BE" w:eastAsia="en-GB"/>
              </w:rPr>
              <w:t xml:space="preserve"> Rejection </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E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xs:annotation</w:t>
            </w:r>
            <w:proofErr w:type="spellEnd"/>
            <w:r w:rsidRPr="00476D2F">
              <w:rPr>
                <w:rFonts w:ascii="Courier New" w:hAnsi="Courier New" w:cs="Courier New"/>
                <w:color w:val="0000FF"/>
                <w:sz w:val="20"/>
                <w:lang w:eastAsia="en-GB"/>
              </w:rPr>
              <w:t>&gt;</w:t>
            </w:r>
          </w:p>
          <w:p w14:paraId="24EE76E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6E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CC007A</w:t>
            </w:r>
            <w:r w:rsidRPr="00476D2F">
              <w:rPr>
                <w:rFonts w:ascii="Courier New" w:hAnsi="Courier New" w:cs="Courier New"/>
                <w:color w:val="0000FF"/>
                <w:sz w:val="20"/>
                <w:lang w:eastAsia="en-GB"/>
              </w:rPr>
              <w:t>"&gt;</w:t>
            </w:r>
          </w:p>
          <w:p w14:paraId="24EE76EB"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EC"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Arrival</w:t>
            </w:r>
            <w:proofErr w:type="spellEnd"/>
            <w:r w:rsidRPr="00BB51DB">
              <w:rPr>
                <w:rFonts w:ascii="Courier New" w:hAnsi="Courier New" w:cs="Courier New"/>
                <w:color w:val="000000"/>
                <w:sz w:val="20"/>
                <w:lang w:val="fr-BE" w:eastAsia="en-GB"/>
              </w:rPr>
              <w:t xml:space="preserve"> notification </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E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xs:annotation</w:t>
            </w:r>
            <w:proofErr w:type="spellEnd"/>
            <w:r w:rsidRPr="00476D2F">
              <w:rPr>
                <w:rFonts w:ascii="Courier New" w:hAnsi="Courier New" w:cs="Courier New"/>
                <w:color w:val="0000FF"/>
                <w:sz w:val="20"/>
                <w:lang w:eastAsia="en-GB"/>
              </w:rPr>
              <w:t>&gt;</w:t>
            </w:r>
          </w:p>
          <w:p w14:paraId="24EE76E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6E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CC008A</w:t>
            </w:r>
            <w:r w:rsidRPr="00476D2F">
              <w:rPr>
                <w:rFonts w:ascii="Courier New" w:hAnsi="Courier New" w:cs="Courier New"/>
                <w:color w:val="0000FF"/>
                <w:sz w:val="20"/>
                <w:lang w:eastAsia="en-GB"/>
              </w:rPr>
              <w:t>"&gt;</w:t>
            </w:r>
          </w:p>
          <w:p w14:paraId="24EE76F0"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F1"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Arrival</w:t>
            </w:r>
            <w:proofErr w:type="spellEnd"/>
            <w:r w:rsidRPr="00BB51DB">
              <w:rPr>
                <w:rFonts w:ascii="Courier New" w:hAnsi="Courier New" w:cs="Courier New"/>
                <w:color w:val="000000"/>
                <w:sz w:val="20"/>
                <w:lang w:val="fr-BE" w:eastAsia="en-GB"/>
              </w:rPr>
              <w:t xml:space="preserve"> notification rejection</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F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xs:annotation</w:t>
            </w:r>
            <w:proofErr w:type="spellEnd"/>
            <w:r w:rsidRPr="00476D2F">
              <w:rPr>
                <w:rFonts w:ascii="Courier New" w:hAnsi="Courier New" w:cs="Courier New"/>
                <w:color w:val="0000FF"/>
                <w:sz w:val="20"/>
                <w:lang w:eastAsia="en-GB"/>
              </w:rPr>
              <w:t>&gt;</w:t>
            </w:r>
          </w:p>
          <w:p w14:paraId="24EE76F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6F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CC009A</w:t>
            </w:r>
            <w:r w:rsidRPr="00476D2F">
              <w:rPr>
                <w:rFonts w:ascii="Courier New" w:hAnsi="Courier New" w:cs="Courier New"/>
                <w:color w:val="0000FF"/>
                <w:sz w:val="20"/>
                <w:lang w:eastAsia="en-GB"/>
              </w:rPr>
              <w:t>"&gt;</w:t>
            </w:r>
          </w:p>
          <w:p w14:paraId="24EE76F5"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F6"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Cancellation</w:t>
            </w:r>
            <w:proofErr w:type="spellEnd"/>
            <w:r w:rsidRPr="00BB51DB">
              <w:rPr>
                <w:rFonts w:ascii="Courier New" w:hAnsi="Courier New" w:cs="Courier New"/>
                <w:color w:val="000000"/>
                <w:sz w:val="20"/>
                <w:lang w:val="fr-BE" w:eastAsia="en-GB"/>
              </w:rPr>
              <w:t xml:space="preserve"> </w:t>
            </w:r>
            <w:proofErr w:type="spellStart"/>
            <w:r w:rsidRPr="00BB51DB">
              <w:rPr>
                <w:rFonts w:ascii="Courier New" w:hAnsi="Courier New" w:cs="Courier New"/>
                <w:color w:val="000000"/>
                <w:sz w:val="20"/>
                <w:lang w:val="fr-BE" w:eastAsia="en-GB"/>
              </w:rPr>
              <w:t>decision</w:t>
            </w:r>
            <w:proofErr w:type="spellEnd"/>
            <w:r w:rsidRPr="00BB51DB">
              <w:rPr>
                <w:rFonts w:ascii="Courier New" w:hAnsi="Courier New" w:cs="Courier New"/>
                <w:color w:val="000000"/>
                <w:sz w:val="20"/>
                <w:lang w:val="fr-BE" w:eastAsia="en-GB"/>
              </w:rPr>
              <w:t xml:space="preserve"> </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F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xs:annotation</w:t>
            </w:r>
            <w:proofErr w:type="spellEnd"/>
            <w:r w:rsidRPr="00476D2F">
              <w:rPr>
                <w:rFonts w:ascii="Courier New" w:hAnsi="Courier New" w:cs="Courier New"/>
                <w:color w:val="0000FF"/>
                <w:sz w:val="20"/>
                <w:lang w:eastAsia="en-GB"/>
              </w:rPr>
              <w:t>&gt;</w:t>
            </w:r>
          </w:p>
          <w:p w14:paraId="24EE76F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6F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CC014A</w:t>
            </w:r>
            <w:r w:rsidRPr="00476D2F">
              <w:rPr>
                <w:rFonts w:ascii="Courier New" w:hAnsi="Courier New" w:cs="Courier New"/>
                <w:color w:val="0000FF"/>
                <w:sz w:val="20"/>
                <w:lang w:eastAsia="en-GB"/>
              </w:rPr>
              <w:t>"&gt;</w:t>
            </w:r>
          </w:p>
          <w:p w14:paraId="24EE76FA"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6FB"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Declaration</w:t>
            </w:r>
            <w:proofErr w:type="spellEnd"/>
            <w:r w:rsidRPr="00BB51DB">
              <w:rPr>
                <w:rFonts w:ascii="Courier New" w:hAnsi="Courier New" w:cs="Courier New"/>
                <w:color w:val="000000"/>
                <w:sz w:val="20"/>
                <w:lang w:val="fr-BE" w:eastAsia="en-GB"/>
              </w:rPr>
              <w:t xml:space="preserve"> </w:t>
            </w:r>
            <w:proofErr w:type="spellStart"/>
            <w:r w:rsidRPr="00BB51DB">
              <w:rPr>
                <w:rFonts w:ascii="Courier New" w:hAnsi="Courier New" w:cs="Courier New"/>
                <w:color w:val="000000"/>
                <w:sz w:val="20"/>
                <w:lang w:val="fr-BE" w:eastAsia="en-GB"/>
              </w:rPr>
              <w:t>cancellation</w:t>
            </w:r>
            <w:proofErr w:type="spellEnd"/>
            <w:r w:rsidRPr="00BB51DB">
              <w:rPr>
                <w:rFonts w:ascii="Courier New" w:hAnsi="Courier New" w:cs="Courier New"/>
                <w:color w:val="000000"/>
                <w:sz w:val="20"/>
                <w:lang w:val="fr-BE" w:eastAsia="en-GB"/>
              </w:rPr>
              <w:t xml:space="preserve"> </w:t>
            </w:r>
            <w:proofErr w:type="spellStart"/>
            <w:r w:rsidRPr="00BB51DB">
              <w:rPr>
                <w:rFonts w:ascii="Courier New" w:hAnsi="Courier New" w:cs="Courier New"/>
                <w:color w:val="000000"/>
                <w:sz w:val="20"/>
                <w:lang w:val="fr-BE" w:eastAsia="en-GB"/>
              </w:rPr>
              <w:t>request</w:t>
            </w:r>
            <w:proofErr w:type="spellEnd"/>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6F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xs:annotation</w:t>
            </w:r>
            <w:proofErr w:type="spellEnd"/>
            <w:r w:rsidRPr="00476D2F">
              <w:rPr>
                <w:rFonts w:ascii="Courier New" w:hAnsi="Courier New" w:cs="Courier New"/>
                <w:color w:val="0000FF"/>
                <w:sz w:val="20"/>
                <w:lang w:eastAsia="en-GB"/>
              </w:rPr>
              <w:t>&gt;</w:t>
            </w:r>
          </w:p>
          <w:p w14:paraId="24EE76F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6F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CC015B</w:t>
            </w:r>
            <w:r w:rsidRPr="00476D2F">
              <w:rPr>
                <w:rFonts w:ascii="Courier New" w:hAnsi="Courier New" w:cs="Courier New"/>
                <w:color w:val="0000FF"/>
                <w:sz w:val="20"/>
                <w:lang w:eastAsia="en-GB"/>
              </w:rPr>
              <w:t>"&gt;</w:t>
            </w:r>
          </w:p>
          <w:p w14:paraId="24EE76FF"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xs:annotation</w:t>
            </w:r>
            <w:proofErr w:type="spellEnd"/>
            <w:r w:rsidRPr="00BB51DB">
              <w:rPr>
                <w:rFonts w:ascii="Courier New" w:hAnsi="Courier New" w:cs="Courier New"/>
                <w:color w:val="0000FF"/>
                <w:sz w:val="20"/>
                <w:lang w:val="fr-BE" w:eastAsia="en-GB"/>
              </w:rPr>
              <w:t>&gt;</w:t>
            </w:r>
          </w:p>
          <w:p w14:paraId="24EE7700" w14:textId="77777777" w:rsidR="00DF47BE" w:rsidRPr="00BB51DB" w:rsidRDefault="00DF47BE">
            <w:pPr>
              <w:autoSpaceDE w:val="0"/>
              <w:autoSpaceDN w:val="0"/>
              <w:adjustRightInd w:val="0"/>
              <w:spacing w:before="0"/>
              <w:jc w:val="left"/>
              <w:rPr>
                <w:rFonts w:ascii="Courier New" w:hAnsi="Courier New" w:cs="Courier New"/>
                <w:color w:val="000000"/>
                <w:sz w:val="20"/>
                <w:lang w:val="fr-BE"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roofErr w:type="spellStart"/>
            <w:r w:rsidRPr="00BB51DB">
              <w:rPr>
                <w:rFonts w:ascii="Courier New" w:hAnsi="Courier New" w:cs="Courier New"/>
                <w:color w:val="000000"/>
                <w:sz w:val="20"/>
                <w:lang w:val="fr-BE" w:eastAsia="en-GB"/>
              </w:rPr>
              <w:t>Declaration</w:t>
            </w:r>
            <w:proofErr w:type="spellEnd"/>
            <w:r w:rsidRPr="00BB51DB">
              <w:rPr>
                <w:rFonts w:ascii="Courier New" w:hAnsi="Courier New" w:cs="Courier New"/>
                <w:color w:val="000000"/>
                <w:sz w:val="20"/>
                <w:lang w:val="fr-BE" w:eastAsia="en-GB"/>
              </w:rPr>
              <w:t xml:space="preserve"> data </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800000"/>
                <w:sz w:val="20"/>
                <w:lang w:val="fr-BE" w:eastAsia="en-GB"/>
              </w:rPr>
              <w:t>xs:documentation</w:t>
            </w:r>
            <w:proofErr w:type="spellEnd"/>
            <w:r w:rsidRPr="00BB51DB">
              <w:rPr>
                <w:rFonts w:ascii="Courier New" w:hAnsi="Courier New" w:cs="Courier New"/>
                <w:color w:val="0000FF"/>
                <w:sz w:val="20"/>
                <w:lang w:val="fr-BE" w:eastAsia="en-GB"/>
              </w:rPr>
              <w:t>&gt;</w:t>
            </w:r>
          </w:p>
          <w:p w14:paraId="24EE770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BB51DB">
              <w:rPr>
                <w:rFonts w:ascii="Courier New" w:hAnsi="Courier New" w:cs="Courier New"/>
                <w:color w:val="000000"/>
                <w:sz w:val="20"/>
                <w:lang w:val="fr-BE"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xs:annotation</w:t>
            </w:r>
            <w:proofErr w:type="spellEnd"/>
            <w:r w:rsidRPr="00476D2F">
              <w:rPr>
                <w:rFonts w:ascii="Courier New" w:hAnsi="Courier New" w:cs="Courier New"/>
                <w:color w:val="0000FF"/>
                <w:sz w:val="20"/>
                <w:lang w:eastAsia="en-GB"/>
              </w:rPr>
              <w:t>&gt;</w:t>
            </w:r>
          </w:p>
          <w:p w14:paraId="24EE7702" w14:textId="77777777" w:rsidR="00DF47BE" w:rsidRPr="00476D2F" w:rsidRDefault="00DF47BE">
            <w:pPr>
              <w:rPr>
                <w:rFonts w:ascii="Courier New" w:hAnsi="Courier New" w:cs="Courier New"/>
                <w:color w:val="0000FF"/>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70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XXXX</w:t>
            </w:r>
            <w:r w:rsidRPr="00476D2F">
              <w:rPr>
                <w:rFonts w:ascii="Courier New" w:hAnsi="Courier New" w:cs="Courier New"/>
                <w:color w:val="0000FF"/>
                <w:sz w:val="20"/>
                <w:lang w:eastAsia="en-GB"/>
              </w:rPr>
              <w:t>"&gt;</w:t>
            </w:r>
          </w:p>
          <w:p w14:paraId="24EE770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t>....</w:t>
            </w:r>
          </w:p>
          <w:p w14:paraId="24EE7705" w14:textId="77777777" w:rsidR="00DF47BE" w:rsidRPr="00476D2F" w:rsidRDefault="00DF47BE">
            <w:pPr>
              <w:rPr>
                <w:rFonts w:ascii="Courier New" w:hAnsi="Courier New" w:cs="Courier New"/>
                <w:sz w:val="20"/>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xs:enumeration</w:t>
            </w:r>
            <w:proofErr w:type="spellEnd"/>
            <w:r w:rsidRPr="00476D2F">
              <w:rPr>
                <w:rFonts w:ascii="Courier New" w:hAnsi="Courier New" w:cs="Courier New"/>
                <w:color w:val="0000FF"/>
                <w:sz w:val="20"/>
                <w:lang w:eastAsia="en-GB"/>
              </w:rPr>
              <w:t>&gt;</w:t>
            </w:r>
          </w:p>
          <w:p w14:paraId="24EE7706" w14:textId="77777777" w:rsidR="00DF47BE" w:rsidRPr="00476D2F" w:rsidRDefault="00DF47BE">
            <w:pPr>
              <w:rPr>
                <w:rFonts w:ascii="Courier New" w:hAnsi="Courier New" w:cs="Courier New"/>
                <w:color w:val="0000FF"/>
                <w:sz w:val="20"/>
                <w:lang w:eastAsia="en-GB"/>
              </w:rPr>
            </w:pPr>
            <w:r w:rsidRPr="00476D2F">
              <w:rPr>
                <w:color w:val="000000"/>
                <w:lang w:eastAsia="en-GB"/>
              </w:rPr>
              <w:tab/>
            </w: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xs:restriction</w:t>
            </w:r>
            <w:proofErr w:type="spellEnd"/>
            <w:r w:rsidRPr="00476D2F">
              <w:rPr>
                <w:rFonts w:ascii="Courier New" w:hAnsi="Courier New" w:cs="Courier New"/>
                <w:color w:val="0000FF"/>
                <w:sz w:val="20"/>
                <w:lang w:eastAsia="en-GB"/>
              </w:rPr>
              <w:t>&gt;</w:t>
            </w:r>
          </w:p>
          <w:p w14:paraId="24EE7707" w14:textId="77777777" w:rsidR="00DF47BE" w:rsidRPr="00476D2F" w:rsidRDefault="00DF47BE">
            <w:pPr>
              <w:rPr>
                <w:rFonts w:ascii="Courier New" w:hAnsi="Courier New" w:cs="Courier New"/>
                <w:sz w:val="20"/>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800000"/>
                <w:sz w:val="20"/>
                <w:lang w:eastAsia="en-GB"/>
              </w:rPr>
              <w:t>xs:simpleType</w:t>
            </w:r>
            <w:proofErr w:type="spellEnd"/>
            <w:r w:rsidRPr="00476D2F">
              <w:rPr>
                <w:rFonts w:ascii="Courier New" w:hAnsi="Courier New" w:cs="Courier New"/>
                <w:color w:val="0000FF"/>
                <w:sz w:val="20"/>
                <w:lang w:eastAsia="en-GB"/>
              </w:rPr>
              <w:t>&gt;</w:t>
            </w:r>
          </w:p>
        </w:tc>
      </w:tr>
    </w:tbl>
    <w:p w14:paraId="24EE7709" w14:textId="0F1E0028" w:rsidR="00DF47BE" w:rsidRPr="00476D2F" w:rsidRDefault="00DF47BE" w:rsidP="008F703C">
      <w:pPr>
        <w:pStyle w:val="Caption"/>
      </w:pPr>
      <w:bookmarkStart w:id="1638" w:name="_Ref243474908"/>
      <w:bookmarkStart w:id="1639" w:name="_Toc243466144"/>
      <w:bookmarkStart w:id="1640" w:name="_Toc526249283"/>
      <w:bookmarkStart w:id="1641" w:name="_Toc185900908"/>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31</w:t>
      </w:r>
      <w:r w:rsidR="005F54AB" w:rsidRPr="00476D2F">
        <w:fldChar w:fldCharType="end"/>
      </w:r>
      <w:bookmarkEnd w:id="1638"/>
      <w:r w:rsidRPr="00476D2F">
        <w:t xml:space="preserve">: Technical </w:t>
      </w:r>
      <w:r w:rsidR="0006255B" w:rsidRPr="00476D2F">
        <w:t>C</w:t>
      </w:r>
      <w:r w:rsidRPr="00476D2F">
        <w:t xml:space="preserve">odelist definition for </w:t>
      </w:r>
      <w:proofErr w:type="spellStart"/>
      <w:proofErr w:type="gramStart"/>
      <w:r w:rsidRPr="00476D2F">
        <w:t>MessageTypes</w:t>
      </w:r>
      <w:bookmarkEnd w:id="1639"/>
      <w:bookmarkEnd w:id="1640"/>
      <w:bookmarkEnd w:id="1641"/>
      <w:proofErr w:type="spellEnd"/>
      <w:proofErr w:type="gramEnd"/>
    </w:p>
    <w:p w14:paraId="24EE770A" w14:textId="77777777" w:rsidR="00DF47BE" w:rsidRPr="00476D2F" w:rsidRDefault="00DF47BE" w:rsidP="00117A38">
      <w:pPr>
        <w:numPr>
          <w:ilvl w:val="0"/>
          <w:numId w:val="34"/>
        </w:numPr>
        <w:spacing w:before="120" w:after="120"/>
        <w:jc w:val="left"/>
        <w:sectPr w:rsidR="00DF47BE" w:rsidRPr="00476D2F" w:rsidSect="001C16AA">
          <w:type w:val="continuous"/>
          <w:pgSz w:w="11907" w:h="16840" w:code="9"/>
          <w:pgMar w:top="1418" w:right="1418" w:bottom="1418" w:left="1418" w:header="720" w:footer="720" w:gutter="0"/>
          <w:cols w:space="720"/>
        </w:sectPr>
      </w:pPr>
    </w:p>
    <w:p w14:paraId="24EE770B" w14:textId="77777777" w:rsidR="00DF47BE" w:rsidRPr="00476D2F" w:rsidRDefault="00DF47BE"/>
    <w:p w14:paraId="7972E2F3" w14:textId="3260FEF0" w:rsidR="00D7157B" w:rsidRPr="00476D2F" w:rsidRDefault="00D7157B" w:rsidP="00D7157B">
      <w:pPr>
        <w:pStyle w:val="Heading2"/>
        <w:keepNext/>
        <w:pageBreakBefore/>
      </w:pPr>
      <w:bookmarkStart w:id="1642" w:name="_Toc526170507"/>
      <w:bookmarkStart w:id="1643" w:name="_Toc185900789"/>
      <w:r w:rsidRPr="00476D2F">
        <w:t xml:space="preserve">XSD Principles for </w:t>
      </w:r>
      <w:bookmarkEnd w:id="1642"/>
      <w:r w:rsidR="00516E8D">
        <w:t>AES-P1, NCTS-P5 and NCTS-P6</w:t>
      </w:r>
      <w:bookmarkEnd w:id="1643"/>
    </w:p>
    <w:p w14:paraId="1689F892" w14:textId="4DE0A8B1" w:rsidR="0053066F" w:rsidRPr="00476D2F" w:rsidRDefault="0053066F" w:rsidP="0053066F">
      <w:r w:rsidRPr="00476D2F">
        <w:t xml:space="preserve">The herein </w:t>
      </w:r>
      <w:r w:rsidR="00D24B70" w:rsidRPr="00476D2F">
        <w:t xml:space="preserve">section defines the XSD Conventions as well as the proposed structure of the XSDs to be used for </w:t>
      </w:r>
      <w:r w:rsidR="00516E8D">
        <w:t>AES-P1, NCTS-P5 and NCTS-P6</w:t>
      </w:r>
      <w:r w:rsidR="00D24B70" w:rsidRPr="00476D2F">
        <w:t xml:space="preserve"> domains. </w:t>
      </w:r>
      <w:r w:rsidR="00A10049" w:rsidRPr="003E6239">
        <w:t xml:space="preserve">The </w:t>
      </w:r>
      <w:r w:rsidR="00A10049" w:rsidRPr="009C44B9">
        <w:rPr>
          <w:i/>
          <w:iCs/>
        </w:rPr>
        <w:t xml:space="preserve">SPECS MANAGER </w:t>
      </w:r>
      <w:r w:rsidR="00A10049" w:rsidRPr="0023161E">
        <w:t>application</w:t>
      </w:r>
      <w:r w:rsidR="00A10049" w:rsidRPr="00A10049">
        <w:t xml:space="preserve"> </w:t>
      </w:r>
      <w:r w:rsidR="00D24B70" w:rsidRPr="00476D2F">
        <w:t xml:space="preserve">has been adapted </w:t>
      </w:r>
      <w:proofErr w:type="gramStart"/>
      <w:r w:rsidR="00D24B70" w:rsidRPr="00476D2F">
        <w:t>in order to</w:t>
      </w:r>
      <w:proofErr w:type="gramEnd"/>
      <w:r w:rsidR="00D24B70" w:rsidRPr="00476D2F">
        <w:t xml:space="preserve"> export XSD files that are compliant to the XSD conventions mentioned in this section</w:t>
      </w:r>
      <w:r w:rsidRPr="00476D2F">
        <w:t>.</w:t>
      </w:r>
    </w:p>
    <w:p w14:paraId="70BA35A4" w14:textId="77777777" w:rsidR="0053066F" w:rsidRPr="00476D2F" w:rsidRDefault="0053066F" w:rsidP="00F15F07">
      <w:pPr>
        <w:pStyle w:val="Heading3"/>
        <w:ind w:left="851" w:hanging="851"/>
      </w:pPr>
      <w:bookmarkStart w:id="1644" w:name="_Toc526170508"/>
      <w:bookmarkStart w:id="1645" w:name="_Ref526247412"/>
      <w:bookmarkStart w:id="1646" w:name="_Toc185900790"/>
      <w:r w:rsidRPr="00476D2F">
        <w:t>XSD Conventions</w:t>
      </w:r>
      <w:bookmarkEnd w:id="1644"/>
      <w:bookmarkEnd w:id="1645"/>
      <w:bookmarkEnd w:id="1646"/>
    </w:p>
    <w:p w14:paraId="32A8C6D8" w14:textId="1BB663F6" w:rsidR="0053066F" w:rsidRPr="00476D2F" w:rsidRDefault="0053066F" w:rsidP="0053066F">
      <w:pPr>
        <w:autoSpaceDE w:val="0"/>
        <w:autoSpaceDN w:val="0"/>
        <w:adjustRightInd w:val="0"/>
        <w:spacing w:before="0"/>
        <w:jc w:val="left"/>
        <w:rPr>
          <w:bCs/>
        </w:rPr>
      </w:pPr>
      <w:r w:rsidRPr="00476D2F">
        <w:rPr>
          <w:bCs/>
        </w:rPr>
        <w:t>The following conventions shall be respected by the generated XSDs:</w:t>
      </w:r>
    </w:p>
    <w:p w14:paraId="3F258393" w14:textId="77777777" w:rsidR="0053066F" w:rsidRPr="00476D2F" w:rsidRDefault="0053066F" w:rsidP="0053066F">
      <w:pPr>
        <w:autoSpaceDE w:val="0"/>
        <w:autoSpaceDN w:val="0"/>
        <w:adjustRightInd w:val="0"/>
        <w:spacing w:before="0"/>
        <w:jc w:val="left"/>
        <w:rPr>
          <w:bCs/>
        </w:rPr>
      </w:pPr>
    </w:p>
    <w:p w14:paraId="6D2C7016" w14:textId="405FD507" w:rsidR="0053066F" w:rsidRPr="00476D2F" w:rsidRDefault="0053066F" w:rsidP="00117A38">
      <w:pPr>
        <w:pStyle w:val="ListParagraph"/>
        <w:numPr>
          <w:ilvl w:val="0"/>
          <w:numId w:val="52"/>
        </w:numPr>
        <w:autoSpaceDE w:val="0"/>
        <w:autoSpaceDN w:val="0"/>
        <w:adjustRightInd w:val="0"/>
        <w:spacing w:before="0"/>
        <w:rPr>
          <w:bCs/>
        </w:rPr>
      </w:pPr>
      <w:r w:rsidRPr="00476D2F">
        <w:rPr>
          <w:b/>
          <w:bCs/>
        </w:rPr>
        <w:t>Domain Specific XSDs:</w:t>
      </w:r>
      <w:r w:rsidRPr="00476D2F">
        <w:rPr>
          <w:bCs/>
        </w:rPr>
        <w:t xml:space="preserve"> XSD files shall be categorised, in the context of a single domain</w:t>
      </w:r>
      <w:r w:rsidR="002E6CC9" w:rsidRPr="00476D2F">
        <w:rPr>
          <w:bCs/>
        </w:rPr>
        <w:t xml:space="preserve">/phase (e.g. </w:t>
      </w:r>
      <w:r w:rsidR="00752422" w:rsidRPr="00476D2F">
        <w:rPr>
          <w:bCs/>
        </w:rPr>
        <w:t>AES-P1</w:t>
      </w:r>
      <w:r w:rsidR="002E6CC9" w:rsidRPr="00476D2F">
        <w:rPr>
          <w:bCs/>
        </w:rPr>
        <w:t>)</w:t>
      </w:r>
      <w:r w:rsidRPr="00476D2F">
        <w:rPr>
          <w:bCs/>
        </w:rPr>
        <w:t xml:space="preserve">, as shared or </w:t>
      </w:r>
      <w:proofErr w:type="spellStart"/>
      <w:r w:rsidR="00ED327E" w:rsidRPr="00476D2F">
        <w:rPr>
          <w:bCs/>
        </w:rPr>
        <w:t>Message_speci</w:t>
      </w:r>
      <w:r w:rsidRPr="00476D2F">
        <w:rPr>
          <w:bCs/>
        </w:rPr>
        <w:t>fic</w:t>
      </w:r>
      <w:proofErr w:type="spellEnd"/>
      <w:r w:rsidRPr="00476D2F">
        <w:rPr>
          <w:bCs/>
        </w:rPr>
        <w:t>. Shared XSDs shal</w:t>
      </w:r>
      <w:r w:rsidR="0073122C" w:rsidRPr="00476D2F">
        <w:rPr>
          <w:bCs/>
        </w:rPr>
        <w:t>l contain definitions of simple</w:t>
      </w:r>
      <w:r w:rsidRPr="00476D2F">
        <w:rPr>
          <w:bCs/>
        </w:rPr>
        <w:t xml:space="preserve"> </w:t>
      </w:r>
      <w:r w:rsidR="0073122C" w:rsidRPr="00476D2F">
        <w:rPr>
          <w:bCs/>
        </w:rPr>
        <w:t xml:space="preserve">and </w:t>
      </w:r>
      <w:r w:rsidRPr="00476D2F">
        <w:rPr>
          <w:bCs/>
        </w:rPr>
        <w:t>complex</w:t>
      </w:r>
      <w:r w:rsidR="0073122C" w:rsidRPr="00476D2F">
        <w:rPr>
          <w:bCs/>
        </w:rPr>
        <w:t xml:space="preserve"> </w:t>
      </w:r>
      <w:r w:rsidRPr="00476D2F">
        <w:rPr>
          <w:bCs/>
        </w:rPr>
        <w:t xml:space="preserve">types that have been identified to be shared between more than one messages of the domain. </w:t>
      </w:r>
      <w:proofErr w:type="spellStart"/>
      <w:r w:rsidR="00ED327E" w:rsidRPr="00476D2F">
        <w:rPr>
          <w:bCs/>
        </w:rPr>
        <w:t>Message_speci</w:t>
      </w:r>
      <w:r w:rsidRPr="00476D2F">
        <w:rPr>
          <w:bCs/>
        </w:rPr>
        <w:t>fic</w:t>
      </w:r>
      <w:proofErr w:type="spellEnd"/>
      <w:r w:rsidRPr="00476D2F">
        <w:rPr>
          <w:bCs/>
        </w:rPr>
        <w:t xml:space="preserve"> XSDs shall contain the structural definition of a specific XML message and thus </w:t>
      </w:r>
      <w:proofErr w:type="gramStart"/>
      <w:r w:rsidRPr="00476D2F">
        <w:rPr>
          <w:bCs/>
        </w:rPr>
        <w:t>message-specific</w:t>
      </w:r>
      <w:proofErr w:type="gramEnd"/>
      <w:r w:rsidRPr="00476D2F">
        <w:rPr>
          <w:bCs/>
        </w:rPr>
        <w:t xml:space="preserve"> XSDs shall have one to one cardinality with the XMLs of each domain. All shared XSDs of a domain shall be referenced by the </w:t>
      </w:r>
      <w:proofErr w:type="spellStart"/>
      <w:r w:rsidR="00ED327E" w:rsidRPr="00476D2F">
        <w:rPr>
          <w:bCs/>
        </w:rPr>
        <w:t>Message_speci</w:t>
      </w:r>
      <w:r w:rsidRPr="00476D2F">
        <w:rPr>
          <w:bCs/>
        </w:rPr>
        <w:t>fic</w:t>
      </w:r>
      <w:proofErr w:type="spellEnd"/>
      <w:r w:rsidRPr="00476D2F">
        <w:rPr>
          <w:bCs/>
        </w:rPr>
        <w:t xml:space="preserve"> ones </w:t>
      </w:r>
      <w:proofErr w:type="gramStart"/>
      <w:r w:rsidRPr="00476D2F">
        <w:rPr>
          <w:bCs/>
        </w:rPr>
        <w:t>in order to</w:t>
      </w:r>
      <w:proofErr w:type="gramEnd"/>
      <w:r w:rsidRPr="00476D2F">
        <w:rPr>
          <w:bCs/>
        </w:rPr>
        <w:t xml:space="preserve"> make use of the simple or complex types defined in the former;</w:t>
      </w:r>
    </w:p>
    <w:p w14:paraId="1460FF66" w14:textId="77777777" w:rsidR="00AC5FD8" w:rsidRPr="00476D2F" w:rsidRDefault="00AC5FD8" w:rsidP="00DB5464">
      <w:pPr>
        <w:pStyle w:val="ListParagraph"/>
        <w:autoSpaceDE w:val="0"/>
        <w:autoSpaceDN w:val="0"/>
        <w:adjustRightInd w:val="0"/>
        <w:spacing w:before="0"/>
        <w:ind w:left="360"/>
        <w:rPr>
          <w:bCs/>
        </w:rPr>
      </w:pPr>
    </w:p>
    <w:p w14:paraId="3114B292" w14:textId="4F6EBC82" w:rsidR="00A002F0" w:rsidRPr="00476D2F" w:rsidRDefault="00A002F0" w:rsidP="00117A38">
      <w:pPr>
        <w:numPr>
          <w:ilvl w:val="0"/>
          <w:numId w:val="52"/>
        </w:numPr>
        <w:autoSpaceDE w:val="0"/>
        <w:autoSpaceDN w:val="0"/>
        <w:adjustRightInd w:val="0"/>
        <w:spacing w:before="0"/>
        <w:rPr>
          <w:bCs/>
        </w:rPr>
      </w:pPr>
      <w:r w:rsidRPr="00476D2F">
        <w:rPr>
          <w:b/>
          <w:bCs/>
        </w:rPr>
        <w:t>Simple types:</w:t>
      </w:r>
      <w:r w:rsidRPr="00476D2F">
        <w:rPr>
          <w:bCs/>
        </w:rPr>
        <w:t xml:space="preserve"> shall be defined in a single, common XSD for all data items that are based on a specific pattern (e.g. MRN) or have a common format (e.g. date)</w:t>
      </w:r>
      <w:r w:rsidR="00AC5FD8" w:rsidRPr="00476D2F">
        <w:rPr>
          <w:bCs/>
        </w:rPr>
        <w:t>.</w:t>
      </w:r>
      <w:r w:rsidR="00AC5FD8" w:rsidRPr="00476D2F">
        <w:t xml:space="preserve"> </w:t>
      </w:r>
      <w:r w:rsidR="00AC5FD8" w:rsidRPr="00476D2F">
        <w:rPr>
          <w:bCs/>
        </w:rPr>
        <w:t xml:space="preserve">Shall contain the definition of data items that are used in the </w:t>
      </w:r>
      <w:proofErr w:type="gramStart"/>
      <w:r w:rsidR="00AC5FD8" w:rsidRPr="00476D2F">
        <w:rPr>
          <w:bCs/>
        </w:rPr>
        <w:t>message-specific</w:t>
      </w:r>
      <w:proofErr w:type="gramEnd"/>
      <w:r w:rsidR="00AC5FD8" w:rsidRPr="00476D2F">
        <w:rPr>
          <w:bCs/>
        </w:rPr>
        <w:t xml:space="preserve"> XSDs as well as documentation</w:t>
      </w:r>
      <w:r w:rsidR="00C179FA">
        <w:rPr>
          <w:bCs/>
        </w:rPr>
        <w:t>;</w:t>
      </w:r>
      <w:r w:rsidR="00AC5FD8" w:rsidRPr="00476D2F">
        <w:rPr>
          <w:bCs/>
        </w:rPr>
        <w:t xml:space="preserve"> </w:t>
      </w:r>
    </w:p>
    <w:p w14:paraId="02134E8E" w14:textId="77777777" w:rsidR="00A002F0" w:rsidRPr="00476D2F" w:rsidRDefault="00A002F0" w:rsidP="00A002F0">
      <w:pPr>
        <w:autoSpaceDE w:val="0"/>
        <w:autoSpaceDN w:val="0"/>
        <w:adjustRightInd w:val="0"/>
        <w:spacing w:before="0"/>
        <w:ind w:left="284"/>
        <w:rPr>
          <w:bCs/>
        </w:rPr>
      </w:pPr>
    </w:p>
    <w:p w14:paraId="20DEAD61" w14:textId="6642A7F5" w:rsidR="00D85F2B" w:rsidRPr="00476D2F" w:rsidRDefault="00A002F0" w:rsidP="00117A38">
      <w:pPr>
        <w:numPr>
          <w:ilvl w:val="0"/>
          <w:numId w:val="52"/>
        </w:numPr>
        <w:autoSpaceDE w:val="0"/>
        <w:autoSpaceDN w:val="0"/>
        <w:adjustRightInd w:val="0"/>
        <w:spacing w:before="0"/>
        <w:rPr>
          <w:bCs/>
        </w:rPr>
      </w:pPr>
      <w:r w:rsidRPr="00476D2F">
        <w:rPr>
          <w:b/>
          <w:bCs/>
        </w:rPr>
        <w:t>Complex types:</w:t>
      </w:r>
      <w:r w:rsidRPr="00476D2F">
        <w:rPr>
          <w:bCs/>
        </w:rPr>
        <w:t xml:space="preserve"> shall be defined in a common XSD per domain. Complex types shall be identified as common </w:t>
      </w:r>
      <w:proofErr w:type="gramStart"/>
      <w:r w:rsidRPr="00476D2F">
        <w:rPr>
          <w:bCs/>
        </w:rPr>
        <w:t>as long as</w:t>
      </w:r>
      <w:proofErr w:type="gramEnd"/>
      <w:r w:rsidRPr="00476D2F">
        <w:rPr>
          <w:bCs/>
        </w:rPr>
        <w:t xml:space="preserve"> they share the same structure</w:t>
      </w:r>
      <w:r w:rsidR="00AC5FD8" w:rsidRPr="00476D2F">
        <w:rPr>
          <w:bCs/>
        </w:rPr>
        <w:t>.</w:t>
      </w:r>
      <w:r w:rsidR="00AC5FD8" w:rsidRPr="00476D2F">
        <w:t xml:space="preserve"> </w:t>
      </w:r>
      <w:r w:rsidR="00D85F2B" w:rsidRPr="00476D2F">
        <w:rPr>
          <w:bCs/>
        </w:rPr>
        <w:t xml:space="preserve">Shall contain the definition of data </w:t>
      </w:r>
      <w:r w:rsidR="0083024C" w:rsidRPr="00476D2F">
        <w:rPr>
          <w:bCs/>
        </w:rPr>
        <w:t>groups</w:t>
      </w:r>
      <w:r w:rsidR="00D85F2B" w:rsidRPr="00476D2F">
        <w:rPr>
          <w:bCs/>
        </w:rPr>
        <w:t xml:space="preserve"> that are used in the </w:t>
      </w:r>
      <w:proofErr w:type="gramStart"/>
      <w:r w:rsidR="00D85F2B" w:rsidRPr="00476D2F">
        <w:rPr>
          <w:bCs/>
        </w:rPr>
        <w:t>message-specific</w:t>
      </w:r>
      <w:proofErr w:type="gramEnd"/>
      <w:r w:rsidR="00D85F2B" w:rsidRPr="00476D2F">
        <w:rPr>
          <w:bCs/>
        </w:rPr>
        <w:t xml:space="preserve"> XSDs as well as documentation</w:t>
      </w:r>
      <w:r w:rsidR="00C179FA">
        <w:rPr>
          <w:bCs/>
        </w:rPr>
        <w:t>;</w:t>
      </w:r>
      <w:r w:rsidR="00D85F2B" w:rsidRPr="00476D2F">
        <w:rPr>
          <w:bCs/>
        </w:rPr>
        <w:t xml:space="preserve"> </w:t>
      </w:r>
    </w:p>
    <w:p w14:paraId="49B27105" w14:textId="7ED70DC6" w:rsidR="00AC5FD8" w:rsidRPr="00476D2F" w:rsidRDefault="00AC5FD8" w:rsidP="00DB5464">
      <w:pPr>
        <w:autoSpaceDE w:val="0"/>
        <w:autoSpaceDN w:val="0"/>
        <w:adjustRightInd w:val="0"/>
        <w:spacing w:before="0"/>
        <w:rPr>
          <w:bCs/>
        </w:rPr>
      </w:pPr>
    </w:p>
    <w:p w14:paraId="1B8D77A2" w14:textId="26324EF4" w:rsidR="00D85F2B" w:rsidRPr="00476D2F" w:rsidRDefault="00ED327E" w:rsidP="00117A38">
      <w:pPr>
        <w:pStyle w:val="ListParagraph"/>
        <w:numPr>
          <w:ilvl w:val="0"/>
          <w:numId w:val="52"/>
        </w:numPr>
        <w:autoSpaceDE w:val="0"/>
        <w:autoSpaceDN w:val="0"/>
        <w:adjustRightInd w:val="0"/>
        <w:spacing w:before="0"/>
        <w:rPr>
          <w:bCs/>
        </w:rPr>
      </w:pPr>
      <w:proofErr w:type="spellStart"/>
      <w:r w:rsidRPr="00476D2F">
        <w:rPr>
          <w:rStyle w:val="normaltextrun"/>
          <w:b/>
          <w:bCs/>
          <w:color w:val="000000"/>
          <w:szCs w:val="24"/>
          <w:bdr w:val="none" w:sz="0" w:space="0" w:color="auto" w:frame="1"/>
        </w:rPr>
        <w:t>Message_speci</w:t>
      </w:r>
      <w:r w:rsidR="00AC5FD8" w:rsidRPr="00476D2F">
        <w:rPr>
          <w:rStyle w:val="normaltextrun"/>
          <w:b/>
          <w:bCs/>
          <w:color w:val="000000"/>
          <w:szCs w:val="24"/>
          <w:bdr w:val="none" w:sz="0" w:space="0" w:color="auto" w:frame="1"/>
        </w:rPr>
        <w:t>fic</w:t>
      </w:r>
      <w:proofErr w:type="spellEnd"/>
      <w:r w:rsidR="00AC5FD8" w:rsidRPr="00476D2F">
        <w:rPr>
          <w:rStyle w:val="normaltextrun"/>
          <w:b/>
          <w:bCs/>
          <w:color w:val="000000"/>
          <w:szCs w:val="24"/>
          <w:bdr w:val="none" w:sz="0" w:space="0" w:color="auto" w:frame="1"/>
        </w:rPr>
        <w:t xml:space="preserve"> XSD: </w:t>
      </w:r>
      <w:r w:rsidR="00AC5FD8" w:rsidRPr="00476D2F">
        <w:rPr>
          <w:bCs/>
          <w:szCs w:val="24"/>
        </w:rPr>
        <w:t>shall</w:t>
      </w:r>
      <w:r w:rsidR="00AC5FD8" w:rsidRPr="00476D2F">
        <w:rPr>
          <w:bCs/>
        </w:rPr>
        <w:t xml:space="preserve"> define only the structure of each message by providing the data groups and data items including their type</w:t>
      </w:r>
      <w:r w:rsidR="00C179FA">
        <w:rPr>
          <w:bCs/>
        </w:rPr>
        <w:t>;</w:t>
      </w:r>
      <w:r w:rsidR="00AC5FD8" w:rsidRPr="00476D2F">
        <w:rPr>
          <w:bCs/>
        </w:rPr>
        <w:t xml:space="preserve"> </w:t>
      </w:r>
    </w:p>
    <w:p w14:paraId="4834D937" w14:textId="61974F6C" w:rsidR="00D85F2B" w:rsidRPr="00476D2F" w:rsidRDefault="00D85F2B" w:rsidP="00DB5464">
      <w:pPr>
        <w:autoSpaceDE w:val="0"/>
        <w:autoSpaceDN w:val="0"/>
        <w:adjustRightInd w:val="0"/>
        <w:spacing w:before="0"/>
        <w:rPr>
          <w:bCs/>
        </w:rPr>
      </w:pPr>
    </w:p>
    <w:p w14:paraId="3727E289" w14:textId="1B4C07B1" w:rsidR="00D85F2B" w:rsidRPr="00476D2F" w:rsidRDefault="00D85F2B" w:rsidP="00117A38">
      <w:pPr>
        <w:pStyle w:val="ListParagraph"/>
        <w:numPr>
          <w:ilvl w:val="0"/>
          <w:numId w:val="52"/>
        </w:numPr>
        <w:autoSpaceDE w:val="0"/>
        <w:autoSpaceDN w:val="0"/>
        <w:adjustRightInd w:val="0"/>
        <w:spacing w:before="0"/>
        <w:rPr>
          <w:b/>
          <w:bCs/>
        </w:rPr>
      </w:pPr>
      <w:r w:rsidRPr="00476D2F">
        <w:rPr>
          <w:b/>
          <w:bCs/>
        </w:rPr>
        <w:t xml:space="preserve">Technical header: </w:t>
      </w:r>
      <w:r w:rsidRPr="00476D2F">
        <w:rPr>
          <w:bCs/>
        </w:rPr>
        <w:t>The</w:t>
      </w:r>
      <w:r w:rsidRPr="00476D2F">
        <w:rPr>
          <w:b/>
          <w:bCs/>
        </w:rPr>
        <w:t xml:space="preserve"> </w:t>
      </w:r>
      <w:r w:rsidRPr="00476D2F">
        <w:rPr>
          <w:bCs/>
        </w:rPr>
        <w:t xml:space="preserve">technical header </w:t>
      </w:r>
      <w:proofErr w:type="gramStart"/>
      <w:r w:rsidRPr="00476D2F">
        <w:rPr>
          <w:bCs/>
        </w:rPr>
        <w:t>element</w:t>
      </w:r>
      <w:r w:rsidR="0083024C" w:rsidRPr="00476D2F">
        <w:rPr>
          <w:bCs/>
        </w:rPr>
        <w:t>s</w:t>
      </w:r>
      <w:proofErr w:type="gramEnd"/>
      <w:r w:rsidRPr="00476D2F">
        <w:rPr>
          <w:bCs/>
        </w:rPr>
        <w:t xml:space="preserve"> types are defined in a </w:t>
      </w:r>
      <w:r w:rsidR="007A1047" w:rsidRPr="00476D2F">
        <w:rPr>
          <w:bCs/>
        </w:rPr>
        <w:t>separate</w:t>
      </w:r>
      <w:r w:rsidR="00030063" w:rsidRPr="00476D2F">
        <w:rPr>
          <w:bCs/>
        </w:rPr>
        <w:t xml:space="preserve"> </w:t>
      </w:r>
      <w:r w:rsidRPr="00476D2F">
        <w:rPr>
          <w:bCs/>
        </w:rPr>
        <w:t>XSD file;</w:t>
      </w:r>
    </w:p>
    <w:p w14:paraId="5E711C00" w14:textId="77777777" w:rsidR="00D85F2B" w:rsidRPr="00476D2F" w:rsidRDefault="00D85F2B" w:rsidP="00DB5464">
      <w:pPr>
        <w:autoSpaceDE w:val="0"/>
        <w:autoSpaceDN w:val="0"/>
        <w:adjustRightInd w:val="0"/>
        <w:spacing w:before="0"/>
        <w:ind w:left="360"/>
        <w:rPr>
          <w:bCs/>
        </w:rPr>
      </w:pPr>
    </w:p>
    <w:p w14:paraId="0B95A44A" w14:textId="4D9828A6" w:rsidR="00CA1A7F" w:rsidRPr="00476D2F" w:rsidRDefault="00CA1A7F" w:rsidP="00117A38">
      <w:pPr>
        <w:numPr>
          <w:ilvl w:val="0"/>
          <w:numId w:val="52"/>
        </w:numPr>
        <w:autoSpaceDE w:val="0"/>
        <w:autoSpaceDN w:val="0"/>
        <w:adjustRightInd w:val="0"/>
        <w:spacing w:before="0"/>
        <w:rPr>
          <w:bCs/>
        </w:rPr>
      </w:pPr>
      <w:r w:rsidRPr="00476D2F">
        <w:rPr>
          <w:b/>
          <w:bCs/>
        </w:rPr>
        <w:t xml:space="preserve">Technical </w:t>
      </w:r>
      <w:r w:rsidR="0006255B" w:rsidRPr="00476D2F">
        <w:rPr>
          <w:b/>
          <w:bCs/>
        </w:rPr>
        <w:t>C</w:t>
      </w:r>
      <w:r w:rsidRPr="00476D2F">
        <w:rPr>
          <w:b/>
          <w:bCs/>
        </w:rPr>
        <w:t>odelists:</w:t>
      </w:r>
      <w:r w:rsidRPr="00476D2F">
        <w:rPr>
          <w:bCs/>
        </w:rPr>
        <w:t xml:space="preserve"> shall be defined as simple types in a </w:t>
      </w:r>
      <w:r w:rsidR="000E7D8F" w:rsidRPr="00476D2F">
        <w:rPr>
          <w:bCs/>
        </w:rPr>
        <w:t>separate</w:t>
      </w:r>
      <w:r w:rsidRPr="00476D2F">
        <w:rPr>
          <w:bCs/>
        </w:rPr>
        <w:t xml:space="preserve">, </w:t>
      </w:r>
      <w:proofErr w:type="gramStart"/>
      <w:r w:rsidRPr="00476D2F">
        <w:rPr>
          <w:bCs/>
        </w:rPr>
        <w:t>domain-specific</w:t>
      </w:r>
      <w:proofErr w:type="gramEnd"/>
      <w:r w:rsidRPr="00476D2F">
        <w:rPr>
          <w:bCs/>
        </w:rPr>
        <w:t xml:space="preserve"> XSD. Whenever a data item of a message is linked to a technical </w:t>
      </w:r>
      <w:r w:rsidR="0006255B" w:rsidRPr="00476D2F">
        <w:rPr>
          <w:bCs/>
        </w:rPr>
        <w:t>C</w:t>
      </w:r>
      <w:r w:rsidRPr="00476D2F">
        <w:rPr>
          <w:bCs/>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w:t>
      </w:r>
      <w:r w:rsidRPr="00476D2F">
        <w:rPr>
          <w:bCs/>
        </w:rPr>
        <w:t xml:space="preserve">, this item shall have the corresponding type defined </w:t>
      </w:r>
      <w:r w:rsidR="00A05837" w:rsidRPr="00476D2F">
        <w:rPr>
          <w:bCs/>
        </w:rPr>
        <w:t>in the specific</w:t>
      </w:r>
      <w:r w:rsidR="00117A38" w:rsidRPr="00476D2F">
        <w:rPr>
          <w:bCs/>
        </w:rPr>
        <w:t xml:space="preserve"> </w:t>
      </w:r>
      <w:r w:rsidR="00A05837" w:rsidRPr="00476D2F">
        <w:rPr>
          <w:bCs/>
        </w:rPr>
        <w:t>tcl_domain.xsd</w:t>
      </w:r>
      <w:r w:rsidR="00117A38" w:rsidRPr="00476D2F">
        <w:rPr>
          <w:bCs/>
        </w:rPr>
        <w:t xml:space="preserve"> </w:t>
      </w:r>
      <w:r w:rsidRPr="00476D2F">
        <w:rPr>
          <w:bCs/>
        </w:rPr>
        <w:t xml:space="preserve">(see section </w:t>
      </w:r>
      <w:r w:rsidRPr="00476D2F">
        <w:fldChar w:fldCharType="begin"/>
      </w:r>
      <w:r w:rsidRPr="00476D2F">
        <w:instrText xml:space="preserve"> REF _Ref243465784 \r \h  \* MERGEFORMAT </w:instrText>
      </w:r>
      <w:r w:rsidRPr="00476D2F">
        <w:fldChar w:fldCharType="separate"/>
      </w:r>
      <w:r w:rsidR="004501EF">
        <w:t>VII.8.4.4</w:t>
      </w:r>
      <w:r w:rsidRPr="00476D2F">
        <w:fldChar w:fldCharType="end"/>
      </w:r>
      <w:r w:rsidRPr="00476D2F">
        <w:rPr>
          <w:bCs/>
        </w:rPr>
        <w:t>)</w:t>
      </w:r>
      <w:r w:rsidR="00A05837" w:rsidRPr="00476D2F">
        <w:rPr>
          <w:bCs/>
        </w:rPr>
        <w:t xml:space="preserve"> as defined in CS/RD2</w:t>
      </w:r>
      <w:r w:rsidRPr="00476D2F">
        <w:rPr>
          <w:bCs/>
        </w:rPr>
        <w:t>;</w:t>
      </w:r>
    </w:p>
    <w:p w14:paraId="30066DC7" w14:textId="3A6B5BE7" w:rsidR="00CA1A7F" w:rsidRPr="00476D2F" w:rsidRDefault="00CA1A7F" w:rsidP="00DB5464">
      <w:pPr>
        <w:autoSpaceDE w:val="0"/>
        <w:autoSpaceDN w:val="0"/>
        <w:adjustRightInd w:val="0"/>
        <w:spacing w:before="0"/>
        <w:rPr>
          <w:bCs/>
        </w:rPr>
      </w:pPr>
    </w:p>
    <w:p w14:paraId="1E6D3A09" w14:textId="77777777" w:rsidR="00CA1A7F" w:rsidRPr="00476D2F" w:rsidRDefault="00CA1A7F" w:rsidP="00117A38">
      <w:pPr>
        <w:numPr>
          <w:ilvl w:val="0"/>
          <w:numId w:val="44"/>
        </w:numPr>
        <w:autoSpaceDE w:val="0"/>
        <w:autoSpaceDN w:val="0"/>
        <w:adjustRightInd w:val="0"/>
        <w:spacing w:before="0"/>
        <w:ind w:left="284" w:hanging="284"/>
        <w:rPr>
          <w:bCs/>
        </w:rPr>
      </w:pPr>
      <w:proofErr w:type="spellStart"/>
      <w:r w:rsidRPr="00476D2F">
        <w:rPr>
          <w:b/>
          <w:bCs/>
        </w:rPr>
        <w:t>Datagroups</w:t>
      </w:r>
      <w:proofErr w:type="spellEnd"/>
      <w:r w:rsidRPr="00476D2F">
        <w:rPr>
          <w:b/>
          <w:bCs/>
        </w:rPr>
        <w:t xml:space="preserve"> repetitions: </w:t>
      </w:r>
      <w:r w:rsidRPr="00476D2F">
        <w:rPr>
          <w:bCs/>
        </w:rPr>
        <w:t>shall be defined in the XSDs using the attribute “</w:t>
      </w:r>
      <w:proofErr w:type="spellStart"/>
      <w:r w:rsidRPr="00476D2F">
        <w:rPr>
          <w:bCs/>
        </w:rPr>
        <w:t>maxOccurs</w:t>
      </w:r>
      <w:proofErr w:type="spellEnd"/>
      <w:r w:rsidRPr="00476D2F">
        <w:rPr>
          <w:bCs/>
        </w:rPr>
        <w:t>”;</w:t>
      </w:r>
    </w:p>
    <w:p w14:paraId="5F583C0A" w14:textId="77777777" w:rsidR="00CA1A7F" w:rsidRPr="00476D2F" w:rsidRDefault="00CA1A7F" w:rsidP="00CA1A7F">
      <w:pPr>
        <w:autoSpaceDE w:val="0"/>
        <w:autoSpaceDN w:val="0"/>
        <w:adjustRightInd w:val="0"/>
        <w:spacing w:before="0"/>
        <w:rPr>
          <w:bCs/>
        </w:rPr>
      </w:pPr>
    </w:p>
    <w:p w14:paraId="5704447E" w14:textId="6009E6F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shall be defined in the XSDs </w:t>
      </w:r>
      <w:r w:rsidR="00B207C4" w:rsidRPr="00476D2F">
        <w:rPr>
          <w:bCs/>
        </w:rPr>
        <w:t xml:space="preserve">for data items or data groups </w:t>
      </w:r>
      <w:r w:rsidRPr="00476D2F">
        <w:rPr>
          <w:bCs/>
        </w:rPr>
        <w:t>by setting the “minOccurs” attribute of the corresponding element equal to zero. If this attribute is not used, the data item or data group is required;</w:t>
      </w:r>
    </w:p>
    <w:p w14:paraId="59C46F16" w14:textId="77777777" w:rsidR="00CA1A7F" w:rsidRPr="00476D2F" w:rsidRDefault="00CA1A7F" w:rsidP="00CA1A7F">
      <w:pPr>
        <w:autoSpaceDE w:val="0"/>
        <w:autoSpaceDN w:val="0"/>
        <w:adjustRightInd w:val="0"/>
        <w:spacing w:before="0"/>
        <w:ind w:left="284"/>
        <w:rPr>
          <w:bCs/>
        </w:rPr>
      </w:pPr>
    </w:p>
    <w:p w14:paraId="5FE68C9C" w14:textId="1B991C3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117A38" w:rsidRPr="00476D2F">
        <w:rPr>
          <w:bCs/>
        </w:rPr>
        <w:t xml:space="preserve"> </w:t>
      </w:r>
      <w:r w:rsidRPr="00476D2F">
        <w:rPr>
          <w:bCs/>
        </w:rPr>
        <w:t>(complex types);</w:t>
      </w:r>
    </w:p>
    <w:p w14:paraId="2AAD32E9" w14:textId="77777777" w:rsidR="00CA1A7F" w:rsidRPr="00476D2F" w:rsidRDefault="00CA1A7F" w:rsidP="00CA1A7F">
      <w:pPr>
        <w:autoSpaceDE w:val="0"/>
        <w:autoSpaceDN w:val="0"/>
        <w:adjustRightInd w:val="0"/>
        <w:spacing w:before="0"/>
        <w:ind w:left="284"/>
        <w:rPr>
          <w:bCs/>
        </w:rPr>
      </w:pPr>
    </w:p>
    <w:p w14:paraId="5186E03F" w14:textId="577E7CAB" w:rsidR="00CA1A7F" w:rsidRPr="00476D2F" w:rsidRDefault="00CA1A7F"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w:t>
      </w:r>
      <w:r w:rsidR="0083024C" w:rsidRPr="00476D2F">
        <w:rPr>
          <w:bCs/>
        </w:rPr>
        <w:t xml:space="preserve">message type applicability </w:t>
      </w:r>
      <w:r w:rsidRPr="00476D2F">
        <w:rPr>
          <w:bCs/>
        </w:rPr>
        <w:t>and applicable rules</w:t>
      </w:r>
      <w:r w:rsidR="0083024C" w:rsidRPr="00476D2F">
        <w:rPr>
          <w:bCs/>
        </w:rPr>
        <w:t>,</w:t>
      </w:r>
      <w:r w:rsidRPr="00476D2F">
        <w:rPr>
          <w:bCs/>
        </w:rPr>
        <w:t xml:space="preserve"> conditions</w:t>
      </w:r>
      <w:r w:rsidR="0083024C" w:rsidRPr="00476D2F">
        <w:rPr>
          <w:bCs/>
        </w:rPr>
        <w:t xml:space="preserve"> and </w:t>
      </w:r>
      <w:r w:rsidR="0006255B" w:rsidRPr="00476D2F">
        <w:rPr>
          <w:bCs/>
        </w:rPr>
        <w:t>C</w:t>
      </w:r>
      <w:r w:rsidR="0083024C" w:rsidRPr="00476D2F">
        <w:rPr>
          <w:bCs/>
        </w:rPr>
        <w:t>odelists</w:t>
      </w:r>
      <w:r w:rsidRPr="00476D2F">
        <w:rPr>
          <w:bCs/>
        </w:rPr>
        <w:t>;</w:t>
      </w:r>
    </w:p>
    <w:p w14:paraId="3E55B54B" w14:textId="77777777" w:rsidR="00CA1A7F" w:rsidRPr="00476D2F" w:rsidRDefault="00CA1A7F" w:rsidP="00CA1A7F">
      <w:pPr>
        <w:autoSpaceDE w:val="0"/>
        <w:autoSpaceDN w:val="0"/>
        <w:adjustRightInd w:val="0"/>
        <w:spacing w:before="0"/>
        <w:ind w:left="284"/>
        <w:rPr>
          <w:bCs/>
        </w:rPr>
      </w:pPr>
    </w:p>
    <w:p w14:paraId="45B13D7F" w14:textId="01620A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 xml:space="preserve">version to which is aligned to </w:t>
      </w:r>
      <w:proofErr w:type="gramStart"/>
      <w:r w:rsidRPr="00476D2F">
        <w:rPr>
          <w:bCs/>
        </w:rPr>
        <w:t>at the moment</w:t>
      </w:r>
      <w:proofErr w:type="gramEnd"/>
      <w:r w:rsidRPr="00476D2F">
        <w:rPr>
          <w:bCs/>
        </w:rPr>
        <w:t xml:space="preserve"> of extraction;</w:t>
      </w:r>
    </w:p>
    <w:p w14:paraId="605AAB1F" w14:textId="37943DDC" w:rsidR="00B53D9E" w:rsidRPr="00476D2F" w:rsidRDefault="00B53D9E" w:rsidP="00DB5464">
      <w:pPr>
        <w:autoSpaceDE w:val="0"/>
        <w:autoSpaceDN w:val="0"/>
        <w:adjustRightInd w:val="0"/>
        <w:spacing w:before="0"/>
        <w:rPr>
          <w:bCs/>
        </w:rPr>
      </w:pPr>
    </w:p>
    <w:p w14:paraId="373BFB41" w14:textId="720BF404" w:rsidR="00ED2F9B" w:rsidRPr="00476D2F" w:rsidRDefault="00CA1A7F" w:rsidP="00117A38">
      <w:pPr>
        <w:numPr>
          <w:ilvl w:val="0"/>
          <w:numId w:val="44"/>
        </w:numPr>
        <w:autoSpaceDE w:val="0"/>
        <w:autoSpaceDN w:val="0"/>
        <w:adjustRightInd w:val="0"/>
        <w:spacing w:before="0"/>
        <w:ind w:left="284" w:hanging="284"/>
        <w:rPr>
          <w:bCs/>
          <w:szCs w:val="24"/>
        </w:rPr>
      </w:pPr>
      <w:r w:rsidRPr="00476D2F">
        <w:rPr>
          <w:b/>
          <w:bCs/>
        </w:rPr>
        <w:t>Namespaces:</w:t>
      </w:r>
      <w:r w:rsidR="00ED2F9B" w:rsidRPr="00476D2F">
        <w:t xml:space="preserve"> </w:t>
      </w:r>
      <w:proofErr w:type="spellStart"/>
      <w:r w:rsidR="00ED2F9B" w:rsidRPr="00476D2F">
        <w:rPr>
          <w:bCs/>
        </w:rPr>
        <w:t>targetNamespace</w:t>
      </w:r>
      <w:proofErr w:type="spellEnd"/>
      <w:r w:rsidR="00ED2F9B" w:rsidRPr="00476D2F">
        <w:rPr>
          <w:b/>
          <w:bCs/>
        </w:rPr>
        <w:t xml:space="preserve"> </w:t>
      </w:r>
      <w:r w:rsidR="00ED2F9B" w:rsidRPr="00476D2F">
        <w:rPr>
          <w:bCs/>
        </w:rPr>
        <w:t>will have the values</w:t>
      </w:r>
      <w:r w:rsidRPr="00476D2F">
        <w:rPr>
          <w:b/>
          <w:bCs/>
        </w:rPr>
        <w:t xml:space="preserve"> </w:t>
      </w:r>
      <w:hyperlink r:id="rId118" w:history="1">
        <w:r w:rsidR="00786553" w:rsidRPr="00476D2F">
          <w:rPr>
            <w:rStyle w:val="Hyperlink"/>
            <w:bCs/>
            <w:szCs w:val="24"/>
          </w:rPr>
          <w:t>http://ncts.dgtaxud.ec</w:t>
        </w:r>
      </w:hyperlink>
      <w:r w:rsidR="00786553" w:rsidRPr="00476D2F">
        <w:rPr>
          <w:bCs/>
          <w:szCs w:val="24"/>
        </w:rPr>
        <w:t xml:space="preserve"> and </w:t>
      </w:r>
      <w:hyperlink r:id="rId119" w:history="1">
        <w:r w:rsidR="00786553" w:rsidRPr="00476D2F">
          <w:rPr>
            <w:rStyle w:val="Hyperlink"/>
            <w:szCs w:val="24"/>
          </w:rPr>
          <w:t>http://ecs.dgtaxud.ec</w:t>
        </w:r>
      </w:hyperlink>
      <w:r w:rsidR="00ED2F9B" w:rsidRPr="00476D2F">
        <w:rPr>
          <w:color w:val="0000FF"/>
          <w:szCs w:val="24"/>
        </w:rPr>
        <w:t xml:space="preserve"> </w:t>
      </w:r>
      <w:r w:rsidR="00ED2F9B" w:rsidRPr="00476D2F">
        <w:rPr>
          <w:szCs w:val="24"/>
        </w:rPr>
        <w:t xml:space="preserve">for </w:t>
      </w:r>
      <w:r w:rsidR="00516E8D">
        <w:t>AES-P1, NCTS-P5 and NCTS-P6</w:t>
      </w:r>
      <w:r w:rsidR="0013597D" w:rsidRPr="00476D2F">
        <w:t xml:space="preserve"> </w:t>
      </w:r>
      <w:r w:rsidR="00ED2F9B" w:rsidRPr="00476D2F">
        <w:rPr>
          <w:szCs w:val="24"/>
        </w:rPr>
        <w:t>respectively.</w:t>
      </w:r>
      <w:r w:rsidR="00117A38" w:rsidRPr="00476D2F">
        <w:rPr>
          <w:szCs w:val="24"/>
        </w:rPr>
        <w:t xml:space="preserve"> </w:t>
      </w:r>
      <w:r w:rsidR="00B53D9E" w:rsidRPr="00476D2F">
        <w:rPr>
          <w:bCs/>
          <w:szCs w:val="24"/>
        </w:rPr>
        <w:t>The namespace</w:t>
      </w:r>
      <w:r w:rsidR="00ED2F9B" w:rsidRPr="00476D2F">
        <w:rPr>
          <w:bCs/>
          <w:szCs w:val="24"/>
        </w:rPr>
        <w:t>s</w:t>
      </w:r>
      <w:r w:rsidR="00B53D9E" w:rsidRPr="00476D2F">
        <w:rPr>
          <w:bCs/>
          <w:szCs w:val="24"/>
        </w:rPr>
        <w:t xml:space="preserve"> used for all XSDs</w:t>
      </w:r>
      <w:r w:rsidR="00ED2F9B" w:rsidRPr="00476D2F">
        <w:rPr>
          <w:bCs/>
          <w:szCs w:val="24"/>
        </w:rPr>
        <w:t xml:space="preserve"> are:</w:t>
      </w:r>
    </w:p>
    <w:p w14:paraId="759F8629" w14:textId="5D3C5465" w:rsidR="00ED2F9B" w:rsidRPr="00476D2F" w:rsidRDefault="00860C47"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20" w:history="1">
        <w:r w:rsidRPr="00476D2F">
          <w:rPr>
            <w:rStyle w:val="Hyperlink"/>
            <w:szCs w:val="24"/>
          </w:rPr>
          <w:t>http://www.w3.org/2007/XMLSchema-versioning</w:t>
        </w:r>
      </w:hyperlink>
      <w:r w:rsidR="00642632" w:rsidRPr="00476D2F">
        <w:rPr>
          <w:bCs/>
          <w:szCs w:val="24"/>
        </w:rPr>
        <w:t xml:space="preserve"> </w:t>
      </w:r>
      <w:r w:rsidRPr="00476D2F">
        <w:rPr>
          <w:bCs/>
          <w:szCs w:val="24"/>
        </w:rPr>
        <w:t>and</w:t>
      </w:r>
      <w:r w:rsidR="00ED2F9B" w:rsidRPr="00476D2F">
        <w:rPr>
          <w:bCs/>
          <w:szCs w:val="24"/>
        </w:rPr>
        <w:t>;</w:t>
      </w:r>
    </w:p>
    <w:p w14:paraId="4D35105B" w14:textId="0A851FFF" w:rsidR="00ED2F9B" w:rsidRPr="00476D2F" w:rsidRDefault="00ED2F9B"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21" w:history="1">
        <w:r w:rsidRPr="00476D2F">
          <w:rPr>
            <w:rStyle w:val="Hyperlink"/>
            <w:bCs/>
            <w:szCs w:val="24"/>
          </w:rPr>
          <w:t>http://www.w3.org/2001/XMLSchema</w:t>
        </w:r>
      </w:hyperlink>
      <w:r w:rsidRPr="00476D2F">
        <w:rPr>
          <w:bCs/>
          <w:szCs w:val="24"/>
        </w:rPr>
        <w:t xml:space="preserve"> .</w:t>
      </w:r>
    </w:p>
    <w:p w14:paraId="3D52F0BC" w14:textId="77777777" w:rsidR="00ED2F9B" w:rsidRPr="00476D2F" w:rsidRDefault="00ED2F9B" w:rsidP="0017371F">
      <w:pPr>
        <w:autoSpaceDE w:val="0"/>
        <w:autoSpaceDN w:val="0"/>
        <w:adjustRightInd w:val="0"/>
        <w:spacing w:before="0"/>
        <w:rPr>
          <w:bCs/>
          <w:szCs w:val="24"/>
        </w:rPr>
      </w:pPr>
    </w:p>
    <w:p w14:paraId="5649D04A" w14:textId="4D470C6A" w:rsidR="00B53D9E" w:rsidRPr="00476D2F" w:rsidRDefault="00ED2F9B" w:rsidP="00117A38">
      <w:pPr>
        <w:numPr>
          <w:ilvl w:val="0"/>
          <w:numId w:val="44"/>
        </w:numPr>
        <w:autoSpaceDE w:val="0"/>
        <w:autoSpaceDN w:val="0"/>
        <w:adjustRightInd w:val="0"/>
        <w:spacing w:before="0"/>
        <w:ind w:left="284" w:hanging="284"/>
        <w:rPr>
          <w:bCs/>
          <w:szCs w:val="24"/>
        </w:rPr>
      </w:pPr>
      <w:r w:rsidRPr="00476D2F">
        <w:rPr>
          <w:b/>
          <w:bCs/>
          <w:szCs w:val="24"/>
        </w:rPr>
        <w:t>XSD version:</w:t>
      </w:r>
      <w:r w:rsidRPr="00476D2F">
        <w:rPr>
          <w:bCs/>
          <w:szCs w:val="24"/>
        </w:rPr>
        <w:t xml:space="preserve"> </w:t>
      </w:r>
      <w:r w:rsidR="00714D80" w:rsidRPr="00476D2F">
        <w:rPr>
          <w:bCs/>
          <w:szCs w:val="24"/>
        </w:rPr>
        <w:t>T</w:t>
      </w:r>
      <w:r w:rsidR="00860C47" w:rsidRPr="00476D2F">
        <w:rPr>
          <w:bCs/>
          <w:szCs w:val="24"/>
        </w:rPr>
        <w:t xml:space="preserve">he </w:t>
      </w:r>
      <w:proofErr w:type="spellStart"/>
      <w:r w:rsidR="00860C47" w:rsidRPr="00476D2F">
        <w:rPr>
          <w:bCs/>
          <w:szCs w:val="24"/>
        </w:rPr>
        <w:t>vc:minVersion</w:t>
      </w:r>
      <w:proofErr w:type="spellEnd"/>
      <w:r w:rsidR="00860C47" w:rsidRPr="00476D2F">
        <w:rPr>
          <w:bCs/>
          <w:szCs w:val="24"/>
        </w:rPr>
        <w:t>="1.1" attribute will be used to indicate for XSDL processors that XSD has version XSD v1.1</w:t>
      </w:r>
      <w:r w:rsidR="00E215C3" w:rsidRPr="00476D2F">
        <w:rPr>
          <w:bCs/>
          <w:szCs w:val="24"/>
        </w:rPr>
        <w:t>;</w:t>
      </w:r>
    </w:p>
    <w:p w14:paraId="248AEEF6" w14:textId="77777777" w:rsidR="00B53D9E" w:rsidRPr="00476D2F" w:rsidRDefault="00B53D9E" w:rsidP="00DB5464">
      <w:pPr>
        <w:autoSpaceDE w:val="0"/>
        <w:autoSpaceDN w:val="0"/>
        <w:adjustRightInd w:val="0"/>
        <w:spacing w:before="0"/>
        <w:ind w:left="284"/>
        <w:rPr>
          <w:b/>
        </w:rPr>
      </w:pPr>
    </w:p>
    <w:p w14:paraId="300418C3" w14:textId="6C49401B" w:rsidR="00CA1A7F" w:rsidRPr="00476D2F" w:rsidRDefault="00B53D9E" w:rsidP="00117A38">
      <w:pPr>
        <w:numPr>
          <w:ilvl w:val="0"/>
          <w:numId w:val="44"/>
        </w:numPr>
        <w:autoSpaceDE w:val="0"/>
        <w:autoSpaceDN w:val="0"/>
        <w:adjustRightInd w:val="0"/>
        <w:spacing w:before="0"/>
        <w:ind w:left="284" w:hanging="284"/>
        <w:rPr>
          <w:bCs/>
        </w:rPr>
      </w:pPr>
      <w:r w:rsidRPr="00476D2F">
        <w:rPr>
          <w:b/>
          <w:bCs/>
        </w:rPr>
        <w:t>Qualified elements</w:t>
      </w:r>
      <w:r w:rsidRPr="00476D2F">
        <w:rPr>
          <w:b/>
        </w:rPr>
        <w:t xml:space="preserve">: </w:t>
      </w:r>
      <w:r w:rsidRPr="00476D2F">
        <w:rPr>
          <w:bCs/>
        </w:rPr>
        <w:t>The ‘</w:t>
      </w:r>
      <w:proofErr w:type="spellStart"/>
      <w:r w:rsidRPr="00476D2F">
        <w:rPr>
          <w:bCs/>
        </w:rPr>
        <w:t>elementFormDefault</w:t>
      </w:r>
      <w:proofErr w:type="spellEnd"/>
      <w:r w:rsidRPr="00476D2F">
        <w:rPr>
          <w:bCs/>
        </w:rPr>
        <w:t xml:space="preserve">’ </w:t>
      </w:r>
      <w:r w:rsidR="00BF2B62" w:rsidRPr="00476D2F">
        <w:rPr>
          <w:bCs/>
        </w:rPr>
        <w:t>and ‘</w:t>
      </w:r>
      <w:proofErr w:type="spellStart"/>
      <w:r w:rsidR="00BF2B62" w:rsidRPr="00476D2F">
        <w:rPr>
          <w:bCs/>
        </w:rPr>
        <w:t>attributeFormDefault</w:t>
      </w:r>
      <w:proofErr w:type="spellEnd"/>
      <w:r w:rsidR="00BF2B62" w:rsidRPr="00476D2F">
        <w:rPr>
          <w:bCs/>
        </w:rPr>
        <w:t xml:space="preserve">’ attributes are set to </w:t>
      </w:r>
      <w:r w:rsidRPr="00476D2F">
        <w:rPr>
          <w:bCs/>
        </w:rPr>
        <w:t>‘unqualified’</w:t>
      </w:r>
      <w:r w:rsidR="00BF2B62" w:rsidRPr="00476D2F">
        <w:rPr>
          <w:bCs/>
        </w:rPr>
        <w:t xml:space="preserve"> for all schemas</w:t>
      </w:r>
      <w:r w:rsidRPr="00476D2F">
        <w:rPr>
          <w:bCs/>
        </w:rPr>
        <w:t>;</w:t>
      </w:r>
    </w:p>
    <w:p w14:paraId="5A657AFA" w14:textId="73523D7F" w:rsidR="00B207C4" w:rsidRPr="00476D2F" w:rsidRDefault="00B207C4" w:rsidP="00DB5464">
      <w:pPr>
        <w:autoSpaceDE w:val="0"/>
        <w:autoSpaceDN w:val="0"/>
        <w:adjustRightInd w:val="0"/>
        <w:spacing w:before="0"/>
        <w:ind w:left="284"/>
        <w:rPr>
          <w:b/>
        </w:rPr>
      </w:pPr>
    </w:p>
    <w:p w14:paraId="4618EF65" w14:textId="39EA9E38" w:rsidR="00A84672" w:rsidRPr="00476D2F" w:rsidRDefault="00B207C4" w:rsidP="00117A38">
      <w:pPr>
        <w:numPr>
          <w:ilvl w:val="0"/>
          <w:numId w:val="44"/>
        </w:numPr>
        <w:autoSpaceDE w:val="0"/>
        <w:autoSpaceDN w:val="0"/>
        <w:adjustRightInd w:val="0"/>
        <w:spacing w:before="0"/>
        <w:ind w:left="284" w:hanging="284"/>
        <w:rPr>
          <w:bCs/>
        </w:rPr>
      </w:pPr>
      <w:r w:rsidRPr="00476D2F">
        <w:rPr>
          <w:b/>
          <w:bCs/>
        </w:rPr>
        <w:t xml:space="preserve">XML tags: </w:t>
      </w:r>
      <w:r w:rsidRPr="00476D2F">
        <w:rPr>
          <w:bCs/>
        </w:rPr>
        <w:t>Each business functionality</w:t>
      </w:r>
      <w:r w:rsidR="00742C06" w:rsidRPr="00476D2F">
        <w:rPr>
          <w:bCs/>
        </w:rPr>
        <w:t xml:space="preserve"> (</w:t>
      </w:r>
      <w:r w:rsidR="00742C06" w:rsidRPr="00476D2F">
        <w:t>i.e. MRN</w:t>
      </w:r>
      <w:r w:rsidR="00742C06" w:rsidRPr="00476D2F">
        <w:rPr>
          <w:bCs/>
        </w:rPr>
        <w:t>)</w:t>
      </w:r>
      <w:r w:rsidRPr="00476D2F">
        <w:rPr>
          <w:bCs/>
        </w:rPr>
        <w:t xml:space="preserve"> will correspond to a single unique XML tag</w:t>
      </w:r>
      <w:r w:rsidRPr="00476D2F">
        <w:t>​</w:t>
      </w:r>
      <w:r w:rsidR="006F347D" w:rsidRPr="00476D2F">
        <w:t xml:space="preserve">. </w:t>
      </w:r>
      <w:r w:rsidRPr="00476D2F">
        <w:t>XML tags naming convention</w:t>
      </w:r>
      <w:r w:rsidR="006F347D" w:rsidRPr="00476D2F">
        <w:rPr>
          <w:b/>
        </w:rPr>
        <w:t xml:space="preserve"> </w:t>
      </w:r>
      <w:r w:rsidR="006F347D" w:rsidRPr="00476D2F">
        <w:t>is defined in section</w:t>
      </w:r>
      <w:r w:rsidR="00E87712" w:rsidRPr="00476D2F">
        <w:t xml:space="preserve"> </w:t>
      </w:r>
      <w:r w:rsidR="00E87712" w:rsidRPr="00476D2F">
        <w:fldChar w:fldCharType="begin"/>
      </w:r>
      <w:r w:rsidR="00E87712" w:rsidRPr="00476D2F">
        <w:instrText xml:space="preserve"> REF _Ref27414040 \r \h </w:instrText>
      </w:r>
      <w:r w:rsidR="00E87712" w:rsidRPr="00476D2F">
        <w:fldChar w:fldCharType="separate"/>
      </w:r>
      <w:r w:rsidR="004501EF">
        <w:t>VII.3</w:t>
      </w:r>
      <w:r w:rsidR="00E87712" w:rsidRPr="00476D2F">
        <w:fldChar w:fldCharType="end"/>
      </w:r>
      <w:r w:rsidR="006F347D" w:rsidRPr="00A079D8">
        <w:rPr>
          <w:bCs/>
        </w:rPr>
        <w:t>.</w:t>
      </w:r>
    </w:p>
    <w:p w14:paraId="49707511" w14:textId="77777777" w:rsidR="00A84672" w:rsidRPr="00476D2F" w:rsidRDefault="00A84672" w:rsidP="00F15F07">
      <w:pPr>
        <w:pStyle w:val="Heading3"/>
        <w:ind w:left="851" w:hanging="851"/>
      </w:pPr>
      <w:bookmarkStart w:id="1647" w:name="_Toc185900791"/>
      <w:r w:rsidRPr="00476D2F">
        <w:t>XSDs’ File Structure</w:t>
      </w:r>
      <w:bookmarkEnd w:id="1647"/>
    </w:p>
    <w:p w14:paraId="7A47FC11" w14:textId="2C625F29" w:rsidR="00A84672" w:rsidRPr="00476D2F" w:rsidRDefault="00A84672" w:rsidP="00A84672">
      <w:pPr>
        <w:autoSpaceDE w:val="0"/>
        <w:autoSpaceDN w:val="0"/>
        <w:adjustRightInd w:val="0"/>
        <w:spacing w:before="0"/>
        <w:rPr>
          <w:bCs/>
        </w:rPr>
      </w:pPr>
      <w:r w:rsidRPr="00476D2F">
        <w:rPr>
          <w:bCs/>
        </w:rPr>
        <w:t>Th</w:t>
      </w:r>
      <w:r w:rsidR="00D24B70" w:rsidRPr="00476D2F">
        <w:rPr>
          <w:bCs/>
        </w:rPr>
        <w:t xml:space="preserve">is </w:t>
      </w:r>
      <w:r w:rsidRPr="00476D2F">
        <w:rPr>
          <w:bCs/>
        </w:rPr>
        <w:t xml:space="preserve">sub-section describes how the XSD conventions defined in </w:t>
      </w:r>
      <w:r w:rsidR="0083024C" w:rsidRPr="00476D2F">
        <w:rPr>
          <w:bCs/>
        </w:rPr>
        <w:fldChar w:fldCharType="begin"/>
      </w:r>
      <w:r w:rsidR="0083024C" w:rsidRPr="00476D2F">
        <w:rPr>
          <w:bCs/>
        </w:rPr>
        <w:instrText xml:space="preserve"> REF _Ref526247412 \r \h </w:instrText>
      </w:r>
      <w:r w:rsidR="008D2375" w:rsidRPr="00476D2F">
        <w:rPr>
          <w:bCs/>
        </w:rPr>
        <w:instrText xml:space="preserve"> \* MERGEFORMAT </w:instrText>
      </w:r>
      <w:r w:rsidR="0083024C" w:rsidRPr="00476D2F">
        <w:rPr>
          <w:bCs/>
        </w:rPr>
      </w:r>
      <w:r w:rsidR="0083024C" w:rsidRPr="00476D2F">
        <w:rPr>
          <w:bCs/>
        </w:rPr>
        <w:fldChar w:fldCharType="separate"/>
      </w:r>
      <w:r w:rsidR="004501EF">
        <w:rPr>
          <w:bCs/>
        </w:rPr>
        <w:t>VII.9.1</w:t>
      </w:r>
      <w:r w:rsidR="0083024C" w:rsidRPr="00476D2F">
        <w:rPr>
          <w:bCs/>
        </w:rPr>
        <w:fldChar w:fldCharType="end"/>
      </w:r>
      <w:r w:rsidRPr="00476D2F">
        <w:rPr>
          <w:bCs/>
        </w:rPr>
        <w:t xml:space="preserve"> are realised in terms of XSDs file structure. Only “domain specific” XSDs are to be generated. Domain Specific XSDs can be further categorised as </w:t>
      </w:r>
      <w:proofErr w:type="spellStart"/>
      <w:r w:rsidR="00ED327E" w:rsidRPr="00476D2F">
        <w:rPr>
          <w:bCs/>
        </w:rPr>
        <w:t>Message_speci</w:t>
      </w:r>
      <w:r w:rsidRPr="00476D2F">
        <w:rPr>
          <w:bCs/>
        </w:rPr>
        <w:t>fic</w:t>
      </w:r>
      <w:proofErr w:type="spellEnd"/>
      <w:r w:rsidRPr="00476D2F">
        <w:rPr>
          <w:bCs/>
        </w:rPr>
        <w:t xml:space="preserve"> and Domain shared XSDs. The following figure provides a </w:t>
      </w:r>
      <w:proofErr w:type="gramStart"/>
      <w:r w:rsidRPr="00476D2F">
        <w:rPr>
          <w:bCs/>
        </w:rPr>
        <w:t>high level</w:t>
      </w:r>
      <w:proofErr w:type="gramEnd"/>
      <w:r w:rsidRPr="00476D2F">
        <w:rPr>
          <w:bCs/>
        </w:rPr>
        <w:t xml:space="preserve"> visualisation of the XSDs categorisation.</w:t>
      </w:r>
    </w:p>
    <w:p w14:paraId="3710BB18" w14:textId="7AF59179" w:rsidR="00A84672" w:rsidRPr="00476D2F" w:rsidRDefault="7220890A" w:rsidP="00DB5464">
      <w:pPr>
        <w:jc w:val="center"/>
      </w:pPr>
      <w:r w:rsidRPr="00476D2F">
        <w:rPr>
          <w:noProof/>
          <w:lang w:val="en-IE" w:eastAsia="en-IE"/>
        </w:rPr>
        <w:drawing>
          <wp:inline distT="0" distB="0" distL="0" distR="0" wp14:anchorId="39DABB14" wp14:editId="686DDDD4">
            <wp:extent cx="3611804" cy="2659380"/>
            <wp:effectExtent l="0" t="0" r="0" b="0"/>
            <wp:docPr id="694270357" name="Picture 69427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611804" cy="2659380"/>
                    </a:xfrm>
                    <a:prstGeom prst="rect">
                      <a:avLst/>
                    </a:prstGeom>
                  </pic:spPr>
                </pic:pic>
              </a:graphicData>
            </a:graphic>
          </wp:inline>
        </w:drawing>
      </w:r>
    </w:p>
    <w:p w14:paraId="17E649CF" w14:textId="17D8A433" w:rsidR="00A84672" w:rsidRPr="00476D2F" w:rsidRDefault="00A84672" w:rsidP="008F703C">
      <w:pPr>
        <w:pStyle w:val="Caption"/>
      </w:pPr>
      <w:bookmarkStart w:id="1648" w:name="_Toc526249284"/>
      <w:bookmarkStart w:id="1649" w:name="_Toc185900909"/>
      <w:r w:rsidRPr="00476D2F">
        <w:t xml:space="preserve">Figure </w:t>
      </w:r>
      <w:r w:rsidRPr="00476D2F">
        <w:fldChar w:fldCharType="begin"/>
      </w:r>
      <w:r w:rsidRPr="00476D2F">
        <w:instrText xml:space="preserve"> SEQ Figure \* ARABIC </w:instrText>
      </w:r>
      <w:r w:rsidRPr="00476D2F">
        <w:fldChar w:fldCharType="separate"/>
      </w:r>
      <w:r w:rsidR="004501EF">
        <w:rPr>
          <w:noProof/>
        </w:rPr>
        <w:t>32</w:t>
      </w:r>
      <w:r w:rsidRPr="00476D2F">
        <w:fldChar w:fldCharType="end"/>
      </w:r>
      <w:r w:rsidRPr="00476D2F">
        <w:t>: XSDs’ Categorisation</w:t>
      </w:r>
      <w:bookmarkEnd w:id="1648"/>
      <w:bookmarkEnd w:id="1649"/>
    </w:p>
    <w:p w14:paraId="4C10C72E" w14:textId="57B3DA76" w:rsidR="00A84672" w:rsidRPr="00476D2F" w:rsidRDefault="00A84672" w:rsidP="00A84672">
      <w:r w:rsidRPr="00476D2F">
        <w:t xml:space="preserve">Domain Shared XSDs shall contain definition of Simple and Complex types that are shared between </w:t>
      </w:r>
      <w:r w:rsidR="0027757F" w:rsidRPr="00476D2F">
        <w:t>messages of the specific domain</w:t>
      </w:r>
      <w:r w:rsidRPr="00476D2F">
        <w:t xml:space="preserve">. </w:t>
      </w:r>
      <w:proofErr w:type="spellStart"/>
      <w:r w:rsidR="00ED327E" w:rsidRPr="00476D2F">
        <w:t>Message_speci</w:t>
      </w:r>
      <w:r w:rsidRPr="00476D2F">
        <w:t>fic</w:t>
      </w:r>
      <w:proofErr w:type="spellEnd"/>
      <w:r w:rsidRPr="00476D2F">
        <w:t xml:space="preserve"> XSDs shall contain the definition of the structure for each domain message and shall exist for each message of the domain.</w:t>
      </w:r>
    </w:p>
    <w:p w14:paraId="3AB6122B" w14:textId="2326E1A1" w:rsidR="00A84672" w:rsidRPr="00476D2F" w:rsidRDefault="00A84672" w:rsidP="00A84672">
      <w:r w:rsidRPr="00476D2F">
        <w:t xml:space="preserve">The following figure provides an illustration of the XSD files as they will be extracted from the </w:t>
      </w:r>
      <w:r w:rsidR="001B3579" w:rsidRPr="001B3579">
        <w:rPr>
          <w:i/>
          <w:iCs/>
        </w:rPr>
        <w:t>SPECS MANAGER</w:t>
      </w:r>
      <w:r w:rsidR="001B3579">
        <w:t xml:space="preserve"> application</w:t>
      </w:r>
      <w:r w:rsidR="00AD0B02" w:rsidRPr="00476D2F" w:rsidDel="00AD0B02">
        <w:t xml:space="preserve"> </w:t>
      </w:r>
      <w:r w:rsidRPr="00476D2F">
        <w:t>for a single domain.</w:t>
      </w:r>
    </w:p>
    <w:p w14:paraId="75E3C905" w14:textId="7D0A4C09" w:rsidR="00A84672" w:rsidRPr="00476D2F" w:rsidRDefault="06F2450A" w:rsidP="00A84672">
      <w:pPr>
        <w:spacing w:before="0"/>
        <w:jc w:val="center"/>
        <w:rPr>
          <w:rFonts w:ascii="Calibri" w:hAnsi="Calibri"/>
          <w:sz w:val="22"/>
          <w:szCs w:val="22"/>
        </w:rPr>
      </w:pPr>
      <w:r w:rsidRPr="00476D2F">
        <w:rPr>
          <w:noProof/>
          <w:lang w:val="en-IE" w:eastAsia="en-IE"/>
        </w:rPr>
        <w:drawing>
          <wp:inline distT="0" distB="0" distL="0" distR="0" wp14:anchorId="0F13E1B2" wp14:editId="1AC8D86D">
            <wp:extent cx="5760084" cy="3191510"/>
            <wp:effectExtent l="0" t="0" r="0" b="0"/>
            <wp:docPr id="436961550" name="Picture 43696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3">
                      <a:extLst>
                        <a:ext uri="{FF2B5EF4-FFF2-40B4-BE49-F238E27FC236}">
                          <a16:creationId xmlns:arto="http://schemas.microsoft.com/office/word/2006/arto" xmlns:a16="http://schemas.microsoft.com/office/drawing/2014/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 id="{1D29391C-CF9F-41FF-96AC-1B2A858BA332}"/>
                        </a:ext>
                      </a:extLst>
                    </a:blip>
                    <a:stretch>
                      <a:fillRect/>
                    </a:stretch>
                  </pic:blipFill>
                  <pic:spPr>
                    <a:xfrm>
                      <a:off x="0" y="0"/>
                      <a:ext cx="5760084" cy="3191510"/>
                    </a:xfrm>
                    <a:prstGeom prst="rect">
                      <a:avLst/>
                    </a:prstGeom>
                  </pic:spPr>
                </pic:pic>
              </a:graphicData>
            </a:graphic>
          </wp:inline>
        </w:drawing>
      </w:r>
    </w:p>
    <w:p w14:paraId="3EA3B702" w14:textId="32CD21DF" w:rsidR="00A84672" w:rsidRPr="00476D2F" w:rsidRDefault="00A84672" w:rsidP="008F703C">
      <w:pPr>
        <w:pStyle w:val="Caption"/>
      </w:pPr>
      <w:bookmarkStart w:id="1650" w:name="_Ref526248459"/>
      <w:bookmarkStart w:id="1651" w:name="_Toc526249285"/>
      <w:bookmarkStart w:id="1652" w:name="_Toc185900910"/>
      <w:r w:rsidRPr="00476D2F">
        <w:t xml:space="preserve">Figure </w:t>
      </w:r>
      <w:r w:rsidRPr="00476D2F">
        <w:fldChar w:fldCharType="begin"/>
      </w:r>
      <w:r w:rsidRPr="00476D2F">
        <w:instrText xml:space="preserve"> SEQ Figure \* ARABIC </w:instrText>
      </w:r>
      <w:r w:rsidRPr="00476D2F">
        <w:fldChar w:fldCharType="separate"/>
      </w:r>
      <w:r w:rsidR="004501EF">
        <w:rPr>
          <w:noProof/>
        </w:rPr>
        <w:t>33</w:t>
      </w:r>
      <w:r w:rsidRPr="00476D2F">
        <w:fldChar w:fldCharType="end"/>
      </w:r>
      <w:bookmarkEnd w:id="1650"/>
      <w:r w:rsidRPr="00476D2F">
        <w:t>: XSDs’ File Structure</w:t>
      </w:r>
      <w:bookmarkEnd w:id="1651"/>
      <w:bookmarkEnd w:id="1652"/>
    </w:p>
    <w:p w14:paraId="29B09AAD" w14:textId="77777777" w:rsidR="00A84672" w:rsidRPr="00476D2F" w:rsidRDefault="00A84672" w:rsidP="00A84672">
      <w:pPr>
        <w:autoSpaceDE w:val="0"/>
        <w:autoSpaceDN w:val="0"/>
        <w:adjustRightInd w:val="0"/>
        <w:spacing w:before="0"/>
        <w:jc w:val="left"/>
        <w:rPr>
          <w:szCs w:val="24"/>
        </w:rPr>
      </w:pPr>
      <w:r w:rsidRPr="00476D2F">
        <w:rPr>
          <w:szCs w:val="24"/>
        </w:rPr>
        <w:t>A short description of the Domain Shared XSDs is provided below:</w:t>
      </w:r>
    </w:p>
    <w:p w14:paraId="37AC66C8" w14:textId="7D06A92B" w:rsidR="00A84672" w:rsidRPr="00476D2F" w:rsidRDefault="00A84672" w:rsidP="00117A38">
      <w:pPr>
        <w:numPr>
          <w:ilvl w:val="0"/>
          <w:numId w:val="44"/>
        </w:numPr>
        <w:autoSpaceDE w:val="0"/>
        <w:autoSpaceDN w:val="0"/>
        <w:adjustRightInd w:val="0"/>
        <w:spacing w:before="180"/>
        <w:ind w:left="284" w:hanging="284"/>
        <w:rPr>
          <w:bCs/>
          <w:szCs w:val="24"/>
        </w:rPr>
      </w:pPr>
      <w:r w:rsidRPr="00476D2F">
        <w:rPr>
          <w:b/>
          <w:bCs/>
          <w:szCs w:val="24"/>
        </w:rPr>
        <w:t>Simple Types XSD (</w:t>
      </w:r>
      <w:r w:rsidR="00D85F2B" w:rsidRPr="00476D2F">
        <w:rPr>
          <w:b/>
          <w:bCs/>
          <w:szCs w:val="24"/>
        </w:rPr>
        <w:t>s</w:t>
      </w:r>
      <w:r w:rsidRPr="00476D2F">
        <w:rPr>
          <w:b/>
          <w:bCs/>
          <w:szCs w:val="24"/>
        </w:rPr>
        <w:t xml:space="preserve">types.xsd): </w:t>
      </w:r>
      <w:r w:rsidR="00411E1E" w:rsidRPr="00476D2F">
        <w:rPr>
          <w:bCs/>
          <w:szCs w:val="24"/>
        </w:rPr>
        <w:t xml:space="preserve">shall contain definition of simple types by type, </w:t>
      </w:r>
      <w:proofErr w:type="gramStart"/>
      <w:r w:rsidR="00411E1E" w:rsidRPr="00476D2F">
        <w:rPr>
          <w:bCs/>
          <w:szCs w:val="24"/>
        </w:rPr>
        <w:t>format</w:t>
      </w:r>
      <w:proofErr w:type="gramEnd"/>
      <w:r w:rsidR="00411E1E" w:rsidRPr="00476D2F">
        <w:rPr>
          <w:bCs/>
          <w:szCs w:val="24"/>
        </w:rPr>
        <w:t xml:space="preserve"> and pattern definition. Each data item may have more than one Simple Type. Simple types follow the naming convention [Description][</w:t>
      </w:r>
      <w:proofErr w:type="spellStart"/>
      <w:r w:rsidR="00411E1E" w:rsidRPr="00476D2F">
        <w:rPr>
          <w:bCs/>
          <w:szCs w:val="24"/>
        </w:rPr>
        <w:t>ContentType</w:t>
      </w:r>
      <w:proofErr w:type="spellEnd"/>
      <w:r w:rsidR="00411E1E" w:rsidRPr="00476D2F">
        <w:rPr>
          <w:bCs/>
          <w:szCs w:val="24"/>
        </w:rPr>
        <w:t xml:space="preserve">][n] with few exceptions (Date, Time, Country Code etc.) where the naming convention </w:t>
      </w:r>
      <w:r w:rsidR="00CC05F9" w:rsidRPr="00476D2F">
        <w:rPr>
          <w:bCs/>
          <w:szCs w:val="24"/>
        </w:rPr>
        <w:t>followed for ECS</w:t>
      </w:r>
      <w:r w:rsidR="00FC7C72">
        <w:rPr>
          <w:bCs/>
          <w:szCs w:val="24"/>
        </w:rPr>
        <w:t>-</w:t>
      </w:r>
      <w:r w:rsidR="00CC05F9" w:rsidRPr="00476D2F">
        <w:rPr>
          <w:bCs/>
          <w:szCs w:val="24"/>
        </w:rPr>
        <w:t>P2 and NCTS-P4 will be used</w:t>
      </w:r>
      <w:r w:rsidRPr="00476D2F">
        <w:rPr>
          <w:bCs/>
          <w:szCs w:val="24"/>
        </w:rPr>
        <w:t>;</w:t>
      </w:r>
    </w:p>
    <w:p w14:paraId="04E51EF1" w14:textId="1CD2FEB6" w:rsidR="00D85F2B" w:rsidRPr="00476D2F" w:rsidRDefault="00A84672" w:rsidP="00117A38">
      <w:pPr>
        <w:numPr>
          <w:ilvl w:val="0"/>
          <w:numId w:val="44"/>
        </w:numPr>
        <w:autoSpaceDE w:val="0"/>
        <w:autoSpaceDN w:val="0"/>
        <w:adjustRightInd w:val="0"/>
        <w:spacing w:before="180"/>
        <w:ind w:left="284" w:hanging="284"/>
        <w:rPr>
          <w:b/>
          <w:bCs/>
          <w:szCs w:val="24"/>
        </w:rPr>
      </w:pPr>
      <w:r w:rsidRPr="00476D2F">
        <w:rPr>
          <w:b/>
          <w:bCs/>
          <w:szCs w:val="24"/>
        </w:rPr>
        <w:t>Common Complex Types XSD (</w:t>
      </w:r>
      <w:r w:rsidR="00D85F2B" w:rsidRPr="00476D2F">
        <w:rPr>
          <w:b/>
          <w:bCs/>
          <w:szCs w:val="24"/>
        </w:rPr>
        <w:t>c</w:t>
      </w:r>
      <w:r w:rsidRPr="00476D2F">
        <w:rPr>
          <w:b/>
          <w:bCs/>
          <w:szCs w:val="24"/>
        </w:rPr>
        <w:t xml:space="preserve">types.xsd): </w:t>
      </w:r>
      <w:r w:rsidR="00D85F2B" w:rsidRPr="00476D2F">
        <w:rPr>
          <w:bCs/>
          <w:szCs w:val="24"/>
        </w:rPr>
        <w:t xml:space="preserve">shall contain the definition of data groups used in </w:t>
      </w:r>
      <w:proofErr w:type="gramStart"/>
      <w:r w:rsidR="00D85F2B" w:rsidRPr="00476D2F">
        <w:rPr>
          <w:bCs/>
          <w:szCs w:val="24"/>
        </w:rPr>
        <w:t>message-specific</w:t>
      </w:r>
      <w:proofErr w:type="gramEnd"/>
      <w:r w:rsidR="00D85F2B" w:rsidRPr="00476D2F">
        <w:rPr>
          <w:bCs/>
          <w:szCs w:val="24"/>
        </w:rPr>
        <w:t xml:space="preserve"> XSDs and documentation. Complex Types that are identified to be repeatedly defined in messages of the same domain shall be grouped under a common definition. Each complex </w:t>
      </w:r>
      <w:proofErr w:type="gramStart"/>
      <w:r w:rsidR="00D85F2B" w:rsidRPr="00476D2F">
        <w:rPr>
          <w:bCs/>
          <w:szCs w:val="24"/>
        </w:rPr>
        <w:t>type</w:t>
      </w:r>
      <w:proofErr w:type="gramEnd"/>
      <w:r w:rsidR="00D85F2B" w:rsidRPr="00476D2F">
        <w:rPr>
          <w:bCs/>
          <w:szCs w:val="24"/>
        </w:rPr>
        <w:t xml:space="preserve"> definition contains documentation and reference to the data items (and their simple types) that consist the data group. Data item optionality, max</w:t>
      </w:r>
      <w:r w:rsidR="002403B0">
        <w:rPr>
          <w:bCs/>
          <w:szCs w:val="24"/>
        </w:rPr>
        <w:t>imum</w:t>
      </w:r>
      <w:r w:rsidR="00D85F2B" w:rsidRPr="00476D2F">
        <w:rPr>
          <w:bCs/>
          <w:szCs w:val="24"/>
        </w:rPr>
        <w:t xml:space="preserve"> repetitions, R</w:t>
      </w:r>
      <w:r w:rsidR="005D3DF7" w:rsidRPr="00476D2F">
        <w:rPr>
          <w:bCs/>
          <w:szCs w:val="24"/>
        </w:rPr>
        <w:t xml:space="preserve">ules </w:t>
      </w:r>
      <w:r w:rsidR="00D85F2B" w:rsidRPr="00476D2F">
        <w:rPr>
          <w:bCs/>
          <w:szCs w:val="24"/>
        </w:rPr>
        <w:t>&amp;</w:t>
      </w:r>
      <w:r w:rsidR="005D3DF7" w:rsidRPr="00476D2F">
        <w:rPr>
          <w:bCs/>
          <w:szCs w:val="24"/>
        </w:rPr>
        <w:t xml:space="preserve"> </w:t>
      </w:r>
      <w:r w:rsidR="00D85F2B" w:rsidRPr="00476D2F">
        <w:rPr>
          <w:bCs/>
          <w:szCs w:val="24"/>
        </w:rPr>
        <w:t>C</w:t>
      </w:r>
      <w:r w:rsidR="005D3DF7" w:rsidRPr="00476D2F">
        <w:rPr>
          <w:bCs/>
          <w:szCs w:val="24"/>
        </w:rPr>
        <w:t>onditions</w:t>
      </w:r>
      <w:r w:rsidR="00D85F2B" w:rsidRPr="00476D2F">
        <w:rPr>
          <w:bCs/>
          <w:szCs w:val="24"/>
        </w:rPr>
        <w:t xml:space="preserve"> and C</w:t>
      </w:r>
      <w:r w:rsidR="002403B0">
        <w:rPr>
          <w:bCs/>
          <w:szCs w:val="24"/>
        </w:rPr>
        <w:t>odelists</w:t>
      </w:r>
      <w:r w:rsidR="00D85F2B" w:rsidRPr="00476D2F">
        <w:rPr>
          <w:bCs/>
          <w:szCs w:val="24"/>
        </w:rPr>
        <w:t xml:space="preserve"> </w:t>
      </w:r>
      <w:r w:rsidR="002403B0">
        <w:rPr>
          <w:bCs/>
          <w:szCs w:val="24"/>
        </w:rPr>
        <w:t>are</w:t>
      </w:r>
      <w:r w:rsidR="00D85F2B" w:rsidRPr="00476D2F">
        <w:rPr>
          <w:bCs/>
          <w:szCs w:val="24"/>
        </w:rPr>
        <w:t xml:space="preserve"> provided. </w:t>
      </w:r>
      <w:r w:rsidR="00606CF8" w:rsidRPr="00476D2F">
        <w:rPr>
          <w:bCs/>
          <w:szCs w:val="24"/>
        </w:rPr>
        <w:t>Complex types follow the naming convention [Description][Type][n].</w:t>
      </w:r>
      <w:r w:rsidR="00D85F2B" w:rsidRPr="00476D2F">
        <w:rPr>
          <w:bCs/>
          <w:szCs w:val="24"/>
        </w:rPr>
        <w:t xml:space="preserve"> </w:t>
      </w:r>
      <w:r w:rsidR="00CC05F9" w:rsidRPr="00476D2F">
        <w:rPr>
          <w:bCs/>
          <w:szCs w:val="24"/>
        </w:rPr>
        <w:t xml:space="preserve">In the documentation section of the XSD it is explicitly documented if the applicable </w:t>
      </w:r>
      <w:r w:rsidR="00025D00" w:rsidRPr="00476D2F">
        <w:rPr>
          <w:bCs/>
          <w:szCs w:val="24"/>
        </w:rPr>
        <w:t>CL for each complex type is</w:t>
      </w:r>
      <w:r w:rsidR="00CC05F9" w:rsidRPr="00476D2F">
        <w:rPr>
          <w:bCs/>
          <w:szCs w:val="24"/>
        </w:rPr>
        <w:t xml:space="preserve"> used in the Common or External domain;</w:t>
      </w:r>
    </w:p>
    <w:p w14:paraId="0869B67A" w14:textId="0C277AC7" w:rsidR="00D85F2B" w:rsidRPr="00476D2F" w:rsidRDefault="00D85F2B" w:rsidP="00117A38">
      <w:pPr>
        <w:numPr>
          <w:ilvl w:val="0"/>
          <w:numId w:val="44"/>
        </w:numPr>
        <w:autoSpaceDE w:val="0"/>
        <w:autoSpaceDN w:val="0"/>
        <w:adjustRightInd w:val="0"/>
        <w:spacing w:before="180"/>
        <w:ind w:left="284" w:hanging="284"/>
        <w:rPr>
          <w:b/>
          <w:bCs/>
          <w:szCs w:val="24"/>
        </w:rPr>
      </w:pPr>
      <w:r w:rsidRPr="00476D2F">
        <w:rPr>
          <w:b/>
          <w:bCs/>
          <w:szCs w:val="24"/>
        </w:rPr>
        <w:t xml:space="preserve">Header types (htypes.xsd): </w:t>
      </w:r>
      <w:r w:rsidRPr="00476D2F">
        <w:rPr>
          <w:bCs/>
          <w:szCs w:val="24"/>
        </w:rPr>
        <w:t>shall contain the simple and complex type definitions for the technical header elements. It is common for all messages;</w:t>
      </w:r>
    </w:p>
    <w:p w14:paraId="379C62BE" w14:textId="730B9E29" w:rsidR="00A84672" w:rsidRPr="00476D2F" w:rsidRDefault="00ED327E" w:rsidP="00117A38">
      <w:pPr>
        <w:numPr>
          <w:ilvl w:val="0"/>
          <w:numId w:val="44"/>
        </w:numPr>
        <w:autoSpaceDE w:val="0"/>
        <w:autoSpaceDN w:val="0"/>
        <w:adjustRightInd w:val="0"/>
        <w:spacing w:before="180"/>
        <w:ind w:left="284" w:hanging="284"/>
        <w:rPr>
          <w:b/>
          <w:bCs/>
          <w:szCs w:val="24"/>
        </w:rPr>
      </w:pPr>
      <w:proofErr w:type="spellStart"/>
      <w:r w:rsidRPr="00476D2F">
        <w:rPr>
          <w:b/>
          <w:bCs/>
          <w:szCs w:val="24"/>
        </w:rPr>
        <w:t>Message_speci</w:t>
      </w:r>
      <w:r w:rsidR="00A84672" w:rsidRPr="00476D2F">
        <w:rPr>
          <w:b/>
          <w:bCs/>
          <w:szCs w:val="24"/>
        </w:rPr>
        <w:t>fic</w:t>
      </w:r>
      <w:proofErr w:type="spellEnd"/>
      <w:r w:rsidR="00A84672" w:rsidRPr="00476D2F">
        <w:rPr>
          <w:b/>
          <w:bCs/>
          <w:szCs w:val="24"/>
        </w:rPr>
        <w:t xml:space="preserve"> XSD (</w:t>
      </w:r>
      <w:r w:rsidR="002E6CC9" w:rsidRPr="00476D2F">
        <w:rPr>
          <w:b/>
          <w:bCs/>
          <w:szCs w:val="24"/>
        </w:rPr>
        <w:t>CD</w:t>
      </w:r>
      <w:r w:rsidR="00A84672" w:rsidRPr="00476D2F">
        <w:rPr>
          <w:b/>
          <w:bCs/>
          <w:szCs w:val="24"/>
        </w:rPr>
        <w:t>xxx</w:t>
      </w:r>
      <w:r w:rsidR="002E6CC9" w:rsidRPr="00476D2F">
        <w:rPr>
          <w:b/>
          <w:bCs/>
          <w:szCs w:val="24"/>
        </w:rPr>
        <w:t>V</w:t>
      </w:r>
      <w:r w:rsidR="00A60AA3" w:rsidRPr="00476D2F">
        <w:rPr>
          <w:b/>
          <w:bCs/>
          <w:szCs w:val="24"/>
        </w:rPr>
        <w:t>.xsd</w:t>
      </w:r>
      <w:r w:rsidR="00A84672" w:rsidRPr="00476D2F">
        <w:rPr>
          <w:b/>
          <w:bCs/>
          <w:szCs w:val="24"/>
        </w:rPr>
        <w:t xml:space="preserve">): </w:t>
      </w:r>
      <w:r w:rsidR="00D85F2B" w:rsidRPr="00476D2F">
        <w:rPr>
          <w:bCs/>
          <w:szCs w:val="24"/>
        </w:rPr>
        <w:t xml:space="preserve">shall define only the structure of each message by providing the data groups and data items including their type. Multiplicity and optionality </w:t>
      </w:r>
      <w:proofErr w:type="gramStart"/>
      <w:r w:rsidR="00D85F2B" w:rsidRPr="00476D2F">
        <w:rPr>
          <w:bCs/>
          <w:szCs w:val="24"/>
        </w:rPr>
        <w:t>is</w:t>
      </w:r>
      <w:proofErr w:type="gramEnd"/>
      <w:r w:rsidR="00D85F2B" w:rsidRPr="00476D2F">
        <w:rPr>
          <w:bCs/>
          <w:szCs w:val="24"/>
        </w:rPr>
        <w:t xml:space="preserve"> also defined and documentation is provided. Each data group definition is consisted by the element name, type, </w:t>
      </w:r>
      <w:proofErr w:type="gramStart"/>
      <w:r w:rsidR="00D85F2B" w:rsidRPr="00476D2F">
        <w:rPr>
          <w:bCs/>
          <w:szCs w:val="24"/>
        </w:rPr>
        <w:t>optionality</w:t>
      </w:r>
      <w:proofErr w:type="gramEnd"/>
      <w:r w:rsidR="00D85F2B" w:rsidRPr="00476D2F">
        <w:rPr>
          <w:bCs/>
          <w:szCs w:val="24"/>
        </w:rPr>
        <w:t xml:space="preserve"> and repetitions</w:t>
      </w:r>
      <w:r w:rsidR="00C179FA">
        <w:rPr>
          <w:bCs/>
          <w:szCs w:val="24"/>
        </w:rPr>
        <w:t>;</w:t>
      </w:r>
      <w:r w:rsidR="00D82B03" w:rsidRPr="00476D2F">
        <w:rPr>
          <w:bCs/>
          <w:szCs w:val="24"/>
        </w:rPr>
        <w:t xml:space="preserve"> </w:t>
      </w:r>
    </w:p>
    <w:p w14:paraId="741A77D3" w14:textId="1FBF7B97" w:rsidR="00D85F2B" w:rsidRPr="00476D2F" w:rsidRDefault="00D85F2B" w:rsidP="00117A38">
      <w:pPr>
        <w:numPr>
          <w:ilvl w:val="0"/>
          <w:numId w:val="44"/>
        </w:numPr>
        <w:autoSpaceDE w:val="0"/>
        <w:autoSpaceDN w:val="0"/>
        <w:adjustRightInd w:val="0"/>
        <w:spacing w:before="180"/>
        <w:ind w:left="284" w:hanging="284"/>
        <w:rPr>
          <w:bCs/>
        </w:rPr>
      </w:pPr>
      <w:r w:rsidRPr="00476D2F">
        <w:rPr>
          <w:b/>
          <w:bCs/>
          <w:szCs w:val="24"/>
        </w:rPr>
        <w:t xml:space="preserve">Technical Codelists XSD (tcl.xsd): </w:t>
      </w:r>
      <w:r w:rsidRPr="00476D2F">
        <w:rPr>
          <w:bCs/>
          <w:szCs w:val="24"/>
        </w:rPr>
        <w:t xml:space="preserve">shall contain the definition of technical </w:t>
      </w:r>
      <w:r w:rsidR="0006255B"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r w:rsidR="00C179FA">
        <w:rPr>
          <w:bCs/>
          <w:szCs w:val="24"/>
        </w:rPr>
        <w:t>.</w:t>
      </w:r>
    </w:p>
    <w:p w14:paraId="6BA9E518" w14:textId="77777777" w:rsidR="00A84672" w:rsidRPr="00476D2F" w:rsidRDefault="00A84672" w:rsidP="00F15F07">
      <w:pPr>
        <w:pStyle w:val="Heading3"/>
        <w:ind w:left="851" w:hanging="851"/>
      </w:pPr>
      <w:bookmarkStart w:id="1653" w:name="_Toc185900792"/>
      <w:r w:rsidRPr="00476D2F">
        <w:t>XSDs Binding</w:t>
      </w:r>
      <w:bookmarkEnd w:id="1653"/>
    </w:p>
    <w:p w14:paraId="6FC6BA09" w14:textId="5B80A96A" w:rsidR="00A84672" w:rsidRPr="00476D2F" w:rsidRDefault="00A84672" w:rsidP="00A84672">
      <w:pPr>
        <w:autoSpaceDE w:val="0"/>
        <w:autoSpaceDN w:val="0"/>
        <w:adjustRightInd w:val="0"/>
        <w:spacing w:before="0"/>
        <w:rPr>
          <w:szCs w:val="24"/>
        </w:rPr>
      </w:pPr>
      <w:r w:rsidRPr="00476D2F">
        <w:rPr>
          <w:szCs w:val="24"/>
        </w:rPr>
        <w:t xml:space="preserve">As shown in </w:t>
      </w:r>
      <w:r w:rsidR="00D82B03" w:rsidRPr="00476D2F">
        <w:fldChar w:fldCharType="begin"/>
      </w:r>
      <w:r w:rsidR="00D82B03" w:rsidRPr="00476D2F">
        <w:rPr>
          <w:szCs w:val="24"/>
        </w:rPr>
        <w:instrText xml:space="preserve"> REF _Ref526248459 \h </w:instrText>
      </w:r>
      <w:r w:rsidR="008D2375" w:rsidRPr="00476D2F">
        <w:instrText xml:space="preserve"> \* MERGEFORMAT </w:instrText>
      </w:r>
      <w:r w:rsidR="00D82B03" w:rsidRPr="00476D2F">
        <w:fldChar w:fldCharType="separate"/>
      </w:r>
      <w:r w:rsidR="004501EF" w:rsidRPr="00476D2F">
        <w:t xml:space="preserve">Figure </w:t>
      </w:r>
      <w:r w:rsidR="004501EF">
        <w:t>33</w:t>
      </w:r>
      <w:r w:rsidR="00D82B03" w:rsidRPr="00476D2F">
        <w:fldChar w:fldCharType="end"/>
      </w:r>
      <w:r w:rsidRPr="00476D2F">
        <w:rPr>
          <w:szCs w:val="24"/>
        </w:rPr>
        <w:t xml:space="preserve"> there is a certain degree of interdependency between the XSD files, whether those are message-specific or common. </w:t>
      </w:r>
      <w:proofErr w:type="gramStart"/>
      <w:r w:rsidRPr="00476D2F">
        <w:rPr>
          <w:szCs w:val="24"/>
        </w:rPr>
        <w:t>In order to</w:t>
      </w:r>
      <w:proofErr w:type="gramEnd"/>
      <w:r w:rsidRPr="00476D2F">
        <w:rPr>
          <w:szCs w:val="24"/>
        </w:rPr>
        <w:t xml:space="preserve"> realise that interdependency and assemble the XSDs, XML Schemas &lt;include&gt; element will be used.</w:t>
      </w:r>
    </w:p>
    <w:p w14:paraId="35DBCFE6" w14:textId="77777777" w:rsidR="00A84672" w:rsidRPr="00476D2F" w:rsidRDefault="00A84672" w:rsidP="00F15F07">
      <w:pPr>
        <w:pStyle w:val="Heading3"/>
        <w:ind w:left="851" w:hanging="851"/>
      </w:pPr>
      <w:bookmarkStart w:id="1654" w:name="_Toc185900793"/>
      <w:r w:rsidRPr="00476D2F">
        <w:t>Internal Structure of XSD Files</w:t>
      </w:r>
      <w:bookmarkEnd w:id="1654"/>
    </w:p>
    <w:p w14:paraId="4CC3824C" w14:textId="77777777" w:rsidR="00A84672" w:rsidRPr="00476D2F" w:rsidRDefault="00A84672" w:rsidP="00A84672">
      <w:pPr>
        <w:autoSpaceDE w:val="0"/>
        <w:autoSpaceDN w:val="0"/>
        <w:adjustRightInd w:val="0"/>
        <w:spacing w:before="0"/>
        <w:rPr>
          <w:szCs w:val="24"/>
        </w:rPr>
      </w:pPr>
      <w:r w:rsidRPr="00476D2F">
        <w:rPr>
          <w:szCs w:val="24"/>
        </w:rPr>
        <w:t xml:space="preserve">The current section provides an overview of the internal structure per XSD type </w:t>
      </w:r>
      <w:proofErr w:type="gramStart"/>
      <w:r w:rsidRPr="00476D2F">
        <w:rPr>
          <w:szCs w:val="24"/>
        </w:rPr>
        <w:t>as well an example of their application</w:t>
      </w:r>
      <w:proofErr w:type="gramEnd"/>
      <w:r w:rsidRPr="00476D2F">
        <w:rPr>
          <w:szCs w:val="24"/>
        </w:rPr>
        <w:t xml:space="preserve"> to define simple and complex types.</w:t>
      </w:r>
    </w:p>
    <w:p w14:paraId="036A6BFD" w14:textId="77777777" w:rsidR="00A84672" w:rsidRPr="00476D2F" w:rsidRDefault="00A84672" w:rsidP="006F347D">
      <w:pPr>
        <w:pStyle w:val="Heading4"/>
      </w:pPr>
      <w:r w:rsidRPr="00476D2F">
        <w:t xml:space="preserve">Message-specific </w:t>
      </w:r>
      <w:proofErr w:type="gramStart"/>
      <w:r w:rsidRPr="00476D2F">
        <w:t>XSDs</w:t>
      </w:r>
      <w:proofErr w:type="gramEnd"/>
    </w:p>
    <w:p w14:paraId="24BD7C3D" w14:textId="6DD13990" w:rsidR="00A84672" w:rsidRPr="00476D2F" w:rsidRDefault="00A84672" w:rsidP="00A84672">
      <w:pPr>
        <w:autoSpaceDE w:val="0"/>
        <w:autoSpaceDN w:val="0"/>
        <w:adjustRightInd w:val="0"/>
        <w:spacing w:before="0"/>
        <w:rPr>
          <w:szCs w:val="24"/>
        </w:rPr>
      </w:pPr>
      <w:r w:rsidRPr="00476D2F">
        <w:rPr>
          <w:szCs w:val="24"/>
        </w:rPr>
        <w:t xml:space="preserve">Each </w:t>
      </w:r>
      <w:proofErr w:type="gramStart"/>
      <w:r w:rsidR="00ED327E" w:rsidRPr="00476D2F">
        <w:rPr>
          <w:szCs w:val="24"/>
        </w:rPr>
        <w:t>m</w:t>
      </w:r>
      <w:r w:rsidRPr="00476D2F">
        <w:rPr>
          <w:szCs w:val="24"/>
        </w:rPr>
        <w:t>essage-specific</w:t>
      </w:r>
      <w:proofErr w:type="gramEnd"/>
      <w:r w:rsidRPr="00476D2F">
        <w:rPr>
          <w:szCs w:val="24"/>
        </w:rPr>
        <w:t xml:space="preserve"> XSD shall define the structure of the pertinent IE. </w:t>
      </w:r>
      <w:proofErr w:type="gramStart"/>
      <w:r w:rsidRPr="00476D2F">
        <w:rPr>
          <w:szCs w:val="24"/>
        </w:rPr>
        <w:t>In order for</w:t>
      </w:r>
      <w:proofErr w:type="gramEnd"/>
      <w:r w:rsidRPr="00476D2F">
        <w:rPr>
          <w:szCs w:val="24"/>
        </w:rPr>
        <w:t xml:space="preserve"> data items and groups to be defined each </w:t>
      </w:r>
      <w:proofErr w:type="spellStart"/>
      <w:r w:rsidR="00ED327E" w:rsidRPr="00476D2F">
        <w:rPr>
          <w:szCs w:val="24"/>
        </w:rPr>
        <w:t>Message_speci</w:t>
      </w:r>
      <w:r w:rsidRPr="00476D2F">
        <w:rPr>
          <w:szCs w:val="24"/>
        </w:rPr>
        <w:t>fic</w:t>
      </w:r>
      <w:proofErr w:type="spellEnd"/>
      <w:r w:rsidRPr="00476D2F">
        <w:rPr>
          <w:szCs w:val="24"/>
        </w:rPr>
        <w:t xml:space="preserve"> XSD shall contain reference to the Common XSDs of its domain. The XSD structure is compliant to the characteristics presented below:</w:t>
      </w:r>
    </w:p>
    <w:p w14:paraId="1453F3E6" w14:textId="77777777" w:rsidR="00A84672" w:rsidRPr="00476D2F" w:rsidRDefault="00A84672" w:rsidP="00A84672">
      <w:pPr>
        <w:autoSpaceDE w:val="0"/>
        <w:autoSpaceDN w:val="0"/>
        <w:adjustRightInd w:val="0"/>
        <w:spacing w:before="0"/>
        <w:rPr>
          <w:szCs w:val="24"/>
        </w:rPr>
      </w:pPr>
    </w:p>
    <w:p w14:paraId="73C079D2" w14:textId="70BED401"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Root Element:</w:t>
      </w:r>
      <w:r w:rsidRPr="00476D2F">
        <w:rPr>
          <w:szCs w:val="24"/>
        </w:rPr>
        <w:t xml:space="preserve"> is the type of message.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4501EF" w:rsidRPr="00476D2F">
        <w:t xml:space="preserve">Figure </w:t>
      </w:r>
      <w:r w:rsidR="004501EF">
        <w:t>34</w:t>
      </w:r>
      <w:r w:rsidR="00D82B03" w:rsidRPr="00476D2F">
        <w:fldChar w:fldCharType="end"/>
      </w:r>
      <w:r w:rsidRPr="00476D2F">
        <w:rPr>
          <w:bCs/>
          <w:szCs w:val="24"/>
        </w:rPr>
        <w:t>, CD</w:t>
      </w:r>
      <w:r w:rsidR="00D82B03" w:rsidRPr="00476D2F">
        <w:rPr>
          <w:bCs/>
          <w:szCs w:val="24"/>
        </w:rPr>
        <w:t>5</w:t>
      </w:r>
      <w:r w:rsidRPr="00476D2F">
        <w:rPr>
          <w:bCs/>
          <w:szCs w:val="24"/>
        </w:rPr>
        <w:t>01</w:t>
      </w:r>
      <w:r w:rsidR="00D82B03" w:rsidRPr="00476D2F">
        <w:rPr>
          <w:bCs/>
          <w:szCs w:val="24"/>
        </w:rPr>
        <w:t>C</w:t>
      </w:r>
      <w:r w:rsidRPr="00476D2F">
        <w:rPr>
          <w:szCs w:val="24"/>
        </w:rPr>
        <w:t xml:space="preserve"> is the root element of the XSD;</w:t>
      </w:r>
    </w:p>
    <w:p w14:paraId="3A0E6121" w14:textId="77777777" w:rsidR="00A84672" w:rsidRPr="00476D2F" w:rsidRDefault="00A84672" w:rsidP="00A84672">
      <w:pPr>
        <w:autoSpaceDE w:val="0"/>
        <w:autoSpaceDN w:val="0"/>
        <w:adjustRightInd w:val="0"/>
        <w:spacing w:before="0"/>
        <w:ind w:left="284"/>
        <w:rPr>
          <w:bCs/>
          <w:szCs w:val="24"/>
        </w:rPr>
      </w:pPr>
    </w:p>
    <w:p w14:paraId="54B101EF" w14:textId="41DD874D"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 xml:space="preserve">Message Structure / </w:t>
      </w:r>
      <w:proofErr w:type="spellStart"/>
      <w:r w:rsidRPr="00476D2F">
        <w:rPr>
          <w:b/>
          <w:szCs w:val="24"/>
        </w:rPr>
        <w:t>Datagroups</w:t>
      </w:r>
      <w:proofErr w:type="spellEnd"/>
      <w:r w:rsidRPr="00476D2F">
        <w:rPr>
          <w:b/>
          <w:szCs w:val="24"/>
        </w:rPr>
        <w:t xml:space="preserve">: </w:t>
      </w:r>
      <w:proofErr w:type="spellStart"/>
      <w:r w:rsidRPr="00476D2F">
        <w:rPr>
          <w:szCs w:val="24"/>
        </w:rPr>
        <w:t>Datagroups</w:t>
      </w:r>
      <w:proofErr w:type="spellEnd"/>
      <w:r w:rsidRPr="00476D2F">
        <w:rPr>
          <w:szCs w:val="24"/>
        </w:rPr>
        <w:t xml:space="preserve"> ordered under Root Element define the message structure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4501EF" w:rsidRPr="00476D2F">
        <w:t xml:space="preserve">Figure </w:t>
      </w:r>
      <w:r w:rsidR="004501EF">
        <w:t>34</w:t>
      </w:r>
      <w:r w:rsidR="00D82B03" w:rsidRPr="00476D2F">
        <w:fldChar w:fldCharType="end"/>
      </w:r>
      <w:r w:rsidRPr="00476D2F">
        <w:rPr>
          <w:bCs/>
          <w:szCs w:val="24"/>
        </w:rPr>
        <w:t>.</w:t>
      </w:r>
      <w:r w:rsidRPr="00476D2F">
        <w:rPr>
          <w:szCs w:val="24"/>
        </w:rPr>
        <w:t xml:space="preserve"> Data-groups in dashed line shall be defined as required while those with solid line are defined as optional. Documentation elements provide additional information per </w:t>
      </w:r>
      <w:proofErr w:type="spellStart"/>
      <w:r w:rsidRPr="00476D2F">
        <w:rPr>
          <w:szCs w:val="24"/>
        </w:rPr>
        <w:t>datagroup</w:t>
      </w:r>
      <w:proofErr w:type="spellEnd"/>
      <w:r w:rsidRPr="00476D2F">
        <w:rPr>
          <w:szCs w:val="24"/>
        </w:rPr>
        <w:t xml:space="preserve">, such as description and applicable rules/conditions. Each </w:t>
      </w:r>
      <w:proofErr w:type="spellStart"/>
      <w:r w:rsidRPr="00476D2F">
        <w:rPr>
          <w:szCs w:val="24"/>
        </w:rPr>
        <w:t>datagroup</w:t>
      </w:r>
      <w:proofErr w:type="spellEnd"/>
      <w:r w:rsidRPr="00476D2F">
        <w:rPr>
          <w:szCs w:val="24"/>
        </w:rPr>
        <w:t xml:space="preserve"> consists of data items. </w:t>
      </w:r>
      <w:proofErr w:type="spellStart"/>
      <w:r w:rsidRPr="00476D2F">
        <w:rPr>
          <w:szCs w:val="24"/>
        </w:rPr>
        <w:t>Datagroups</w:t>
      </w:r>
      <w:proofErr w:type="spellEnd"/>
      <w:r w:rsidRPr="00476D2F">
        <w:rPr>
          <w:szCs w:val="24"/>
        </w:rPr>
        <w:t xml:space="preserve"> identified during generation to have a common list of elements are defined in shared XSD (Common complex type XSD for domain) and referenced in the </w:t>
      </w:r>
      <w:proofErr w:type="spellStart"/>
      <w:r w:rsidR="00ED327E" w:rsidRPr="00476D2F">
        <w:rPr>
          <w:szCs w:val="24"/>
        </w:rPr>
        <w:t>Message_speci</w:t>
      </w:r>
      <w:r w:rsidRPr="00476D2F">
        <w:rPr>
          <w:szCs w:val="24"/>
        </w:rPr>
        <w:t>fic</w:t>
      </w:r>
      <w:proofErr w:type="spellEnd"/>
      <w:r w:rsidRPr="00476D2F">
        <w:rPr>
          <w:szCs w:val="24"/>
        </w:rPr>
        <w:t xml:space="preserve"> XSD;</w:t>
      </w:r>
    </w:p>
    <w:p w14:paraId="25A40A96" w14:textId="77777777" w:rsidR="00A84672" w:rsidRPr="00476D2F" w:rsidRDefault="00A84672" w:rsidP="00A84672">
      <w:pPr>
        <w:autoSpaceDE w:val="0"/>
        <w:autoSpaceDN w:val="0"/>
        <w:adjustRightInd w:val="0"/>
        <w:spacing w:before="0"/>
        <w:rPr>
          <w:szCs w:val="24"/>
        </w:rPr>
      </w:pPr>
    </w:p>
    <w:p w14:paraId="2136F163" w14:textId="2AE5500F" w:rsidR="00A84672" w:rsidRPr="00476D2F" w:rsidRDefault="00591A94" w:rsidP="00A84672">
      <w:pPr>
        <w:autoSpaceDE w:val="0"/>
        <w:autoSpaceDN w:val="0"/>
        <w:adjustRightInd w:val="0"/>
        <w:spacing w:before="0"/>
        <w:jc w:val="center"/>
      </w:pPr>
      <w:r w:rsidRPr="00476D2F">
        <w:t xml:space="preserve"> </w:t>
      </w:r>
      <w:r w:rsidRPr="00476D2F">
        <w:rPr>
          <w:noProof/>
          <w:lang w:val="en-IE" w:eastAsia="en-IE"/>
        </w:rPr>
        <w:drawing>
          <wp:inline distT="0" distB="0" distL="0" distR="0" wp14:anchorId="22CBCC94" wp14:editId="587C0C15">
            <wp:extent cx="3726503" cy="6180356"/>
            <wp:effectExtent l="0" t="0" r="7620" b="0"/>
            <wp:docPr id="164859789" name="Picture 164859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124">
                      <a:extLst>
                        <a:ext uri="{28A0092B-C50C-407E-A947-70E740481C1C}">
                          <a14:useLocalDpi xmlns:a14="http://schemas.microsoft.com/office/drawing/2010/main" val="0"/>
                        </a:ext>
                      </a:extLst>
                    </a:blip>
                    <a:stretch>
                      <a:fillRect/>
                    </a:stretch>
                  </pic:blipFill>
                  <pic:spPr>
                    <a:xfrm>
                      <a:off x="0" y="0"/>
                      <a:ext cx="3726503" cy="6180356"/>
                    </a:xfrm>
                    <a:prstGeom prst="rect">
                      <a:avLst/>
                    </a:prstGeom>
                  </pic:spPr>
                </pic:pic>
              </a:graphicData>
            </a:graphic>
          </wp:inline>
        </w:drawing>
      </w:r>
    </w:p>
    <w:p w14:paraId="53D73516" w14:textId="1CB8D665" w:rsidR="00A84672" w:rsidRDefault="00A84672" w:rsidP="008F703C">
      <w:pPr>
        <w:pStyle w:val="Caption"/>
      </w:pPr>
      <w:bookmarkStart w:id="1655" w:name="_Ref526247957"/>
      <w:bookmarkStart w:id="1656" w:name="_Toc526249286"/>
      <w:bookmarkStart w:id="1657" w:name="_Toc185900911"/>
      <w:r w:rsidRPr="00476D2F">
        <w:t xml:space="preserve">Figure </w:t>
      </w:r>
      <w:r w:rsidRPr="00476D2F">
        <w:fldChar w:fldCharType="begin"/>
      </w:r>
      <w:r w:rsidRPr="00476D2F">
        <w:instrText xml:space="preserve"> SEQ Figure \* ARABIC </w:instrText>
      </w:r>
      <w:r w:rsidRPr="00476D2F">
        <w:fldChar w:fldCharType="separate"/>
      </w:r>
      <w:r w:rsidR="004501EF">
        <w:rPr>
          <w:noProof/>
        </w:rPr>
        <w:t>34</w:t>
      </w:r>
      <w:r w:rsidRPr="00476D2F">
        <w:fldChar w:fldCharType="end"/>
      </w:r>
      <w:bookmarkEnd w:id="1655"/>
      <w:r w:rsidRPr="00476D2F">
        <w:t>: Root Element and Message data-</w:t>
      </w:r>
      <w:proofErr w:type="gramStart"/>
      <w:r w:rsidRPr="00476D2F">
        <w:t>groups</w:t>
      </w:r>
      <w:bookmarkEnd w:id="1656"/>
      <w:bookmarkEnd w:id="1657"/>
      <w:proofErr w:type="gramEnd"/>
    </w:p>
    <w:p w14:paraId="778CFE4A" w14:textId="77777777" w:rsidR="0089274D" w:rsidRPr="0089274D" w:rsidRDefault="0089274D" w:rsidP="0089274D"/>
    <w:p w14:paraId="021C69D5" w14:textId="5637FB2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Message Structure / Data Items:</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proofErr w:type="spellStart"/>
      <w:r w:rsidR="00ED327E" w:rsidRPr="00476D2F">
        <w:rPr>
          <w:szCs w:val="24"/>
        </w:rPr>
        <w:t>Message_speci</w:t>
      </w:r>
      <w:r w:rsidRPr="00476D2F">
        <w:rPr>
          <w:szCs w:val="24"/>
        </w:rPr>
        <w:t>fic</w:t>
      </w:r>
      <w:proofErr w:type="spellEnd"/>
      <w:r w:rsidRPr="00476D2F">
        <w:rPr>
          <w:szCs w:val="24"/>
        </w:rPr>
        <w:t xml:space="preserve"> XSDs. </w:t>
      </w:r>
    </w:p>
    <w:p w14:paraId="1714C5E1" w14:textId="77777777" w:rsidR="00A84672" w:rsidRPr="00476D2F" w:rsidRDefault="00A84672" w:rsidP="00A84672">
      <w:pPr>
        <w:autoSpaceDE w:val="0"/>
        <w:autoSpaceDN w:val="0"/>
        <w:adjustRightInd w:val="0"/>
        <w:spacing w:before="0"/>
        <w:jc w:val="left"/>
        <w:rPr>
          <w:szCs w:val="24"/>
        </w:rPr>
      </w:pPr>
    </w:p>
    <w:p w14:paraId="528D44E0" w14:textId="39259272" w:rsidR="00A84672" w:rsidRPr="00476D2F" w:rsidRDefault="00CC05F9" w:rsidP="00A84672">
      <w:pPr>
        <w:autoSpaceDE w:val="0"/>
        <w:autoSpaceDN w:val="0"/>
        <w:adjustRightInd w:val="0"/>
        <w:spacing w:before="0"/>
        <w:rPr>
          <w:szCs w:val="24"/>
        </w:rPr>
      </w:pPr>
      <w:r w:rsidRPr="00476D2F">
        <w:rPr>
          <w:szCs w:val="24"/>
        </w:rPr>
        <w:t>The XSD conventions are following the principles that are currently in place for the ECS</w:t>
      </w:r>
      <w:r w:rsidR="00FC7C72">
        <w:rPr>
          <w:szCs w:val="24"/>
        </w:rPr>
        <w:t>-</w:t>
      </w:r>
      <w:r w:rsidRPr="00476D2F">
        <w:rPr>
          <w:szCs w:val="24"/>
        </w:rPr>
        <w:t>P2 and NCTS-P4. As a result, the Root Element of the XSD is defining the Message Type.</w:t>
      </w:r>
      <w:r w:rsidR="00FE12B7" w:rsidRPr="00476D2F">
        <w:rPr>
          <w:szCs w:val="24"/>
        </w:rPr>
        <w:t xml:space="preserve"> </w:t>
      </w:r>
      <w:r w:rsidR="00A84672" w:rsidRPr="00476D2F">
        <w:rPr>
          <w:szCs w:val="24"/>
        </w:rPr>
        <w:t xml:space="preserve">The Root Element shall contain the structure of the message according to its TMS presented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w:t>
      </w:r>
      <w:r w:rsidR="00A84672" w:rsidRPr="00476D2F">
        <w:rPr>
          <w:szCs w:val="24"/>
        </w:rPr>
        <w:t>. It should be also mentioned that the same XML tags shall be preserved.</w:t>
      </w:r>
    </w:p>
    <w:p w14:paraId="0AC9C949" w14:textId="77777777" w:rsidR="002D0858" w:rsidRPr="00476D2F" w:rsidRDefault="002D0858" w:rsidP="00A84672">
      <w:pPr>
        <w:autoSpaceDE w:val="0"/>
        <w:autoSpaceDN w:val="0"/>
        <w:adjustRightInd w:val="0"/>
        <w:spacing w:before="0"/>
        <w:jc w:val="left"/>
        <w:rPr>
          <w:szCs w:val="24"/>
        </w:rPr>
      </w:pPr>
    </w:p>
    <w:p w14:paraId="4C915779" w14:textId="24F0734A" w:rsidR="00A84672" w:rsidRPr="00476D2F" w:rsidRDefault="00A84672" w:rsidP="00DB5464">
      <w:pPr>
        <w:pStyle w:val="Heading4"/>
      </w:pPr>
      <w:r w:rsidRPr="00476D2F">
        <w:t>Simple Types XSD (</w:t>
      </w:r>
      <w:r w:rsidR="003E7668" w:rsidRPr="00476D2F">
        <w:t>st</w:t>
      </w:r>
      <w:r w:rsidRPr="00476D2F">
        <w:t>ypes.xsd)</w:t>
      </w:r>
    </w:p>
    <w:p w14:paraId="7ED5A315" w14:textId="37839A5A" w:rsidR="00A84672" w:rsidRPr="00476D2F" w:rsidRDefault="00A84672" w:rsidP="00A84672">
      <w:pPr>
        <w:autoSpaceDE w:val="0"/>
        <w:autoSpaceDN w:val="0"/>
        <w:adjustRightInd w:val="0"/>
        <w:spacing w:before="0"/>
        <w:rPr>
          <w:szCs w:val="24"/>
        </w:rPr>
      </w:pPr>
      <w:r w:rsidRPr="00476D2F">
        <w:rPr>
          <w:szCs w:val="24"/>
        </w:rPr>
        <w:t>Simple types shall be defined in domain (</w:t>
      </w:r>
      <w:r w:rsidR="00FB43A4" w:rsidRPr="00476D2F">
        <w:rPr>
          <w:szCs w:val="24"/>
        </w:rPr>
        <w:t>stypes</w:t>
      </w:r>
      <w:r w:rsidRPr="00476D2F">
        <w:rPr>
          <w:szCs w:val="24"/>
        </w:rPr>
        <w:t>.xsd) XSDs.</w:t>
      </w:r>
    </w:p>
    <w:p w14:paraId="64DE4C92" w14:textId="77777777" w:rsidR="00A84672" w:rsidRPr="00476D2F" w:rsidRDefault="00A84672" w:rsidP="00A84672">
      <w:pPr>
        <w:autoSpaceDE w:val="0"/>
        <w:autoSpaceDN w:val="0"/>
        <w:adjustRightInd w:val="0"/>
        <w:spacing w:before="0"/>
        <w:rPr>
          <w:szCs w:val="24"/>
        </w:rPr>
      </w:pPr>
    </w:p>
    <w:p w14:paraId="3F2C6544" w14:textId="3332E49E" w:rsidR="00A84672" w:rsidRPr="00476D2F" w:rsidRDefault="003E7668" w:rsidP="00A84672">
      <w:pPr>
        <w:autoSpaceDE w:val="0"/>
        <w:autoSpaceDN w:val="0"/>
        <w:adjustRightInd w:val="0"/>
        <w:spacing w:before="0"/>
        <w:rPr>
          <w:szCs w:val="24"/>
        </w:rPr>
      </w:pPr>
      <w:r w:rsidRPr="00476D2F">
        <w:rPr>
          <w:szCs w:val="24"/>
        </w:rPr>
        <w:t>The naming convention that will be used is stypes.xsd</w:t>
      </w:r>
      <w:r w:rsidR="00A84672" w:rsidRPr="00476D2F">
        <w:rPr>
          <w:szCs w:val="24"/>
        </w:rPr>
        <w:t xml:space="preserve">. </w:t>
      </w:r>
      <w:r w:rsidRPr="00476D2F">
        <w:rPr>
          <w:szCs w:val="24"/>
        </w:rPr>
        <w:t>The</w:t>
      </w:r>
      <w:r w:rsidR="00A84672" w:rsidRPr="00476D2F">
        <w:rPr>
          <w:szCs w:val="24"/>
        </w:rPr>
        <w:t xml:space="preserve"> Base Types</w:t>
      </w:r>
      <w:r w:rsidRPr="00476D2F">
        <w:rPr>
          <w:szCs w:val="24"/>
        </w:rPr>
        <w:t xml:space="preserve"> are restricted to the standard ‘token’, ‘</w:t>
      </w:r>
      <w:proofErr w:type="spellStart"/>
      <w:r w:rsidRPr="00476D2F">
        <w:rPr>
          <w:szCs w:val="24"/>
        </w:rPr>
        <w:t>dateTime</w:t>
      </w:r>
      <w:proofErr w:type="spellEnd"/>
      <w:r w:rsidRPr="00476D2F">
        <w:rPr>
          <w:szCs w:val="24"/>
        </w:rPr>
        <w:t>’, ‘integer’ and ‘decimal’</w:t>
      </w:r>
      <w:r w:rsidR="00A84672" w:rsidRPr="00476D2F">
        <w:rPr>
          <w:szCs w:val="24"/>
        </w:rPr>
        <w:t>. Base types shall merely define the type and or size of simple types. Base types shall be further restricted by patterns and or size limitations and thus Specific types shall be defined. An example is presented in</w:t>
      </w:r>
      <w:r w:rsidR="00872B2E" w:rsidRPr="00476D2F">
        <w:rPr>
          <w:szCs w:val="24"/>
        </w:rPr>
        <w:t xml:space="preserve"> </w:t>
      </w:r>
      <w:r w:rsidR="00D82B03" w:rsidRPr="00476D2F">
        <w:fldChar w:fldCharType="begin"/>
      </w:r>
      <w:r w:rsidR="00D82B03" w:rsidRPr="00476D2F">
        <w:rPr>
          <w:szCs w:val="24"/>
        </w:rPr>
        <w:instrText xml:space="preserve"> REF _Ref526248508 \h </w:instrText>
      </w:r>
      <w:r w:rsidR="008D2375" w:rsidRPr="00476D2F">
        <w:instrText xml:space="preserve"> \* MERGEFORMAT </w:instrText>
      </w:r>
      <w:r w:rsidR="00D82B03" w:rsidRPr="00476D2F">
        <w:fldChar w:fldCharType="separate"/>
      </w:r>
      <w:r w:rsidR="004501EF" w:rsidRPr="00476D2F">
        <w:t xml:space="preserve">Figure </w:t>
      </w:r>
      <w:r w:rsidR="004501EF">
        <w:t>35</w:t>
      </w:r>
      <w:r w:rsidR="00D82B03" w:rsidRPr="00476D2F">
        <w:fldChar w:fldCharType="end"/>
      </w:r>
      <w:r w:rsidR="00A84672" w:rsidRPr="00476D2F">
        <w:rPr>
          <w:szCs w:val="24"/>
        </w:rPr>
        <w:t xml:space="preserve">, where a specific type </w:t>
      </w:r>
      <w:proofErr w:type="spellStart"/>
      <w:r w:rsidR="00802889" w:rsidRPr="00476D2F">
        <w:rPr>
          <w:szCs w:val="24"/>
        </w:rPr>
        <w:t>ModeOfTransport</w:t>
      </w:r>
      <w:r w:rsidR="00AE3F16" w:rsidRPr="00476D2F">
        <w:rPr>
          <w:szCs w:val="24"/>
        </w:rPr>
        <w:t>AtTheBorder</w:t>
      </w:r>
      <w:r w:rsidR="00802889" w:rsidRPr="00476D2F">
        <w:rPr>
          <w:szCs w:val="24"/>
        </w:rPr>
        <w:t>ContentType</w:t>
      </w:r>
      <w:proofErr w:type="spellEnd"/>
      <w:r w:rsidR="00A84672" w:rsidRPr="00476D2F">
        <w:rPr>
          <w:szCs w:val="24"/>
        </w:rPr>
        <w:t xml:space="preserve"> is defined for the </w:t>
      </w:r>
      <w:r w:rsidR="00802889" w:rsidRPr="00476D2F">
        <w:rPr>
          <w:szCs w:val="24"/>
        </w:rPr>
        <w:t>Mode of Transport</w:t>
      </w:r>
      <w:r w:rsidR="00A84672" w:rsidRPr="00476D2F">
        <w:rPr>
          <w:szCs w:val="24"/>
        </w:rPr>
        <w:t xml:space="preserve"> data item by applying an </w:t>
      </w:r>
      <w:r w:rsidR="00A84672" w:rsidRPr="00476D2F">
        <w:t xml:space="preserve">additional pattern restriction to the </w:t>
      </w:r>
      <w:r w:rsidR="00802889" w:rsidRPr="00476D2F">
        <w:t>‘token’</w:t>
      </w:r>
      <w:r w:rsidR="00A84672" w:rsidRPr="00476D2F">
        <w:t xml:space="preserve"> </w:t>
      </w:r>
      <w:r w:rsidR="00A84672" w:rsidRPr="00476D2F">
        <w:rPr>
          <w:szCs w:val="24"/>
        </w:rPr>
        <w:t>which in that case is the base type.</w:t>
      </w:r>
    </w:p>
    <w:p w14:paraId="2535AE95" w14:textId="77777777" w:rsidR="00A84672" w:rsidRPr="00476D2F" w:rsidRDefault="00A84672" w:rsidP="00A84672">
      <w:pPr>
        <w:autoSpaceDE w:val="0"/>
        <w:autoSpaceDN w:val="0"/>
        <w:adjustRightInd w:val="0"/>
        <w:spacing w:before="0"/>
        <w:rPr>
          <w:szCs w:val="24"/>
        </w:rPr>
      </w:pPr>
    </w:p>
    <w:p w14:paraId="48CD6BAD" w14:textId="229E52A5" w:rsidR="00A84672" w:rsidRPr="001B3579" w:rsidRDefault="003F7309" w:rsidP="00DB5464">
      <w:pPr>
        <w:autoSpaceDE w:val="0"/>
        <w:autoSpaceDN w:val="0"/>
        <w:adjustRightInd w:val="0"/>
        <w:spacing w:before="0"/>
        <w:rPr>
          <w:lang w:val="en-US"/>
        </w:rPr>
      </w:pPr>
      <w:r w:rsidRPr="00476D2F">
        <w:rPr>
          <w:szCs w:val="24"/>
        </w:rPr>
        <w:t>Those d</w:t>
      </w:r>
      <w:r w:rsidR="00A84672" w:rsidRPr="00476D2F">
        <w:rPr>
          <w:szCs w:val="24"/>
        </w:rPr>
        <w:t>ata item</w:t>
      </w:r>
      <w:r w:rsidR="002745A4" w:rsidRPr="00476D2F">
        <w:rPr>
          <w:szCs w:val="24"/>
        </w:rPr>
        <w:t>s</w:t>
      </w:r>
      <w:r w:rsidR="00A84672" w:rsidRPr="00476D2F">
        <w:rPr>
          <w:szCs w:val="24"/>
        </w:rPr>
        <w:t xml:space="preserve"> associated to a </w:t>
      </w:r>
      <w:r w:rsidR="0006255B" w:rsidRPr="00476D2F">
        <w:rPr>
          <w:szCs w:val="24"/>
        </w:rPr>
        <w:t>C</w:t>
      </w:r>
      <w:r w:rsidR="00A84672" w:rsidRPr="00476D2F">
        <w:rPr>
          <w:szCs w:val="24"/>
        </w:rPr>
        <w:t xml:space="preserve">odelist in Appendix Q2 of the relevant DDNA specific volume </w:t>
      </w:r>
      <w:r w:rsidR="00C109FB" w:rsidRPr="00476D2F">
        <w:t>([</w:t>
      </w:r>
      <w:r w:rsidR="0039647A">
        <w:fldChar w:fldCharType="begin"/>
      </w:r>
      <w:r w:rsidR="0039647A">
        <w:instrText xml:space="preserve"> REF DDNXA_AES \h </w:instrText>
      </w:r>
      <w:r w:rsidR="0039647A">
        <w:fldChar w:fldCharType="separate"/>
      </w:r>
      <w:r w:rsidR="004501EF" w:rsidRPr="000C1B4B">
        <w:rPr>
          <w:szCs w:val="24"/>
        </w:rPr>
        <w:t>R</w:t>
      </w:r>
      <w:r w:rsidR="004501EF">
        <w:rPr>
          <w:noProof/>
          <w:szCs w:val="24"/>
        </w:rPr>
        <w:t>39</w:t>
      </w:r>
      <w:r w:rsidR="0039647A">
        <w:fldChar w:fldCharType="end"/>
      </w:r>
      <w:r w:rsidR="000E6918">
        <w:t>]</w:t>
      </w:r>
      <w:r w:rsidR="0039647A">
        <w:t xml:space="preserve">, </w:t>
      </w:r>
      <w:r w:rsidR="000E6918">
        <w:t>[</w:t>
      </w:r>
      <w:r w:rsidR="0039647A">
        <w:fldChar w:fldCharType="begin"/>
      </w:r>
      <w:r w:rsidR="0039647A">
        <w:instrText xml:space="preserve"> REF DDNTA_NCTSP5 \h </w:instrText>
      </w:r>
      <w:r w:rsidR="0039647A">
        <w:fldChar w:fldCharType="separate"/>
      </w:r>
      <w:r w:rsidR="004501EF" w:rsidRPr="000C1B4B">
        <w:rPr>
          <w:szCs w:val="24"/>
        </w:rPr>
        <w:t>R</w:t>
      </w:r>
      <w:r w:rsidR="004501EF">
        <w:rPr>
          <w:noProof/>
          <w:szCs w:val="24"/>
        </w:rPr>
        <w:t>40</w:t>
      </w:r>
      <w:r w:rsidR="0039647A">
        <w:fldChar w:fldCharType="end"/>
      </w:r>
      <w:r w:rsidR="000E6918">
        <w:t>]</w:t>
      </w:r>
      <w:r w:rsidR="0039647A">
        <w:t xml:space="preserve"> and </w:t>
      </w:r>
      <w:r w:rsidR="000E6918">
        <w:t>[</w:t>
      </w:r>
      <w:r w:rsidR="00637912">
        <w:fldChar w:fldCharType="begin"/>
      </w:r>
      <w:r w:rsidR="00637912">
        <w:instrText xml:space="preserve"> REF R45 \h </w:instrText>
      </w:r>
      <w:r w:rsidR="00637912">
        <w:fldChar w:fldCharType="separate"/>
      </w:r>
      <w:r w:rsidR="004501EF" w:rsidRPr="000C1B4B">
        <w:rPr>
          <w:szCs w:val="24"/>
        </w:rPr>
        <w:t>R</w:t>
      </w:r>
      <w:r w:rsidR="004501EF">
        <w:rPr>
          <w:noProof/>
          <w:szCs w:val="24"/>
        </w:rPr>
        <w:t>44</w:t>
      </w:r>
      <w:r w:rsidR="00637912">
        <w:fldChar w:fldCharType="end"/>
      </w:r>
      <w:r w:rsidR="00FC7B04" w:rsidRPr="00892D83">
        <w:t>]</w:t>
      </w:r>
      <w:r w:rsidR="00872B2E" w:rsidRPr="00476D2F">
        <w:t xml:space="preserve"> </w:t>
      </w:r>
      <w:r w:rsidR="00C109FB" w:rsidRPr="00476D2F">
        <w:t>)</w:t>
      </w:r>
      <w:r w:rsidRPr="00476D2F">
        <w:t xml:space="preserve"> with this </w:t>
      </w:r>
      <w:r w:rsidR="0006255B" w:rsidRPr="00476D2F">
        <w:t>C</w:t>
      </w:r>
      <w:r w:rsidRPr="00476D2F">
        <w:t>odelist been a technical one (part of tcl.xsd)</w:t>
      </w:r>
      <w:r w:rsidR="00A84672" w:rsidRPr="00476D2F">
        <w:rPr>
          <w:szCs w:val="24"/>
        </w:rPr>
        <w:t xml:space="preserve">, </w:t>
      </w:r>
      <w:r w:rsidRPr="00476D2F">
        <w:rPr>
          <w:szCs w:val="24"/>
        </w:rPr>
        <w:t xml:space="preserve">shall be also defined in </w:t>
      </w:r>
      <w:r w:rsidR="000E70CB" w:rsidRPr="00476D2F">
        <w:rPr>
          <w:szCs w:val="24"/>
        </w:rPr>
        <w:t>s</w:t>
      </w:r>
      <w:r w:rsidRPr="00476D2F">
        <w:rPr>
          <w:szCs w:val="24"/>
        </w:rPr>
        <w:t xml:space="preserve">types.xsd. </w:t>
      </w:r>
      <w:r w:rsidR="00FB608C" w:rsidRPr="00476D2F">
        <w:rPr>
          <w:szCs w:val="24"/>
        </w:rPr>
        <w:t>T</w:t>
      </w:r>
      <w:r w:rsidRPr="00476D2F">
        <w:rPr>
          <w:szCs w:val="24"/>
        </w:rPr>
        <w:t xml:space="preserve">he allowed values </w:t>
      </w:r>
      <w:r w:rsidR="00FB608C" w:rsidRPr="00476D2F">
        <w:rPr>
          <w:szCs w:val="24"/>
        </w:rPr>
        <w:t>f</w:t>
      </w:r>
      <w:r w:rsidR="00591A94" w:rsidRPr="00476D2F">
        <w:rPr>
          <w:szCs w:val="24"/>
        </w:rPr>
        <w:t>o</w:t>
      </w:r>
      <w:r w:rsidR="00FB608C" w:rsidRPr="00476D2F">
        <w:rPr>
          <w:szCs w:val="24"/>
        </w:rPr>
        <w:t xml:space="preserve">r technical </w:t>
      </w:r>
      <w:r w:rsidR="0006255B" w:rsidRPr="00476D2F">
        <w:rPr>
          <w:szCs w:val="24"/>
        </w:rPr>
        <w:t>C</w:t>
      </w:r>
      <w:r w:rsidR="00FB608C" w:rsidRPr="00476D2F">
        <w:rPr>
          <w:szCs w:val="24"/>
        </w:rPr>
        <w:t xml:space="preserve">odelists </w:t>
      </w:r>
      <w:r w:rsidRPr="00476D2F">
        <w:rPr>
          <w:szCs w:val="24"/>
        </w:rPr>
        <w:t xml:space="preserve">are maintained in CS/RD2 </w:t>
      </w:r>
      <w:proofErr w:type="gramStart"/>
      <w:r w:rsidRPr="00476D2F">
        <w:rPr>
          <w:szCs w:val="24"/>
        </w:rPr>
        <w:t>and also</w:t>
      </w:r>
      <w:proofErr w:type="gramEnd"/>
      <w:r w:rsidRPr="00476D2F">
        <w:rPr>
          <w:szCs w:val="24"/>
        </w:rPr>
        <w:t xml:space="preserve"> included in tcl.xsd.</w:t>
      </w:r>
    </w:p>
    <w:p w14:paraId="05B1DAAB" w14:textId="77777777" w:rsidR="00722896" w:rsidRPr="00476D2F" w:rsidRDefault="00722896" w:rsidP="00DB5464">
      <w:pPr>
        <w:autoSpaceDE w:val="0"/>
        <w:autoSpaceDN w:val="0"/>
        <w:adjustRightInd w:val="0"/>
        <w:spacing w:before="0"/>
      </w:pPr>
    </w:p>
    <w:tbl>
      <w:tblPr>
        <w:tblW w:w="0" w:type="auto"/>
        <w:jc w:val="center"/>
        <w:shd w:val="clear" w:color="auto" w:fill="FFFFCC"/>
        <w:tblLook w:val="04A0" w:firstRow="1" w:lastRow="0" w:firstColumn="1" w:lastColumn="0" w:noHBand="0" w:noVBand="1"/>
      </w:tblPr>
      <w:tblGrid>
        <w:gridCol w:w="8505"/>
      </w:tblGrid>
      <w:tr w:rsidR="00A84672" w:rsidRPr="00110E6A" w14:paraId="0A316CD7" w14:textId="77777777" w:rsidTr="00002D2D">
        <w:trPr>
          <w:trHeight w:val="589"/>
          <w:jc w:val="center"/>
        </w:trPr>
        <w:tc>
          <w:tcPr>
            <w:tcW w:w="8505" w:type="dxa"/>
            <w:shd w:val="clear" w:color="auto" w:fill="FFFFCC"/>
          </w:tcPr>
          <w:p w14:paraId="0DB1A646"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&lt;</w:t>
            </w:r>
            <w:proofErr w:type="spellStart"/>
            <w:r w:rsidRPr="00476D2F">
              <w:rPr>
                <w:rFonts w:ascii="Courier New" w:hAnsi="Courier New" w:cs="Courier New"/>
                <w:color w:val="0000FF"/>
                <w:sz w:val="20"/>
                <w:lang w:eastAsia="en-GB"/>
              </w:rPr>
              <w:t>xs:simpleType</w:t>
            </w:r>
            <w:proofErr w:type="spellEnd"/>
            <w:r w:rsidRPr="00476D2F">
              <w:rPr>
                <w:rFonts w:ascii="Courier New" w:hAnsi="Courier New" w:cs="Courier New"/>
                <w:color w:val="0000FF"/>
                <w:sz w:val="20"/>
                <w:lang w:eastAsia="en-GB"/>
              </w:rPr>
              <w:t xml:space="preserve"> </w:t>
            </w:r>
            <w:r w:rsidRPr="00476D2F">
              <w:rPr>
                <w:rFonts w:ascii="Courier New" w:hAnsi="Courier New" w:cs="Courier New"/>
                <w:color w:val="FF0000"/>
                <w:sz w:val="20"/>
                <w:lang w:eastAsia="en-GB"/>
              </w:rPr>
              <w:t>name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w:t>
            </w:r>
            <w:proofErr w:type="spellStart"/>
            <w:r w:rsidRPr="00476D2F">
              <w:rPr>
                <w:rFonts w:ascii="Courier New" w:hAnsi="Courier New" w:cs="Courier New"/>
                <w:b/>
                <w:color w:val="7030A0"/>
                <w:sz w:val="20"/>
                <w:lang w:eastAsia="en-GB"/>
              </w:rPr>
              <w:t>ModeOfTransportAtTheBorderContentType</w:t>
            </w:r>
            <w:proofErr w:type="spellEnd"/>
            <w:r w:rsidRPr="00476D2F">
              <w:rPr>
                <w:rFonts w:ascii="Courier New" w:hAnsi="Courier New" w:cs="Courier New"/>
                <w:b/>
                <w:color w:val="7030A0"/>
                <w:sz w:val="20"/>
                <w:lang w:eastAsia="en-GB"/>
              </w:rPr>
              <w:t>"&gt;</w:t>
            </w:r>
          </w:p>
          <w:p w14:paraId="7344765C"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w:t>
            </w:r>
            <w:proofErr w:type="spellStart"/>
            <w:r w:rsidRPr="00476D2F">
              <w:rPr>
                <w:rFonts w:ascii="Courier New" w:hAnsi="Courier New" w:cs="Courier New"/>
                <w:color w:val="0000FF"/>
                <w:sz w:val="20"/>
                <w:lang w:eastAsia="en-GB"/>
              </w:rPr>
              <w:t>xs:annotation</w:t>
            </w:r>
            <w:proofErr w:type="spellEnd"/>
            <w:r w:rsidRPr="00476D2F">
              <w:rPr>
                <w:rFonts w:ascii="Courier New" w:hAnsi="Courier New" w:cs="Courier New"/>
                <w:color w:val="0000FF"/>
                <w:sz w:val="20"/>
                <w:lang w:eastAsia="en-GB"/>
              </w:rPr>
              <w:t>&gt;</w:t>
            </w:r>
          </w:p>
          <w:p w14:paraId="247DAAB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w:t>
            </w:r>
            <w:proofErr w:type="spellStart"/>
            <w:r w:rsidRPr="00476D2F">
              <w:rPr>
                <w:rFonts w:ascii="Courier New" w:hAnsi="Courier New" w:cs="Courier New"/>
                <w:color w:val="0000FF"/>
                <w:sz w:val="20"/>
                <w:lang w:eastAsia="en-GB"/>
              </w:rPr>
              <w:t>xs:documentation</w:t>
            </w:r>
            <w:proofErr w:type="spellEnd"/>
            <w:r w:rsidRPr="00476D2F">
              <w:rPr>
                <w:rFonts w:ascii="Courier New" w:hAnsi="Courier New" w:cs="Courier New"/>
                <w:color w:val="0000FF"/>
                <w:sz w:val="20"/>
                <w:lang w:eastAsia="en-GB"/>
              </w:rPr>
              <w:t>&gt;</w:t>
            </w:r>
          </w:p>
          <w:p w14:paraId="040A5180"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w:t>
            </w:r>
            <w:proofErr w:type="spellStart"/>
            <w:r w:rsidRPr="00476D2F">
              <w:rPr>
                <w:rFonts w:ascii="Courier New" w:hAnsi="Courier New" w:cs="Courier New"/>
                <w:color w:val="0000FF"/>
                <w:sz w:val="20"/>
                <w:lang w:eastAsia="en-GB"/>
              </w:rPr>
              <w:t>usedBy</w:t>
            </w:r>
            <w:proofErr w:type="spellEnd"/>
            <w:r w:rsidRPr="00476D2F">
              <w:rPr>
                <w:rFonts w:ascii="Courier New" w:hAnsi="Courier New" w:cs="Courier New"/>
                <w:color w:val="0000FF"/>
                <w:sz w:val="20"/>
                <w:lang w:eastAsia="en-GB"/>
              </w:rPr>
              <w:t>&gt;</w:t>
            </w:r>
            <w:r w:rsidRPr="00476D2F">
              <w:rPr>
                <w:rFonts w:ascii="Courier New" w:hAnsi="Courier New" w:cs="Courier New"/>
                <w:b/>
                <w:sz w:val="20"/>
                <w:lang w:eastAsia="en-GB"/>
              </w:rPr>
              <w:t>Used by 2/5 messages: CC515C, CD501C</w:t>
            </w:r>
            <w:r w:rsidRPr="00476D2F">
              <w:rPr>
                <w:rFonts w:ascii="Courier New" w:hAnsi="Courier New" w:cs="Courier New"/>
                <w:color w:val="0000FF"/>
                <w:sz w:val="20"/>
                <w:lang w:eastAsia="en-GB"/>
              </w:rPr>
              <w:t>&lt;/</w:t>
            </w:r>
            <w:proofErr w:type="spellStart"/>
            <w:r w:rsidRPr="00476D2F">
              <w:rPr>
                <w:rFonts w:ascii="Courier New" w:hAnsi="Courier New" w:cs="Courier New"/>
                <w:color w:val="0000FF"/>
                <w:sz w:val="20"/>
                <w:lang w:eastAsia="en-GB"/>
              </w:rPr>
              <w:t>usedBy</w:t>
            </w:r>
            <w:proofErr w:type="spellEnd"/>
            <w:r w:rsidRPr="00476D2F">
              <w:rPr>
                <w:rFonts w:ascii="Courier New" w:hAnsi="Courier New" w:cs="Courier New"/>
                <w:color w:val="0000FF"/>
                <w:sz w:val="20"/>
                <w:lang w:eastAsia="en-GB"/>
              </w:rPr>
              <w:t>&gt;</w:t>
            </w:r>
          </w:p>
          <w:p w14:paraId="1AE53F05" w14:textId="77777777" w:rsidR="00AE3F16" w:rsidRPr="00BB51DB" w:rsidRDefault="00AE3F16" w:rsidP="00AE3F16">
            <w:pPr>
              <w:autoSpaceDE w:val="0"/>
              <w:autoSpaceDN w:val="0"/>
              <w:adjustRightInd w:val="0"/>
              <w:spacing w:before="0"/>
              <w:jc w:val="left"/>
              <w:rPr>
                <w:rFonts w:ascii="Courier New" w:hAnsi="Courier New" w:cs="Courier New"/>
                <w:color w:val="0000FF"/>
                <w:sz w:val="20"/>
                <w:lang w:val="fr-BE" w:eastAsia="en-GB"/>
              </w:rPr>
            </w:pPr>
            <w:r w:rsidRPr="00476D2F">
              <w:rPr>
                <w:rFonts w:ascii="Courier New" w:hAnsi="Courier New" w:cs="Courier New"/>
                <w:color w:val="0000FF"/>
                <w:sz w:val="20"/>
                <w:lang w:eastAsia="en-GB"/>
              </w:rPr>
              <w:t xml:space="preserve">      </w:t>
            </w:r>
            <w:r w:rsidRPr="00BB51DB">
              <w:rPr>
                <w:rFonts w:ascii="Courier New" w:hAnsi="Courier New" w:cs="Courier New"/>
                <w:color w:val="0000FF"/>
                <w:sz w:val="20"/>
                <w:lang w:val="fr-BE" w:eastAsia="en-GB"/>
              </w:rPr>
              <w:t>&lt;/</w:t>
            </w:r>
            <w:proofErr w:type="spellStart"/>
            <w:r w:rsidRPr="00BB51DB">
              <w:rPr>
                <w:rFonts w:ascii="Courier New" w:hAnsi="Courier New" w:cs="Courier New"/>
                <w:color w:val="0000FF"/>
                <w:sz w:val="20"/>
                <w:lang w:val="fr-BE" w:eastAsia="en-GB"/>
              </w:rPr>
              <w:t>xs:documentation</w:t>
            </w:r>
            <w:proofErr w:type="spellEnd"/>
            <w:r w:rsidRPr="00BB51DB">
              <w:rPr>
                <w:rFonts w:ascii="Courier New" w:hAnsi="Courier New" w:cs="Courier New"/>
                <w:color w:val="0000FF"/>
                <w:sz w:val="20"/>
                <w:lang w:val="fr-BE" w:eastAsia="en-GB"/>
              </w:rPr>
              <w:t>&gt;</w:t>
            </w:r>
          </w:p>
          <w:p w14:paraId="67AF5A09" w14:textId="77777777" w:rsidR="00AE3F16" w:rsidRPr="00BB51DB" w:rsidRDefault="00AE3F16" w:rsidP="00AE3F16">
            <w:pPr>
              <w:autoSpaceDE w:val="0"/>
              <w:autoSpaceDN w:val="0"/>
              <w:adjustRightInd w:val="0"/>
              <w:spacing w:before="0"/>
              <w:jc w:val="left"/>
              <w:rPr>
                <w:rFonts w:ascii="Courier New" w:hAnsi="Courier New" w:cs="Courier New"/>
                <w:color w:val="0000FF"/>
                <w:sz w:val="20"/>
                <w:lang w:val="fr-BE" w:eastAsia="en-GB"/>
              </w:rPr>
            </w:pPr>
            <w:r w:rsidRPr="00BB51DB">
              <w:rPr>
                <w:rFonts w:ascii="Courier New" w:hAnsi="Courier New" w:cs="Courier New"/>
                <w:color w:val="0000FF"/>
                <w:sz w:val="20"/>
                <w:lang w:val="fr-BE" w:eastAsia="en-GB"/>
              </w:rPr>
              <w:t xml:space="preserve">    &lt;/</w:t>
            </w:r>
            <w:proofErr w:type="spellStart"/>
            <w:r w:rsidRPr="00BB51DB">
              <w:rPr>
                <w:rFonts w:ascii="Courier New" w:hAnsi="Courier New" w:cs="Courier New"/>
                <w:color w:val="0000FF"/>
                <w:sz w:val="20"/>
                <w:lang w:val="fr-BE" w:eastAsia="en-GB"/>
              </w:rPr>
              <w:t>xs:annotation</w:t>
            </w:r>
            <w:proofErr w:type="spellEnd"/>
            <w:r w:rsidRPr="00BB51DB">
              <w:rPr>
                <w:rFonts w:ascii="Courier New" w:hAnsi="Courier New" w:cs="Courier New"/>
                <w:color w:val="0000FF"/>
                <w:sz w:val="20"/>
                <w:lang w:val="fr-BE" w:eastAsia="en-GB"/>
              </w:rPr>
              <w:t>&gt;</w:t>
            </w:r>
          </w:p>
          <w:p w14:paraId="4D1E0673" w14:textId="77777777" w:rsidR="00AE3F16" w:rsidRPr="00BB51DB" w:rsidRDefault="00AE3F16" w:rsidP="00AE3F16">
            <w:pPr>
              <w:autoSpaceDE w:val="0"/>
              <w:autoSpaceDN w:val="0"/>
              <w:adjustRightInd w:val="0"/>
              <w:spacing w:before="0"/>
              <w:jc w:val="left"/>
              <w:rPr>
                <w:rFonts w:ascii="Courier New" w:hAnsi="Courier New" w:cs="Courier New"/>
                <w:color w:val="0000FF"/>
                <w:sz w:val="20"/>
                <w:lang w:val="fr-BE" w:eastAsia="en-GB"/>
              </w:rPr>
            </w:pPr>
            <w:r w:rsidRPr="00BB51DB">
              <w:rPr>
                <w:rFonts w:ascii="Courier New" w:hAnsi="Courier New" w:cs="Courier New"/>
                <w:color w:val="0000FF"/>
                <w:sz w:val="20"/>
                <w:lang w:val="fr-BE" w:eastAsia="en-GB"/>
              </w:rPr>
              <w:t xml:space="preserve">    &lt;</w:t>
            </w:r>
            <w:proofErr w:type="spellStart"/>
            <w:r w:rsidRPr="00BB51DB">
              <w:rPr>
                <w:rFonts w:ascii="Courier New" w:hAnsi="Courier New" w:cs="Courier New"/>
                <w:color w:val="0000FF"/>
                <w:sz w:val="20"/>
                <w:lang w:val="fr-BE" w:eastAsia="en-GB"/>
              </w:rPr>
              <w:t>xs:restriction</w:t>
            </w:r>
            <w:proofErr w:type="spellEnd"/>
            <w:r w:rsidRPr="00BB51DB">
              <w:rPr>
                <w:rFonts w:ascii="Courier New" w:hAnsi="Courier New" w:cs="Courier New"/>
                <w:color w:val="0000FF"/>
                <w:sz w:val="20"/>
                <w:lang w:val="fr-BE" w:eastAsia="en-GB"/>
              </w:rPr>
              <w:t xml:space="preserve"> </w:t>
            </w:r>
            <w:r w:rsidRPr="00BB51DB">
              <w:rPr>
                <w:rFonts w:ascii="Courier New" w:hAnsi="Courier New" w:cs="Courier New"/>
                <w:color w:val="FF0000"/>
                <w:sz w:val="20"/>
                <w:lang w:val="fr-BE" w:eastAsia="en-GB"/>
              </w:rPr>
              <w:t>base</w:t>
            </w:r>
            <w:r w:rsidRPr="00BB51DB">
              <w:rPr>
                <w:rFonts w:ascii="Courier New" w:hAnsi="Courier New" w:cs="Courier New"/>
                <w:color w:val="0000FF"/>
                <w:sz w:val="20"/>
                <w:lang w:val="fr-BE" w:eastAsia="en-GB"/>
              </w:rPr>
              <w:t>=</w:t>
            </w:r>
            <w:r w:rsidRPr="00BB51DB">
              <w:rPr>
                <w:rFonts w:ascii="Courier New" w:hAnsi="Courier New" w:cs="Courier New"/>
                <w:b/>
                <w:color w:val="7030A0"/>
                <w:sz w:val="20"/>
                <w:lang w:val="fr-BE" w:eastAsia="en-GB"/>
              </w:rPr>
              <w:t>"</w:t>
            </w:r>
            <w:proofErr w:type="spellStart"/>
            <w:r w:rsidRPr="00BB51DB">
              <w:rPr>
                <w:rFonts w:ascii="Courier New" w:hAnsi="Courier New" w:cs="Courier New"/>
                <w:b/>
                <w:color w:val="7030A0"/>
                <w:sz w:val="20"/>
                <w:lang w:val="fr-BE" w:eastAsia="en-GB"/>
              </w:rPr>
              <w:t>xs:token</w:t>
            </w:r>
            <w:proofErr w:type="spellEnd"/>
            <w:r w:rsidRPr="00BB51DB">
              <w:rPr>
                <w:rFonts w:ascii="Courier New" w:hAnsi="Courier New" w:cs="Courier New"/>
                <w:b/>
                <w:color w:val="7030A0"/>
                <w:sz w:val="20"/>
                <w:lang w:val="fr-BE" w:eastAsia="en-GB"/>
              </w:rPr>
              <w:t>"&gt;</w:t>
            </w:r>
          </w:p>
          <w:p w14:paraId="13EA5B4C" w14:textId="233AA66B"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BB51DB">
              <w:rPr>
                <w:rFonts w:ascii="Courier New" w:hAnsi="Courier New" w:cs="Courier New"/>
                <w:color w:val="0000FF"/>
                <w:sz w:val="20"/>
                <w:lang w:val="fr-BE" w:eastAsia="en-GB"/>
              </w:rPr>
              <w:t xml:space="preserve">      </w:t>
            </w:r>
            <w:r w:rsidRPr="00476D2F">
              <w:rPr>
                <w:rFonts w:ascii="Courier New" w:hAnsi="Courier New" w:cs="Courier New"/>
                <w:color w:val="0000FF"/>
                <w:sz w:val="20"/>
                <w:lang w:eastAsia="en-GB"/>
              </w:rPr>
              <w:t>&lt;</w:t>
            </w:r>
            <w:proofErr w:type="spellStart"/>
            <w:r w:rsidRPr="00476D2F">
              <w:rPr>
                <w:rFonts w:ascii="Courier New" w:hAnsi="Courier New" w:cs="Courier New"/>
                <w:color w:val="0000FF"/>
                <w:sz w:val="20"/>
                <w:lang w:eastAsia="en-GB"/>
              </w:rPr>
              <w:t>xs:pattern</w:t>
            </w:r>
            <w:proofErr w:type="spellEnd"/>
            <w:r w:rsidRPr="00476D2F">
              <w:rPr>
                <w:rFonts w:ascii="Courier New" w:hAnsi="Courier New" w:cs="Courier New"/>
                <w:color w:val="0000FF"/>
                <w:sz w:val="20"/>
                <w:lang w:eastAsia="en-GB"/>
              </w:rPr>
              <w:t xml:space="preserve"> </w:t>
            </w:r>
            <w:r w:rsidRPr="00476D2F">
              <w:rPr>
                <w:rFonts w:ascii="Courier New" w:hAnsi="Courier New" w:cs="Courier New"/>
                <w:color w:val="FF0000"/>
                <w:sz w:val="20"/>
                <w:lang w:eastAsia="en-GB"/>
              </w:rPr>
              <w:t>value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"[0-9]"</w:t>
            </w:r>
            <w:r w:rsidRPr="00476D2F">
              <w:rPr>
                <w:rFonts w:ascii="Courier New" w:hAnsi="Courier New" w:cs="Courier New"/>
                <w:color w:val="0000FF"/>
                <w:sz w:val="20"/>
                <w:lang w:eastAsia="en-GB"/>
              </w:rPr>
              <w:t>/&gt;</w:t>
            </w:r>
          </w:p>
          <w:p w14:paraId="20BD2D3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w:t>
            </w:r>
            <w:proofErr w:type="spellStart"/>
            <w:r w:rsidRPr="00476D2F">
              <w:rPr>
                <w:rFonts w:ascii="Courier New" w:hAnsi="Courier New" w:cs="Courier New"/>
                <w:color w:val="0000FF"/>
                <w:sz w:val="20"/>
                <w:lang w:eastAsia="en-GB"/>
              </w:rPr>
              <w:t>xs:restriction</w:t>
            </w:r>
            <w:proofErr w:type="spellEnd"/>
            <w:r w:rsidRPr="00476D2F">
              <w:rPr>
                <w:rFonts w:ascii="Courier New" w:hAnsi="Courier New" w:cs="Courier New"/>
                <w:color w:val="0000FF"/>
                <w:sz w:val="20"/>
                <w:lang w:eastAsia="en-GB"/>
              </w:rPr>
              <w:t>&gt;</w:t>
            </w:r>
          </w:p>
          <w:p w14:paraId="3828A43C" w14:textId="4AA85487" w:rsidR="00A84672" w:rsidRPr="00476D2F" w:rsidRDefault="00AE3F16" w:rsidP="00002D2D">
            <w:pPr>
              <w:spacing w:before="0"/>
              <w:rPr>
                <w:rFonts w:ascii="Courier New" w:hAnsi="Courier New" w:cs="Courier New"/>
                <w:sz w:val="20"/>
              </w:rPr>
            </w:pPr>
            <w:r w:rsidRPr="00476D2F">
              <w:rPr>
                <w:rFonts w:ascii="Courier New" w:hAnsi="Courier New" w:cs="Courier New"/>
                <w:color w:val="0000FF"/>
                <w:sz w:val="20"/>
                <w:lang w:eastAsia="en-GB"/>
              </w:rPr>
              <w:t xml:space="preserve">  &lt;/</w:t>
            </w:r>
            <w:proofErr w:type="spellStart"/>
            <w:r w:rsidRPr="00476D2F">
              <w:rPr>
                <w:rFonts w:ascii="Courier New" w:hAnsi="Courier New" w:cs="Courier New"/>
                <w:color w:val="0000FF"/>
                <w:sz w:val="20"/>
                <w:lang w:eastAsia="en-GB"/>
              </w:rPr>
              <w:t>xs:simpleType</w:t>
            </w:r>
            <w:proofErr w:type="spellEnd"/>
            <w:r w:rsidRPr="00476D2F">
              <w:rPr>
                <w:rFonts w:ascii="Courier New" w:hAnsi="Courier New" w:cs="Courier New"/>
                <w:color w:val="0000FF"/>
                <w:sz w:val="20"/>
                <w:lang w:eastAsia="en-GB"/>
              </w:rPr>
              <w:t>&gt;</w:t>
            </w:r>
          </w:p>
        </w:tc>
      </w:tr>
    </w:tbl>
    <w:p w14:paraId="351D051B" w14:textId="5955D010" w:rsidR="00A84672" w:rsidRPr="00476D2F" w:rsidRDefault="00A84672" w:rsidP="008F703C">
      <w:pPr>
        <w:pStyle w:val="Caption"/>
      </w:pPr>
      <w:bookmarkStart w:id="1658" w:name="_Ref526248508"/>
      <w:bookmarkStart w:id="1659" w:name="_Toc526249287"/>
      <w:bookmarkStart w:id="1660" w:name="_Hlk526248236"/>
      <w:bookmarkStart w:id="1661" w:name="_Toc185900912"/>
      <w:r w:rsidRPr="00476D2F">
        <w:t xml:space="preserve">Figure </w:t>
      </w:r>
      <w:r w:rsidRPr="00476D2F">
        <w:fldChar w:fldCharType="begin"/>
      </w:r>
      <w:r w:rsidRPr="00476D2F">
        <w:instrText xml:space="preserve"> SEQ Figure \* ARABIC </w:instrText>
      </w:r>
      <w:r w:rsidRPr="00476D2F">
        <w:fldChar w:fldCharType="separate"/>
      </w:r>
      <w:r w:rsidR="004501EF">
        <w:rPr>
          <w:noProof/>
        </w:rPr>
        <w:t>35</w:t>
      </w:r>
      <w:r w:rsidRPr="00476D2F">
        <w:fldChar w:fldCharType="end"/>
      </w:r>
      <w:bookmarkEnd w:id="1658"/>
      <w:r w:rsidRPr="00476D2F">
        <w:t xml:space="preserve">: Specific type definition for </w:t>
      </w:r>
      <w:proofErr w:type="spellStart"/>
      <w:proofErr w:type="gramStart"/>
      <w:r w:rsidR="00722896" w:rsidRPr="00476D2F">
        <w:t>ModeOfTransport</w:t>
      </w:r>
      <w:r w:rsidR="00CA46B1" w:rsidRPr="00476D2F">
        <w:t>AtThe</w:t>
      </w:r>
      <w:r w:rsidR="00AE3F16" w:rsidRPr="00476D2F">
        <w:t>Border</w:t>
      </w:r>
      <w:r w:rsidR="00722896" w:rsidRPr="00476D2F">
        <w:t>ContentType</w:t>
      </w:r>
      <w:bookmarkEnd w:id="1659"/>
      <w:bookmarkEnd w:id="1660"/>
      <w:bookmarkEnd w:id="1661"/>
      <w:proofErr w:type="spellEnd"/>
      <w:proofErr w:type="gramEnd"/>
    </w:p>
    <w:p w14:paraId="3559B107" w14:textId="6FB203C3" w:rsidR="00A84672" w:rsidRPr="00476D2F" w:rsidRDefault="00A84672" w:rsidP="00DB5464">
      <w:pPr>
        <w:pStyle w:val="Heading4"/>
      </w:pPr>
      <w:r w:rsidRPr="00476D2F">
        <w:t>Complex Types XSD (</w:t>
      </w:r>
      <w:r w:rsidR="00722896" w:rsidRPr="00476D2F">
        <w:t>ct</w:t>
      </w:r>
      <w:r w:rsidRPr="00476D2F">
        <w:t xml:space="preserve">ypes.xsd) </w:t>
      </w:r>
    </w:p>
    <w:p w14:paraId="4CE939AD" w14:textId="243E7094" w:rsidR="00A84672" w:rsidRPr="00476D2F" w:rsidRDefault="00A84672" w:rsidP="00A84672">
      <w:pPr>
        <w:autoSpaceDE w:val="0"/>
        <w:autoSpaceDN w:val="0"/>
        <w:adjustRightInd w:val="0"/>
        <w:spacing w:before="0"/>
        <w:rPr>
          <w:szCs w:val="24"/>
        </w:rPr>
      </w:pPr>
      <w:r w:rsidRPr="00476D2F">
        <w:rPr>
          <w:szCs w:val="24"/>
        </w:rPr>
        <w:t>Complex Types that shall be identified to be shared between more than one messages of the same domain shall be defined in common XSD per domain</w:t>
      </w:r>
      <w:r w:rsidR="00722896" w:rsidRPr="00476D2F">
        <w:rPr>
          <w:szCs w:val="24"/>
        </w:rPr>
        <w:t>. The naming convention that will be used is</w:t>
      </w:r>
      <w:r w:rsidRPr="00476D2F">
        <w:rPr>
          <w:szCs w:val="24"/>
        </w:rPr>
        <w:t xml:space="preserve"> </w:t>
      </w:r>
      <w:r w:rsidR="00722896" w:rsidRPr="00476D2F">
        <w:rPr>
          <w:szCs w:val="24"/>
        </w:rPr>
        <w:t>ctypes</w:t>
      </w:r>
      <w:r w:rsidRPr="00476D2F">
        <w:rPr>
          <w:szCs w:val="24"/>
        </w:rPr>
        <w:t xml:space="preserve">.xsd. That way definition of commonly used Complex types per domain shall be shared for the </w:t>
      </w:r>
      <w:proofErr w:type="spellStart"/>
      <w:r w:rsidR="00ED327E" w:rsidRPr="00476D2F">
        <w:rPr>
          <w:szCs w:val="24"/>
        </w:rPr>
        <w:t>Message_speci</w:t>
      </w:r>
      <w:r w:rsidRPr="00476D2F">
        <w:rPr>
          <w:szCs w:val="24"/>
        </w:rPr>
        <w:t>fic</w:t>
      </w:r>
      <w:proofErr w:type="spellEnd"/>
      <w:r w:rsidRPr="00476D2F">
        <w:rPr>
          <w:szCs w:val="24"/>
        </w:rPr>
        <w:t xml:space="preserve"> XSDs. Structurally wise, </w:t>
      </w:r>
      <w:r w:rsidR="008E6DCB" w:rsidRPr="00476D2F">
        <w:rPr>
          <w:szCs w:val="24"/>
        </w:rPr>
        <w:t xml:space="preserve">each complex </w:t>
      </w:r>
      <w:proofErr w:type="gramStart"/>
      <w:r w:rsidR="008E6DCB" w:rsidRPr="00476D2F">
        <w:rPr>
          <w:szCs w:val="24"/>
        </w:rPr>
        <w:t>type</w:t>
      </w:r>
      <w:proofErr w:type="gramEnd"/>
      <w:r w:rsidR="008E6DCB" w:rsidRPr="00476D2F">
        <w:rPr>
          <w:szCs w:val="24"/>
        </w:rPr>
        <w:t xml:space="preserve"> definition is comprised by the definitions of the simple types that represent the data items of the complex type data group. Because each data group may be used with a different set of data items </w:t>
      </w:r>
      <w:r w:rsidR="00D82B03" w:rsidRPr="00476D2F">
        <w:rPr>
          <w:szCs w:val="24"/>
        </w:rPr>
        <w:t>among</w:t>
      </w:r>
      <w:r w:rsidR="008E6DCB" w:rsidRPr="00476D2F">
        <w:rPr>
          <w:szCs w:val="24"/>
        </w:rPr>
        <w:t xml:space="preserve"> different message types, multiple complex types are </w:t>
      </w:r>
      <w:r w:rsidR="001F4C69" w:rsidRPr="00476D2F">
        <w:rPr>
          <w:szCs w:val="24"/>
        </w:rPr>
        <w:t>foreseen</w:t>
      </w:r>
      <w:r w:rsidR="001F4C69" w:rsidRPr="00476D2F" w:rsidDel="001F4C69">
        <w:rPr>
          <w:szCs w:val="24"/>
        </w:rPr>
        <w:t xml:space="preserve"> </w:t>
      </w:r>
      <w:r w:rsidR="008E6DCB" w:rsidRPr="00476D2F">
        <w:rPr>
          <w:szCs w:val="24"/>
        </w:rPr>
        <w:t xml:space="preserve">for each data group and denoted by the [n] in the naming of the complex type. An example is provided in the </w:t>
      </w:r>
      <w:r w:rsidR="00ED6CE4" w:rsidRPr="00476D2F">
        <w:fldChar w:fldCharType="begin"/>
      </w:r>
      <w:r w:rsidR="00ED6CE4" w:rsidRPr="00476D2F">
        <w:rPr>
          <w:szCs w:val="24"/>
        </w:rPr>
        <w:instrText xml:space="preserve"> REF _Ref526248576 \h </w:instrText>
      </w:r>
      <w:r w:rsidR="00ED6CE4" w:rsidRPr="00476D2F">
        <w:instrText xml:space="preserve"> \* MERGEFORMAT </w:instrText>
      </w:r>
      <w:r w:rsidR="00ED6CE4" w:rsidRPr="00476D2F">
        <w:fldChar w:fldCharType="separate"/>
      </w:r>
      <w:r w:rsidR="004501EF" w:rsidRPr="00476D2F">
        <w:t xml:space="preserve">Figure </w:t>
      </w:r>
      <w:r w:rsidR="004501EF">
        <w:t>36</w:t>
      </w:r>
      <w:r w:rsidR="00ED6CE4" w:rsidRPr="00476D2F">
        <w:fldChar w:fldCharType="end"/>
      </w:r>
      <w:r w:rsidR="00ED6CE4" w:rsidRPr="00476D2F">
        <w:t xml:space="preserve"> </w:t>
      </w:r>
      <w:r w:rsidR="008E6DCB" w:rsidRPr="00476D2F">
        <w:rPr>
          <w:szCs w:val="24"/>
        </w:rPr>
        <w:t>below:</w:t>
      </w:r>
    </w:p>
    <w:p w14:paraId="4DB3C3F4" w14:textId="56797271" w:rsidR="008E6DCB" w:rsidRPr="00476D2F" w:rsidRDefault="008E6DCB" w:rsidP="00A84672">
      <w:pPr>
        <w:autoSpaceDE w:val="0"/>
        <w:autoSpaceDN w:val="0"/>
        <w:adjustRightInd w:val="0"/>
        <w:spacing w:before="0"/>
        <w:rPr>
          <w:szCs w:val="24"/>
        </w:rPr>
      </w:pPr>
    </w:p>
    <w:p w14:paraId="0DB01D8D" w14:textId="143DE0AF" w:rsidR="00A84672" w:rsidRPr="00476D2F" w:rsidRDefault="00A84672" w:rsidP="00A84672">
      <w:pPr>
        <w:autoSpaceDE w:val="0"/>
        <w:autoSpaceDN w:val="0"/>
        <w:adjustRightInd w:val="0"/>
        <w:spacing w:before="0"/>
        <w:rPr>
          <w:szCs w:val="24"/>
        </w:rPr>
      </w:pPr>
      <w:r w:rsidRPr="00476D2F">
        <w:rPr>
          <w:szCs w:val="24"/>
        </w:rPr>
        <w:t xml:space="preserve">Complex types shall be referenced in the </w:t>
      </w:r>
      <w:proofErr w:type="spellStart"/>
      <w:r w:rsidR="00ED327E" w:rsidRPr="00476D2F">
        <w:rPr>
          <w:szCs w:val="24"/>
        </w:rPr>
        <w:t>Message_speci</w:t>
      </w:r>
      <w:r w:rsidRPr="00476D2F">
        <w:rPr>
          <w:szCs w:val="24"/>
        </w:rPr>
        <w:t>fic</w:t>
      </w:r>
      <w:proofErr w:type="spellEnd"/>
      <w:r w:rsidRPr="00476D2F">
        <w:rPr>
          <w:szCs w:val="24"/>
        </w:rPr>
        <w:t xml:space="preserve"> XSDs where the structure of a message shall be defined. The following example in </w:t>
      </w:r>
      <w:r w:rsidR="00D82B03" w:rsidRPr="00476D2F">
        <w:fldChar w:fldCharType="begin"/>
      </w:r>
      <w:r w:rsidR="00D82B03" w:rsidRPr="00476D2F">
        <w:rPr>
          <w:szCs w:val="24"/>
        </w:rPr>
        <w:instrText xml:space="preserve"> REF _Ref526248576 \h </w:instrText>
      </w:r>
      <w:r w:rsidR="00D82B03" w:rsidRPr="00476D2F">
        <w:instrText xml:space="preserve"> \* MERGEFORMAT </w:instrText>
      </w:r>
      <w:r w:rsidR="00D82B03" w:rsidRPr="00476D2F">
        <w:fldChar w:fldCharType="separate"/>
      </w:r>
      <w:r w:rsidR="004501EF" w:rsidRPr="00476D2F">
        <w:t xml:space="preserve">Figure </w:t>
      </w:r>
      <w:r w:rsidR="004501EF">
        <w:t>36</w:t>
      </w:r>
      <w:r w:rsidR="00D82B03" w:rsidRPr="00476D2F">
        <w:fldChar w:fldCharType="end"/>
      </w:r>
      <w:r w:rsidRPr="00476D2F">
        <w:t xml:space="preserve"> </w:t>
      </w:r>
      <w:r w:rsidRPr="00476D2F">
        <w:rPr>
          <w:szCs w:val="24"/>
        </w:rPr>
        <w:t xml:space="preserve">illustrates the definition of Risk Analysis complex type in </w:t>
      </w:r>
      <w:r w:rsidR="008269F5" w:rsidRPr="00476D2F">
        <w:rPr>
          <w:szCs w:val="24"/>
        </w:rPr>
        <w:t>c</w:t>
      </w:r>
      <w:r w:rsidRPr="00476D2F">
        <w:rPr>
          <w:szCs w:val="24"/>
        </w:rPr>
        <w:t xml:space="preserve">types.xsd. The specific complex type has been identified to be shared between multiple </w:t>
      </w:r>
      <w:proofErr w:type="spellStart"/>
      <w:r w:rsidR="00ED327E" w:rsidRPr="00476D2F">
        <w:rPr>
          <w:szCs w:val="24"/>
        </w:rPr>
        <w:t>Message_speci</w:t>
      </w:r>
      <w:r w:rsidRPr="00476D2F">
        <w:rPr>
          <w:szCs w:val="24"/>
        </w:rPr>
        <w:t>fic</w:t>
      </w:r>
      <w:proofErr w:type="spellEnd"/>
      <w:r w:rsidRPr="00476D2F">
        <w:rPr>
          <w:szCs w:val="24"/>
        </w:rPr>
        <w:t xml:space="preserve"> XSDs of </w:t>
      </w:r>
      <w:r w:rsidR="00752422" w:rsidRPr="00476D2F">
        <w:rPr>
          <w:szCs w:val="24"/>
        </w:rPr>
        <w:t>AES-P1</w:t>
      </w:r>
      <w:r w:rsidRPr="00476D2F">
        <w:rPr>
          <w:szCs w:val="24"/>
        </w:rPr>
        <w:t>.</w:t>
      </w:r>
    </w:p>
    <w:p w14:paraId="06EEAA2B" w14:textId="1BBE8774" w:rsidR="0085400C" w:rsidRPr="00476D2F" w:rsidRDefault="0085400C" w:rsidP="00A84672">
      <w:pPr>
        <w:autoSpaceDE w:val="0"/>
        <w:autoSpaceDN w:val="0"/>
        <w:adjustRightInd w:val="0"/>
        <w:spacing w:before="0"/>
        <w:rPr>
          <w:szCs w:val="24"/>
        </w:rPr>
      </w:pPr>
    </w:p>
    <w:tbl>
      <w:tblPr>
        <w:tblW w:w="0" w:type="auto"/>
        <w:jc w:val="center"/>
        <w:shd w:val="clear" w:color="auto" w:fill="FFFFCC"/>
        <w:tblLook w:val="04A0" w:firstRow="1" w:lastRow="0" w:firstColumn="1" w:lastColumn="0" w:noHBand="0" w:noVBand="1"/>
      </w:tblPr>
      <w:tblGrid>
        <w:gridCol w:w="9071"/>
      </w:tblGrid>
      <w:tr w:rsidR="0085400C" w:rsidRPr="00110E6A" w14:paraId="1766D29B" w14:textId="77777777" w:rsidTr="00714D80">
        <w:trPr>
          <w:trHeight w:val="589"/>
          <w:jc w:val="center"/>
        </w:trPr>
        <w:tc>
          <w:tcPr>
            <w:tcW w:w="9072" w:type="dxa"/>
            <w:shd w:val="clear" w:color="auto" w:fill="FFFFCC"/>
          </w:tcPr>
          <w:p w14:paraId="4F1B2A6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xs:complexType</w:t>
            </w:r>
            <w:proofErr w:type="spellEnd"/>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"RiskAnalysisResultType01"</w:t>
            </w:r>
            <w:r w:rsidRPr="00476D2F">
              <w:rPr>
                <w:rFonts w:ascii="Courier New" w:hAnsi="Courier New" w:cs="Courier New"/>
                <w:color w:val="0000FF"/>
                <w:sz w:val="16"/>
                <w:lang w:eastAsia="el-GR"/>
              </w:rPr>
              <w:t>&gt;</w:t>
            </w:r>
          </w:p>
          <w:p w14:paraId="60377E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xs:annotation</w:t>
            </w:r>
            <w:proofErr w:type="spellEnd"/>
            <w:r w:rsidRPr="00476D2F">
              <w:rPr>
                <w:rFonts w:ascii="Courier New" w:hAnsi="Courier New" w:cs="Courier New"/>
                <w:color w:val="0000FF"/>
                <w:sz w:val="16"/>
                <w:lang w:eastAsia="el-GR"/>
              </w:rPr>
              <w:t>&gt;</w:t>
            </w:r>
          </w:p>
          <w:p w14:paraId="4BF331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xs:documentation</w:t>
            </w:r>
            <w:proofErr w:type="spellEnd"/>
            <w:r w:rsidRPr="00476D2F">
              <w:rPr>
                <w:rFonts w:ascii="Courier New" w:hAnsi="Courier New" w:cs="Courier New"/>
                <w:color w:val="0000FF"/>
                <w:sz w:val="16"/>
                <w:lang w:eastAsia="el-GR"/>
              </w:rPr>
              <w:t>&gt;</w:t>
            </w:r>
          </w:p>
          <w:p w14:paraId="4BB5091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usedBy</w:t>
            </w:r>
            <w:proofErr w:type="spellEnd"/>
            <w:r w:rsidRPr="00476D2F">
              <w:rPr>
                <w:rFonts w:ascii="Courier New" w:hAnsi="Courier New" w:cs="Courier New"/>
                <w:color w:val="0000FF"/>
                <w:sz w:val="16"/>
                <w:lang w:eastAsia="el-GR"/>
              </w:rPr>
              <w:t>&gt;</w:t>
            </w:r>
            <w:r w:rsidRPr="00476D2F">
              <w:rPr>
                <w:rFonts w:ascii="Courier New" w:hAnsi="Courier New" w:cs="Courier New"/>
                <w:b/>
                <w:bCs/>
                <w:color w:val="000000"/>
                <w:sz w:val="16"/>
                <w:lang w:eastAsia="el-GR"/>
              </w:rPr>
              <w:t>Used by 1/5 messages: CD501C</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usedBy</w:t>
            </w:r>
            <w:proofErr w:type="spellEnd"/>
            <w:r w:rsidRPr="00476D2F">
              <w:rPr>
                <w:rFonts w:ascii="Courier New" w:hAnsi="Courier New" w:cs="Courier New"/>
                <w:color w:val="0000FF"/>
                <w:sz w:val="16"/>
                <w:lang w:eastAsia="el-GR"/>
              </w:rPr>
              <w:t>&gt;</w:t>
            </w:r>
          </w:p>
          <w:p w14:paraId="7B2B8575"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476D2F">
              <w:rPr>
                <w:rFonts w:ascii="Courier New" w:hAnsi="Courier New" w:cs="Courier New"/>
                <w:b/>
                <w:bCs/>
                <w:color w:val="000000"/>
                <w:sz w:val="16"/>
                <w:lang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xs:documentation</w:t>
            </w:r>
            <w:proofErr w:type="spellEnd"/>
            <w:r w:rsidRPr="00BB51DB">
              <w:rPr>
                <w:rFonts w:ascii="Courier New" w:hAnsi="Courier New" w:cs="Courier New"/>
                <w:color w:val="0000FF"/>
                <w:sz w:val="16"/>
                <w:lang w:val="fr-BE" w:eastAsia="el-GR"/>
              </w:rPr>
              <w:t>&gt;</w:t>
            </w:r>
          </w:p>
          <w:p w14:paraId="4FABD73C"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xs:annotation</w:t>
            </w:r>
            <w:proofErr w:type="spellEnd"/>
            <w:r w:rsidRPr="00BB51DB">
              <w:rPr>
                <w:rFonts w:ascii="Courier New" w:hAnsi="Courier New" w:cs="Courier New"/>
                <w:color w:val="0000FF"/>
                <w:sz w:val="16"/>
                <w:lang w:val="fr-BE" w:eastAsia="el-GR"/>
              </w:rPr>
              <w:t>&gt;</w:t>
            </w:r>
          </w:p>
          <w:p w14:paraId="0E6CEAD9"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xs:sequence</w:t>
            </w:r>
            <w:proofErr w:type="spellEnd"/>
            <w:r w:rsidRPr="00BB51DB">
              <w:rPr>
                <w:rFonts w:ascii="Courier New" w:hAnsi="Courier New" w:cs="Courier New"/>
                <w:color w:val="0000FF"/>
                <w:sz w:val="16"/>
                <w:lang w:val="fr-BE" w:eastAsia="el-GR"/>
              </w:rPr>
              <w:t>&gt;</w:t>
            </w:r>
          </w:p>
          <w:p w14:paraId="037A3657"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xs:element</w:t>
            </w:r>
            <w:proofErr w:type="spellEnd"/>
            <w:proofErr w:type="gramEnd"/>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name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w:t>
            </w:r>
            <w:proofErr w:type="spellStart"/>
            <w:r w:rsidRPr="00BB51DB">
              <w:rPr>
                <w:rFonts w:ascii="Courier New" w:hAnsi="Courier New" w:cs="Courier New"/>
                <w:b/>
                <w:bCs/>
                <w:color w:val="8000FF"/>
                <w:sz w:val="16"/>
                <w:lang w:val="nl-NL" w:eastAsia="el-GR"/>
              </w:rPr>
              <w:t>riskAnalysisTypeCode</w:t>
            </w:r>
            <w:proofErr w:type="spellEnd"/>
            <w:r w:rsidRPr="00BB51DB">
              <w:rPr>
                <w:rFonts w:ascii="Courier New" w:hAnsi="Courier New" w:cs="Courier New"/>
                <w:b/>
                <w:bCs/>
                <w:color w:val="8000FF"/>
                <w:sz w:val="16"/>
                <w:lang w:val="nl-NL" w:eastAsia="el-GR"/>
              </w:rPr>
              <w:t>"</w:t>
            </w:r>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type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w:t>
            </w:r>
            <w:proofErr w:type="spellStart"/>
            <w:r w:rsidRPr="00BB51DB">
              <w:rPr>
                <w:rFonts w:ascii="Courier New" w:hAnsi="Courier New" w:cs="Courier New"/>
                <w:b/>
                <w:bCs/>
                <w:color w:val="8000FF"/>
                <w:sz w:val="16"/>
                <w:lang w:val="nl-NL" w:eastAsia="el-GR"/>
              </w:rPr>
              <w:t>RiskAnalysisTypeCodeContentType</w:t>
            </w:r>
            <w:proofErr w:type="spellEnd"/>
            <w:r w:rsidRPr="00BB51DB">
              <w:rPr>
                <w:rFonts w:ascii="Courier New" w:hAnsi="Courier New" w:cs="Courier New"/>
                <w:b/>
                <w:bCs/>
                <w:color w:val="8000FF"/>
                <w:sz w:val="16"/>
                <w:lang w:val="nl-NL" w:eastAsia="el-GR"/>
              </w:rPr>
              <w:t>"</w:t>
            </w:r>
            <w:r w:rsidRPr="00BB51DB">
              <w:rPr>
                <w:rFonts w:ascii="Courier New" w:hAnsi="Courier New" w:cs="Courier New"/>
                <w:color w:val="0000FF"/>
                <w:sz w:val="16"/>
                <w:lang w:val="nl-NL" w:eastAsia="el-GR"/>
              </w:rPr>
              <w:t>&gt;</w:t>
            </w:r>
          </w:p>
          <w:p w14:paraId="0283613B"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xs:annotation</w:t>
            </w:r>
            <w:proofErr w:type="spellEnd"/>
            <w:proofErr w:type="gramEnd"/>
            <w:r w:rsidRPr="00BB51DB">
              <w:rPr>
                <w:rFonts w:ascii="Courier New" w:hAnsi="Courier New" w:cs="Courier New"/>
                <w:color w:val="0000FF"/>
                <w:sz w:val="16"/>
                <w:lang w:val="nl-NL" w:eastAsia="el-GR"/>
              </w:rPr>
              <w:t>&gt;</w:t>
            </w:r>
          </w:p>
          <w:p w14:paraId="0535BBB3"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xs:documentation</w:t>
            </w:r>
            <w:proofErr w:type="spellEnd"/>
            <w:proofErr w:type="gramEnd"/>
            <w:r w:rsidRPr="00BB51DB">
              <w:rPr>
                <w:rFonts w:ascii="Courier New" w:hAnsi="Courier New" w:cs="Courier New"/>
                <w:color w:val="0000FF"/>
                <w:sz w:val="16"/>
                <w:lang w:val="nl-NL" w:eastAsia="el-GR"/>
              </w:rPr>
              <w:t>&gt;</w:t>
            </w:r>
          </w:p>
          <w:p w14:paraId="796E7C65"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description</w:t>
            </w:r>
            <w:proofErr w:type="spellEnd"/>
            <w:proofErr w:type="gramEnd"/>
            <w:r w:rsidRPr="00BB51DB">
              <w:rPr>
                <w:rFonts w:ascii="Courier New" w:hAnsi="Courier New" w:cs="Courier New"/>
                <w:color w:val="000000"/>
                <w:sz w:val="16"/>
                <w:lang w:val="nl-NL" w:eastAsia="el-GR"/>
              </w:rPr>
              <w:t xml:space="preserve"> </w:t>
            </w:r>
            <w:proofErr w:type="spellStart"/>
            <w:r w:rsidRPr="00BB51DB">
              <w:rPr>
                <w:rFonts w:ascii="Courier New" w:hAnsi="Courier New" w:cs="Courier New"/>
                <w:color w:val="FF0000"/>
                <w:sz w:val="16"/>
                <w:lang w:val="nl-NL" w:eastAsia="el-GR"/>
              </w:rPr>
              <w:t>value</w:t>
            </w:r>
            <w:proofErr w:type="spellEnd"/>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"Risk analysis type code"</w:t>
            </w:r>
            <w:r w:rsidRPr="00BB51DB">
              <w:rPr>
                <w:rFonts w:ascii="Courier New" w:hAnsi="Courier New" w:cs="Courier New"/>
                <w:color w:val="000000"/>
                <w:sz w:val="16"/>
                <w:lang w:val="nl-NL" w:eastAsia="el-GR"/>
              </w:rPr>
              <w:t xml:space="preserve"> </w:t>
            </w:r>
            <w:r w:rsidRPr="00BB51DB">
              <w:rPr>
                <w:rFonts w:ascii="Courier New" w:hAnsi="Courier New" w:cs="Courier New"/>
                <w:color w:val="0000FF"/>
                <w:sz w:val="16"/>
                <w:lang w:val="nl-NL" w:eastAsia="el-GR"/>
              </w:rPr>
              <w:t>/&gt;</w:t>
            </w:r>
          </w:p>
          <w:p w14:paraId="1EA732A2"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codeList</w:t>
            </w:r>
            <w:proofErr w:type="spellEnd"/>
            <w:proofErr w:type="gramEnd"/>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code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"CL739"</w:t>
            </w:r>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type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"business"</w:t>
            </w:r>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name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w:t>
            </w:r>
            <w:proofErr w:type="spellStart"/>
            <w:r w:rsidRPr="00BB51DB">
              <w:rPr>
                <w:rFonts w:ascii="Courier New" w:hAnsi="Courier New" w:cs="Courier New"/>
                <w:b/>
                <w:bCs/>
                <w:color w:val="8000FF"/>
                <w:sz w:val="16"/>
                <w:lang w:val="nl-NL" w:eastAsia="el-GR"/>
              </w:rPr>
              <w:t>RiskAnalysisType</w:t>
            </w:r>
            <w:proofErr w:type="spellEnd"/>
            <w:r w:rsidRPr="00BB51DB">
              <w:rPr>
                <w:rFonts w:ascii="Courier New" w:hAnsi="Courier New" w:cs="Courier New"/>
                <w:b/>
                <w:bCs/>
                <w:color w:val="8000FF"/>
                <w:sz w:val="16"/>
                <w:lang w:val="nl-NL" w:eastAsia="el-GR"/>
              </w:rPr>
              <w:t>"</w:t>
            </w:r>
            <w:r w:rsidRPr="00BB51DB">
              <w:rPr>
                <w:rFonts w:ascii="Courier New" w:hAnsi="Courier New" w:cs="Courier New"/>
                <w:color w:val="000000"/>
                <w:sz w:val="16"/>
                <w:lang w:val="nl-NL" w:eastAsia="el-GR"/>
              </w:rPr>
              <w:t xml:space="preserve"> </w:t>
            </w:r>
            <w:r w:rsidRPr="00BB51DB">
              <w:rPr>
                <w:rFonts w:ascii="Courier New" w:hAnsi="Courier New" w:cs="Courier New"/>
                <w:color w:val="0000FF"/>
                <w:sz w:val="16"/>
                <w:lang w:val="nl-NL" w:eastAsia="el-GR"/>
              </w:rPr>
              <w:t>/&gt;</w:t>
            </w:r>
          </w:p>
          <w:p w14:paraId="0F4E3677"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gramStart"/>
            <w:r w:rsidRPr="00BB51DB">
              <w:rPr>
                <w:rFonts w:ascii="Courier New" w:hAnsi="Courier New" w:cs="Courier New"/>
                <w:color w:val="0000FF"/>
                <w:sz w:val="16"/>
                <w:lang w:val="nl-NL" w:eastAsia="el-GR"/>
              </w:rPr>
              <w:t>format</w:t>
            </w:r>
            <w:proofErr w:type="gramEnd"/>
            <w:r w:rsidRPr="00BB51DB">
              <w:rPr>
                <w:rFonts w:ascii="Courier New" w:hAnsi="Courier New" w:cs="Courier New"/>
                <w:color w:val="000000"/>
                <w:sz w:val="16"/>
                <w:lang w:val="nl-NL" w:eastAsia="el-GR"/>
              </w:rPr>
              <w:t xml:space="preserve"> </w:t>
            </w:r>
            <w:proofErr w:type="spellStart"/>
            <w:r w:rsidRPr="00BB51DB">
              <w:rPr>
                <w:rFonts w:ascii="Courier New" w:hAnsi="Courier New" w:cs="Courier New"/>
                <w:color w:val="FF0000"/>
                <w:sz w:val="16"/>
                <w:lang w:val="nl-NL" w:eastAsia="el-GR"/>
              </w:rPr>
              <w:t>value</w:t>
            </w:r>
            <w:proofErr w:type="spellEnd"/>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"a1"</w:t>
            </w:r>
            <w:r w:rsidRPr="00BB51DB">
              <w:rPr>
                <w:rFonts w:ascii="Courier New" w:hAnsi="Courier New" w:cs="Courier New"/>
                <w:color w:val="000000"/>
                <w:sz w:val="16"/>
                <w:lang w:val="nl-NL" w:eastAsia="el-GR"/>
              </w:rPr>
              <w:t xml:space="preserve"> </w:t>
            </w:r>
            <w:r w:rsidRPr="00BB51DB">
              <w:rPr>
                <w:rFonts w:ascii="Courier New" w:hAnsi="Courier New" w:cs="Courier New"/>
                <w:color w:val="0000FF"/>
                <w:sz w:val="16"/>
                <w:lang w:val="nl-NL" w:eastAsia="el-GR"/>
              </w:rPr>
              <w:t>/&gt;</w:t>
            </w:r>
          </w:p>
          <w:p w14:paraId="468C1CE4"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optionality</w:t>
            </w:r>
            <w:proofErr w:type="spellEnd"/>
            <w:proofErr w:type="gramEnd"/>
            <w:r w:rsidRPr="00BB51DB">
              <w:rPr>
                <w:rFonts w:ascii="Courier New" w:hAnsi="Courier New" w:cs="Courier New"/>
                <w:color w:val="000000"/>
                <w:sz w:val="16"/>
                <w:lang w:val="nl-NL" w:eastAsia="el-GR"/>
              </w:rPr>
              <w:t xml:space="preserve"> </w:t>
            </w:r>
            <w:proofErr w:type="spellStart"/>
            <w:r w:rsidRPr="00BB51DB">
              <w:rPr>
                <w:rFonts w:ascii="Courier New" w:hAnsi="Courier New" w:cs="Courier New"/>
                <w:color w:val="FF0000"/>
                <w:sz w:val="16"/>
                <w:lang w:val="nl-NL" w:eastAsia="el-GR"/>
              </w:rPr>
              <w:t>value</w:t>
            </w:r>
            <w:proofErr w:type="spellEnd"/>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"R"</w:t>
            </w:r>
            <w:r w:rsidRPr="00BB51DB">
              <w:rPr>
                <w:rFonts w:ascii="Courier New" w:hAnsi="Courier New" w:cs="Courier New"/>
                <w:color w:val="000000"/>
                <w:sz w:val="16"/>
                <w:lang w:val="nl-NL" w:eastAsia="el-GR"/>
              </w:rPr>
              <w:t xml:space="preserve"> </w:t>
            </w:r>
            <w:r w:rsidRPr="00BB51DB">
              <w:rPr>
                <w:rFonts w:ascii="Courier New" w:hAnsi="Courier New" w:cs="Courier New"/>
                <w:color w:val="0000FF"/>
                <w:sz w:val="16"/>
                <w:lang w:val="nl-NL" w:eastAsia="el-GR"/>
              </w:rPr>
              <w:t>/&gt;</w:t>
            </w:r>
          </w:p>
          <w:p w14:paraId="083D305F"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xs:documentation</w:t>
            </w:r>
            <w:proofErr w:type="spellEnd"/>
            <w:proofErr w:type="gramEnd"/>
            <w:r w:rsidRPr="00BB51DB">
              <w:rPr>
                <w:rFonts w:ascii="Courier New" w:hAnsi="Courier New" w:cs="Courier New"/>
                <w:color w:val="0000FF"/>
                <w:sz w:val="16"/>
                <w:lang w:val="nl-NL" w:eastAsia="el-GR"/>
              </w:rPr>
              <w:t>&gt;</w:t>
            </w:r>
          </w:p>
          <w:p w14:paraId="2E756250"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xs:annotation</w:t>
            </w:r>
            <w:proofErr w:type="spellEnd"/>
            <w:proofErr w:type="gramEnd"/>
            <w:r w:rsidRPr="00BB51DB">
              <w:rPr>
                <w:rFonts w:ascii="Courier New" w:hAnsi="Courier New" w:cs="Courier New"/>
                <w:color w:val="0000FF"/>
                <w:sz w:val="16"/>
                <w:lang w:val="nl-NL" w:eastAsia="el-GR"/>
              </w:rPr>
              <w:t>&gt;</w:t>
            </w:r>
          </w:p>
          <w:p w14:paraId="68495A92"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xs:element</w:t>
            </w:r>
            <w:proofErr w:type="spellEnd"/>
            <w:proofErr w:type="gramEnd"/>
            <w:r w:rsidRPr="00BB51DB">
              <w:rPr>
                <w:rFonts w:ascii="Courier New" w:hAnsi="Courier New" w:cs="Courier New"/>
                <w:color w:val="0000FF"/>
                <w:sz w:val="16"/>
                <w:lang w:val="nl-NL" w:eastAsia="el-GR"/>
              </w:rPr>
              <w:t>&gt;</w:t>
            </w:r>
          </w:p>
          <w:p w14:paraId="61248621"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nl-NL" w:eastAsia="el-GR"/>
              </w:rPr>
            </w:pPr>
            <w:r w:rsidRPr="00BB51DB">
              <w:rPr>
                <w:rFonts w:ascii="Courier New" w:hAnsi="Courier New" w:cs="Courier New"/>
                <w:b/>
                <w:bCs/>
                <w:color w:val="000000"/>
                <w:sz w:val="16"/>
                <w:lang w:val="nl-NL" w:eastAsia="el-GR"/>
              </w:rPr>
              <w:t xml:space="preserve">      </w:t>
            </w:r>
            <w:r w:rsidRPr="00BB51DB">
              <w:rPr>
                <w:rFonts w:ascii="Courier New" w:hAnsi="Courier New" w:cs="Courier New"/>
                <w:color w:val="0000FF"/>
                <w:sz w:val="16"/>
                <w:lang w:val="nl-NL" w:eastAsia="el-GR"/>
              </w:rPr>
              <w:t>&lt;</w:t>
            </w:r>
            <w:proofErr w:type="spellStart"/>
            <w:proofErr w:type="gramStart"/>
            <w:r w:rsidRPr="00BB51DB">
              <w:rPr>
                <w:rFonts w:ascii="Courier New" w:hAnsi="Courier New" w:cs="Courier New"/>
                <w:color w:val="0000FF"/>
                <w:sz w:val="16"/>
                <w:lang w:val="nl-NL" w:eastAsia="el-GR"/>
              </w:rPr>
              <w:t>xs:element</w:t>
            </w:r>
            <w:proofErr w:type="spellEnd"/>
            <w:proofErr w:type="gramEnd"/>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name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w:t>
            </w:r>
            <w:proofErr w:type="spellStart"/>
            <w:r w:rsidRPr="00BB51DB">
              <w:rPr>
                <w:rFonts w:ascii="Courier New" w:hAnsi="Courier New" w:cs="Courier New"/>
                <w:b/>
                <w:bCs/>
                <w:color w:val="8000FF"/>
                <w:sz w:val="16"/>
                <w:lang w:val="nl-NL" w:eastAsia="el-GR"/>
              </w:rPr>
              <w:t>riskAnalysisResultCode</w:t>
            </w:r>
            <w:proofErr w:type="spellEnd"/>
            <w:r w:rsidRPr="00BB51DB">
              <w:rPr>
                <w:rFonts w:ascii="Courier New" w:hAnsi="Courier New" w:cs="Courier New"/>
                <w:b/>
                <w:bCs/>
                <w:color w:val="8000FF"/>
                <w:sz w:val="16"/>
                <w:lang w:val="nl-NL" w:eastAsia="el-GR"/>
              </w:rPr>
              <w:t>"</w:t>
            </w:r>
            <w:r w:rsidRPr="00BB51DB">
              <w:rPr>
                <w:rFonts w:ascii="Courier New" w:hAnsi="Courier New" w:cs="Courier New"/>
                <w:color w:val="000000"/>
                <w:sz w:val="16"/>
                <w:lang w:val="nl-NL" w:eastAsia="el-GR"/>
              </w:rPr>
              <w:t xml:space="preserve"> </w:t>
            </w:r>
            <w:r w:rsidRPr="00BB51DB">
              <w:rPr>
                <w:rFonts w:ascii="Courier New" w:hAnsi="Courier New" w:cs="Courier New"/>
                <w:color w:val="FF0000"/>
                <w:sz w:val="16"/>
                <w:lang w:val="nl-NL" w:eastAsia="el-GR"/>
              </w:rPr>
              <w:t>type</w:t>
            </w:r>
            <w:r w:rsidRPr="00BB51DB">
              <w:rPr>
                <w:rFonts w:ascii="Courier New" w:hAnsi="Courier New" w:cs="Courier New"/>
                <w:color w:val="000000"/>
                <w:sz w:val="16"/>
                <w:lang w:val="nl-NL" w:eastAsia="el-GR"/>
              </w:rPr>
              <w:t>=</w:t>
            </w:r>
            <w:r w:rsidRPr="00BB51DB">
              <w:rPr>
                <w:rFonts w:ascii="Courier New" w:hAnsi="Courier New" w:cs="Courier New"/>
                <w:b/>
                <w:bCs/>
                <w:color w:val="8000FF"/>
                <w:sz w:val="16"/>
                <w:lang w:val="nl-NL" w:eastAsia="el-GR"/>
              </w:rPr>
              <w:t>"</w:t>
            </w:r>
            <w:proofErr w:type="spellStart"/>
            <w:r w:rsidRPr="00BB51DB">
              <w:rPr>
                <w:rFonts w:ascii="Courier New" w:hAnsi="Courier New" w:cs="Courier New"/>
                <w:b/>
                <w:bCs/>
                <w:color w:val="8000FF"/>
                <w:sz w:val="16"/>
                <w:lang w:val="nl-NL" w:eastAsia="el-GR"/>
              </w:rPr>
              <w:t>RiskAnalysisResultCodeContentType</w:t>
            </w:r>
            <w:proofErr w:type="spellEnd"/>
            <w:r w:rsidRPr="00BB51DB">
              <w:rPr>
                <w:rFonts w:ascii="Courier New" w:hAnsi="Courier New" w:cs="Courier New"/>
                <w:b/>
                <w:bCs/>
                <w:color w:val="8000FF"/>
                <w:sz w:val="16"/>
                <w:lang w:val="nl-NL" w:eastAsia="el-GR"/>
              </w:rPr>
              <w:t>"</w:t>
            </w:r>
            <w:r w:rsidRPr="00BB51DB">
              <w:rPr>
                <w:rFonts w:ascii="Courier New" w:hAnsi="Courier New" w:cs="Courier New"/>
                <w:color w:val="0000FF"/>
                <w:sz w:val="16"/>
                <w:lang w:val="nl-NL" w:eastAsia="el-GR"/>
              </w:rPr>
              <w:t>&gt;</w:t>
            </w:r>
          </w:p>
          <w:p w14:paraId="513A79D4" w14:textId="77777777" w:rsidR="00ED6CE4" w:rsidRPr="0044100F" w:rsidRDefault="00ED6CE4" w:rsidP="00ED6CE4">
            <w:pPr>
              <w:autoSpaceDE w:val="0"/>
              <w:autoSpaceDN w:val="0"/>
              <w:adjustRightInd w:val="0"/>
              <w:spacing w:before="0"/>
              <w:jc w:val="left"/>
              <w:rPr>
                <w:rFonts w:ascii="Courier New" w:hAnsi="Courier New" w:cs="Courier New"/>
                <w:b/>
                <w:bCs/>
                <w:color w:val="000000"/>
                <w:sz w:val="16"/>
                <w:lang w:val="en-IE" w:eastAsia="el-GR"/>
              </w:rPr>
            </w:pPr>
            <w:r w:rsidRPr="00BB51DB">
              <w:rPr>
                <w:rFonts w:ascii="Courier New" w:hAnsi="Courier New" w:cs="Courier New"/>
                <w:b/>
                <w:bCs/>
                <w:color w:val="000000"/>
                <w:sz w:val="16"/>
                <w:lang w:val="nl-NL" w:eastAsia="el-GR"/>
              </w:rPr>
              <w:t xml:space="preserve">        </w:t>
            </w:r>
            <w:r w:rsidRPr="0044100F">
              <w:rPr>
                <w:rFonts w:ascii="Courier New" w:hAnsi="Courier New" w:cs="Courier New"/>
                <w:color w:val="0000FF"/>
                <w:sz w:val="16"/>
                <w:lang w:val="en-IE" w:eastAsia="el-GR"/>
              </w:rPr>
              <w:t>&lt;</w:t>
            </w:r>
            <w:proofErr w:type="spellStart"/>
            <w:r w:rsidRPr="0044100F">
              <w:rPr>
                <w:rFonts w:ascii="Courier New" w:hAnsi="Courier New" w:cs="Courier New"/>
                <w:color w:val="0000FF"/>
                <w:sz w:val="16"/>
                <w:lang w:val="en-IE" w:eastAsia="el-GR"/>
              </w:rPr>
              <w:t>xs:annotation</w:t>
            </w:r>
            <w:proofErr w:type="spellEnd"/>
            <w:r w:rsidRPr="0044100F">
              <w:rPr>
                <w:rFonts w:ascii="Courier New" w:hAnsi="Courier New" w:cs="Courier New"/>
                <w:color w:val="0000FF"/>
                <w:sz w:val="16"/>
                <w:lang w:val="en-IE" w:eastAsia="el-GR"/>
              </w:rPr>
              <w:t>&gt;</w:t>
            </w:r>
          </w:p>
          <w:p w14:paraId="4B608BB0" w14:textId="77777777" w:rsidR="00ED6CE4" w:rsidRPr="0044100F" w:rsidRDefault="00ED6CE4" w:rsidP="00ED6CE4">
            <w:pPr>
              <w:autoSpaceDE w:val="0"/>
              <w:autoSpaceDN w:val="0"/>
              <w:adjustRightInd w:val="0"/>
              <w:spacing w:before="0"/>
              <w:jc w:val="left"/>
              <w:rPr>
                <w:rFonts w:ascii="Courier New" w:hAnsi="Courier New" w:cs="Courier New"/>
                <w:b/>
                <w:bCs/>
                <w:color w:val="000000"/>
                <w:sz w:val="16"/>
                <w:lang w:val="en-IE" w:eastAsia="el-GR"/>
              </w:rPr>
            </w:pPr>
            <w:r w:rsidRPr="0044100F">
              <w:rPr>
                <w:rFonts w:ascii="Courier New" w:hAnsi="Courier New" w:cs="Courier New"/>
                <w:b/>
                <w:bCs/>
                <w:color w:val="000000"/>
                <w:sz w:val="16"/>
                <w:lang w:val="en-IE" w:eastAsia="el-GR"/>
              </w:rPr>
              <w:t xml:space="preserve">          </w:t>
            </w:r>
            <w:r w:rsidRPr="0044100F">
              <w:rPr>
                <w:rFonts w:ascii="Courier New" w:hAnsi="Courier New" w:cs="Courier New"/>
                <w:color w:val="0000FF"/>
                <w:sz w:val="16"/>
                <w:lang w:val="en-IE" w:eastAsia="el-GR"/>
              </w:rPr>
              <w:t>&lt;</w:t>
            </w:r>
            <w:proofErr w:type="spellStart"/>
            <w:r w:rsidRPr="0044100F">
              <w:rPr>
                <w:rFonts w:ascii="Courier New" w:hAnsi="Courier New" w:cs="Courier New"/>
                <w:color w:val="0000FF"/>
                <w:sz w:val="16"/>
                <w:lang w:val="en-IE" w:eastAsia="el-GR"/>
              </w:rPr>
              <w:t>xs:documentation</w:t>
            </w:r>
            <w:proofErr w:type="spellEnd"/>
            <w:r w:rsidRPr="0044100F">
              <w:rPr>
                <w:rFonts w:ascii="Courier New" w:hAnsi="Courier New" w:cs="Courier New"/>
                <w:color w:val="0000FF"/>
                <w:sz w:val="16"/>
                <w:lang w:val="en-IE" w:eastAsia="el-GR"/>
              </w:rPr>
              <w:t>&gt;</w:t>
            </w:r>
          </w:p>
          <w:p w14:paraId="51DBB854" w14:textId="77777777" w:rsidR="00ED6CE4" w:rsidRPr="0044100F" w:rsidRDefault="00ED6CE4" w:rsidP="00ED6CE4">
            <w:pPr>
              <w:autoSpaceDE w:val="0"/>
              <w:autoSpaceDN w:val="0"/>
              <w:adjustRightInd w:val="0"/>
              <w:spacing w:before="0"/>
              <w:jc w:val="left"/>
              <w:rPr>
                <w:rFonts w:ascii="Courier New" w:hAnsi="Courier New" w:cs="Courier New"/>
                <w:b/>
                <w:bCs/>
                <w:color w:val="000000"/>
                <w:sz w:val="16"/>
                <w:lang w:val="en-IE" w:eastAsia="el-GR"/>
              </w:rPr>
            </w:pPr>
            <w:r w:rsidRPr="0044100F">
              <w:rPr>
                <w:rFonts w:ascii="Courier New" w:hAnsi="Courier New" w:cs="Courier New"/>
                <w:b/>
                <w:bCs/>
                <w:color w:val="000000"/>
                <w:sz w:val="16"/>
                <w:lang w:val="en-IE" w:eastAsia="el-GR"/>
              </w:rPr>
              <w:t xml:space="preserve">            </w:t>
            </w:r>
            <w:r w:rsidRPr="0044100F">
              <w:rPr>
                <w:rFonts w:ascii="Courier New" w:hAnsi="Courier New" w:cs="Courier New"/>
                <w:color w:val="0000FF"/>
                <w:sz w:val="16"/>
                <w:lang w:val="en-IE" w:eastAsia="el-GR"/>
              </w:rPr>
              <w:t>&lt;description</w:t>
            </w:r>
            <w:r w:rsidRPr="0044100F">
              <w:rPr>
                <w:rFonts w:ascii="Courier New" w:hAnsi="Courier New" w:cs="Courier New"/>
                <w:color w:val="000000"/>
                <w:sz w:val="16"/>
                <w:lang w:val="en-IE" w:eastAsia="el-GR"/>
              </w:rPr>
              <w:t xml:space="preserve"> </w:t>
            </w:r>
            <w:r w:rsidRPr="0044100F">
              <w:rPr>
                <w:rFonts w:ascii="Courier New" w:hAnsi="Courier New" w:cs="Courier New"/>
                <w:color w:val="FF0000"/>
                <w:sz w:val="16"/>
                <w:lang w:val="en-IE" w:eastAsia="el-GR"/>
              </w:rPr>
              <w:t>value</w:t>
            </w:r>
            <w:r w:rsidRPr="0044100F">
              <w:rPr>
                <w:rFonts w:ascii="Courier New" w:hAnsi="Courier New" w:cs="Courier New"/>
                <w:color w:val="000000"/>
                <w:sz w:val="16"/>
                <w:lang w:val="en-IE" w:eastAsia="el-GR"/>
              </w:rPr>
              <w:t>=</w:t>
            </w:r>
            <w:r w:rsidRPr="0044100F">
              <w:rPr>
                <w:rFonts w:ascii="Courier New" w:hAnsi="Courier New" w:cs="Courier New"/>
                <w:b/>
                <w:bCs/>
                <w:color w:val="8000FF"/>
                <w:sz w:val="16"/>
                <w:lang w:val="en-IE" w:eastAsia="el-GR"/>
              </w:rPr>
              <w:t>"Risk analysis result code"</w:t>
            </w:r>
            <w:r w:rsidRPr="0044100F">
              <w:rPr>
                <w:rFonts w:ascii="Courier New" w:hAnsi="Courier New" w:cs="Courier New"/>
                <w:color w:val="000000"/>
                <w:sz w:val="16"/>
                <w:lang w:val="en-IE" w:eastAsia="el-GR"/>
              </w:rPr>
              <w:t xml:space="preserve"> </w:t>
            </w:r>
            <w:r w:rsidRPr="0044100F">
              <w:rPr>
                <w:rFonts w:ascii="Courier New" w:hAnsi="Courier New" w:cs="Courier New"/>
                <w:color w:val="0000FF"/>
                <w:sz w:val="16"/>
                <w:lang w:val="en-IE" w:eastAsia="el-GR"/>
              </w:rPr>
              <w:t>/&gt;</w:t>
            </w:r>
          </w:p>
          <w:p w14:paraId="753B3CB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4100F">
              <w:rPr>
                <w:rFonts w:ascii="Courier New" w:hAnsi="Courier New" w:cs="Courier New"/>
                <w:b/>
                <w:bCs/>
                <w:color w:val="000000"/>
                <w:sz w:val="16"/>
                <w:lang w:val="en-IE"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codeList</w:t>
            </w:r>
            <w:proofErr w:type="spellEnd"/>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"CL737"</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w:t>
            </w:r>
            <w:proofErr w:type="spellStart"/>
            <w:r w:rsidRPr="00476D2F">
              <w:rPr>
                <w:rFonts w:ascii="Courier New" w:hAnsi="Courier New" w:cs="Courier New"/>
                <w:b/>
                <w:bCs/>
                <w:color w:val="8000FF"/>
                <w:sz w:val="16"/>
                <w:lang w:eastAsia="el-GR"/>
              </w:rPr>
              <w:t>RiskAnalysisResult</w:t>
            </w:r>
            <w:proofErr w:type="spellEnd"/>
            <w:r w:rsidRPr="00476D2F">
              <w:rPr>
                <w:rFonts w:ascii="Courier New" w:hAnsi="Courier New" w:cs="Courier New"/>
                <w:b/>
                <w:bCs/>
                <w:color w:val="8000FF"/>
                <w:sz w:val="16"/>
                <w:lang w:eastAsia="el-GR"/>
              </w:rPr>
              <w: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C9610C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240E6E5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8AC0DE5"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xs:documentation</w:t>
            </w:r>
            <w:proofErr w:type="spellEnd"/>
            <w:r w:rsidRPr="00476D2F">
              <w:rPr>
                <w:rFonts w:ascii="Courier New" w:hAnsi="Courier New" w:cs="Courier New"/>
                <w:color w:val="0000FF"/>
                <w:sz w:val="16"/>
                <w:lang w:eastAsia="el-GR"/>
              </w:rPr>
              <w:t>&gt;</w:t>
            </w:r>
          </w:p>
          <w:p w14:paraId="5B9DE18E"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xs:annotation</w:t>
            </w:r>
            <w:proofErr w:type="spellEnd"/>
            <w:r w:rsidRPr="00476D2F">
              <w:rPr>
                <w:rFonts w:ascii="Courier New" w:hAnsi="Courier New" w:cs="Courier New"/>
                <w:color w:val="0000FF"/>
                <w:sz w:val="16"/>
                <w:lang w:eastAsia="el-GR"/>
              </w:rPr>
              <w:t>&gt;</w:t>
            </w:r>
          </w:p>
          <w:p w14:paraId="52E2FCD8"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xs:element</w:t>
            </w:r>
            <w:proofErr w:type="spellEnd"/>
            <w:r w:rsidRPr="00476D2F">
              <w:rPr>
                <w:rFonts w:ascii="Courier New" w:hAnsi="Courier New" w:cs="Courier New"/>
                <w:color w:val="0000FF"/>
                <w:sz w:val="16"/>
                <w:lang w:eastAsia="el-GR"/>
              </w:rPr>
              <w:t>&gt;</w:t>
            </w:r>
          </w:p>
          <w:p w14:paraId="690AD8C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xs:element</w:t>
            </w:r>
            <w:proofErr w:type="spellEnd"/>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w:t>
            </w:r>
            <w:proofErr w:type="spellStart"/>
            <w:r w:rsidRPr="00476D2F">
              <w:rPr>
                <w:rFonts w:ascii="Courier New" w:hAnsi="Courier New" w:cs="Courier New"/>
                <w:b/>
                <w:bCs/>
                <w:color w:val="8000FF"/>
                <w:sz w:val="16"/>
                <w:lang w:eastAsia="el-GR"/>
              </w:rPr>
              <w:t>riskAnalysisResultText</w:t>
            </w:r>
            <w:proofErr w:type="spellEnd"/>
            <w:r w:rsidRPr="00476D2F">
              <w:rPr>
                <w:rFonts w:ascii="Courier New" w:hAnsi="Courier New" w:cs="Courier New"/>
                <w:b/>
                <w:bCs/>
                <w:color w:val="8000FF"/>
                <w:sz w:val="16"/>
                <w:lang w:eastAsia="el-GR"/>
              </w:rPr>
              <w: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w:t>
            </w:r>
            <w:proofErr w:type="spellStart"/>
            <w:r w:rsidRPr="00476D2F">
              <w:rPr>
                <w:rFonts w:ascii="Courier New" w:hAnsi="Courier New" w:cs="Courier New"/>
                <w:b/>
                <w:bCs/>
                <w:color w:val="8000FF"/>
                <w:sz w:val="16"/>
                <w:lang w:eastAsia="el-GR"/>
              </w:rPr>
              <w:t>RiskAnalysisResultTextContentType</w:t>
            </w:r>
            <w:proofErr w:type="spellEnd"/>
            <w:r w:rsidRPr="00476D2F">
              <w:rPr>
                <w:rFonts w:ascii="Courier New" w:hAnsi="Courier New" w:cs="Courier New"/>
                <w:b/>
                <w:bCs/>
                <w:color w:val="8000FF"/>
                <w:sz w:val="16"/>
                <w:lang w:eastAsia="el-GR"/>
              </w:rPr>
              <w:t>"</w:t>
            </w:r>
            <w:r w:rsidRPr="00476D2F">
              <w:rPr>
                <w:rFonts w:ascii="Courier New" w:hAnsi="Courier New" w:cs="Courier New"/>
                <w:color w:val="0000FF"/>
                <w:sz w:val="16"/>
                <w:lang w:eastAsia="el-GR"/>
              </w:rPr>
              <w:t>&gt;</w:t>
            </w:r>
          </w:p>
          <w:p w14:paraId="602A991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xs:annotation</w:t>
            </w:r>
            <w:proofErr w:type="spellEnd"/>
            <w:r w:rsidRPr="00476D2F">
              <w:rPr>
                <w:rFonts w:ascii="Courier New" w:hAnsi="Courier New" w:cs="Courier New"/>
                <w:color w:val="0000FF"/>
                <w:sz w:val="16"/>
                <w:lang w:eastAsia="el-GR"/>
              </w:rPr>
              <w:t>&gt;</w:t>
            </w:r>
          </w:p>
          <w:p w14:paraId="5D3EEE0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xs:documentation</w:t>
            </w:r>
            <w:proofErr w:type="spellEnd"/>
            <w:r w:rsidRPr="00476D2F">
              <w:rPr>
                <w:rFonts w:ascii="Courier New" w:hAnsi="Courier New" w:cs="Courier New"/>
                <w:color w:val="0000FF"/>
                <w:sz w:val="16"/>
                <w:lang w:eastAsia="el-GR"/>
              </w:rPr>
              <w:t>&gt;</w:t>
            </w:r>
          </w:p>
          <w:p w14:paraId="523F507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620007E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63D0F9A" w14:textId="77777777" w:rsidR="00ED6CE4" w:rsidRPr="0044100F"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476D2F">
              <w:rPr>
                <w:rFonts w:ascii="Courier New" w:hAnsi="Courier New" w:cs="Courier New"/>
                <w:b/>
                <w:bCs/>
                <w:color w:val="000000"/>
                <w:sz w:val="16"/>
                <w:lang w:eastAsia="el-GR"/>
              </w:rPr>
              <w:t xml:space="preserve">            </w:t>
            </w:r>
            <w:r w:rsidRPr="0044100F">
              <w:rPr>
                <w:rFonts w:ascii="Courier New" w:hAnsi="Courier New" w:cs="Courier New"/>
                <w:color w:val="0000FF"/>
                <w:sz w:val="16"/>
                <w:lang w:val="fr-BE" w:eastAsia="el-GR"/>
              </w:rPr>
              <w:t>&lt;</w:t>
            </w:r>
            <w:proofErr w:type="spellStart"/>
            <w:proofErr w:type="gramStart"/>
            <w:r w:rsidRPr="0044100F">
              <w:rPr>
                <w:rFonts w:ascii="Courier New" w:hAnsi="Courier New" w:cs="Courier New"/>
                <w:color w:val="0000FF"/>
                <w:sz w:val="16"/>
                <w:lang w:val="fr-BE" w:eastAsia="el-GR"/>
              </w:rPr>
              <w:t>optionality</w:t>
            </w:r>
            <w:proofErr w:type="spellEnd"/>
            <w:proofErr w:type="gramEnd"/>
            <w:r w:rsidRPr="0044100F">
              <w:rPr>
                <w:rFonts w:ascii="Courier New" w:hAnsi="Courier New" w:cs="Courier New"/>
                <w:color w:val="000000"/>
                <w:sz w:val="16"/>
                <w:lang w:val="fr-BE" w:eastAsia="el-GR"/>
              </w:rPr>
              <w:t xml:space="preserve"> </w:t>
            </w:r>
            <w:r w:rsidRPr="0044100F">
              <w:rPr>
                <w:rFonts w:ascii="Courier New" w:hAnsi="Courier New" w:cs="Courier New"/>
                <w:color w:val="FF0000"/>
                <w:sz w:val="16"/>
                <w:lang w:val="fr-BE" w:eastAsia="el-GR"/>
              </w:rPr>
              <w:t>value</w:t>
            </w:r>
            <w:r w:rsidRPr="0044100F">
              <w:rPr>
                <w:rFonts w:ascii="Courier New" w:hAnsi="Courier New" w:cs="Courier New"/>
                <w:color w:val="000000"/>
                <w:sz w:val="16"/>
                <w:lang w:val="fr-BE" w:eastAsia="el-GR"/>
              </w:rPr>
              <w:t>=</w:t>
            </w:r>
            <w:r w:rsidRPr="0044100F">
              <w:rPr>
                <w:rFonts w:ascii="Courier New" w:hAnsi="Courier New" w:cs="Courier New"/>
                <w:b/>
                <w:bCs/>
                <w:color w:val="8000FF"/>
                <w:sz w:val="16"/>
                <w:lang w:val="fr-BE" w:eastAsia="el-GR"/>
              </w:rPr>
              <w:t>"O"</w:t>
            </w:r>
            <w:r w:rsidRPr="0044100F">
              <w:rPr>
                <w:rFonts w:ascii="Courier New" w:hAnsi="Courier New" w:cs="Courier New"/>
                <w:color w:val="000000"/>
                <w:sz w:val="16"/>
                <w:lang w:val="fr-BE" w:eastAsia="el-GR"/>
              </w:rPr>
              <w:t xml:space="preserve"> </w:t>
            </w:r>
            <w:r w:rsidRPr="0044100F">
              <w:rPr>
                <w:rFonts w:ascii="Courier New" w:hAnsi="Courier New" w:cs="Courier New"/>
                <w:color w:val="0000FF"/>
                <w:sz w:val="16"/>
                <w:lang w:val="fr-BE" w:eastAsia="el-GR"/>
              </w:rPr>
              <w:t>/&gt;</w:t>
            </w:r>
          </w:p>
          <w:p w14:paraId="5F8C4E20"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44100F">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xs:documentation</w:t>
            </w:r>
            <w:proofErr w:type="spellEnd"/>
            <w:r w:rsidRPr="00BB51DB">
              <w:rPr>
                <w:rFonts w:ascii="Courier New" w:hAnsi="Courier New" w:cs="Courier New"/>
                <w:color w:val="0000FF"/>
                <w:sz w:val="16"/>
                <w:lang w:val="fr-BE" w:eastAsia="el-GR"/>
              </w:rPr>
              <w:t>&gt;</w:t>
            </w:r>
          </w:p>
          <w:p w14:paraId="249E10E5"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xs:annotation</w:t>
            </w:r>
            <w:proofErr w:type="spellEnd"/>
            <w:r w:rsidRPr="00BB51DB">
              <w:rPr>
                <w:rFonts w:ascii="Courier New" w:hAnsi="Courier New" w:cs="Courier New"/>
                <w:color w:val="0000FF"/>
                <w:sz w:val="16"/>
                <w:lang w:val="fr-BE" w:eastAsia="el-GR"/>
              </w:rPr>
              <w:t>&gt;</w:t>
            </w:r>
          </w:p>
          <w:p w14:paraId="5EFAF0EA"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xs:element</w:t>
            </w:r>
            <w:proofErr w:type="spellEnd"/>
            <w:r w:rsidRPr="00BB51DB">
              <w:rPr>
                <w:rFonts w:ascii="Courier New" w:hAnsi="Courier New" w:cs="Courier New"/>
                <w:color w:val="0000FF"/>
                <w:sz w:val="16"/>
                <w:lang w:val="fr-BE" w:eastAsia="el-GR"/>
              </w:rPr>
              <w:t>&gt;</w:t>
            </w:r>
          </w:p>
          <w:p w14:paraId="5BF92509"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xs:element</w:t>
            </w:r>
            <w:proofErr w:type="spellEnd"/>
            <w:r w:rsidRPr="00BB51DB">
              <w:rPr>
                <w:rFonts w:ascii="Courier New" w:hAnsi="Courier New" w:cs="Courier New"/>
                <w:color w:val="000000"/>
                <w:sz w:val="16"/>
                <w:lang w:val="fr-BE" w:eastAsia="el-GR"/>
              </w:rPr>
              <w:t xml:space="preserve"> </w:t>
            </w:r>
            <w:proofErr w:type="spellStart"/>
            <w:r w:rsidRPr="00BB51DB">
              <w:rPr>
                <w:rFonts w:ascii="Courier New" w:hAnsi="Courier New" w:cs="Courier New"/>
                <w:color w:val="FF0000"/>
                <w:sz w:val="16"/>
                <w:lang w:val="fr-BE" w:eastAsia="el-GR"/>
              </w:rPr>
              <w:t>name</w:t>
            </w:r>
            <w:proofErr w:type="spellEnd"/>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w:t>
            </w:r>
            <w:proofErr w:type="spellStart"/>
            <w:r w:rsidRPr="00BB51DB">
              <w:rPr>
                <w:rFonts w:ascii="Courier New" w:hAnsi="Courier New" w:cs="Courier New"/>
                <w:b/>
                <w:bCs/>
                <w:color w:val="8000FF"/>
                <w:sz w:val="16"/>
                <w:lang w:val="fr-BE" w:eastAsia="el-GR"/>
              </w:rPr>
              <w:t>controlRecommendationCode</w:t>
            </w:r>
            <w:proofErr w:type="spellEnd"/>
            <w:r w:rsidRPr="00BB51DB">
              <w:rPr>
                <w:rFonts w:ascii="Courier New" w:hAnsi="Courier New" w:cs="Courier New"/>
                <w:b/>
                <w:bCs/>
                <w:color w:val="8000FF"/>
                <w:sz w:val="16"/>
                <w:lang w:val="fr-BE" w:eastAsia="el-GR"/>
              </w:rPr>
              <w:t>"</w:t>
            </w:r>
            <w:r w:rsidRPr="00BB51DB">
              <w:rPr>
                <w:rFonts w:ascii="Courier New" w:hAnsi="Courier New" w:cs="Courier New"/>
                <w:color w:val="000000"/>
                <w:sz w:val="16"/>
                <w:lang w:val="fr-BE" w:eastAsia="el-GR"/>
              </w:rPr>
              <w:t xml:space="preserve"> </w:t>
            </w:r>
            <w:proofErr w:type="spellStart"/>
            <w:r w:rsidRPr="00BB51DB">
              <w:rPr>
                <w:rFonts w:ascii="Courier New" w:hAnsi="Courier New" w:cs="Courier New"/>
                <w:color w:val="FF0000"/>
                <w:sz w:val="16"/>
                <w:lang w:val="fr-BE" w:eastAsia="el-GR"/>
              </w:rPr>
              <w:t>minOccurs</w:t>
            </w:r>
            <w:proofErr w:type="spellEnd"/>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"0"</w:t>
            </w:r>
            <w:r w:rsidRPr="00BB51DB">
              <w:rPr>
                <w:rFonts w:ascii="Courier New" w:hAnsi="Courier New" w:cs="Courier New"/>
                <w:color w:val="000000"/>
                <w:sz w:val="16"/>
                <w:lang w:val="fr-BE" w:eastAsia="el-GR"/>
              </w:rPr>
              <w:t xml:space="preserve"> </w:t>
            </w:r>
            <w:r w:rsidRPr="00BB51DB">
              <w:rPr>
                <w:rFonts w:ascii="Courier New" w:hAnsi="Courier New" w:cs="Courier New"/>
                <w:color w:val="FF0000"/>
                <w:sz w:val="16"/>
                <w:lang w:val="fr-BE" w:eastAsia="el-GR"/>
              </w:rPr>
              <w:t>type</w:t>
            </w:r>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w:t>
            </w:r>
            <w:proofErr w:type="spellStart"/>
            <w:r w:rsidRPr="00BB51DB">
              <w:rPr>
                <w:rFonts w:ascii="Courier New" w:hAnsi="Courier New" w:cs="Courier New"/>
                <w:b/>
                <w:bCs/>
                <w:color w:val="8000FF"/>
                <w:sz w:val="16"/>
                <w:lang w:val="fr-BE" w:eastAsia="el-GR"/>
              </w:rPr>
              <w:t>ControlRecommendationCodeContentType</w:t>
            </w:r>
            <w:proofErr w:type="spellEnd"/>
            <w:r w:rsidRPr="00BB51DB">
              <w:rPr>
                <w:rFonts w:ascii="Courier New" w:hAnsi="Courier New" w:cs="Courier New"/>
                <w:b/>
                <w:bCs/>
                <w:color w:val="8000FF"/>
                <w:sz w:val="16"/>
                <w:lang w:val="fr-BE" w:eastAsia="el-GR"/>
              </w:rPr>
              <w:t>"</w:t>
            </w:r>
            <w:r w:rsidRPr="00BB51DB">
              <w:rPr>
                <w:rFonts w:ascii="Courier New" w:hAnsi="Courier New" w:cs="Courier New"/>
                <w:color w:val="0000FF"/>
                <w:sz w:val="16"/>
                <w:lang w:val="fr-BE" w:eastAsia="el-GR"/>
              </w:rPr>
              <w:t>&gt;</w:t>
            </w:r>
          </w:p>
          <w:p w14:paraId="000EB6EB"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xs:annotation</w:t>
            </w:r>
            <w:proofErr w:type="spellEnd"/>
            <w:r w:rsidRPr="00BB51DB">
              <w:rPr>
                <w:rFonts w:ascii="Courier New" w:hAnsi="Courier New" w:cs="Courier New"/>
                <w:color w:val="0000FF"/>
                <w:sz w:val="16"/>
                <w:lang w:val="fr-BE" w:eastAsia="el-GR"/>
              </w:rPr>
              <w:t>&gt;</w:t>
            </w:r>
          </w:p>
          <w:p w14:paraId="4F8C1762"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xs:documentation</w:t>
            </w:r>
            <w:proofErr w:type="spellEnd"/>
            <w:r w:rsidRPr="00BB51DB">
              <w:rPr>
                <w:rFonts w:ascii="Courier New" w:hAnsi="Courier New" w:cs="Courier New"/>
                <w:color w:val="0000FF"/>
                <w:sz w:val="16"/>
                <w:lang w:val="fr-BE" w:eastAsia="el-GR"/>
              </w:rPr>
              <w:t>&gt;</w:t>
            </w:r>
          </w:p>
          <w:p w14:paraId="4C69E56A"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gramStart"/>
            <w:r w:rsidRPr="00BB51DB">
              <w:rPr>
                <w:rFonts w:ascii="Courier New" w:hAnsi="Courier New" w:cs="Courier New"/>
                <w:color w:val="0000FF"/>
                <w:sz w:val="16"/>
                <w:lang w:val="fr-BE" w:eastAsia="el-GR"/>
              </w:rPr>
              <w:t>description</w:t>
            </w:r>
            <w:proofErr w:type="gramEnd"/>
            <w:r w:rsidRPr="00BB51DB">
              <w:rPr>
                <w:rFonts w:ascii="Courier New" w:hAnsi="Courier New" w:cs="Courier New"/>
                <w:color w:val="000000"/>
                <w:sz w:val="16"/>
                <w:lang w:val="fr-BE" w:eastAsia="el-GR"/>
              </w:rPr>
              <w:t xml:space="preserve"> </w:t>
            </w:r>
            <w:r w:rsidRPr="00BB51DB">
              <w:rPr>
                <w:rFonts w:ascii="Courier New" w:hAnsi="Courier New" w:cs="Courier New"/>
                <w:color w:val="FF0000"/>
                <w:sz w:val="16"/>
                <w:lang w:val="fr-BE" w:eastAsia="el-GR"/>
              </w:rPr>
              <w:t>value</w:t>
            </w:r>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 xml:space="preserve">"Control </w:t>
            </w:r>
            <w:proofErr w:type="spellStart"/>
            <w:r w:rsidRPr="00BB51DB">
              <w:rPr>
                <w:rFonts w:ascii="Courier New" w:hAnsi="Courier New" w:cs="Courier New"/>
                <w:b/>
                <w:bCs/>
                <w:color w:val="8000FF"/>
                <w:sz w:val="16"/>
                <w:lang w:val="fr-BE" w:eastAsia="el-GR"/>
              </w:rPr>
              <w:t>recommendation</w:t>
            </w:r>
            <w:proofErr w:type="spellEnd"/>
            <w:r w:rsidRPr="00BB51DB">
              <w:rPr>
                <w:rFonts w:ascii="Courier New" w:hAnsi="Courier New" w:cs="Courier New"/>
                <w:b/>
                <w:bCs/>
                <w:color w:val="8000FF"/>
                <w:sz w:val="16"/>
                <w:lang w:val="fr-BE" w:eastAsia="el-GR"/>
              </w:rPr>
              <w:t xml:space="preserve"> code"</w:t>
            </w:r>
            <w:r w:rsidRPr="00BB51DB">
              <w:rPr>
                <w:rFonts w:ascii="Courier New" w:hAnsi="Courier New" w:cs="Courier New"/>
                <w:color w:val="000000"/>
                <w:sz w:val="16"/>
                <w:lang w:val="fr-BE" w:eastAsia="el-GR"/>
              </w:rPr>
              <w:t xml:space="preserve"> </w:t>
            </w:r>
            <w:r w:rsidRPr="00BB51DB">
              <w:rPr>
                <w:rFonts w:ascii="Courier New" w:hAnsi="Courier New" w:cs="Courier New"/>
                <w:color w:val="0000FF"/>
                <w:sz w:val="16"/>
                <w:lang w:val="fr-BE" w:eastAsia="el-GR"/>
              </w:rPr>
              <w:t>/&gt;</w:t>
            </w:r>
          </w:p>
          <w:p w14:paraId="159300A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BB51DB">
              <w:rPr>
                <w:rFonts w:ascii="Courier New" w:hAnsi="Courier New" w:cs="Courier New"/>
                <w:b/>
                <w:bCs/>
                <w:color w:val="000000"/>
                <w:sz w:val="16"/>
                <w:lang w:val="fr-BE"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38DDFA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4C9548B"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476D2F">
              <w:rPr>
                <w:rFonts w:ascii="Courier New" w:hAnsi="Courier New" w:cs="Courier New"/>
                <w:b/>
                <w:bCs/>
                <w:color w:val="000000"/>
                <w:sz w:val="16"/>
                <w:lang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xs:documentation</w:t>
            </w:r>
            <w:proofErr w:type="spellEnd"/>
            <w:r w:rsidRPr="00BB51DB">
              <w:rPr>
                <w:rFonts w:ascii="Courier New" w:hAnsi="Courier New" w:cs="Courier New"/>
                <w:color w:val="0000FF"/>
                <w:sz w:val="16"/>
                <w:lang w:val="fr-BE" w:eastAsia="el-GR"/>
              </w:rPr>
              <w:t>&gt;</w:t>
            </w:r>
          </w:p>
          <w:p w14:paraId="2ABD3AA7"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xs:annotation</w:t>
            </w:r>
            <w:proofErr w:type="spellEnd"/>
            <w:r w:rsidRPr="00BB51DB">
              <w:rPr>
                <w:rFonts w:ascii="Courier New" w:hAnsi="Courier New" w:cs="Courier New"/>
                <w:color w:val="0000FF"/>
                <w:sz w:val="16"/>
                <w:lang w:val="fr-BE" w:eastAsia="el-GR"/>
              </w:rPr>
              <w:t>&gt;</w:t>
            </w:r>
          </w:p>
          <w:p w14:paraId="387FF08F"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xs:element</w:t>
            </w:r>
            <w:proofErr w:type="spellEnd"/>
            <w:r w:rsidRPr="00BB51DB">
              <w:rPr>
                <w:rFonts w:ascii="Courier New" w:hAnsi="Courier New" w:cs="Courier New"/>
                <w:color w:val="0000FF"/>
                <w:sz w:val="16"/>
                <w:lang w:val="fr-BE" w:eastAsia="el-GR"/>
              </w:rPr>
              <w:t>&gt;</w:t>
            </w:r>
          </w:p>
          <w:p w14:paraId="1F3C7A43"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xs:element</w:t>
            </w:r>
            <w:proofErr w:type="spellEnd"/>
            <w:r w:rsidRPr="00BB51DB">
              <w:rPr>
                <w:rFonts w:ascii="Courier New" w:hAnsi="Courier New" w:cs="Courier New"/>
                <w:color w:val="000000"/>
                <w:sz w:val="16"/>
                <w:lang w:val="fr-BE" w:eastAsia="el-GR"/>
              </w:rPr>
              <w:t xml:space="preserve"> </w:t>
            </w:r>
            <w:proofErr w:type="spellStart"/>
            <w:r w:rsidRPr="00BB51DB">
              <w:rPr>
                <w:rFonts w:ascii="Courier New" w:hAnsi="Courier New" w:cs="Courier New"/>
                <w:color w:val="FF0000"/>
                <w:sz w:val="16"/>
                <w:lang w:val="fr-BE" w:eastAsia="el-GR"/>
              </w:rPr>
              <w:t>name</w:t>
            </w:r>
            <w:proofErr w:type="spellEnd"/>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w:t>
            </w:r>
            <w:proofErr w:type="spellStart"/>
            <w:r w:rsidRPr="00BB51DB">
              <w:rPr>
                <w:rFonts w:ascii="Courier New" w:hAnsi="Courier New" w:cs="Courier New"/>
                <w:b/>
                <w:bCs/>
                <w:color w:val="8000FF"/>
                <w:sz w:val="16"/>
                <w:lang w:val="fr-BE" w:eastAsia="el-GR"/>
              </w:rPr>
              <w:t>controlRecommendationText</w:t>
            </w:r>
            <w:proofErr w:type="spellEnd"/>
            <w:r w:rsidRPr="00BB51DB">
              <w:rPr>
                <w:rFonts w:ascii="Courier New" w:hAnsi="Courier New" w:cs="Courier New"/>
                <w:b/>
                <w:bCs/>
                <w:color w:val="8000FF"/>
                <w:sz w:val="16"/>
                <w:lang w:val="fr-BE" w:eastAsia="el-GR"/>
              </w:rPr>
              <w:t>"</w:t>
            </w:r>
            <w:r w:rsidRPr="00BB51DB">
              <w:rPr>
                <w:rFonts w:ascii="Courier New" w:hAnsi="Courier New" w:cs="Courier New"/>
                <w:color w:val="000000"/>
                <w:sz w:val="16"/>
                <w:lang w:val="fr-BE" w:eastAsia="el-GR"/>
              </w:rPr>
              <w:t xml:space="preserve"> </w:t>
            </w:r>
            <w:proofErr w:type="spellStart"/>
            <w:r w:rsidRPr="00BB51DB">
              <w:rPr>
                <w:rFonts w:ascii="Courier New" w:hAnsi="Courier New" w:cs="Courier New"/>
                <w:color w:val="FF0000"/>
                <w:sz w:val="16"/>
                <w:lang w:val="fr-BE" w:eastAsia="el-GR"/>
              </w:rPr>
              <w:t>minOccurs</w:t>
            </w:r>
            <w:proofErr w:type="spellEnd"/>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"0"</w:t>
            </w:r>
            <w:r w:rsidRPr="00BB51DB">
              <w:rPr>
                <w:rFonts w:ascii="Courier New" w:hAnsi="Courier New" w:cs="Courier New"/>
                <w:color w:val="000000"/>
                <w:sz w:val="16"/>
                <w:lang w:val="fr-BE" w:eastAsia="el-GR"/>
              </w:rPr>
              <w:t xml:space="preserve"> </w:t>
            </w:r>
            <w:r w:rsidRPr="00BB51DB">
              <w:rPr>
                <w:rFonts w:ascii="Courier New" w:hAnsi="Courier New" w:cs="Courier New"/>
                <w:color w:val="FF0000"/>
                <w:sz w:val="16"/>
                <w:lang w:val="fr-BE" w:eastAsia="el-GR"/>
              </w:rPr>
              <w:t>type</w:t>
            </w:r>
            <w:r w:rsidRPr="00BB51DB">
              <w:rPr>
                <w:rFonts w:ascii="Courier New" w:hAnsi="Courier New" w:cs="Courier New"/>
                <w:color w:val="000000"/>
                <w:sz w:val="16"/>
                <w:lang w:val="fr-BE" w:eastAsia="el-GR"/>
              </w:rPr>
              <w:t>=</w:t>
            </w:r>
            <w:r w:rsidRPr="00BB51DB">
              <w:rPr>
                <w:rFonts w:ascii="Courier New" w:hAnsi="Courier New" w:cs="Courier New"/>
                <w:b/>
                <w:bCs/>
                <w:color w:val="8000FF"/>
                <w:sz w:val="16"/>
                <w:lang w:val="fr-BE" w:eastAsia="el-GR"/>
              </w:rPr>
              <w:t>"</w:t>
            </w:r>
            <w:proofErr w:type="spellStart"/>
            <w:r w:rsidRPr="00BB51DB">
              <w:rPr>
                <w:rFonts w:ascii="Courier New" w:hAnsi="Courier New" w:cs="Courier New"/>
                <w:b/>
                <w:bCs/>
                <w:color w:val="8000FF"/>
                <w:sz w:val="16"/>
                <w:lang w:val="fr-BE" w:eastAsia="el-GR"/>
              </w:rPr>
              <w:t>ControlRecommendationTextContentType</w:t>
            </w:r>
            <w:proofErr w:type="spellEnd"/>
            <w:r w:rsidRPr="00BB51DB">
              <w:rPr>
                <w:rFonts w:ascii="Courier New" w:hAnsi="Courier New" w:cs="Courier New"/>
                <w:b/>
                <w:bCs/>
                <w:color w:val="8000FF"/>
                <w:sz w:val="16"/>
                <w:lang w:val="fr-BE" w:eastAsia="el-GR"/>
              </w:rPr>
              <w:t>"</w:t>
            </w:r>
            <w:r w:rsidRPr="00BB51DB">
              <w:rPr>
                <w:rFonts w:ascii="Courier New" w:hAnsi="Courier New" w:cs="Courier New"/>
                <w:color w:val="0000FF"/>
                <w:sz w:val="16"/>
                <w:lang w:val="fr-BE" w:eastAsia="el-GR"/>
              </w:rPr>
              <w:t>&gt;</w:t>
            </w:r>
          </w:p>
          <w:p w14:paraId="6E2B2DC9"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xs:annotation</w:t>
            </w:r>
            <w:proofErr w:type="spellEnd"/>
            <w:r w:rsidRPr="00BB51DB">
              <w:rPr>
                <w:rFonts w:ascii="Courier New" w:hAnsi="Courier New" w:cs="Courier New"/>
                <w:color w:val="0000FF"/>
                <w:sz w:val="16"/>
                <w:lang w:val="fr-BE" w:eastAsia="el-GR"/>
              </w:rPr>
              <w:t>&gt;</w:t>
            </w:r>
          </w:p>
          <w:p w14:paraId="098862DF"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xs:documentation</w:t>
            </w:r>
            <w:proofErr w:type="spellEnd"/>
            <w:r w:rsidRPr="00BB51DB">
              <w:rPr>
                <w:rFonts w:ascii="Courier New" w:hAnsi="Courier New" w:cs="Courier New"/>
                <w:color w:val="0000FF"/>
                <w:sz w:val="16"/>
                <w:lang w:val="fr-BE" w:eastAsia="el-GR"/>
              </w:rPr>
              <w:t>&gt;</w:t>
            </w:r>
          </w:p>
          <w:p w14:paraId="5045B96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BB51DB">
              <w:rPr>
                <w:rFonts w:ascii="Courier New" w:hAnsi="Courier New" w:cs="Courier New"/>
                <w:b/>
                <w:bCs/>
                <w:color w:val="000000"/>
                <w:sz w:val="16"/>
                <w:lang w:val="fr-BE"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DE5E388"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756A6B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2464079"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476D2F">
              <w:rPr>
                <w:rFonts w:ascii="Courier New" w:hAnsi="Courier New" w:cs="Courier New"/>
                <w:b/>
                <w:bCs/>
                <w:color w:val="000000"/>
                <w:sz w:val="16"/>
                <w:lang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xs:documentation</w:t>
            </w:r>
            <w:proofErr w:type="spellEnd"/>
            <w:r w:rsidRPr="00BB51DB">
              <w:rPr>
                <w:rFonts w:ascii="Courier New" w:hAnsi="Courier New" w:cs="Courier New"/>
                <w:color w:val="0000FF"/>
                <w:sz w:val="16"/>
                <w:lang w:val="fr-BE" w:eastAsia="el-GR"/>
              </w:rPr>
              <w:t>&gt;</w:t>
            </w:r>
          </w:p>
          <w:p w14:paraId="0C24502E"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xs:annotation</w:t>
            </w:r>
            <w:proofErr w:type="spellEnd"/>
            <w:r w:rsidRPr="00BB51DB">
              <w:rPr>
                <w:rFonts w:ascii="Courier New" w:hAnsi="Courier New" w:cs="Courier New"/>
                <w:color w:val="0000FF"/>
                <w:sz w:val="16"/>
                <w:lang w:val="fr-BE" w:eastAsia="el-GR"/>
              </w:rPr>
              <w:t>&gt;</w:t>
            </w:r>
          </w:p>
          <w:p w14:paraId="6824AFAD" w14:textId="77777777" w:rsidR="00ED6CE4" w:rsidRPr="00BB51DB" w:rsidRDefault="00ED6CE4" w:rsidP="00ED6CE4">
            <w:pPr>
              <w:autoSpaceDE w:val="0"/>
              <w:autoSpaceDN w:val="0"/>
              <w:adjustRightInd w:val="0"/>
              <w:spacing w:before="0"/>
              <w:jc w:val="left"/>
              <w:rPr>
                <w:rFonts w:ascii="Courier New" w:hAnsi="Courier New" w:cs="Courier New"/>
                <w:b/>
                <w:bCs/>
                <w:color w:val="000000"/>
                <w:sz w:val="16"/>
                <w:lang w:val="fr-BE" w:eastAsia="el-GR"/>
              </w:rPr>
            </w:pPr>
            <w:r w:rsidRPr="00BB51DB">
              <w:rPr>
                <w:rFonts w:ascii="Courier New" w:hAnsi="Courier New" w:cs="Courier New"/>
                <w:b/>
                <w:bCs/>
                <w:color w:val="000000"/>
                <w:sz w:val="16"/>
                <w:lang w:val="fr-BE" w:eastAsia="el-GR"/>
              </w:rPr>
              <w:t xml:space="preserve">      </w:t>
            </w:r>
            <w:r w:rsidRPr="00BB51DB">
              <w:rPr>
                <w:rFonts w:ascii="Courier New" w:hAnsi="Courier New" w:cs="Courier New"/>
                <w:color w:val="0000FF"/>
                <w:sz w:val="16"/>
                <w:lang w:val="fr-BE" w:eastAsia="el-GR"/>
              </w:rPr>
              <w:t>&lt;/</w:t>
            </w:r>
            <w:proofErr w:type="spellStart"/>
            <w:r w:rsidRPr="00BB51DB">
              <w:rPr>
                <w:rFonts w:ascii="Courier New" w:hAnsi="Courier New" w:cs="Courier New"/>
                <w:color w:val="0000FF"/>
                <w:sz w:val="16"/>
                <w:lang w:val="fr-BE" w:eastAsia="el-GR"/>
              </w:rPr>
              <w:t>xs:element</w:t>
            </w:r>
            <w:proofErr w:type="spellEnd"/>
            <w:r w:rsidRPr="00BB51DB">
              <w:rPr>
                <w:rFonts w:ascii="Courier New" w:hAnsi="Courier New" w:cs="Courier New"/>
                <w:color w:val="0000FF"/>
                <w:sz w:val="16"/>
                <w:lang w:val="fr-BE" w:eastAsia="el-GR"/>
              </w:rPr>
              <w:t>&gt;</w:t>
            </w:r>
          </w:p>
          <w:p w14:paraId="62747E2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BB51DB">
              <w:rPr>
                <w:rFonts w:ascii="Courier New" w:hAnsi="Courier New" w:cs="Courier New"/>
                <w:b/>
                <w:bCs/>
                <w:color w:val="000000"/>
                <w:sz w:val="16"/>
                <w:lang w:val="fr-BE"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xs:sequence</w:t>
            </w:r>
            <w:proofErr w:type="spellEnd"/>
            <w:r w:rsidRPr="00476D2F">
              <w:rPr>
                <w:rFonts w:ascii="Courier New" w:hAnsi="Courier New" w:cs="Courier New"/>
                <w:color w:val="0000FF"/>
                <w:sz w:val="16"/>
                <w:lang w:eastAsia="el-GR"/>
              </w:rPr>
              <w:t>&gt;</w:t>
            </w:r>
          </w:p>
          <w:p w14:paraId="0B820E2F" w14:textId="36CA18F3" w:rsidR="0085400C" w:rsidRPr="00476D2F" w:rsidRDefault="00ED6CE4" w:rsidP="0017371F">
            <w:pPr>
              <w:autoSpaceDE w:val="0"/>
              <w:autoSpaceDN w:val="0"/>
              <w:adjustRightInd w:val="0"/>
              <w:spacing w:before="0"/>
              <w:rPr>
                <w:rFonts w:ascii="Courier New" w:hAnsi="Courier New" w:cs="Courier New"/>
                <w:sz w:val="18"/>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w:t>
            </w:r>
            <w:proofErr w:type="spellStart"/>
            <w:r w:rsidRPr="00476D2F">
              <w:rPr>
                <w:rFonts w:ascii="Courier New" w:hAnsi="Courier New" w:cs="Courier New"/>
                <w:color w:val="0000FF"/>
                <w:sz w:val="16"/>
                <w:lang w:eastAsia="el-GR"/>
              </w:rPr>
              <w:t>xs:complexType</w:t>
            </w:r>
            <w:proofErr w:type="spellEnd"/>
            <w:r w:rsidRPr="00476D2F">
              <w:rPr>
                <w:rFonts w:ascii="Courier New" w:hAnsi="Courier New" w:cs="Courier New"/>
                <w:color w:val="0000FF"/>
                <w:sz w:val="16"/>
                <w:lang w:eastAsia="el-GR"/>
              </w:rPr>
              <w:t>&gt;</w:t>
            </w:r>
          </w:p>
        </w:tc>
      </w:tr>
    </w:tbl>
    <w:p w14:paraId="632672DF" w14:textId="6A1AF5BD" w:rsidR="00A84672" w:rsidRPr="00476D2F" w:rsidRDefault="00A84672" w:rsidP="008F703C">
      <w:pPr>
        <w:pStyle w:val="Caption"/>
      </w:pPr>
      <w:bookmarkStart w:id="1662" w:name="_Ref526248576"/>
      <w:bookmarkStart w:id="1663" w:name="_Toc526249289"/>
      <w:bookmarkStart w:id="1664" w:name="_Toc185900913"/>
      <w:r w:rsidRPr="00476D2F">
        <w:t xml:space="preserve">Figure </w:t>
      </w:r>
      <w:r w:rsidRPr="00476D2F">
        <w:fldChar w:fldCharType="begin"/>
      </w:r>
      <w:r w:rsidRPr="00476D2F">
        <w:instrText xml:space="preserve"> SEQ Figure \* ARABIC </w:instrText>
      </w:r>
      <w:r w:rsidRPr="00476D2F">
        <w:fldChar w:fldCharType="separate"/>
      </w:r>
      <w:r w:rsidR="004501EF">
        <w:rPr>
          <w:noProof/>
        </w:rPr>
        <w:t>36</w:t>
      </w:r>
      <w:r w:rsidRPr="00476D2F">
        <w:fldChar w:fldCharType="end"/>
      </w:r>
      <w:bookmarkEnd w:id="1662"/>
      <w:r w:rsidRPr="00476D2F">
        <w:t xml:space="preserve">: Definition of </w:t>
      </w:r>
      <w:r w:rsidR="00ED6CE4" w:rsidRPr="00476D2F">
        <w:t>Risk Analysis</w:t>
      </w:r>
      <w:r w:rsidRPr="00476D2F">
        <w:t xml:space="preserve"> complex </w:t>
      </w:r>
      <w:proofErr w:type="gramStart"/>
      <w:r w:rsidRPr="00476D2F">
        <w:t>type</w:t>
      </w:r>
      <w:bookmarkEnd w:id="1663"/>
      <w:bookmarkEnd w:id="1664"/>
      <w:proofErr w:type="gramEnd"/>
    </w:p>
    <w:p w14:paraId="598C533E" w14:textId="77777777" w:rsidR="0089274D" w:rsidRDefault="0089274D" w:rsidP="00A84672">
      <w:pPr>
        <w:autoSpaceDE w:val="0"/>
        <w:autoSpaceDN w:val="0"/>
        <w:adjustRightInd w:val="0"/>
        <w:spacing w:before="0"/>
        <w:rPr>
          <w:szCs w:val="24"/>
        </w:rPr>
      </w:pPr>
    </w:p>
    <w:p w14:paraId="24115FFD" w14:textId="18AA5505" w:rsidR="00A84672" w:rsidRPr="00476D2F" w:rsidRDefault="00A84672" w:rsidP="00A84672">
      <w:pPr>
        <w:autoSpaceDE w:val="0"/>
        <w:autoSpaceDN w:val="0"/>
        <w:adjustRightInd w:val="0"/>
        <w:spacing w:before="0"/>
        <w:rPr>
          <w:szCs w:val="24"/>
        </w:rPr>
      </w:pPr>
      <w:r w:rsidRPr="00476D2F">
        <w:rPr>
          <w:szCs w:val="24"/>
        </w:rPr>
        <w:t xml:space="preserve">The following figure illustrates how </w:t>
      </w:r>
      <w:proofErr w:type="spellStart"/>
      <w:r w:rsidR="001022A5" w:rsidRPr="00476D2F">
        <w:t>GoodsShipmentType</w:t>
      </w:r>
      <w:proofErr w:type="spellEnd"/>
      <w:r w:rsidRPr="00476D2F">
        <w:rPr>
          <w:szCs w:val="24"/>
        </w:rPr>
        <w:t xml:space="preserve"> is referenced in </w:t>
      </w:r>
      <w:proofErr w:type="spellStart"/>
      <w:r w:rsidR="00ED327E" w:rsidRPr="00476D2F">
        <w:rPr>
          <w:szCs w:val="24"/>
        </w:rPr>
        <w:t>Message_speci</w:t>
      </w:r>
      <w:r w:rsidRPr="00476D2F">
        <w:rPr>
          <w:szCs w:val="24"/>
        </w:rPr>
        <w:t>fic</w:t>
      </w:r>
      <w:proofErr w:type="spellEnd"/>
      <w:r w:rsidRPr="00476D2F">
        <w:rPr>
          <w:szCs w:val="24"/>
        </w:rPr>
        <w:t xml:space="preserve"> XSD </w:t>
      </w:r>
      <w:proofErr w:type="gramStart"/>
      <w:r w:rsidRPr="00476D2F">
        <w:rPr>
          <w:szCs w:val="24"/>
        </w:rPr>
        <w:t>in order to</w:t>
      </w:r>
      <w:proofErr w:type="gramEnd"/>
      <w:r w:rsidRPr="00476D2F">
        <w:rPr>
          <w:szCs w:val="24"/>
        </w:rPr>
        <w:t xml:space="preserve"> define data-group CD</w:t>
      </w:r>
      <w:r w:rsidR="008269F5" w:rsidRPr="00476D2F">
        <w:rPr>
          <w:szCs w:val="24"/>
        </w:rPr>
        <w:t>5</w:t>
      </w:r>
      <w:r w:rsidRPr="00476D2F">
        <w:rPr>
          <w:szCs w:val="24"/>
        </w:rPr>
        <w:t>01</w:t>
      </w:r>
      <w:r w:rsidR="008269F5" w:rsidRPr="00476D2F">
        <w:rPr>
          <w:szCs w:val="24"/>
        </w:rPr>
        <w:t>C</w:t>
      </w:r>
      <w:r w:rsidRPr="00476D2F">
        <w:rPr>
          <w:szCs w:val="24"/>
        </w:rPr>
        <w:t>.</w:t>
      </w:r>
      <w:r w:rsidR="001022A5" w:rsidRPr="00476D2F">
        <w:rPr>
          <w:szCs w:val="24"/>
        </w:rPr>
        <w:t>GoodsShipment</w:t>
      </w:r>
      <w:r w:rsidRPr="00476D2F">
        <w:rPr>
          <w:szCs w:val="24"/>
        </w:rPr>
        <w:t>.</w:t>
      </w:r>
    </w:p>
    <w:p w14:paraId="499C2C13" w14:textId="77777777" w:rsidR="00A84672" w:rsidRPr="00476D2F" w:rsidRDefault="00A84672" w:rsidP="00A84672">
      <w:pPr>
        <w:autoSpaceDE w:val="0"/>
        <w:autoSpaceDN w:val="0"/>
        <w:adjustRightInd w:val="0"/>
        <w:spacing w:before="0"/>
        <w:jc w:val="left"/>
        <w:rPr>
          <w:szCs w:val="24"/>
        </w:rPr>
      </w:pPr>
    </w:p>
    <w:p w14:paraId="0753B377" w14:textId="40E29DED" w:rsidR="00A84672" w:rsidRPr="00476D2F" w:rsidRDefault="00ED6CE4" w:rsidP="00A84672">
      <w:pPr>
        <w:autoSpaceDE w:val="0"/>
        <w:autoSpaceDN w:val="0"/>
        <w:adjustRightInd w:val="0"/>
        <w:spacing w:before="0"/>
        <w:jc w:val="center"/>
        <w:rPr>
          <w:szCs w:val="24"/>
        </w:rPr>
      </w:pPr>
      <w:r w:rsidRPr="00476D2F">
        <w:rPr>
          <w:noProof/>
          <w:lang w:val="en-IE" w:eastAsia="en-IE"/>
        </w:rPr>
        <w:drawing>
          <wp:inline distT="0" distB="0" distL="0" distR="0" wp14:anchorId="0A0143C2" wp14:editId="2C33DA44">
            <wp:extent cx="3993226" cy="4640982"/>
            <wp:effectExtent l="0" t="0" r="7620" b="7620"/>
            <wp:docPr id="1901785823" name="Picture 190178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25">
                      <a:extLst>
                        <a:ext uri="{28A0092B-C50C-407E-A947-70E740481C1C}">
                          <a14:useLocalDpi xmlns:a14="http://schemas.microsoft.com/office/drawing/2010/main" val="0"/>
                        </a:ext>
                      </a:extLst>
                    </a:blip>
                    <a:stretch>
                      <a:fillRect/>
                    </a:stretch>
                  </pic:blipFill>
                  <pic:spPr>
                    <a:xfrm>
                      <a:off x="0" y="0"/>
                      <a:ext cx="3993226" cy="4640982"/>
                    </a:xfrm>
                    <a:prstGeom prst="rect">
                      <a:avLst/>
                    </a:prstGeom>
                  </pic:spPr>
                </pic:pic>
              </a:graphicData>
            </a:graphic>
          </wp:inline>
        </w:drawing>
      </w:r>
    </w:p>
    <w:p w14:paraId="3118988D" w14:textId="2460DB46" w:rsidR="00A84672" w:rsidRDefault="00A84672" w:rsidP="008F703C">
      <w:pPr>
        <w:pStyle w:val="Caption"/>
      </w:pPr>
      <w:bookmarkStart w:id="1665" w:name="_Toc526249290"/>
      <w:bookmarkStart w:id="1666" w:name="_Toc185900914"/>
      <w:r w:rsidRPr="00476D2F">
        <w:t xml:space="preserve">Figure </w:t>
      </w:r>
      <w:r w:rsidRPr="00476D2F">
        <w:fldChar w:fldCharType="begin"/>
      </w:r>
      <w:r w:rsidRPr="00476D2F">
        <w:instrText xml:space="preserve"> SEQ Figure \* ARABIC </w:instrText>
      </w:r>
      <w:r w:rsidRPr="00476D2F">
        <w:fldChar w:fldCharType="separate"/>
      </w:r>
      <w:r w:rsidR="004501EF">
        <w:rPr>
          <w:noProof/>
        </w:rPr>
        <w:t>37</w:t>
      </w:r>
      <w:r w:rsidRPr="00476D2F">
        <w:fldChar w:fldCharType="end"/>
      </w:r>
      <w:r w:rsidRPr="00476D2F">
        <w:t>: Definition of CD</w:t>
      </w:r>
      <w:r w:rsidR="002E6CC9" w:rsidRPr="00476D2F">
        <w:t>5</w:t>
      </w:r>
      <w:r w:rsidRPr="00476D2F">
        <w:t>01</w:t>
      </w:r>
      <w:r w:rsidR="002E6CC9" w:rsidRPr="00476D2F">
        <w:t>C</w:t>
      </w:r>
      <w:r w:rsidRPr="00476D2F">
        <w:t>.</w:t>
      </w:r>
      <w:r w:rsidR="001022A5" w:rsidRPr="00476D2F">
        <w:t>GoodsShipment</w:t>
      </w:r>
      <w:bookmarkEnd w:id="1665"/>
      <w:bookmarkEnd w:id="1666"/>
    </w:p>
    <w:p w14:paraId="7D1C93AC" w14:textId="77777777" w:rsidR="0089274D" w:rsidRPr="0089274D" w:rsidRDefault="0089274D" w:rsidP="0089274D"/>
    <w:p w14:paraId="6F496A0F" w14:textId="200CA01B" w:rsidR="00A84672" w:rsidRPr="00476D2F" w:rsidRDefault="00A84672" w:rsidP="004E4B61">
      <w:pPr>
        <w:pStyle w:val="Heading4"/>
      </w:pPr>
      <w:r w:rsidRPr="00476D2F">
        <w:t>Technical Codelists XSD (</w:t>
      </w:r>
      <w:r w:rsidR="00861A0A" w:rsidRPr="00476D2F">
        <w:t>t</w:t>
      </w:r>
      <w:r w:rsidRPr="00476D2F">
        <w:t>cl.xsd)</w:t>
      </w:r>
    </w:p>
    <w:p w14:paraId="424953B1" w14:textId="5E87AD7B" w:rsidR="009E0987" w:rsidRPr="00476D2F" w:rsidRDefault="00A84672" w:rsidP="00A84672">
      <w:pPr>
        <w:autoSpaceDE w:val="0"/>
        <w:autoSpaceDN w:val="0"/>
        <w:adjustRightInd w:val="0"/>
        <w:spacing w:before="0"/>
        <w:rPr>
          <w:szCs w:val="24"/>
        </w:rPr>
      </w:pPr>
      <w:r w:rsidRPr="00476D2F">
        <w:rPr>
          <w:szCs w:val="24"/>
        </w:rPr>
        <w:t xml:space="preserve">Technical </w:t>
      </w:r>
      <w:r w:rsidR="0006255B" w:rsidRPr="00476D2F">
        <w:rPr>
          <w:szCs w:val="24"/>
        </w:rPr>
        <w:t>C</w:t>
      </w:r>
      <w:r w:rsidRPr="00476D2F">
        <w:rPr>
          <w:szCs w:val="24"/>
        </w:rPr>
        <w:t xml:space="preserve">odelists </w:t>
      </w:r>
      <w:r w:rsidR="009E0987" w:rsidRPr="00476D2F">
        <w:rPr>
          <w:szCs w:val="24"/>
        </w:rPr>
        <w:t>shall be defined in CS/RD2</w:t>
      </w:r>
      <w:r w:rsidRPr="00476D2F">
        <w:rPr>
          <w:szCs w:val="24"/>
        </w:rPr>
        <w:t xml:space="preserve">. </w:t>
      </w:r>
      <w:r w:rsidR="009E0987" w:rsidRPr="00476D2F">
        <w:rPr>
          <w:szCs w:val="24"/>
        </w:rPr>
        <w:t>Those are listed in one XSD (tcl.xsd) that is referenced by ctypes.xsd and htypes.xsd of each domain</w:t>
      </w:r>
      <w:r w:rsidRPr="00476D2F">
        <w:rPr>
          <w:szCs w:val="24"/>
        </w:rPr>
        <w:t xml:space="preserve">. </w:t>
      </w:r>
    </w:p>
    <w:p w14:paraId="692EFCB6" w14:textId="77777777" w:rsidR="00A84672" w:rsidRPr="00476D2F" w:rsidRDefault="00A84672" w:rsidP="00A84672">
      <w:pPr>
        <w:autoSpaceDE w:val="0"/>
        <w:autoSpaceDN w:val="0"/>
        <w:adjustRightInd w:val="0"/>
        <w:spacing w:before="0"/>
        <w:rPr>
          <w:bCs/>
        </w:rPr>
      </w:pPr>
    </w:p>
    <w:p w14:paraId="24EE770D" w14:textId="77777777" w:rsidR="00DF47BE" w:rsidRPr="00476D2F" w:rsidRDefault="00DF47BE" w:rsidP="00590FF9">
      <w:pPr>
        <w:pStyle w:val="Heading1"/>
      </w:pPr>
      <w:bookmarkStart w:id="1667" w:name="_Toc526254559"/>
      <w:bookmarkStart w:id="1668" w:name="_Toc526318774"/>
      <w:bookmarkStart w:id="1669" w:name="_Transport_of_messages"/>
      <w:bookmarkStart w:id="1670" w:name="_Toc473625765"/>
      <w:bookmarkStart w:id="1671" w:name="_Toc473732629"/>
      <w:bookmarkStart w:id="1672" w:name="_Toc473825722"/>
      <w:bookmarkStart w:id="1673" w:name="_Ref474568079"/>
      <w:bookmarkStart w:id="1674" w:name="_Ref474569606"/>
      <w:bookmarkStart w:id="1675" w:name="_Ref476023127"/>
      <w:bookmarkStart w:id="1676" w:name="_Ref476122656"/>
      <w:bookmarkStart w:id="1677" w:name="_Ref493590895"/>
      <w:bookmarkStart w:id="1678" w:name="_Ref493590905"/>
      <w:bookmarkStart w:id="1679" w:name="_Ref493590920"/>
      <w:bookmarkStart w:id="1680" w:name="_Ref493590946"/>
      <w:bookmarkStart w:id="1681" w:name="_Ref493590968"/>
      <w:bookmarkStart w:id="1682" w:name="_Ref23914503"/>
      <w:bookmarkStart w:id="1683" w:name="_Ref23914894"/>
      <w:bookmarkStart w:id="1684" w:name="_Ref23916700"/>
      <w:bookmarkStart w:id="1685" w:name="_Ref26954855"/>
      <w:bookmarkStart w:id="1686" w:name="_Ref26954864"/>
      <w:bookmarkStart w:id="1687" w:name="_Ref26954926"/>
      <w:bookmarkStart w:id="1688" w:name="_Ref26955977"/>
      <w:bookmarkStart w:id="1689" w:name="_Ref26957323"/>
      <w:bookmarkStart w:id="1690" w:name="_Ref26957351"/>
      <w:bookmarkStart w:id="1691" w:name="_Ref26957491"/>
      <w:bookmarkStart w:id="1692" w:name="_Ref26957975"/>
      <w:bookmarkStart w:id="1693" w:name="_Ref26958003"/>
      <w:bookmarkStart w:id="1694" w:name="_Ref26958028"/>
      <w:bookmarkStart w:id="1695" w:name="_Ref26958059"/>
      <w:bookmarkStart w:id="1696" w:name="_Ref26958081"/>
      <w:bookmarkStart w:id="1697" w:name="_Ref30826689"/>
      <w:bookmarkStart w:id="1698" w:name="_Toc77048958"/>
      <w:bookmarkStart w:id="1699" w:name="_Ref191036669"/>
      <w:bookmarkStart w:id="1700" w:name="_Toc259460380"/>
      <w:bookmarkStart w:id="1701" w:name="_Ref380052302"/>
      <w:bookmarkStart w:id="1702" w:name="_Toc526170509"/>
      <w:bookmarkEnd w:id="1667"/>
      <w:bookmarkEnd w:id="1668"/>
      <w:bookmarkEnd w:id="1669"/>
      <w:r w:rsidRPr="00476D2F">
        <w:t>Transport of messages via CCN/CSI</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4EE770E" w14:textId="7157173A" w:rsidR="00DF47BE" w:rsidRPr="00476D2F" w:rsidRDefault="00DF47BE">
      <w:pPr>
        <w:pStyle w:val="Heading2"/>
      </w:pPr>
      <w:bookmarkStart w:id="1703" w:name="_Toc473625766"/>
      <w:bookmarkStart w:id="1704" w:name="_Toc473732630"/>
      <w:bookmarkStart w:id="1705" w:name="_Toc473825723"/>
      <w:bookmarkStart w:id="1706" w:name="_Toc77048959"/>
      <w:bookmarkStart w:id="1707" w:name="_Toc259460381"/>
      <w:bookmarkStart w:id="1708" w:name="_Toc526170510"/>
      <w:bookmarkStart w:id="1709" w:name="_Toc185900794"/>
      <w:r w:rsidRPr="00476D2F">
        <w:t>Introduction</w:t>
      </w:r>
      <w:bookmarkEnd w:id="1474"/>
      <w:bookmarkEnd w:id="1475"/>
      <w:bookmarkEnd w:id="1476"/>
      <w:bookmarkEnd w:id="1477"/>
      <w:bookmarkEnd w:id="1478"/>
      <w:bookmarkEnd w:id="1703"/>
      <w:bookmarkEnd w:id="1704"/>
      <w:bookmarkEnd w:id="1705"/>
      <w:bookmarkEnd w:id="1706"/>
      <w:bookmarkEnd w:id="1707"/>
      <w:bookmarkEnd w:id="1708"/>
      <w:bookmarkEnd w:id="1709"/>
    </w:p>
    <w:p w14:paraId="24EE770F" w14:textId="77777777" w:rsidR="00DF47BE" w:rsidRPr="00476D2F" w:rsidRDefault="00DF47BE" w:rsidP="006F347D">
      <w:pPr>
        <w:pStyle w:val="Heading3"/>
      </w:pPr>
      <w:bookmarkStart w:id="1710" w:name="_Toc411241062"/>
      <w:bookmarkStart w:id="1711" w:name="_Toc412951838"/>
      <w:bookmarkStart w:id="1712" w:name="_Toc412952969"/>
      <w:bookmarkStart w:id="1713" w:name="_Toc455980377"/>
      <w:bookmarkStart w:id="1714" w:name="_Toc456517732"/>
      <w:bookmarkStart w:id="1715" w:name="_Toc470515272"/>
      <w:bookmarkStart w:id="1716" w:name="_Toc473625767"/>
      <w:bookmarkStart w:id="1717" w:name="_Toc473732631"/>
      <w:bookmarkStart w:id="1718" w:name="_Toc473825724"/>
      <w:bookmarkStart w:id="1719" w:name="_Toc259460382"/>
      <w:bookmarkStart w:id="1720" w:name="_Toc526170511"/>
      <w:bookmarkStart w:id="1721" w:name="_Toc185900795"/>
      <w:r w:rsidRPr="00476D2F">
        <w:t>Summary</w:t>
      </w:r>
      <w:bookmarkEnd w:id="1710"/>
      <w:bookmarkEnd w:id="1711"/>
      <w:bookmarkEnd w:id="1712"/>
      <w:bookmarkEnd w:id="1713"/>
      <w:bookmarkEnd w:id="1714"/>
      <w:bookmarkEnd w:id="1715"/>
      <w:bookmarkEnd w:id="1716"/>
      <w:bookmarkEnd w:id="1717"/>
      <w:bookmarkEnd w:id="1718"/>
      <w:bookmarkEnd w:id="1719"/>
      <w:bookmarkEnd w:id="1720"/>
      <w:bookmarkEnd w:id="1721"/>
    </w:p>
    <w:p w14:paraId="24EE7710" w14:textId="3C34404D" w:rsidR="00DF47BE" w:rsidRPr="00476D2F" w:rsidRDefault="00DF47BE">
      <w:r w:rsidRPr="00476D2F">
        <w:t xml:space="preserve">This section specifies the exchange of messages through the </w:t>
      </w:r>
      <w:r w:rsidR="000C62EF" w:rsidRPr="00476D2F">
        <w:t>Common Domain</w:t>
      </w:r>
      <w:r w:rsidRPr="00476D2F">
        <w:t>.</w:t>
      </w:r>
    </w:p>
    <w:p w14:paraId="24EE7711" w14:textId="77777777" w:rsidR="00DF47BE" w:rsidRPr="00476D2F" w:rsidRDefault="00DF47BE">
      <w:r w:rsidRPr="00476D2F">
        <w:t>The specification consists of a set of specified items that are grouped in two parts:</w:t>
      </w:r>
    </w:p>
    <w:p w14:paraId="24EE7712" w14:textId="0C58640D" w:rsidR="00DF47BE" w:rsidRPr="00476D2F" w:rsidRDefault="00DF47BE" w:rsidP="00117A38">
      <w:pPr>
        <w:numPr>
          <w:ilvl w:val="0"/>
          <w:numId w:val="34"/>
        </w:numPr>
        <w:spacing w:before="120" w:after="120"/>
      </w:pPr>
      <w:r w:rsidRPr="00476D2F">
        <w:t xml:space="preserve">The mandatory items: these consist of all choices that need agreement in the </w:t>
      </w:r>
      <w:r w:rsidR="000C62EF" w:rsidRPr="00476D2F">
        <w:t>Common Domain</w:t>
      </w:r>
      <w:r w:rsidRPr="00476D2F">
        <w:t xml:space="preserve"> to ensure end-to-end communication between National Applications</w:t>
      </w:r>
      <w:r w:rsidR="000B0363">
        <w:t>;</w:t>
      </w:r>
    </w:p>
    <w:p w14:paraId="24EE7713" w14:textId="77777777" w:rsidR="00DF47BE" w:rsidRPr="00476D2F" w:rsidRDefault="00DF47BE" w:rsidP="00117A38">
      <w:pPr>
        <w:numPr>
          <w:ilvl w:val="0"/>
          <w:numId w:val="34"/>
        </w:numPr>
        <w:spacing w:before="120" w:after="120"/>
      </w:pPr>
      <w:r w:rsidRPr="00476D2F">
        <w:t xml:space="preserve">The recommended items: these consist of all recommendations that are of benefit for the best possible performance of the communication means, beyond what is mandatory and </w:t>
      </w:r>
      <w:proofErr w:type="gramStart"/>
      <w:r w:rsidRPr="00476D2F">
        <w:t>taking into account</w:t>
      </w:r>
      <w:proofErr w:type="gramEnd"/>
      <w:r w:rsidRPr="00476D2F">
        <w:t xml:space="preserve"> the fact that varied architectural constraints may exist on different NCA platforms.</w:t>
      </w:r>
    </w:p>
    <w:p w14:paraId="24EE7714" w14:textId="3B945FC3" w:rsidR="00DF47BE" w:rsidRPr="00476D2F" w:rsidRDefault="00DF47BE" w:rsidP="006F347D">
      <w:pPr>
        <w:pStyle w:val="Heading3"/>
      </w:pPr>
      <w:bookmarkStart w:id="1722" w:name="_Toc410548814"/>
      <w:bookmarkStart w:id="1723" w:name="_Toc411241063"/>
      <w:bookmarkStart w:id="1724" w:name="_Toc412951839"/>
      <w:bookmarkStart w:id="1725" w:name="_Toc412952970"/>
      <w:bookmarkStart w:id="1726" w:name="_Toc455980378"/>
      <w:bookmarkStart w:id="1727" w:name="_Toc456517733"/>
      <w:bookmarkStart w:id="1728" w:name="_Ref458399163"/>
      <w:bookmarkStart w:id="1729" w:name="_Ref458399188"/>
      <w:bookmarkStart w:id="1730" w:name="_Toc470515273"/>
      <w:bookmarkStart w:id="1731" w:name="_Toc473625768"/>
      <w:bookmarkStart w:id="1732" w:name="_Toc473732632"/>
      <w:bookmarkStart w:id="1733" w:name="_Toc473825725"/>
      <w:bookmarkStart w:id="1734" w:name="_Toc259460383"/>
      <w:bookmarkStart w:id="1735" w:name="_Toc526170512"/>
      <w:bookmarkStart w:id="1736" w:name="_Toc185900796"/>
      <w:r w:rsidRPr="00476D2F">
        <w:t>Architectural Assumptions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4EE7715" w14:textId="1CB12176" w:rsidR="00DF47BE" w:rsidRPr="00476D2F" w:rsidRDefault="00DF47BE" w:rsidP="00117A38">
      <w:pPr>
        <w:numPr>
          <w:ilvl w:val="0"/>
          <w:numId w:val="11"/>
        </w:numPr>
        <w:tabs>
          <w:tab w:val="num" w:pos="1134"/>
        </w:tabs>
        <w:ind w:left="1134" w:hanging="414"/>
      </w:pPr>
      <w:r w:rsidRPr="00476D2F">
        <w:t xml:space="preserve">The exchanges in the </w:t>
      </w:r>
      <w:r w:rsidR="000C62EF" w:rsidRPr="00476D2F">
        <w:t>Common Domain</w:t>
      </w:r>
      <w:r w:rsidRPr="00476D2F">
        <w:t xml:space="preserve"> use the communication services provided by the CCN/CSI infrastructure. The CCN/CSI infrastructure has the main objective of exchanging CCN messages across the </w:t>
      </w:r>
      <w:r w:rsidR="000C62EF" w:rsidRPr="00476D2F">
        <w:t>Common Domain</w:t>
      </w:r>
      <w:r w:rsidRPr="00476D2F">
        <w:t xml:space="preserve">: a CCN message is an object that is created, </w:t>
      </w:r>
      <w:proofErr w:type="gramStart"/>
      <w:r w:rsidRPr="00476D2F">
        <w:t>sent</w:t>
      </w:r>
      <w:proofErr w:type="gramEnd"/>
      <w:r w:rsidRPr="00476D2F">
        <w:t xml:space="preserve"> and received through the CSI API. A CCN message has a structure composed of service elements and Application data</w:t>
      </w:r>
      <w:r w:rsidR="00564CC2">
        <w:t>;</w:t>
      </w:r>
    </w:p>
    <w:p w14:paraId="24EE7716" w14:textId="525D72C0" w:rsidR="00DF47BE" w:rsidRPr="00476D2F" w:rsidRDefault="00DF47BE" w:rsidP="00117A38">
      <w:pPr>
        <w:numPr>
          <w:ilvl w:val="0"/>
          <w:numId w:val="11"/>
        </w:numPr>
        <w:tabs>
          <w:tab w:val="num" w:pos="1134"/>
        </w:tabs>
        <w:ind w:left="1134" w:hanging="414"/>
      </w:pPr>
      <w:r w:rsidRPr="00476D2F">
        <w:t xml:space="preserve">The CCN infrastructure consists of a set of interconnected Gateways; each NCA </w:t>
      </w:r>
      <w:proofErr w:type="gramStart"/>
      <w:r w:rsidRPr="00476D2F">
        <w:t>is able to</w:t>
      </w:r>
      <w:proofErr w:type="gramEnd"/>
      <w:r w:rsidRPr="00476D2F">
        <w:t xml:space="preserve"> use the CCN services by connecting an NCA front end to a nationally located Gateway and accessing this Gateway through the CSI API</w:t>
      </w:r>
      <w:r w:rsidR="00564CC2">
        <w:t>;</w:t>
      </w:r>
    </w:p>
    <w:p w14:paraId="24EE7717" w14:textId="66080325" w:rsidR="00DF47BE" w:rsidRPr="00476D2F" w:rsidRDefault="00DF47BE" w:rsidP="00117A38">
      <w:pPr>
        <w:numPr>
          <w:ilvl w:val="0"/>
          <w:numId w:val="11"/>
        </w:numPr>
        <w:tabs>
          <w:tab w:val="num" w:pos="1134"/>
        </w:tabs>
        <w:ind w:left="1134" w:hanging="414"/>
      </w:pPr>
      <w:r w:rsidRPr="00476D2F">
        <w:t>Only the subset of CCN asynchronous communication services is used in Customs systems</w:t>
      </w:r>
      <w:r w:rsidR="00564CC2">
        <w:t>;</w:t>
      </w:r>
    </w:p>
    <w:p w14:paraId="24EE7718" w14:textId="5C6D82A6" w:rsidR="00DF47BE" w:rsidRPr="00476D2F" w:rsidRDefault="00DF47BE" w:rsidP="00117A38">
      <w:pPr>
        <w:numPr>
          <w:ilvl w:val="0"/>
          <w:numId w:val="11"/>
        </w:numPr>
        <w:tabs>
          <w:tab w:val="num" w:pos="1134"/>
        </w:tabs>
        <w:ind w:left="1134" w:hanging="414"/>
      </w:pPr>
      <w:r w:rsidRPr="00476D2F">
        <w:t>The CCN asynchronous services operate on persistent storage objects named “queues”. In this mode, CCN messages are exchanged between queues by the CCN services. There exists a consistent naming convention for all queues defined for Customs systems</w:t>
      </w:r>
      <w:r w:rsidR="00564CC2">
        <w:t>;</w:t>
      </w:r>
    </w:p>
    <w:p w14:paraId="24EE7719" w14:textId="7039FCD5" w:rsidR="00DF47BE" w:rsidRPr="00476D2F" w:rsidRDefault="00DF47BE" w:rsidP="00117A38">
      <w:pPr>
        <w:numPr>
          <w:ilvl w:val="0"/>
          <w:numId w:val="11"/>
        </w:numPr>
        <w:tabs>
          <w:tab w:val="num" w:pos="1134"/>
        </w:tabs>
        <w:ind w:left="1134" w:hanging="414"/>
      </w:pPr>
      <w:r w:rsidRPr="00476D2F">
        <w:t xml:space="preserve">In Customs systems, the Application data within a CCN message consist of one Information Exchange. The </w:t>
      </w:r>
      <w:r w:rsidR="00C1401A" w:rsidRPr="00476D2F">
        <w:t>EDIFACT</w:t>
      </w:r>
      <w:r w:rsidRPr="00476D2F">
        <w:t xml:space="preserve"> or XML interchange that carries one Information Exchange consists of one </w:t>
      </w:r>
      <w:r w:rsidR="00C1401A" w:rsidRPr="00476D2F">
        <w:t>EDIFACT</w:t>
      </w:r>
      <w:r w:rsidRPr="00476D2F">
        <w:t xml:space="preserve"> or XML message</w:t>
      </w:r>
      <w:r w:rsidRPr="00476D2F">
        <w:rPr>
          <w:rStyle w:val="FootnoteReference"/>
        </w:rPr>
        <w:footnoteReference w:id="33"/>
      </w:r>
      <w:r w:rsidRPr="00476D2F">
        <w:t xml:space="preserve"> respectively</w:t>
      </w:r>
      <w:r w:rsidR="00564CC2">
        <w:t>;</w:t>
      </w:r>
    </w:p>
    <w:p w14:paraId="24EE771A" w14:textId="7BA5721C" w:rsidR="00DF47BE" w:rsidRPr="00476D2F" w:rsidRDefault="00DF47BE" w:rsidP="00117A38">
      <w:pPr>
        <w:numPr>
          <w:ilvl w:val="0"/>
          <w:numId w:val="11"/>
        </w:numPr>
        <w:tabs>
          <w:tab w:val="num" w:pos="1134"/>
        </w:tabs>
        <w:ind w:left="1134" w:hanging="414"/>
      </w:pPr>
      <w:r w:rsidRPr="00476D2F">
        <w:t xml:space="preserve">The responsibility for routing a CCN message coming from the </w:t>
      </w:r>
      <w:r w:rsidR="000C62EF" w:rsidRPr="00476D2F">
        <w:t>Common Domain</w:t>
      </w:r>
      <w:r w:rsidRPr="00476D2F">
        <w:t xml:space="preserve">, once it is present in the receiving queue, entirely lies upon the NCA. This includes the steps of (a) reading from the receiving queue; (b) dispatching the message contents to processes and destinations within the National Domain; (c) extracting where appropriate the EDIFACT </w:t>
      </w:r>
      <w:r w:rsidR="00C915BA" w:rsidRPr="00476D2F">
        <w:t xml:space="preserve">or XML </w:t>
      </w:r>
      <w:r w:rsidRPr="00476D2F">
        <w:t xml:space="preserve">message from the CCN message; (d) reacting appropriately to the EDIFACT </w:t>
      </w:r>
      <w:r w:rsidR="00C915BA" w:rsidRPr="00476D2F">
        <w:t xml:space="preserve">or XML </w:t>
      </w:r>
      <w:r w:rsidRPr="00476D2F">
        <w:t xml:space="preserve">message contents in accordance with the Customs systems business process threads, </w:t>
      </w:r>
      <w:proofErr w:type="gramStart"/>
      <w:r w:rsidRPr="00476D2F">
        <w:t>rules</w:t>
      </w:r>
      <w:proofErr w:type="gramEnd"/>
      <w:r w:rsidRPr="00476D2F">
        <w:t xml:space="preserve"> and conditions</w:t>
      </w:r>
      <w:r w:rsidR="00564CC2">
        <w:t>;</w:t>
      </w:r>
    </w:p>
    <w:p w14:paraId="24EE771B" w14:textId="795E7B96" w:rsidR="00DF47BE" w:rsidRPr="00476D2F" w:rsidRDefault="00DF47BE" w:rsidP="00117A38">
      <w:pPr>
        <w:numPr>
          <w:ilvl w:val="0"/>
          <w:numId w:val="11"/>
        </w:numPr>
        <w:tabs>
          <w:tab w:val="num" w:pos="1134"/>
        </w:tabs>
        <w:ind w:left="1134" w:hanging="414"/>
      </w:pPr>
      <w:r w:rsidRPr="00476D2F">
        <w:t xml:space="preserve">The Information Exchanges do not require an immediate answer. </w:t>
      </w:r>
      <w:r w:rsidR="00C2473C" w:rsidRPr="00476D2F">
        <w:t>Response times for National and central applications are defined in the SLA</w:t>
      </w:r>
      <w:r w:rsidR="00687670" w:rsidRPr="00476D2F">
        <w:t xml:space="preserve"> </w:t>
      </w:r>
      <w:r w:rsidR="00C2473C" w:rsidRPr="00476D2F">
        <w:t>[</w:t>
      </w:r>
      <w:r w:rsidR="00C2473C" w:rsidRPr="00476D2F">
        <w:fldChar w:fldCharType="begin"/>
      </w:r>
      <w:r w:rsidR="00C2473C" w:rsidRPr="00476D2F">
        <w:instrText xml:space="preserve"> REF R30 \h  \* MERGEFORMAT </w:instrText>
      </w:r>
      <w:r w:rsidR="00C2473C" w:rsidRPr="00476D2F">
        <w:fldChar w:fldCharType="separate"/>
      </w:r>
      <w:r w:rsidR="004501EF" w:rsidRPr="004501EF">
        <w:t>R</w:t>
      </w:r>
      <w:r w:rsidR="004501EF" w:rsidRPr="004501EF">
        <w:t>29</w:t>
      </w:r>
      <w:r w:rsidR="00C2473C" w:rsidRPr="00476D2F">
        <w:fldChar w:fldCharType="end"/>
      </w:r>
      <w:r w:rsidR="00C2473C" w:rsidRPr="00476D2F">
        <w:t>]</w:t>
      </w:r>
      <w:r w:rsidR="00564CC2">
        <w:t>;</w:t>
      </w:r>
      <w:bookmarkStart w:id="1737" w:name="_Toc410548816"/>
      <w:bookmarkStart w:id="1738" w:name="_Ref411238594"/>
      <w:bookmarkStart w:id="1739" w:name="_Ref411238601"/>
      <w:bookmarkStart w:id="1740" w:name="_Toc411241065"/>
      <w:bookmarkStart w:id="1741" w:name="_Toc412951841"/>
      <w:bookmarkStart w:id="1742" w:name="_Toc412952972"/>
      <w:bookmarkStart w:id="1743" w:name="_Toc455980379"/>
      <w:bookmarkStart w:id="1744" w:name="_Toc456517734"/>
      <w:bookmarkStart w:id="1745" w:name="_Toc410548815"/>
      <w:bookmarkStart w:id="1746" w:name="_Toc411241064"/>
      <w:bookmarkStart w:id="1747" w:name="_Toc412951840"/>
      <w:bookmarkStart w:id="1748" w:name="_Toc412952971"/>
    </w:p>
    <w:p w14:paraId="24EE771C" w14:textId="4324FFA9" w:rsidR="00DF47BE" w:rsidRPr="00476D2F" w:rsidRDefault="00DF47BE" w:rsidP="00117A38">
      <w:pPr>
        <w:numPr>
          <w:ilvl w:val="0"/>
          <w:numId w:val="11"/>
        </w:numPr>
        <w:tabs>
          <w:tab w:val="num" w:pos="1134"/>
        </w:tabs>
        <w:ind w:left="1134" w:hanging="414"/>
      </w:pPr>
      <w:r w:rsidRPr="00476D2F">
        <w:t>A National Application is interacting with CCN/CSI via CCN/CSI API calls. It is mandatory to check the result of any API call (by checking the API return and reason codes) to assure the proper execution of the API call and to take corrective actions in case of problems</w:t>
      </w:r>
      <w:r w:rsidR="00564CC2">
        <w:t>;</w:t>
      </w:r>
    </w:p>
    <w:p w14:paraId="24EE771D" w14:textId="7D70CE5B" w:rsidR="00DF47BE" w:rsidRPr="00476D2F" w:rsidRDefault="00DF47BE" w:rsidP="00117A38">
      <w:pPr>
        <w:numPr>
          <w:ilvl w:val="0"/>
          <w:numId w:val="11"/>
        </w:numPr>
        <w:tabs>
          <w:tab w:val="num" w:pos="1134"/>
        </w:tabs>
        <w:ind w:left="1134" w:hanging="414"/>
      </w:pPr>
      <w:r w:rsidRPr="00476D2F">
        <w:t>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w:t>
      </w:r>
      <w:r w:rsidR="00564CC2">
        <w:t>;</w:t>
      </w:r>
    </w:p>
    <w:p w14:paraId="67163834" w14:textId="094D2435" w:rsidR="00824CBB" w:rsidRPr="00476D2F" w:rsidRDefault="00154AAD" w:rsidP="00117A38">
      <w:pPr>
        <w:numPr>
          <w:ilvl w:val="0"/>
          <w:numId w:val="11"/>
        </w:numPr>
        <w:tabs>
          <w:tab w:val="num" w:pos="1134"/>
        </w:tabs>
        <w:ind w:left="1134" w:hanging="414"/>
      </w:pPr>
      <w:r w:rsidRPr="00476D2F">
        <w:t xml:space="preserve">CCN/CSI enables automated MRN nursing, whereby an automated application can track all CCN/CSI exchanges related to a single MRN, including the exchange of the various CCN/CSI reports. </w:t>
      </w:r>
      <w:proofErr w:type="gramStart"/>
      <w:r w:rsidRPr="00476D2F">
        <w:t>In order to</w:t>
      </w:r>
      <w:proofErr w:type="gramEnd"/>
      <w:r w:rsidRPr="00476D2F">
        <w:t xml:space="preserve"> support MRN nursing, the National and Central applications must follow the conventions defined for the usage of </w:t>
      </w:r>
      <w:proofErr w:type="spellStart"/>
      <w:r w:rsidRPr="00476D2F">
        <w:t>MsgId</w:t>
      </w:r>
      <w:proofErr w:type="spellEnd"/>
      <w:r w:rsidRPr="00476D2F">
        <w:t xml:space="preserve"> and </w:t>
      </w:r>
      <w:proofErr w:type="spellStart"/>
      <w:r w:rsidRPr="00476D2F">
        <w:t>CorrelId</w:t>
      </w:r>
      <w:proofErr w:type="spellEnd"/>
      <w:r w:rsidRPr="00476D2F">
        <w:t xml:space="preserve"> in the CCN/CSI exchanges. The MRN nursing is strongly recommended for the NAs operating their </w:t>
      </w:r>
      <w:r w:rsidRPr="00476D2F">
        <w:rPr>
          <w:i/>
          <w:iCs/>
        </w:rPr>
        <w:t>Legacy</w:t>
      </w:r>
      <w:r w:rsidRPr="00476D2F">
        <w:t xml:space="preserve"> applications. The MRN nursing is mandatory for </w:t>
      </w:r>
      <w:r w:rsidR="00FA0130" w:rsidRPr="00FA0130">
        <w:rPr>
          <w:i/>
          <w:iCs/>
        </w:rPr>
        <w:t xml:space="preserve">To-Be </w:t>
      </w:r>
      <w:r w:rsidR="00FA0130" w:rsidRPr="009C44B9">
        <w:t>NCAs (i.e. operating in NCTS-P5 and AES) and NCTS-P6 NTAs</w:t>
      </w:r>
      <w:r w:rsidRPr="00476D2F">
        <w:t xml:space="preserve"> that must follow the conventions defined for the usage of </w:t>
      </w:r>
      <w:proofErr w:type="spellStart"/>
      <w:r w:rsidRPr="00476D2F">
        <w:rPr>
          <w:i/>
          <w:iCs/>
        </w:rPr>
        <w:t>MsgId</w:t>
      </w:r>
      <w:proofErr w:type="spellEnd"/>
      <w:r w:rsidRPr="00476D2F">
        <w:t xml:space="preserve"> and </w:t>
      </w:r>
      <w:proofErr w:type="spellStart"/>
      <w:r w:rsidRPr="00476D2F">
        <w:rPr>
          <w:i/>
          <w:iCs/>
        </w:rPr>
        <w:t>CorrelId</w:t>
      </w:r>
      <w:proofErr w:type="spellEnd"/>
      <w:r w:rsidRPr="00476D2F">
        <w:t xml:space="preserve"> in the CCN/CSI exchanges</w:t>
      </w:r>
      <w:r w:rsidR="00863117" w:rsidRPr="00476D2F">
        <w:t xml:space="preserve"> (see section </w:t>
      </w:r>
      <w:r w:rsidR="00863117" w:rsidRPr="00476D2F">
        <w:fldChar w:fldCharType="begin"/>
      </w:r>
      <w:r w:rsidR="00863117" w:rsidRPr="00476D2F">
        <w:instrText xml:space="preserve"> REF _Ref27420064 \r \h </w:instrText>
      </w:r>
      <w:r w:rsidR="00863117" w:rsidRPr="00476D2F">
        <w:fldChar w:fldCharType="separate"/>
      </w:r>
      <w:r w:rsidR="004501EF">
        <w:t>VIII.2.1</w:t>
      </w:r>
      <w:r w:rsidR="00863117" w:rsidRPr="00476D2F">
        <w:fldChar w:fldCharType="end"/>
      </w:r>
      <w:r w:rsidR="00863117" w:rsidRPr="00476D2F">
        <w:t>)</w:t>
      </w:r>
      <w:r w:rsidR="00564CC2">
        <w:t>;</w:t>
      </w:r>
    </w:p>
    <w:p w14:paraId="24EE771F" w14:textId="610800CA" w:rsidR="00DF47BE" w:rsidRPr="00476D2F" w:rsidRDefault="00DF47BE" w:rsidP="00117A38">
      <w:pPr>
        <w:numPr>
          <w:ilvl w:val="0"/>
          <w:numId w:val="11"/>
        </w:numPr>
        <w:tabs>
          <w:tab w:val="num" w:pos="1134"/>
        </w:tabs>
        <w:ind w:left="1134" w:hanging="414"/>
      </w:pPr>
      <w:r w:rsidRPr="00476D2F">
        <w:t>In Customs systems when two Information Exchanges are sent to the same queue on the same Gateway and the sequence of these is significant (e.g. IE</w:t>
      </w:r>
      <w:r w:rsidR="00E13BA4" w:rsidRPr="00476D2F">
        <w:t>0</w:t>
      </w:r>
      <w:r w:rsidRPr="00476D2F">
        <w:t>06/IE</w:t>
      </w:r>
      <w:r w:rsidR="00E13BA4" w:rsidRPr="00476D2F">
        <w:t>0</w:t>
      </w:r>
      <w:r w:rsidRPr="00476D2F">
        <w:t>18 in NCTS), then it is the responsibility of the sending NCA to ensure that this sequence is maintained under all conditions. This may be achieved by delaying the sending of the second until receipt of the first has been acknowledged</w:t>
      </w:r>
      <w:r w:rsidR="00564CC2">
        <w:t>;</w:t>
      </w:r>
    </w:p>
    <w:p w14:paraId="24EE7720" w14:textId="0B1337A7" w:rsidR="00DF47BE" w:rsidRPr="00476D2F" w:rsidRDefault="00DF47BE" w:rsidP="00117A38">
      <w:pPr>
        <w:numPr>
          <w:ilvl w:val="0"/>
          <w:numId w:val="11"/>
        </w:numPr>
        <w:tabs>
          <w:tab w:val="num" w:pos="1134"/>
        </w:tabs>
        <w:ind w:left="1134" w:hanging="414"/>
      </w:pPr>
      <w:proofErr w:type="gramStart"/>
      <w:r w:rsidRPr="00476D2F">
        <w:t>In order to</w:t>
      </w:r>
      <w:proofErr w:type="gramEnd"/>
      <w:r w:rsidRPr="00476D2F">
        <w:t xml:space="preserve"> prevent a message from being deleted from a queue before it has actually been processed, the queue should first be browsed to get the message and then delete the message from it (after the message has been processed). The usage of the verb to get and delete is not allowed since it does not guarantee a correct handling of the message</w:t>
      </w:r>
      <w:r w:rsidR="00564CC2">
        <w:t>;</w:t>
      </w:r>
    </w:p>
    <w:p w14:paraId="24EE7721" w14:textId="77777777" w:rsidR="00DF47BE" w:rsidRPr="00476D2F" w:rsidRDefault="00DF47BE" w:rsidP="00117A38">
      <w:pPr>
        <w:numPr>
          <w:ilvl w:val="0"/>
          <w:numId w:val="11"/>
        </w:numPr>
        <w:tabs>
          <w:tab w:val="num" w:pos="1134"/>
        </w:tabs>
        <w:ind w:left="1134" w:hanging="414"/>
      </w:pPr>
      <w:r w:rsidRPr="00476D2F">
        <w:t xml:space="preserve">Sending NCAs should not re-send IEs for which there has been no reply </w:t>
      </w:r>
      <w:proofErr w:type="gramStart"/>
      <w:r w:rsidRPr="00476D2F">
        <w:t>as a result of</w:t>
      </w:r>
      <w:proofErr w:type="gramEnd"/>
      <w:r w:rsidRPr="00476D2F">
        <w:t xml:space="preserve"> unavailability of the receiving NCA. The re-send should occur only upon request of the NCA, or receipt of an exception report. </w:t>
      </w:r>
      <w:proofErr w:type="gramStart"/>
      <w:r w:rsidRPr="00476D2F">
        <w:t>Specifically</w:t>
      </w:r>
      <w:proofErr w:type="gramEnd"/>
      <w:r w:rsidRPr="00476D2F">
        <w:t xml:space="preserve"> for NTAs, the sending NTA should "enable" the sequence check mechanism in order to respect the correct sequence of messages, when this is explicitly defined, as is the case for IE006 and IE018.</w:t>
      </w:r>
    </w:p>
    <w:p w14:paraId="5DCB3607" w14:textId="77777777" w:rsidR="00A004BB" w:rsidRPr="00476D2F" w:rsidRDefault="00A004BB">
      <w:pPr>
        <w:spacing w:before="0"/>
        <w:jc w:val="left"/>
        <w:rPr>
          <w:b/>
          <w:i/>
        </w:rPr>
      </w:pPr>
      <w:bookmarkStart w:id="1749" w:name="_Toc470515274"/>
      <w:bookmarkStart w:id="1750" w:name="_Toc473625769"/>
      <w:bookmarkStart w:id="1751" w:name="_Toc473732633"/>
      <w:bookmarkStart w:id="1752" w:name="_Toc473825726"/>
      <w:bookmarkStart w:id="1753" w:name="_Toc259460384"/>
      <w:bookmarkStart w:id="1754" w:name="_Toc526170513"/>
      <w:r w:rsidRPr="00476D2F">
        <w:br w:type="page"/>
      </w:r>
    </w:p>
    <w:p w14:paraId="24EE7722" w14:textId="1D6599D5" w:rsidR="00DF47BE" w:rsidRPr="00476D2F" w:rsidRDefault="00DF47BE" w:rsidP="006F347D">
      <w:pPr>
        <w:pStyle w:val="Heading3"/>
      </w:pPr>
      <w:bookmarkStart w:id="1755" w:name="_Toc185900797"/>
      <w:r w:rsidRPr="00476D2F">
        <w:t>References</w:t>
      </w:r>
      <w:bookmarkEnd w:id="1737"/>
      <w:bookmarkEnd w:id="1738"/>
      <w:bookmarkEnd w:id="1739"/>
      <w:bookmarkEnd w:id="1740"/>
      <w:bookmarkEnd w:id="1741"/>
      <w:bookmarkEnd w:id="1742"/>
      <w:r w:rsidRPr="00476D2F">
        <w:t xml:space="preserve"> to CCN/CSI</w:t>
      </w:r>
      <w:bookmarkEnd w:id="1743"/>
      <w:bookmarkEnd w:id="1744"/>
      <w:bookmarkEnd w:id="1749"/>
      <w:bookmarkEnd w:id="1750"/>
      <w:bookmarkEnd w:id="1751"/>
      <w:bookmarkEnd w:id="1752"/>
      <w:bookmarkEnd w:id="1753"/>
      <w:bookmarkEnd w:id="1754"/>
      <w:bookmarkEnd w:id="1755"/>
    </w:p>
    <w:p w14:paraId="24EE7723" w14:textId="77777777" w:rsidR="00DF47BE" w:rsidRPr="00476D2F" w:rsidRDefault="00DF47BE">
      <w:r w:rsidRPr="00476D2F">
        <w:t>This document does not describe CCN/CSI. That information is available in the relevant CCN/CSI manuals. The document provides a short reminder of the CCN communication with the aim of helping the reader to find his/her way into the CCN/CSI documentation and it also defines the programming choices applicable to Customs systems.</w:t>
      </w:r>
    </w:p>
    <w:p w14:paraId="24EE7724" w14:textId="6D9EF6B6" w:rsidR="00DF47BE" w:rsidRPr="00476D2F" w:rsidRDefault="00A9312B">
      <w:r w:rsidRPr="00476D2F">
        <w:fldChar w:fldCharType="begin"/>
      </w:r>
      <w:r w:rsidRPr="00476D2F">
        <w:instrText xml:space="preserve"> REF _Ref426447501 \h  \* MERGEFORMAT </w:instrText>
      </w:r>
      <w:r w:rsidRPr="00476D2F">
        <w:fldChar w:fldCharType="separate"/>
      </w:r>
      <w:r w:rsidR="004501EF" w:rsidRPr="00421B50">
        <w:t>General Introduction</w:t>
      </w:r>
      <w:r w:rsidRPr="00476D2F">
        <w:fldChar w:fldCharType="end"/>
      </w:r>
      <w:r w:rsidR="00DF47BE" w:rsidRPr="00476D2F">
        <w:t xml:space="preserve"> lists specific references related to CCN/CSI and the C language ([</w:t>
      </w:r>
      <w:r w:rsidRPr="00476D2F">
        <w:fldChar w:fldCharType="begin"/>
      </w:r>
      <w:r w:rsidRPr="00476D2F">
        <w:instrText xml:space="preserve"> REF CCNAD1 \h  \* MERGEFORMAT </w:instrText>
      </w:r>
      <w:r w:rsidRPr="00476D2F">
        <w:fldChar w:fldCharType="separate"/>
      </w:r>
      <w:r w:rsidR="004501EF" w:rsidRPr="004501EF">
        <w:t>A1</w:t>
      </w:r>
      <w:r w:rsidRPr="00476D2F">
        <w:fldChar w:fldCharType="end"/>
      </w:r>
      <w:r w:rsidR="00DF47BE" w:rsidRPr="00476D2F">
        <w:t>] to [</w:t>
      </w:r>
      <w:r w:rsidRPr="00476D2F">
        <w:fldChar w:fldCharType="begin"/>
      </w:r>
      <w:r w:rsidRPr="00476D2F">
        <w:instrText xml:space="preserve"> REF CCNAD3 \h  \* MERGEFORMAT </w:instrText>
      </w:r>
      <w:r w:rsidRPr="00476D2F">
        <w:fldChar w:fldCharType="separate"/>
      </w:r>
      <w:r w:rsidR="004501EF" w:rsidRPr="004501EF">
        <w:t>A3</w:t>
      </w:r>
      <w:r w:rsidRPr="00476D2F">
        <w:fldChar w:fldCharType="end"/>
      </w:r>
      <w:r w:rsidR="00DF47BE" w:rsidRPr="00476D2F">
        <w:t>] and [</w:t>
      </w:r>
      <w:r w:rsidRPr="00476D2F">
        <w:fldChar w:fldCharType="begin"/>
      </w:r>
      <w:r w:rsidRPr="00476D2F">
        <w:instrText xml:space="preserve"> REF R34 \h  \* MERGEFORMAT </w:instrText>
      </w:r>
      <w:r w:rsidRPr="00476D2F">
        <w:fldChar w:fldCharType="separate"/>
      </w:r>
      <w:r w:rsidR="004501EF" w:rsidRPr="004501EF">
        <w:t>R</w:t>
      </w:r>
      <w:r w:rsidR="004501EF" w:rsidRPr="004501EF">
        <w:t>33</w:t>
      </w:r>
      <w:r w:rsidRPr="00476D2F">
        <w:fldChar w:fldCharType="end"/>
      </w:r>
      <w:r w:rsidR="00DF47BE" w:rsidRPr="00476D2F">
        <w:t>] to [</w:t>
      </w:r>
      <w:r w:rsidRPr="00476D2F">
        <w:fldChar w:fldCharType="begin"/>
      </w:r>
      <w:r w:rsidRPr="00476D2F">
        <w:instrText xml:space="preserve"> REF R41 \h  \* MERGEFORMAT </w:instrText>
      </w:r>
      <w:r w:rsidRPr="00476D2F">
        <w:fldChar w:fldCharType="separate"/>
      </w:r>
      <w:r w:rsidR="004501EF" w:rsidRPr="004501EF">
        <w:t>R</w:t>
      </w:r>
      <w:r w:rsidR="004501EF" w:rsidRPr="004501EF">
        <w:t>40</w:t>
      </w:r>
      <w:r w:rsidRPr="00476D2F">
        <w:fldChar w:fldCharType="end"/>
      </w:r>
      <w:r w:rsidR="00DF47BE" w:rsidRPr="00476D2F">
        <w:t>]).</w:t>
      </w:r>
    </w:p>
    <w:bookmarkEnd w:id="1745"/>
    <w:bookmarkEnd w:id="1746"/>
    <w:bookmarkEnd w:id="1747"/>
    <w:bookmarkEnd w:id="1748"/>
    <w:p w14:paraId="24EE7725" w14:textId="77777777" w:rsidR="00DF47BE" w:rsidRPr="00476D2F" w:rsidRDefault="00DF47BE">
      <w:r w:rsidRPr="00476D2F">
        <w:t>The definitions of data structures, of data types and of constants are found in “include” files (for the C language) or “COPY” files (for the COBOL language). “Library” files providing the compiled code that must be linked with the application-compiled code are also provided. The indications of the files to use are given in:</w:t>
      </w:r>
    </w:p>
    <w:p w14:paraId="24EE7726" w14:textId="1815D8D7" w:rsidR="00DF47BE" w:rsidRPr="00476D2F" w:rsidRDefault="00DF47BE" w:rsidP="00117A38">
      <w:pPr>
        <w:numPr>
          <w:ilvl w:val="0"/>
          <w:numId w:val="34"/>
        </w:numPr>
        <w:spacing w:before="120" w:after="120"/>
        <w:jc w:val="left"/>
      </w:pPr>
      <w:r w:rsidRPr="00476D2F">
        <w:t>For the C language: see [</w:t>
      </w:r>
      <w:r w:rsidR="00A9312B" w:rsidRPr="00476D2F">
        <w:fldChar w:fldCharType="begin"/>
      </w:r>
      <w:r w:rsidR="00A9312B" w:rsidRPr="00476D2F">
        <w:instrText xml:space="preserve"> REF CCNAD1 \h  \* MERGEFORMAT </w:instrText>
      </w:r>
      <w:r w:rsidR="00A9312B" w:rsidRPr="00476D2F">
        <w:fldChar w:fldCharType="separate"/>
      </w:r>
      <w:r w:rsidR="004501EF" w:rsidRPr="004501EF">
        <w:t>A1</w:t>
      </w:r>
      <w:r w:rsidR="00A9312B" w:rsidRPr="00476D2F">
        <w:fldChar w:fldCharType="end"/>
      </w:r>
      <w:r w:rsidRPr="00476D2F">
        <w:t>] chapter 12 “Building an application on UNIX systems”</w:t>
      </w:r>
      <w:r w:rsidR="00C17E8E" w:rsidRPr="00476D2F">
        <w:t>;</w:t>
      </w:r>
    </w:p>
    <w:p w14:paraId="24EE7727" w14:textId="5F9B05DE" w:rsidR="00DF47BE" w:rsidRPr="00476D2F" w:rsidRDefault="00DF47BE" w:rsidP="00117A38">
      <w:pPr>
        <w:numPr>
          <w:ilvl w:val="0"/>
          <w:numId w:val="34"/>
        </w:numPr>
        <w:spacing w:before="120" w:after="120"/>
        <w:jc w:val="left"/>
      </w:pPr>
      <w:r w:rsidRPr="00476D2F">
        <w:t>For the COBOL language on B</w:t>
      </w:r>
      <w:r w:rsidR="00FD12D3" w:rsidRPr="00476D2F">
        <w:t>S10</w:t>
      </w:r>
      <w:r w:rsidRPr="00476D2F">
        <w:t>00: see [</w:t>
      </w:r>
      <w:r w:rsidR="00A9312B" w:rsidRPr="00476D2F">
        <w:fldChar w:fldCharType="begin"/>
      </w:r>
      <w:r w:rsidR="00A9312B" w:rsidRPr="00476D2F">
        <w:instrText xml:space="preserve"> REF CCNAD2 \h  \* MERGEFORMAT </w:instrText>
      </w:r>
      <w:r w:rsidR="00A9312B" w:rsidRPr="00476D2F">
        <w:fldChar w:fldCharType="separate"/>
      </w:r>
      <w:r w:rsidR="004501EF" w:rsidRPr="004501EF">
        <w:t>A2</w:t>
      </w:r>
      <w:r w:rsidR="00A9312B" w:rsidRPr="00476D2F">
        <w:fldChar w:fldCharType="end"/>
      </w:r>
      <w:r w:rsidRPr="00476D2F">
        <w:t>] heading 6.6</w:t>
      </w:r>
      <w:r w:rsidR="00C17E8E" w:rsidRPr="00476D2F">
        <w:t>;</w:t>
      </w:r>
    </w:p>
    <w:p w14:paraId="24EE7728" w14:textId="7FFD0DED" w:rsidR="00DF47BE" w:rsidRPr="00476D2F" w:rsidRDefault="00DF47BE" w:rsidP="00117A38">
      <w:pPr>
        <w:numPr>
          <w:ilvl w:val="0"/>
          <w:numId w:val="34"/>
        </w:numPr>
        <w:spacing w:before="120" w:after="120"/>
        <w:jc w:val="left"/>
      </w:pPr>
      <w:r w:rsidRPr="00476D2F">
        <w:t>For the COBOL language on CICS: see [</w:t>
      </w:r>
      <w:r w:rsidR="00A9312B" w:rsidRPr="00476D2F">
        <w:fldChar w:fldCharType="begin"/>
      </w:r>
      <w:r w:rsidR="00A9312B" w:rsidRPr="00476D2F">
        <w:instrText xml:space="preserve"> REF CCNAD3 \h  \* MERGEFORMAT </w:instrText>
      </w:r>
      <w:r w:rsidR="00A9312B" w:rsidRPr="00476D2F">
        <w:fldChar w:fldCharType="separate"/>
      </w:r>
      <w:r w:rsidR="004501EF" w:rsidRPr="004501EF">
        <w:t>A3</w:t>
      </w:r>
      <w:r w:rsidR="00A9312B" w:rsidRPr="00476D2F">
        <w:fldChar w:fldCharType="end"/>
      </w:r>
      <w:r w:rsidRPr="00476D2F">
        <w:t>] heading 6.6.</w:t>
      </w:r>
    </w:p>
    <w:p w14:paraId="67BF2195" w14:textId="77777777" w:rsidR="00A004BB" w:rsidRPr="00476D2F" w:rsidRDefault="00A004BB">
      <w:pPr>
        <w:spacing w:before="0"/>
        <w:jc w:val="left"/>
        <w:rPr>
          <w:b/>
          <w:sz w:val="28"/>
        </w:rPr>
      </w:pPr>
      <w:bookmarkStart w:id="1756" w:name="_Toc470515275"/>
      <w:bookmarkStart w:id="1757" w:name="_Toc473625770"/>
      <w:bookmarkStart w:id="1758" w:name="_Toc473732634"/>
      <w:bookmarkStart w:id="1759" w:name="_Toc473825727"/>
      <w:bookmarkStart w:id="1760" w:name="_Toc77048960"/>
      <w:bookmarkStart w:id="1761" w:name="_Toc259460385"/>
      <w:bookmarkStart w:id="1762" w:name="_Toc526170514"/>
      <w:r w:rsidRPr="00476D2F">
        <w:br w:type="page"/>
      </w:r>
    </w:p>
    <w:p w14:paraId="24EE7729" w14:textId="464532EA" w:rsidR="00DF47BE" w:rsidRPr="00476D2F" w:rsidRDefault="00DF47BE">
      <w:pPr>
        <w:pStyle w:val="Heading2"/>
      </w:pPr>
      <w:bookmarkStart w:id="1763" w:name="_Toc185900798"/>
      <w:r w:rsidRPr="00476D2F">
        <w:t>The CCN communication</w:t>
      </w:r>
      <w:bookmarkEnd w:id="1756"/>
      <w:bookmarkEnd w:id="1757"/>
      <w:bookmarkEnd w:id="1758"/>
      <w:bookmarkEnd w:id="1759"/>
      <w:r w:rsidRPr="00476D2F">
        <w:t xml:space="preserve"> reminder</w:t>
      </w:r>
      <w:bookmarkEnd w:id="1760"/>
      <w:bookmarkEnd w:id="1761"/>
      <w:bookmarkEnd w:id="1762"/>
      <w:bookmarkEnd w:id="1763"/>
    </w:p>
    <w:p w14:paraId="24EE772A" w14:textId="77777777" w:rsidR="00DF47BE" w:rsidRPr="00476D2F" w:rsidRDefault="00DF47BE">
      <w:r w:rsidRPr="00476D2F">
        <w:t>This chapter presents those elements of CCN/CSI that are agreed to ensure end-to-end communication between two CCN Gateways.</w:t>
      </w:r>
    </w:p>
    <w:p w14:paraId="24EE772B" w14:textId="77777777" w:rsidR="00DF47BE" w:rsidRPr="00476D2F" w:rsidRDefault="00DF47BE">
      <w:r w:rsidRPr="00476D2F">
        <w:t>In this chapter, the word “message” is to be understood as “CCN message”.</w:t>
      </w:r>
    </w:p>
    <w:p w14:paraId="24EE772C" w14:textId="77777777" w:rsidR="00DF47BE" w:rsidRPr="00476D2F" w:rsidRDefault="00DF47BE">
      <w:r w:rsidRPr="00476D2F">
        <w:t>CCN carries messages between Gateways. The messages are prepared and sent by a sending Application, using CSI API; the messages are received and interpreted by a receiving Application. The communication uses the asynchronous mode.</w:t>
      </w:r>
    </w:p>
    <w:p w14:paraId="24EE772D" w14:textId="77777777" w:rsidR="00DF47BE" w:rsidRPr="00476D2F" w:rsidRDefault="00DF47BE">
      <w:r w:rsidRPr="00476D2F">
        <w:t xml:space="preserve">An application is said to communicate in asynchronous mode when this application </w:t>
      </w:r>
      <w:proofErr w:type="gramStart"/>
      <w:r w:rsidRPr="00476D2F">
        <w:t>is able to</w:t>
      </w:r>
      <w:proofErr w:type="gramEnd"/>
      <w:r w:rsidRPr="00476D2F">
        <w:t xml:space="preserve"> send a message without having established a connection with its peer application. Messages are exchanged by placing them in and extracting them from </w:t>
      </w:r>
      <w:r w:rsidR="001548FB" w:rsidRPr="00476D2F">
        <w:t xml:space="preserve">the </w:t>
      </w:r>
      <w:r w:rsidRPr="00476D2F">
        <w:t>queues.</w:t>
      </w:r>
    </w:p>
    <w:p w14:paraId="24EE772E" w14:textId="77777777" w:rsidR="00DF47BE" w:rsidRPr="00476D2F" w:rsidRDefault="00DF47BE">
      <w:r w:rsidRPr="00476D2F">
        <w:t>Figures available from an application currently operational on CCN/CSI demonstrate that the total request/</w:t>
      </w:r>
      <w:proofErr w:type="gramStart"/>
      <w:r w:rsidRPr="00476D2F">
        <w:t>reply</w:t>
      </w:r>
      <w:proofErr w:type="gramEnd"/>
      <w:r w:rsidRPr="00476D2F">
        <w:t xml:space="preserve"> round trip delay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24EE772F" w14:textId="77777777" w:rsidR="00DF47BE" w:rsidRPr="00476D2F" w:rsidRDefault="00DF47BE">
      <w:r w:rsidRPr="00476D2F">
        <w:t>The structure of the message consists of:</w:t>
      </w:r>
    </w:p>
    <w:p w14:paraId="24EE7730" w14:textId="034C12F7" w:rsidR="00DF47BE" w:rsidRPr="00476D2F" w:rsidRDefault="00DF47BE" w:rsidP="00117A38">
      <w:pPr>
        <w:numPr>
          <w:ilvl w:val="0"/>
          <w:numId w:val="34"/>
        </w:numPr>
        <w:spacing w:before="120" w:after="120"/>
        <w:jc w:val="left"/>
      </w:pPr>
      <w:r w:rsidRPr="00476D2F">
        <w:t>A description of the message or “</w:t>
      </w:r>
      <w:r w:rsidRPr="00476D2F">
        <w:rPr>
          <w:b/>
        </w:rPr>
        <w:t>message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 chapter 4.3.2.2)</w:t>
      </w:r>
      <w:r w:rsidR="00C17E8E" w:rsidRPr="00476D2F">
        <w:t>;</w:t>
      </w:r>
    </w:p>
    <w:p w14:paraId="24EE7731" w14:textId="71690123" w:rsidR="00DF47BE" w:rsidRPr="00476D2F" w:rsidRDefault="00DF47BE" w:rsidP="00117A38">
      <w:pPr>
        <w:numPr>
          <w:ilvl w:val="0"/>
          <w:numId w:val="34"/>
        </w:numPr>
        <w:spacing w:before="120" w:after="120"/>
        <w:jc w:val="left"/>
      </w:pPr>
      <w:r w:rsidRPr="00476D2F">
        <w:t>A description of the data or “</w:t>
      </w:r>
      <w:r w:rsidRPr="00476D2F">
        <w:rPr>
          <w:b/>
        </w:rPr>
        <w:t>data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 chapter 4.3.3.2); the data descriptor is said to ‘contain’ the data, even when actually it contains only a description consisting of length (in bytes) and address in memory or location in the file system</w:t>
      </w:r>
      <w:r w:rsidR="00C17E8E" w:rsidRPr="00476D2F">
        <w:t>;</w:t>
      </w:r>
    </w:p>
    <w:p w14:paraId="24EE7732" w14:textId="77777777" w:rsidR="00DF47BE" w:rsidRPr="00476D2F" w:rsidRDefault="00DF47BE" w:rsidP="00117A38">
      <w:pPr>
        <w:numPr>
          <w:ilvl w:val="0"/>
          <w:numId w:val="34"/>
        </w:numPr>
        <w:spacing w:before="120" w:after="120"/>
        <w:jc w:val="left"/>
      </w:pPr>
      <w:r w:rsidRPr="00476D2F">
        <w:t>A description of specific parameters, called “</w:t>
      </w:r>
      <w:r w:rsidRPr="00476D2F">
        <w:rPr>
          <w:b/>
        </w:rPr>
        <w:t>quality of services”</w:t>
      </w:r>
      <w:r w:rsidRPr="00476D2F">
        <w:t xml:space="preserve">. These parameters describe </w:t>
      </w:r>
      <w:proofErr w:type="gramStart"/>
      <w:r w:rsidRPr="00476D2F">
        <w:t>particular handling</w:t>
      </w:r>
      <w:proofErr w:type="gramEnd"/>
      <w:r w:rsidRPr="00476D2F">
        <w:t xml:space="preserve"> that has to be applied (when sending) or was applied (when receiving), on the data contained in the data descriptor during execution of a CSI verb.</w:t>
      </w:r>
    </w:p>
    <w:p w14:paraId="24EE7733" w14:textId="3D94ACFA" w:rsidR="00DF47BE" w:rsidRPr="00476D2F" w:rsidRDefault="00DF47BE">
      <w:r w:rsidRPr="00476D2F">
        <w:t>These three structure components are further detailed in the three paragraphs (</w:t>
      </w:r>
      <w:r w:rsidR="0042232E" w:rsidRPr="00476D2F">
        <w:fldChar w:fldCharType="begin"/>
      </w:r>
      <w:r w:rsidR="0042232E" w:rsidRPr="00476D2F">
        <w:instrText xml:space="preserve"> REF _Ref27420064 \r \h </w:instrText>
      </w:r>
      <w:r w:rsidR="0042232E" w:rsidRPr="00476D2F">
        <w:fldChar w:fldCharType="separate"/>
      </w:r>
      <w:r w:rsidR="004501EF">
        <w:t>VIII.2.1</w:t>
      </w:r>
      <w:r w:rsidR="0042232E" w:rsidRPr="00476D2F">
        <w:fldChar w:fldCharType="end"/>
      </w:r>
      <w:r w:rsidRPr="00476D2F">
        <w:t xml:space="preserve">, </w:t>
      </w:r>
      <w:r w:rsidR="00A9312B" w:rsidRPr="00476D2F">
        <w:fldChar w:fldCharType="begin"/>
      </w:r>
      <w:r w:rsidR="00A9312B" w:rsidRPr="00476D2F">
        <w:instrText xml:space="preserve"> REF _Ref457988949 \n \h  \* MERGEFORMAT </w:instrText>
      </w:r>
      <w:r w:rsidR="00A9312B" w:rsidRPr="00476D2F">
        <w:fldChar w:fldCharType="separate"/>
      </w:r>
      <w:r w:rsidR="004501EF">
        <w:t>VIII.2.2</w:t>
      </w:r>
      <w:r w:rsidR="00A9312B" w:rsidRPr="00476D2F">
        <w:fldChar w:fldCharType="end"/>
      </w:r>
      <w:r w:rsidRPr="00476D2F">
        <w:t xml:space="preserve">, and </w:t>
      </w:r>
      <w:r w:rsidR="00A9312B" w:rsidRPr="00476D2F">
        <w:fldChar w:fldCharType="begin"/>
      </w:r>
      <w:r w:rsidR="00A9312B" w:rsidRPr="00476D2F">
        <w:instrText xml:space="preserve"> REF _Ref157921434 \r \h  \* MERGEFORMAT </w:instrText>
      </w:r>
      <w:r w:rsidR="00A9312B" w:rsidRPr="00476D2F">
        <w:fldChar w:fldCharType="separate"/>
      </w:r>
      <w:r w:rsidR="004501EF">
        <w:t>VIII.2.6</w:t>
      </w:r>
      <w:r w:rsidR="00A9312B" w:rsidRPr="00476D2F">
        <w:fldChar w:fldCharType="end"/>
      </w:r>
      <w:r w:rsidRPr="00476D2F">
        <w:t>) that follow.</w:t>
      </w:r>
    </w:p>
    <w:p w14:paraId="24EE7734" w14:textId="1FBC8DA9" w:rsidR="00DF47BE" w:rsidRPr="00476D2F" w:rsidRDefault="00DF47BE">
      <w:r w:rsidRPr="00476D2F">
        <w:t>The sending and receiving of CCN messages may occur after the application has connected itself to the CCN Gateway, has created a security context and has connected to the queue manager: these steps are further detailed in the paragraphs (</w:t>
      </w:r>
      <w:r w:rsidR="00A9312B" w:rsidRPr="00476D2F">
        <w:fldChar w:fldCharType="begin"/>
      </w:r>
      <w:r w:rsidR="00A9312B" w:rsidRPr="00476D2F">
        <w:instrText xml:space="preserve"> REF _Ref459020843 \r \h  \* MERGEFORMAT </w:instrText>
      </w:r>
      <w:r w:rsidR="00A9312B" w:rsidRPr="00476D2F">
        <w:fldChar w:fldCharType="separate"/>
      </w:r>
      <w:r w:rsidR="004501EF">
        <w:t>VIII.2.8</w:t>
      </w:r>
      <w:r w:rsidR="00A9312B" w:rsidRPr="00476D2F">
        <w:fldChar w:fldCharType="end"/>
      </w:r>
      <w:r w:rsidRPr="00476D2F">
        <w:t xml:space="preserve">, </w:t>
      </w:r>
      <w:r w:rsidR="00A9312B" w:rsidRPr="00476D2F">
        <w:fldChar w:fldCharType="begin"/>
      </w:r>
      <w:r w:rsidR="00A9312B" w:rsidRPr="00476D2F">
        <w:instrText xml:space="preserve"> REF _Ref458430785 \n \h  \* MERGEFORMAT </w:instrText>
      </w:r>
      <w:r w:rsidR="00A9312B" w:rsidRPr="00476D2F">
        <w:fldChar w:fldCharType="separate"/>
      </w:r>
      <w:r w:rsidR="004501EF">
        <w:t>VIII.2.9</w:t>
      </w:r>
      <w:r w:rsidR="00A9312B" w:rsidRPr="00476D2F">
        <w:fldChar w:fldCharType="end"/>
      </w:r>
      <w:r w:rsidRPr="00476D2F">
        <w:t xml:space="preserve">, </w:t>
      </w:r>
      <w:r w:rsidR="00A9312B" w:rsidRPr="00476D2F">
        <w:fldChar w:fldCharType="begin"/>
      </w:r>
      <w:r w:rsidR="00A9312B" w:rsidRPr="00476D2F">
        <w:instrText xml:space="preserve"> REF _Ref458430807 \n \h  \* MERGEFORMAT </w:instrText>
      </w:r>
      <w:r w:rsidR="00A9312B" w:rsidRPr="00476D2F">
        <w:fldChar w:fldCharType="separate"/>
      </w:r>
      <w:r w:rsidR="004501EF">
        <w:t>VIII.2.10</w:t>
      </w:r>
      <w:r w:rsidR="00A9312B" w:rsidRPr="00476D2F">
        <w:fldChar w:fldCharType="end"/>
      </w:r>
      <w:r w:rsidRPr="00476D2F">
        <w:t xml:space="preserve"> and </w:t>
      </w:r>
      <w:r w:rsidR="00BA5CF3" w:rsidRPr="00476D2F">
        <w:fldChar w:fldCharType="begin"/>
      </w:r>
      <w:r w:rsidR="00BA5CF3" w:rsidRPr="00476D2F">
        <w:instrText xml:space="preserve"> REF _Ref69469090 \r \h </w:instrText>
      </w:r>
      <w:r w:rsidR="00BA5CF3" w:rsidRPr="00476D2F">
        <w:fldChar w:fldCharType="separate"/>
      </w:r>
      <w:r w:rsidR="004501EF">
        <w:t>VIII.2.11</w:t>
      </w:r>
      <w:r w:rsidR="00BA5CF3" w:rsidRPr="00476D2F">
        <w:fldChar w:fldCharType="end"/>
      </w:r>
      <w:r w:rsidRPr="00476D2F">
        <w:t>) that follow.</w:t>
      </w:r>
    </w:p>
    <w:p w14:paraId="24EE7735" w14:textId="310D13C9" w:rsidR="00DF47BE" w:rsidRPr="00476D2F" w:rsidRDefault="00DF47BE">
      <w:r w:rsidRPr="00476D2F">
        <w:t>An NCA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00A9312B" w:rsidRPr="00476D2F">
        <w:fldChar w:fldCharType="begin"/>
      </w:r>
      <w:r w:rsidR="00A9312B" w:rsidRPr="00476D2F">
        <w:instrText xml:space="preserve"> REF CCNAD7 \h  \* MERGEFORMAT </w:instrText>
      </w:r>
      <w:r w:rsidR="00A9312B" w:rsidRPr="00476D2F">
        <w:fldChar w:fldCharType="separate"/>
      </w:r>
      <w:r w:rsidR="004501EF" w:rsidRPr="004501EF">
        <w:t>A7</w:t>
      </w:r>
      <w:r w:rsidR="00A9312B" w:rsidRPr="00476D2F">
        <w:fldChar w:fldCharType="end"/>
      </w:r>
      <w:r w:rsidRPr="00476D2F">
        <w:t>].</w:t>
      </w:r>
    </w:p>
    <w:p w14:paraId="2BBB12E0" w14:textId="77777777" w:rsidR="00A004BB" w:rsidRPr="00476D2F" w:rsidRDefault="00A004BB">
      <w:pPr>
        <w:spacing w:before="0"/>
        <w:jc w:val="left"/>
        <w:rPr>
          <w:b/>
          <w:i/>
        </w:rPr>
      </w:pPr>
      <w:bookmarkStart w:id="1764" w:name="_Ref457988935"/>
      <w:bookmarkStart w:id="1765" w:name="_Toc470515277"/>
      <w:bookmarkStart w:id="1766" w:name="_Toc259460386"/>
      <w:bookmarkStart w:id="1767" w:name="_Toc526170515"/>
      <w:r w:rsidRPr="00476D2F">
        <w:br w:type="page"/>
      </w:r>
    </w:p>
    <w:p w14:paraId="24EE7736" w14:textId="1CDED5C1" w:rsidR="00DF47BE" w:rsidRPr="00476D2F" w:rsidRDefault="00DF47BE" w:rsidP="006F347D">
      <w:pPr>
        <w:pStyle w:val="Heading3"/>
      </w:pPr>
      <w:bookmarkStart w:id="1768" w:name="_Ref27420064"/>
      <w:bookmarkStart w:id="1769" w:name="_Toc185900799"/>
      <w:r w:rsidRPr="00476D2F">
        <w:t>The message descriptor</w:t>
      </w:r>
      <w:bookmarkEnd w:id="1764"/>
      <w:bookmarkEnd w:id="1765"/>
      <w:bookmarkEnd w:id="1766"/>
      <w:bookmarkEnd w:id="1767"/>
      <w:bookmarkEnd w:id="1768"/>
      <w:bookmarkEnd w:id="1769"/>
    </w:p>
    <w:p w14:paraId="24EE7737" w14:textId="77777777" w:rsidR="00DF47BE" w:rsidRPr="00476D2F" w:rsidRDefault="00DF47BE">
      <w:r w:rsidRPr="00476D2F">
        <w:t>The message descriptor consists of a CSIMQMD structure.</w:t>
      </w:r>
    </w:p>
    <w:p w14:paraId="24EE7738" w14:textId="77777777" w:rsidR="00DF47BE" w:rsidRPr="00476D2F" w:rsidRDefault="00DF47BE">
      <w:r w:rsidRPr="00476D2F">
        <w:t xml:space="preserve">This structure is to be prepared, prior to sending a message with the </w:t>
      </w:r>
      <w:proofErr w:type="spellStart"/>
      <w:r w:rsidRPr="00476D2F">
        <w:t>CSI_mq_put</w:t>
      </w:r>
      <w:proofErr w:type="spellEnd"/>
      <w:r w:rsidRPr="00476D2F">
        <w:t xml:space="preserve"> verb.</w:t>
      </w:r>
    </w:p>
    <w:p w14:paraId="24EE7739" w14:textId="32AB23AC" w:rsidR="00DF47BE" w:rsidRPr="00476D2F" w:rsidRDefault="00DF47BE">
      <w:r w:rsidRPr="00476D2F">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00A9312B" w:rsidRPr="00476D2F">
        <w:fldChar w:fldCharType="begin"/>
      </w:r>
      <w:r w:rsidR="00A9312B" w:rsidRPr="00476D2F">
        <w:instrText xml:space="preserve"> REF _Ref458430675 \n \h  \* MERGEFORMAT </w:instrText>
      </w:r>
      <w:r w:rsidR="00A9312B" w:rsidRPr="00476D2F">
        <w:fldChar w:fldCharType="separate"/>
      </w:r>
      <w:r w:rsidR="004501EF">
        <w:t>VIII.2.7</w:t>
      </w:r>
      <w:r w:rsidR="00A9312B" w:rsidRPr="00476D2F">
        <w:fldChar w:fldCharType="end"/>
      </w:r>
      <w:r w:rsidRPr="00476D2F">
        <w:t>.</w:t>
      </w:r>
    </w:p>
    <w:p w14:paraId="24EE773A" w14:textId="617D2FF2" w:rsidR="00DF47BE" w:rsidRPr="00476D2F" w:rsidRDefault="00A9312B">
      <w:pPr>
        <w:spacing w:after="240"/>
        <w:rPr>
          <w:rStyle w:val="source"/>
          <w:rFonts w:ascii="Times New Roman" w:hAnsi="Times New Roman"/>
          <w:sz w:val="24"/>
        </w:rPr>
      </w:pPr>
      <w:r w:rsidRPr="00476D2F">
        <w:fldChar w:fldCharType="begin"/>
      </w:r>
      <w:r w:rsidRPr="00476D2F">
        <w:instrText xml:space="preserve"> REF _Ref458144439 \h  \* MERGEFORMAT </w:instrText>
      </w:r>
      <w:r w:rsidRPr="00476D2F">
        <w:fldChar w:fldCharType="separate"/>
      </w:r>
      <w:r w:rsidR="004501EF" w:rsidRPr="00476D2F">
        <w:t xml:space="preserve">Table </w:t>
      </w:r>
      <w:r w:rsidR="004501EF">
        <w:t>72</w:t>
      </w:r>
      <w:r w:rsidRPr="00476D2F">
        <w:fldChar w:fldCharType="end"/>
      </w:r>
      <w:r w:rsidR="00DF47BE" w:rsidRPr="00476D2F">
        <w:rPr>
          <w:rStyle w:val="source"/>
          <w:rFonts w:ascii="Times New Roman" w:hAnsi="Times New Roman"/>
          <w:i/>
          <w:sz w:val="24"/>
        </w:rPr>
        <w:t xml:space="preserve"> </w:t>
      </w:r>
      <w:r w:rsidR="00DF47BE" w:rsidRPr="00476D2F">
        <w:rPr>
          <w:rStyle w:val="source"/>
          <w:rFonts w:ascii="Times New Roman" w:hAnsi="Times New Roman"/>
          <w:sz w:val="24"/>
        </w:rPr>
        <w:t xml:space="preserve">details the CSIMQMD structure members. </w:t>
      </w:r>
    </w:p>
    <w:tbl>
      <w:tblPr>
        <w:tblW w:w="964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5"/>
        <w:gridCol w:w="1754"/>
        <w:gridCol w:w="1418"/>
        <w:gridCol w:w="1418"/>
        <w:gridCol w:w="2267"/>
        <w:gridCol w:w="1419"/>
      </w:tblGrid>
      <w:tr w:rsidR="00DF47BE" w:rsidRPr="00110E6A" w14:paraId="24EE773F" w14:textId="77777777" w:rsidTr="004E4B61">
        <w:trPr>
          <w:cantSplit/>
          <w:tblHeader/>
          <w:jc w:val="center"/>
        </w:trPr>
        <w:tc>
          <w:tcPr>
            <w:tcW w:w="3119"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B" w14:textId="77777777" w:rsidR="00DF47BE" w:rsidRPr="00476D2F" w:rsidRDefault="00DF47BE">
            <w:pPr>
              <w:pStyle w:val="Table12"/>
              <w:spacing w:before="0" w:after="0"/>
              <w:rPr>
                <w:b/>
              </w:rPr>
            </w:pPr>
            <w:r w:rsidRPr="00476D2F">
              <w:rPr>
                <w:b/>
              </w:rPr>
              <w:t>Typedef struct tag</w:t>
            </w:r>
          </w:p>
        </w:tc>
        <w:tc>
          <w:tcPr>
            <w:tcW w:w="2836"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C" w14:textId="77777777" w:rsidR="00DF47BE" w:rsidRPr="00476D2F" w:rsidRDefault="00DF47BE">
            <w:pPr>
              <w:pStyle w:val="Table12"/>
              <w:spacing w:before="0" w:after="0"/>
              <w:jc w:val="center"/>
              <w:rPr>
                <w:b/>
              </w:rPr>
            </w:pPr>
            <w:r w:rsidRPr="00476D2F">
              <w:rPr>
                <w:b/>
              </w:rPr>
              <w:t>Value on SEND</w:t>
            </w:r>
          </w:p>
        </w:tc>
        <w:tc>
          <w:tcPr>
            <w:tcW w:w="2267" w:type="dxa"/>
            <w:tcBorders>
              <w:top w:val="single" w:sz="6" w:space="0" w:color="000080"/>
              <w:left w:val="single" w:sz="6" w:space="0" w:color="000080"/>
              <w:bottom w:val="single" w:sz="6" w:space="0" w:color="000080"/>
              <w:right w:val="single" w:sz="6" w:space="0" w:color="000080"/>
            </w:tcBorders>
            <w:shd w:val="clear" w:color="auto" w:fill="000080"/>
          </w:tcPr>
          <w:p w14:paraId="24EE773D" w14:textId="77777777" w:rsidR="00DF47BE" w:rsidRPr="00476D2F" w:rsidRDefault="00DF47BE">
            <w:pPr>
              <w:pStyle w:val="Table12"/>
              <w:spacing w:before="0" w:after="0"/>
              <w:jc w:val="center"/>
              <w:rPr>
                <w:b/>
              </w:rPr>
            </w:pPr>
            <w:r w:rsidRPr="00476D2F">
              <w:rPr>
                <w:b/>
              </w:rPr>
              <w:t>Value for CCN Report</w:t>
            </w:r>
          </w:p>
        </w:tc>
        <w:tc>
          <w:tcPr>
            <w:tcW w:w="1419" w:type="dxa"/>
            <w:tcBorders>
              <w:top w:val="single" w:sz="6" w:space="0" w:color="000080"/>
              <w:left w:val="single" w:sz="6" w:space="0" w:color="000080"/>
              <w:bottom w:val="single" w:sz="6" w:space="0" w:color="000080"/>
              <w:right w:val="single" w:sz="6" w:space="0" w:color="000080"/>
            </w:tcBorders>
            <w:shd w:val="clear" w:color="auto" w:fill="000080"/>
          </w:tcPr>
          <w:p w14:paraId="24EE773E" w14:textId="77777777" w:rsidR="00DF47BE" w:rsidRPr="00476D2F" w:rsidRDefault="00DF47BE">
            <w:pPr>
              <w:pStyle w:val="Table12"/>
              <w:spacing w:before="0" w:after="0"/>
              <w:rPr>
                <w:b/>
              </w:rPr>
            </w:pPr>
            <w:r w:rsidRPr="00476D2F">
              <w:rPr>
                <w:b/>
              </w:rPr>
              <w:t>Notes</w:t>
            </w:r>
          </w:p>
        </w:tc>
      </w:tr>
      <w:tr w:rsidR="00DF47BE" w:rsidRPr="00110E6A" w14:paraId="24EE7741"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4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 {</w:t>
            </w:r>
          </w:p>
        </w:tc>
      </w:tr>
      <w:tr w:rsidR="00DF47BE" w:rsidRPr="00110E6A" w14:paraId="24EE7747"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43"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StrucId</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2267" w:type="dxa"/>
            <w:tcBorders>
              <w:top w:val="single" w:sz="6" w:space="0" w:color="000080"/>
              <w:left w:val="single" w:sz="6" w:space="0" w:color="000080"/>
              <w:bottom w:val="single" w:sz="6" w:space="0" w:color="000080"/>
              <w:right w:val="single" w:sz="6" w:space="0" w:color="000080"/>
            </w:tcBorders>
          </w:tcPr>
          <w:p w14:paraId="24EE774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1419" w:type="dxa"/>
            <w:tcBorders>
              <w:top w:val="single" w:sz="6" w:space="0" w:color="000080"/>
              <w:left w:val="single" w:sz="6" w:space="0" w:color="000080"/>
              <w:bottom w:val="single" w:sz="6" w:space="0" w:color="000080"/>
              <w:right w:val="single" w:sz="6" w:space="0" w:color="000080"/>
            </w:tcBorders>
          </w:tcPr>
          <w:p w14:paraId="24EE7746"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4D"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9" w14:textId="77777777" w:rsidR="00DF47BE" w:rsidRPr="00476D2F" w:rsidRDefault="00DF47BE">
            <w:pPr>
              <w:pStyle w:val="Table10"/>
              <w:tabs>
                <w:tab w:val="clear" w:pos="567"/>
                <w:tab w:val="clear" w:pos="1701"/>
                <w:tab w:val="left" w:pos="2835"/>
                <w:tab w:val="left" w:pos="5103"/>
                <w:tab w:val="left" w:pos="8789"/>
              </w:tabs>
              <w:spacing w:before="0" w:after="0"/>
            </w:pPr>
            <w:r w:rsidRPr="00476D2F">
              <w:t>Version;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2267" w:type="dxa"/>
            <w:tcBorders>
              <w:top w:val="single" w:sz="6" w:space="0" w:color="000080"/>
              <w:left w:val="single" w:sz="6" w:space="0" w:color="000080"/>
              <w:bottom w:val="single" w:sz="6" w:space="0" w:color="000080"/>
              <w:right w:val="single" w:sz="6" w:space="0" w:color="000080"/>
            </w:tcBorders>
          </w:tcPr>
          <w:p w14:paraId="24EE774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1419" w:type="dxa"/>
            <w:tcBorders>
              <w:top w:val="single" w:sz="6" w:space="0" w:color="000080"/>
              <w:left w:val="single" w:sz="6" w:space="0" w:color="000080"/>
              <w:bottom w:val="single" w:sz="6" w:space="0" w:color="000080"/>
              <w:right w:val="single" w:sz="6" w:space="0" w:color="000080"/>
            </w:tcBorders>
          </w:tcPr>
          <w:p w14:paraId="24EE774C"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3"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F" w14:textId="77777777" w:rsidR="00DF47BE" w:rsidRPr="00476D2F" w:rsidRDefault="00DF47BE">
            <w:pPr>
              <w:pStyle w:val="position"/>
              <w:keepLines w:val="0"/>
              <w:tabs>
                <w:tab w:val="clear" w:pos="567"/>
                <w:tab w:val="clear" w:pos="1701"/>
                <w:tab w:val="left" w:pos="2835"/>
                <w:tab w:val="left" w:pos="5103"/>
                <w:tab w:val="left" w:pos="8789"/>
              </w:tabs>
              <w:spacing w:after="0"/>
              <w:rPr>
                <w:sz w:val="20"/>
              </w:rPr>
            </w:pPr>
            <w:r w:rsidRPr="00476D2F">
              <w:rPr>
                <w:sz w:val="20"/>
              </w:rPr>
              <w:t>Report;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5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1419" w:type="dxa"/>
            <w:tcBorders>
              <w:top w:val="single" w:sz="6" w:space="0" w:color="000080"/>
              <w:left w:val="single" w:sz="6" w:space="0" w:color="000080"/>
              <w:bottom w:val="single" w:sz="6" w:space="0" w:color="000080"/>
              <w:right w:val="single" w:sz="6" w:space="0" w:color="000080"/>
            </w:tcBorders>
          </w:tcPr>
          <w:p w14:paraId="24EE7752"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5"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MsgType</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CSIMQMT_DATAGRAM</w:t>
            </w:r>
          </w:p>
        </w:tc>
        <w:tc>
          <w:tcPr>
            <w:tcW w:w="2267" w:type="dxa"/>
            <w:tcBorders>
              <w:top w:val="single" w:sz="6" w:space="0" w:color="000080"/>
              <w:left w:val="single" w:sz="6" w:space="0" w:color="000080"/>
              <w:bottom w:val="single" w:sz="6" w:space="0" w:color="000080"/>
              <w:right w:val="single" w:sz="6" w:space="0" w:color="000080"/>
            </w:tcBorders>
          </w:tcPr>
          <w:p w14:paraId="24EE775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CSIMQMT_REPORT</w:t>
            </w:r>
          </w:p>
        </w:tc>
        <w:tc>
          <w:tcPr>
            <w:tcW w:w="1419" w:type="dxa"/>
            <w:tcBorders>
              <w:top w:val="single" w:sz="6" w:space="0" w:color="000080"/>
              <w:left w:val="single" w:sz="6" w:space="0" w:color="000080"/>
              <w:bottom w:val="single" w:sz="6" w:space="0" w:color="000080"/>
              <w:right w:val="single" w:sz="6" w:space="0" w:color="000080"/>
            </w:tcBorders>
          </w:tcPr>
          <w:p w14:paraId="24EE7759"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Expiry;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D" w14:textId="77777777" w:rsidR="00DF47BE" w:rsidRPr="00476D2F" w:rsidRDefault="00DF47BE">
            <w:pPr>
              <w:pStyle w:val="MacroText"/>
              <w:keepLines/>
              <w:tabs>
                <w:tab w:val="clear" w:pos="480"/>
                <w:tab w:val="clear" w:pos="960"/>
                <w:tab w:val="clear" w:pos="1440"/>
                <w:tab w:val="clear" w:pos="1920"/>
                <w:tab w:val="clear" w:pos="2400"/>
                <w:tab w:val="clear" w:pos="2880"/>
                <w:tab w:val="clear" w:pos="3360"/>
                <w:tab w:val="clear" w:pos="3840"/>
                <w:tab w:val="clear" w:pos="4320"/>
                <w:tab w:val="left" w:pos="567"/>
                <w:tab w:val="left" w:pos="1134"/>
                <w:tab w:val="left" w:pos="1701"/>
                <w:tab w:val="left" w:pos="2268"/>
                <w:tab w:val="left" w:pos="2835"/>
                <w:tab w:val="left" w:pos="3402"/>
                <w:tab w:val="left" w:pos="3969"/>
                <w:tab w:val="left" w:pos="5103"/>
                <w:tab w:val="left" w:pos="8789"/>
              </w:tabs>
              <w:spacing w:after="0"/>
              <w:jc w:val="left"/>
              <w:rPr>
                <w:rFonts w:ascii="Times New Roman" w:hAnsi="Times New Roman"/>
                <w:sz w:val="20"/>
              </w:rPr>
            </w:pPr>
            <w:r w:rsidRPr="00476D2F">
              <w:rPr>
                <w:rFonts w:ascii="Times New Roman" w:hAnsi="Times New Roman"/>
                <w:sz w:val="20"/>
              </w:rPr>
              <w:t>3 456 000L</w:t>
            </w:r>
          </w:p>
        </w:tc>
        <w:tc>
          <w:tcPr>
            <w:tcW w:w="2267" w:type="dxa"/>
            <w:tcBorders>
              <w:top w:val="single" w:sz="6" w:space="0" w:color="000080"/>
              <w:left w:val="single" w:sz="6" w:space="0" w:color="000080"/>
              <w:bottom w:val="single" w:sz="6" w:space="0" w:color="000080"/>
              <w:right w:val="single" w:sz="6" w:space="0" w:color="000080"/>
            </w:tcBorders>
          </w:tcPr>
          <w:p w14:paraId="24EE775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5F"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Feedback;</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CSIMQFB_NONE</w:t>
            </w:r>
          </w:p>
        </w:tc>
        <w:tc>
          <w:tcPr>
            <w:tcW w:w="2267" w:type="dxa"/>
            <w:tcBorders>
              <w:top w:val="single" w:sz="6" w:space="0" w:color="000080"/>
              <w:left w:val="single" w:sz="6" w:space="0" w:color="000080"/>
              <w:bottom w:val="single" w:sz="6" w:space="0" w:color="000080"/>
              <w:right w:val="single" w:sz="6" w:space="0" w:color="000080"/>
            </w:tcBorders>
          </w:tcPr>
          <w:p w14:paraId="24EE7764" w14:textId="77777777" w:rsidR="00DF47BE" w:rsidRPr="00476D2F" w:rsidRDefault="00DF47BE">
            <w:pPr>
              <w:tabs>
                <w:tab w:val="left" w:pos="1134"/>
                <w:tab w:val="left" w:pos="2835"/>
                <w:tab w:val="left" w:pos="5103"/>
                <w:tab w:val="left" w:pos="8789"/>
              </w:tabs>
              <w:spacing w:before="0"/>
              <w:jc w:val="left"/>
              <w:rPr>
                <w:sz w:val="20"/>
              </w:rPr>
            </w:pPr>
          </w:p>
        </w:tc>
        <w:tc>
          <w:tcPr>
            <w:tcW w:w="1419" w:type="dxa"/>
            <w:tcBorders>
              <w:top w:val="single" w:sz="6" w:space="0" w:color="000080"/>
              <w:left w:val="single" w:sz="6" w:space="0" w:color="000080"/>
              <w:bottom w:val="single" w:sz="6" w:space="0" w:color="000080"/>
              <w:right w:val="single" w:sz="6" w:space="0" w:color="000080"/>
            </w:tcBorders>
          </w:tcPr>
          <w:p w14:paraId="24EE7765"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Encoding;</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6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6B"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E"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CodedCharSetId</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1"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7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Format;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7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7"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7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Priority;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D"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8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8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Persistence;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CSIMQPER_PERSISTENT</w:t>
            </w:r>
          </w:p>
        </w:tc>
        <w:tc>
          <w:tcPr>
            <w:tcW w:w="2267" w:type="dxa"/>
            <w:tcBorders>
              <w:top w:val="single" w:sz="6" w:space="0" w:color="000080"/>
              <w:left w:val="single" w:sz="6" w:space="0" w:color="000080"/>
              <w:bottom w:val="single" w:sz="6" w:space="0" w:color="000080"/>
              <w:right w:val="single" w:sz="6" w:space="0" w:color="000080"/>
            </w:tcBorders>
          </w:tcPr>
          <w:p w14:paraId="24EE778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8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Message persistence </w:t>
            </w:r>
          </w:p>
        </w:tc>
      </w:tr>
      <w:tr w:rsidR="00DF47BE" w:rsidRPr="00110E6A" w14:paraId="24EE778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6"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MsgId</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CSIMQCI_NONE </w:t>
            </w:r>
          </w:p>
          <w:p w14:paraId="24EE7788" w14:textId="77777777" w:rsidR="00DF47BE" w:rsidRPr="00476D2F" w:rsidRDefault="00DF47BE">
            <w:pPr>
              <w:tabs>
                <w:tab w:val="left" w:pos="1134"/>
                <w:tab w:val="left" w:pos="2835"/>
                <w:tab w:val="left" w:pos="5103"/>
                <w:tab w:val="left" w:pos="8789"/>
              </w:tabs>
              <w:spacing w:before="0"/>
              <w:jc w:val="left"/>
              <w:rPr>
                <w:sz w:val="20"/>
              </w:rPr>
            </w:pPr>
          </w:p>
          <w:p w14:paraId="24EE7789" w14:textId="77777777" w:rsidR="00DF47BE" w:rsidRPr="00476D2F" w:rsidRDefault="00DF47BE">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8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w:t>
            </w:r>
            <w:proofErr w:type="spellStart"/>
            <w:r w:rsidRPr="00476D2F">
              <w:rPr>
                <w:sz w:val="20"/>
              </w:rPr>
              <w:t>MsgId</w:t>
            </w:r>
            <w:proofErr w:type="spellEnd"/>
            <w:r w:rsidRPr="00476D2F">
              <w:rPr>
                <w:sz w:val="20"/>
              </w:rPr>
              <w:t xml:space="preserve"> of reported </w:t>
            </w:r>
            <w:proofErr w:type="spellStart"/>
            <w:r w:rsidRPr="00476D2F">
              <w:rPr>
                <w:sz w:val="20"/>
              </w:rPr>
              <w:t>Msg</w:t>
            </w:r>
            <w:proofErr w:type="spellEnd"/>
          </w:p>
        </w:tc>
        <w:tc>
          <w:tcPr>
            <w:tcW w:w="1419" w:type="dxa"/>
            <w:tcBorders>
              <w:top w:val="single" w:sz="6" w:space="0" w:color="000080"/>
              <w:left w:val="single" w:sz="6" w:space="0" w:color="000080"/>
              <w:bottom w:val="single" w:sz="6" w:space="0" w:color="000080"/>
              <w:right w:val="single" w:sz="6" w:space="0" w:color="000080"/>
            </w:tcBorders>
          </w:tcPr>
          <w:p w14:paraId="24EE778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Message identifier</w:t>
            </w:r>
          </w:p>
        </w:tc>
      </w:tr>
      <w:tr w:rsidR="00994909" w:rsidRPr="00110E6A" w14:paraId="24EE7792" w14:textId="77777777" w:rsidTr="00AA04C3">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D"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E" w14:textId="77777777" w:rsidR="00994909" w:rsidRPr="00476D2F" w:rsidRDefault="00994909">
            <w:pPr>
              <w:tabs>
                <w:tab w:val="left" w:pos="1134"/>
                <w:tab w:val="left" w:pos="2835"/>
                <w:tab w:val="left" w:pos="5103"/>
                <w:tab w:val="left" w:pos="8789"/>
              </w:tabs>
              <w:spacing w:before="0"/>
              <w:jc w:val="left"/>
              <w:rPr>
                <w:sz w:val="20"/>
              </w:rPr>
            </w:pPr>
            <w:proofErr w:type="spellStart"/>
            <w:r w:rsidRPr="00476D2F">
              <w:rPr>
                <w:sz w:val="20"/>
              </w:rPr>
              <w:t>CorrelId</w:t>
            </w:r>
            <w:proofErr w:type="spellEnd"/>
            <w:r w:rsidRPr="00476D2F">
              <w:rPr>
                <w:sz w:val="20"/>
              </w:rPr>
              <w:t>;</w:t>
            </w:r>
          </w:p>
        </w:tc>
        <w:tc>
          <w:tcPr>
            <w:tcW w:w="1418" w:type="dxa"/>
            <w:tcBorders>
              <w:top w:val="single" w:sz="6" w:space="0" w:color="000080"/>
              <w:left w:val="single" w:sz="6" w:space="0" w:color="000080"/>
              <w:bottom w:val="single" w:sz="6" w:space="0" w:color="000080"/>
              <w:right w:val="single" w:sz="6" w:space="0" w:color="000080"/>
            </w:tcBorders>
          </w:tcPr>
          <w:p w14:paraId="46A5F6E8" w14:textId="3339D26D" w:rsidR="00396E7B" w:rsidRPr="00476D2F" w:rsidRDefault="00396E7B" w:rsidP="00396E7B">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Legacy</w:t>
            </w:r>
            <w:r w:rsidRPr="00476D2F">
              <w:rPr>
                <w:b/>
                <w:bCs/>
                <w:sz w:val="20"/>
              </w:rPr>
              <w:t xml:space="preserve"> messages</w:t>
            </w:r>
            <w:r w:rsidR="00830762" w:rsidRPr="00476D2F">
              <w:rPr>
                <w:rStyle w:val="FootnoteReference"/>
              </w:rPr>
              <w:footnoteReference w:id="34"/>
            </w:r>
          </w:p>
          <w:p w14:paraId="67FE03E9" w14:textId="77777777" w:rsidR="00396E7B" w:rsidRPr="00476D2F" w:rsidRDefault="00396E7B" w:rsidP="00396E7B">
            <w:pPr>
              <w:tabs>
                <w:tab w:val="left" w:pos="1134"/>
                <w:tab w:val="left" w:pos="2835"/>
                <w:tab w:val="left" w:pos="5103"/>
                <w:tab w:val="left" w:pos="8789"/>
              </w:tabs>
              <w:spacing w:before="0"/>
              <w:jc w:val="left"/>
              <w:rPr>
                <w:sz w:val="20"/>
              </w:rPr>
            </w:pPr>
          </w:p>
          <w:p w14:paraId="16E8F57D"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MRN </w:t>
            </w:r>
          </w:p>
          <w:p w14:paraId="021E68D9"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or</w:t>
            </w:r>
          </w:p>
          <w:p w14:paraId="2F2E0C99" w14:textId="08F4A7AF" w:rsidR="00994909"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w:t>
            </w:r>
            <w:proofErr w:type="spellStart"/>
            <w:r w:rsidRPr="00476D2F">
              <w:rPr>
                <w:sz w:val="20"/>
              </w:rPr>
              <w:t>MsgId</w:t>
            </w:r>
            <w:proofErr w:type="spellEnd"/>
            <w:r w:rsidRPr="00476D2F">
              <w:rPr>
                <w:sz w:val="20"/>
              </w:rPr>
              <w:t xml:space="preserve"> of Rejected message (for rejection IEs) </w:t>
            </w:r>
          </w:p>
          <w:p w14:paraId="7D876250" w14:textId="3F5EB40C" w:rsidR="00CB533C" w:rsidRPr="00476D2F" w:rsidRDefault="00CB533C" w:rsidP="00396E7B">
            <w:pPr>
              <w:tabs>
                <w:tab w:val="left" w:pos="1134"/>
                <w:tab w:val="left" w:pos="2835"/>
                <w:tab w:val="left" w:pos="5103"/>
                <w:tab w:val="left" w:pos="8789"/>
              </w:tabs>
              <w:spacing w:before="0"/>
              <w:jc w:val="left"/>
              <w:rPr>
                <w:b/>
                <w:sz w:val="20"/>
              </w:rPr>
            </w:pPr>
          </w:p>
        </w:tc>
        <w:tc>
          <w:tcPr>
            <w:tcW w:w="1418" w:type="dxa"/>
            <w:tcBorders>
              <w:top w:val="single" w:sz="6" w:space="0" w:color="000080"/>
              <w:left w:val="single" w:sz="6" w:space="0" w:color="000080"/>
              <w:bottom w:val="single" w:sz="6" w:space="0" w:color="000080"/>
              <w:right w:val="single" w:sz="6" w:space="0" w:color="000080"/>
            </w:tcBorders>
          </w:tcPr>
          <w:p w14:paraId="62E2EA07" w14:textId="4E6E9ACA" w:rsidR="00CB533C" w:rsidRPr="00476D2F" w:rsidRDefault="00CB533C" w:rsidP="00CB533C">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To-Be</w:t>
            </w:r>
            <w:r w:rsidRPr="00476D2F">
              <w:rPr>
                <w:b/>
                <w:bCs/>
                <w:sz w:val="20"/>
              </w:rPr>
              <w:t xml:space="preserve"> messages</w:t>
            </w:r>
            <w:r w:rsidR="00376F8D" w:rsidRPr="00476D2F">
              <w:rPr>
                <w:rStyle w:val="FootnoteReference"/>
              </w:rPr>
              <w:footnoteReference w:id="35"/>
            </w:r>
          </w:p>
          <w:p w14:paraId="3638EE87" w14:textId="77777777" w:rsidR="00CB533C" w:rsidRPr="00476D2F" w:rsidRDefault="00CB533C" w:rsidP="00CB533C">
            <w:pPr>
              <w:tabs>
                <w:tab w:val="left" w:pos="1134"/>
                <w:tab w:val="left" w:pos="2835"/>
                <w:tab w:val="left" w:pos="5103"/>
                <w:tab w:val="left" w:pos="8789"/>
              </w:tabs>
              <w:spacing w:before="0"/>
              <w:jc w:val="left"/>
              <w:rPr>
                <w:sz w:val="20"/>
              </w:rPr>
            </w:pPr>
          </w:p>
          <w:p w14:paraId="41237EAB" w14:textId="77777777"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w:t>
            </w:r>
            <w:proofErr w:type="spellStart"/>
            <w:r w:rsidRPr="00476D2F">
              <w:rPr>
                <w:sz w:val="20"/>
              </w:rPr>
              <w:t>MsgId</w:t>
            </w:r>
            <w:proofErr w:type="spellEnd"/>
            <w:r w:rsidRPr="00476D2F">
              <w:rPr>
                <w:sz w:val="20"/>
              </w:rPr>
              <w:t xml:space="preserve"> of Request message (for a response IE) or </w:t>
            </w:r>
          </w:p>
          <w:p w14:paraId="4B7803FF" w14:textId="77777777" w:rsidR="009663B9"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w:t>
            </w:r>
            <w:proofErr w:type="spellStart"/>
            <w:r w:rsidRPr="00476D2F">
              <w:rPr>
                <w:sz w:val="20"/>
              </w:rPr>
              <w:t>MsgId</w:t>
            </w:r>
            <w:proofErr w:type="spellEnd"/>
            <w:r w:rsidRPr="00476D2F">
              <w:rPr>
                <w:sz w:val="20"/>
              </w:rPr>
              <w:t xml:space="preserve"> of Rejected message (for a rejection IE) </w:t>
            </w:r>
          </w:p>
          <w:p w14:paraId="563E1DE2" w14:textId="77777777"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xml:space="preserve">or </w:t>
            </w:r>
          </w:p>
          <w:p w14:paraId="280D558C" w14:textId="210FC393"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Empty (for IE in CL385)</w:t>
            </w:r>
          </w:p>
          <w:p w14:paraId="09BF46DB" w14:textId="42FEFE8B"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or </w:t>
            </w:r>
          </w:p>
          <w:p w14:paraId="41644959" w14:textId="5203C02C"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MRN (for any other IE)</w:t>
            </w:r>
          </w:p>
          <w:p w14:paraId="24EE778F" w14:textId="3D99692A" w:rsidR="00CB533C" w:rsidRPr="00476D2F" w:rsidRDefault="00CB533C" w:rsidP="00CB533C">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90"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 xml:space="preserve">= </w:t>
            </w:r>
            <w:proofErr w:type="spellStart"/>
            <w:r w:rsidRPr="00476D2F">
              <w:rPr>
                <w:sz w:val="20"/>
              </w:rPr>
              <w:t>CorrelId</w:t>
            </w:r>
            <w:proofErr w:type="spellEnd"/>
            <w:r w:rsidRPr="00476D2F">
              <w:rPr>
                <w:sz w:val="20"/>
              </w:rPr>
              <w:t xml:space="preserve"> of reported </w:t>
            </w:r>
            <w:proofErr w:type="spellStart"/>
            <w:r w:rsidRPr="00476D2F">
              <w:rPr>
                <w:sz w:val="20"/>
              </w:rPr>
              <w:t>Msg</w:t>
            </w:r>
            <w:proofErr w:type="spellEnd"/>
          </w:p>
        </w:tc>
        <w:tc>
          <w:tcPr>
            <w:tcW w:w="1419" w:type="dxa"/>
            <w:tcBorders>
              <w:top w:val="single" w:sz="6" w:space="0" w:color="000080"/>
              <w:left w:val="single" w:sz="6" w:space="0" w:color="000080"/>
              <w:bottom w:val="single" w:sz="6" w:space="0" w:color="000080"/>
              <w:right w:val="single" w:sz="6" w:space="0" w:color="000080"/>
            </w:tcBorders>
          </w:tcPr>
          <w:p w14:paraId="24EE7791" w14:textId="77777777" w:rsidR="00994909" w:rsidRPr="00476D2F" w:rsidRDefault="00994909">
            <w:pPr>
              <w:tabs>
                <w:tab w:val="left" w:pos="1134"/>
                <w:tab w:val="left" w:pos="2835"/>
                <w:tab w:val="left" w:pos="5103"/>
                <w:tab w:val="left" w:pos="8789"/>
              </w:tabs>
              <w:spacing w:before="0"/>
              <w:jc w:val="left"/>
              <w:rPr>
                <w:sz w:val="20"/>
              </w:rPr>
            </w:pPr>
          </w:p>
        </w:tc>
      </w:tr>
      <w:tr w:rsidR="00DF47BE" w:rsidRPr="00110E6A" w14:paraId="24EE779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94"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BackoutCount</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9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Backout counter </w:t>
            </w:r>
          </w:p>
        </w:tc>
      </w:tr>
      <w:tr w:rsidR="00DF47BE" w:rsidRPr="00110E6A" w14:paraId="24EE779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9A"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ReplyToQ</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9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A0"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ReplyToQMgr</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CSICHAR12</w:t>
            </w:r>
          </w:p>
        </w:tc>
        <w:tc>
          <w:tcPr>
            <w:tcW w:w="1754" w:type="dxa"/>
            <w:tcBorders>
              <w:top w:val="single" w:sz="6" w:space="0" w:color="000080"/>
              <w:left w:val="single" w:sz="6" w:space="0" w:color="000080"/>
              <w:bottom w:val="single" w:sz="6" w:space="0" w:color="000080"/>
              <w:right w:val="single" w:sz="6" w:space="0" w:color="000080"/>
            </w:tcBorders>
          </w:tcPr>
          <w:p w14:paraId="24EE77A6"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UserIdentifier</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AC"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AccountingToken</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B2"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ApplIdentityData</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B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B8"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PutApplType</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B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CSICHAR28</w:t>
            </w:r>
          </w:p>
        </w:tc>
        <w:tc>
          <w:tcPr>
            <w:tcW w:w="1754" w:type="dxa"/>
            <w:tcBorders>
              <w:top w:val="single" w:sz="6" w:space="0" w:color="000080"/>
              <w:left w:val="single" w:sz="6" w:space="0" w:color="000080"/>
              <w:bottom w:val="single" w:sz="6" w:space="0" w:color="000080"/>
              <w:right w:val="single" w:sz="6" w:space="0" w:color="000080"/>
            </w:tcBorders>
          </w:tcPr>
          <w:p w14:paraId="24EE77BE"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PutApplName</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4"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PutDate</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A"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PutTime</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D0" w14:textId="77777777" w:rsidR="00DF47BE" w:rsidRPr="00476D2F" w:rsidRDefault="00DF47BE">
            <w:pPr>
              <w:tabs>
                <w:tab w:val="left" w:pos="1134"/>
                <w:tab w:val="left" w:pos="2835"/>
                <w:tab w:val="left" w:pos="5103"/>
                <w:tab w:val="left" w:pos="8789"/>
              </w:tabs>
              <w:spacing w:before="0"/>
              <w:jc w:val="left"/>
              <w:rPr>
                <w:sz w:val="20"/>
              </w:rPr>
            </w:pPr>
            <w:proofErr w:type="spellStart"/>
            <w:r w:rsidRPr="00476D2F">
              <w:rPr>
                <w:sz w:val="20"/>
              </w:rPr>
              <w:t>ApplOriginData</w:t>
            </w:r>
            <w:proofErr w:type="spellEnd"/>
            <w:r w:rsidRPr="00476D2F">
              <w:rPr>
                <w:sz w:val="20"/>
              </w:rPr>
              <w: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D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D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D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6"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D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CSIMQMD;</w:t>
            </w:r>
          </w:p>
        </w:tc>
      </w:tr>
    </w:tbl>
    <w:p w14:paraId="24EE77D7" w14:textId="60B4CC38" w:rsidR="00DF47BE" w:rsidRPr="00476D2F" w:rsidRDefault="00DF47BE" w:rsidP="008F703C">
      <w:pPr>
        <w:pStyle w:val="Caption"/>
      </w:pPr>
      <w:bookmarkStart w:id="1770" w:name="_Ref458144439"/>
      <w:bookmarkStart w:id="1771" w:name="_Toc470515347"/>
      <w:bookmarkStart w:id="1772" w:name="_Toc474121125"/>
      <w:bookmarkStart w:id="1773" w:name="_Toc46229025"/>
      <w:bookmarkStart w:id="1774" w:name="_Toc77049047"/>
      <w:bookmarkStart w:id="1775" w:name="_Toc185900998"/>
      <w:r w:rsidRPr="00476D2F">
        <w:t xml:space="preserve">Table </w:t>
      </w:r>
      <w:r w:rsidR="002C7E76">
        <w:fldChar w:fldCharType="begin"/>
      </w:r>
      <w:r w:rsidR="002C7E76">
        <w:instrText xml:space="preserve"> SEQ Table \* ARABIC </w:instrText>
      </w:r>
      <w:r w:rsidR="002C7E76">
        <w:fldChar w:fldCharType="separate"/>
      </w:r>
      <w:r w:rsidR="004501EF">
        <w:rPr>
          <w:noProof/>
        </w:rPr>
        <w:t>72</w:t>
      </w:r>
      <w:r w:rsidR="002C7E76">
        <w:fldChar w:fldCharType="end"/>
      </w:r>
      <w:bookmarkEnd w:id="1770"/>
      <w:r w:rsidRPr="00476D2F">
        <w:t>: MQ Message Descriptor</w:t>
      </w:r>
      <w:bookmarkEnd w:id="1771"/>
      <w:bookmarkEnd w:id="1772"/>
      <w:bookmarkEnd w:id="1773"/>
      <w:bookmarkEnd w:id="1774"/>
      <w:bookmarkEnd w:id="1775"/>
    </w:p>
    <w:p w14:paraId="24EE77D8" w14:textId="77777777" w:rsidR="00DF47BE" w:rsidRPr="00476D2F" w:rsidRDefault="00DF47BE">
      <w:pPr>
        <w:rPr>
          <w:b/>
        </w:rPr>
      </w:pPr>
      <w:r w:rsidRPr="00476D2F">
        <w:rPr>
          <w:b/>
        </w:rPr>
        <w:t>Notes:</w:t>
      </w:r>
    </w:p>
    <w:p w14:paraId="24EE77D9" w14:textId="65F2FF71"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 xml:space="preserve">Column “Value on SEND” exhibits the value that an application </w:t>
      </w:r>
      <w:proofErr w:type="gramStart"/>
      <w:r w:rsidRPr="00476D2F">
        <w:rPr>
          <w:rStyle w:val="source"/>
          <w:rFonts w:ascii="Times New Roman" w:hAnsi="Times New Roman"/>
          <w:sz w:val="24"/>
        </w:rPr>
        <w:t>has to</w:t>
      </w:r>
      <w:proofErr w:type="gramEnd"/>
      <w:r w:rsidRPr="00476D2F">
        <w:rPr>
          <w:rStyle w:val="source"/>
          <w:rFonts w:ascii="Times New Roman" w:hAnsi="Times New Roman"/>
          <w:sz w:val="24"/>
        </w:rPr>
        <w:t xml:space="preserve"> set in each structure member</w:t>
      </w:r>
      <w:r w:rsidR="00564CC2">
        <w:rPr>
          <w:rStyle w:val="source"/>
          <w:rFonts w:ascii="Times New Roman" w:hAnsi="Times New Roman"/>
          <w:sz w:val="24"/>
        </w:rPr>
        <w:t>;</w:t>
      </w:r>
    </w:p>
    <w:p w14:paraId="24EE77DA" w14:textId="363E8285"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for CCN report” defines the value set in the CCN reports</w:t>
      </w:r>
      <w:r w:rsidR="00564CC2">
        <w:rPr>
          <w:rStyle w:val="source"/>
          <w:rFonts w:ascii="Times New Roman" w:hAnsi="Times New Roman"/>
          <w:sz w:val="24"/>
        </w:rPr>
        <w:t>;</w:t>
      </w:r>
    </w:p>
    <w:p w14:paraId="24EE77DB" w14:textId="1721F472"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The indication “(DNC)” means: “Do not consider”</w:t>
      </w:r>
      <w:r w:rsidR="00564CC2">
        <w:rPr>
          <w:rStyle w:val="source"/>
          <w:rFonts w:ascii="Times New Roman" w:hAnsi="Times New Roman"/>
          <w:sz w:val="24"/>
        </w:rPr>
        <w:t>;</w:t>
      </w:r>
    </w:p>
    <w:p w14:paraId="24EE77DC" w14:textId="0CAB81E0"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rPr>
          <w:rStyle w:val="source"/>
          <w:rFonts w:ascii="Times New Roman" w:hAnsi="Times New Roman"/>
          <w:sz w:val="24"/>
        </w:rPr>
        <w:t>Values</w:t>
      </w:r>
      <w:r w:rsidRPr="00476D2F">
        <w:t xml:space="preserve"> in uppercase are CCN/CSI constants defined in the header files</w:t>
      </w:r>
      <w:r w:rsidR="00564CC2">
        <w:t>;</w:t>
      </w:r>
    </w:p>
    <w:p w14:paraId="24EE77DE" w14:textId="2AA2144A"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The CCN Gateway buffers incoming messages in case the application is temporarily unable to process them. The requirement is to be able to buffer the messages for 96 hours (in tenths of second, this duration amounts to: 96 x 3600 x 10 = 3 456 000)</w:t>
      </w:r>
      <w:r w:rsidR="00564CC2">
        <w:t>;</w:t>
      </w:r>
      <w:r w:rsidRPr="00476D2F">
        <w:tab/>
      </w:r>
    </w:p>
    <w:p w14:paraId="24EE77DF"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Value in ‘Feedback’ is set by the queue manager to indicate, within a report message, how the original message was handled on the Destination queue.</w:t>
      </w:r>
    </w:p>
    <w:p w14:paraId="24EE77E0" w14:textId="4E96EA6C" w:rsidR="00DF47BE" w:rsidRPr="00476D2F" w:rsidRDefault="00DF47BE">
      <w:pPr>
        <w:tabs>
          <w:tab w:val="left" w:pos="7371"/>
          <w:tab w:val="left" w:pos="9747"/>
        </w:tabs>
        <w:spacing w:before="0"/>
        <w:ind w:left="1134"/>
      </w:pPr>
      <w:r w:rsidRPr="00476D2F">
        <w:t>The reports are sent back to the sender as specified by the parameters set in the configuration (see chapter</w:t>
      </w:r>
      <w:r w:rsidR="007A4C64" w:rsidRPr="00476D2F">
        <w:t xml:space="preserve"> </w:t>
      </w:r>
      <w:r w:rsidR="007A4C64" w:rsidRPr="00476D2F">
        <w:fldChar w:fldCharType="begin"/>
      </w:r>
      <w:r w:rsidR="007A4C64" w:rsidRPr="00476D2F">
        <w:instrText xml:space="preserve"> REF _Ref32236585 \r \h </w:instrText>
      </w:r>
      <w:r w:rsidR="007A4C64" w:rsidRPr="00476D2F">
        <w:fldChar w:fldCharType="separate"/>
      </w:r>
      <w:r w:rsidR="004501EF">
        <w:t>VIII.4</w:t>
      </w:r>
      <w:r w:rsidR="007A4C64" w:rsidRPr="00476D2F">
        <w:fldChar w:fldCharType="end"/>
      </w:r>
      <w:r w:rsidRPr="00476D2F">
        <w:t>)</w:t>
      </w:r>
      <w:r w:rsidR="00564CC2">
        <w:t>;</w:t>
      </w:r>
    </w:p>
    <w:p w14:paraId="24EE77E1" w14:textId="77777777" w:rsidR="00DF47BE" w:rsidRPr="00476D2F" w:rsidRDefault="00DF47BE" w:rsidP="00C13AFB">
      <w:pPr>
        <w:tabs>
          <w:tab w:val="left" w:pos="785"/>
          <w:tab w:val="left" w:pos="7371"/>
          <w:tab w:val="left" w:pos="9747"/>
        </w:tabs>
        <w:spacing w:after="120"/>
        <w:ind w:left="1138"/>
      </w:pPr>
      <w:r w:rsidRPr="00476D2F">
        <w:t>Possible values are:</w:t>
      </w:r>
      <w:r w:rsidRPr="00476D2F">
        <w:tab/>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151"/>
      </w:tblGrid>
      <w:tr w:rsidR="00DF47BE" w:rsidRPr="00110E6A" w14:paraId="24EE77E4" w14:textId="77777777" w:rsidTr="00507C78">
        <w:tc>
          <w:tcPr>
            <w:tcW w:w="4678" w:type="dxa"/>
          </w:tcPr>
          <w:p w14:paraId="24EE77E2" w14:textId="77777777" w:rsidR="00DF47BE" w:rsidRPr="00476D2F" w:rsidRDefault="00DF47BE" w:rsidP="00117A38">
            <w:pPr>
              <w:numPr>
                <w:ilvl w:val="0"/>
                <w:numId w:val="12"/>
              </w:numPr>
              <w:tabs>
                <w:tab w:val="clear" w:pos="1494"/>
                <w:tab w:val="left" w:pos="601"/>
              </w:tabs>
              <w:spacing w:before="0"/>
              <w:ind w:left="601" w:hanging="601"/>
              <w:jc w:val="left"/>
            </w:pPr>
            <w:r w:rsidRPr="00476D2F">
              <w:t>A value comprised in the range from CSIMQFB_SYSTEM_FIRST and CSIMQFB_SYSTEM_LAST (those limits included)</w:t>
            </w:r>
          </w:p>
        </w:tc>
        <w:tc>
          <w:tcPr>
            <w:tcW w:w="3151" w:type="dxa"/>
          </w:tcPr>
          <w:p w14:paraId="24EE77E3" w14:textId="77777777" w:rsidR="00DF47BE" w:rsidRPr="00476D2F" w:rsidRDefault="00DF47BE">
            <w:pPr>
              <w:spacing w:before="0"/>
            </w:pPr>
            <w:r w:rsidRPr="00476D2F">
              <w:rPr>
                <w:i/>
              </w:rPr>
              <w:t>Exception report</w:t>
            </w:r>
          </w:p>
        </w:tc>
      </w:tr>
      <w:tr w:rsidR="00DF47BE" w:rsidRPr="00110E6A" w14:paraId="24EE77E7" w14:textId="77777777" w:rsidTr="00507C78">
        <w:tc>
          <w:tcPr>
            <w:tcW w:w="4678" w:type="dxa"/>
          </w:tcPr>
          <w:p w14:paraId="24EE77E5" w14:textId="02C72426" w:rsidR="00DF47BE" w:rsidRPr="00476D2F" w:rsidRDefault="00DF47BE" w:rsidP="00117A38">
            <w:pPr>
              <w:numPr>
                <w:ilvl w:val="0"/>
                <w:numId w:val="21"/>
              </w:numPr>
              <w:tabs>
                <w:tab w:val="clear" w:pos="360"/>
                <w:tab w:val="left" w:pos="601"/>
              </w:tabs>
              <w:spacing w:before="0"/>
              <w:ind w:left="601" w:hanging="601"/>
            </w:pPr>
            <w:r w:rsidRPr="00476D2F">
              <w:t>CSIMQFB_EXPIRATION</w:t>
            </w:r>
          </w:p>
        </w:tc>
        <w:tc>
          <w:tcPr>
            <w:tcW w:w="3151" w:type="dxa"/>
          </w:tcPr>
          <w:p w14:paraId="24EE77E6" w14:textId="77777777" w:rsidR="00DF47BE" w:rsidRPr="00476D2F" w:rsidRDefault="00DF47BE">
            <w:pPr>
              <w:spacing w:before="0"/>
            </w:pPr>
            <w:r w:rsidRPr="00476D2F">
              <w:rPr>
                <w:i/>
              </w:rPr>
              <w:t>Expiration report</w:t>
            </w:r>
          </w:p>
        </w:tc>
      </w:tr>
      <w:tr w:rsidR="00DF47BE" w:rsidRPr="00110E6A" w14:paraId="24EE77EA" w14:textId="77777777" w:rsidTr="00507C78">
        <w:tc>
          <w:tcPr>
            <w:tcW w:w="4678" w:type="dxa"/>
          </w:tcPr>
          <w:p w14:paraId="24EE77E8" w14:textId="77777777" w:rsidR="00DF47BE" w:rsidRPr="00476D2F" w:rsidRDefault="00DF47BE" w:rsidP="00117A38">
            <w:pPr>
              <w:numPr>
                <w:ilvl w:val="0"/>
                <w:numId w:val="21"/>
              </w:numPr>
              <w:tabs>
                <w:tab w:val="clear" w:pos="360"/>
                <w:tab w:val="left" w:pos="601"/>
              </w:tabs>
              <w:spacing w:before="0"/>
              <w:ind w:left="601" w:hanging="601"/>
            </w:pPr>
            <w:r w:rsidRPr="00476D2F">
              <w:t>CSIMQFB_COA</w:t>
            </w:r>
          </w:p>
        </w:tc>
        <w:tc>
          <w:tcPr>
            <w:tcW w:w="3151" w:type="dxa"/>
          </w:tcPr>
          <w:p w14:paraId="24EE77E9" w14:textId="77777777" w:rsidR="00DF47BE" w:rsidRPr="00476D2F" w:rsidRDefault="00DF47BE">
            <w:pPr>
              <w:spacing w:before="0"/>
            </w:pPr>
            <w:r w:rsidRPr="00476D2F">
              <w:rPr>
                <w:i/>
              </w:rPr>
              <w:t>Confirm on Arrival report</w:t>
            </w:r>
          </w:p>
        </w:tc>
      </w:tr>
      <w:tr w:rsidR="00DF47BE" w:rsidRPr="00110E6A" w14:paraId="24EE77ED" w14:textId="77777777" w:rsidTr="00507C78">
        <w:tc>
          <w:tcPr>
            <w:tcW w:w="4678" w:type="dxa"/>
          </w:tcPr>
          <w:p w14:paraId="24EE77EB" w14:textId="77777777" w:rsidR="00DF47BE" w:rsidRPr="00476D2F" w:rsidRDefault="00DF47BE" w:rsidP="00117A38">
            <w:pPr>
              <w:numPr>
                <w:ilvl w:val="0"/>
                <w:numId w:val="21"/>
              </w:numPr>
              <w:tabs>
                <w:tab w:val="clear" w:pos="360"/>
                <w:tab w:val="left" w:pos="601"/>
              </w:tabs>
              <w:spacing w:before="0"/>
              <w:ind w:left="601" w:hanging="601"/>
            </w:pPr>
            <w:r w:rsidRPr="00476D2F">
              <w:t>CSIMQFB_COD</w:t>
            </w:r>
          </w:p>
        </w:tc>
        <w:tc>
          <w:tcPr>
            <w:tcW w:w="3151" w:type="dxa"/>
          </w:tcPr>
          <w:p w14:paraId="24EE77EC" w14:textId="77777777" w:rsidR="00DF47BE" w:rsidRPr="00476D2F" w:rsidRDefault="00DF47BE">
            <w:pPr>
              <w:spacing w:before="0"/>
            </w:pPr>
            <w:r w:rsidRPr="00476D2F">
              <w:rPr>
                <w:i/>
              </w:rPr>
              <w:t>Confirm on Delivery report</w:t>
            </w:r>
          </w:p>
        </w:tc>
      </w:tr>
    </w:tbl>
    <w:p w14:paraId="24EE77EE" w14:textId="75EC0B1D"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 xml:space="preserve">The </w:t>
      </w:r>
      <w:proofErr w:type="spellStart"/>
      <w:r w:rsidRPr="00476D2F">
        <w:t>MsgId</w:t>
      </w:r>
      <w:proofErr w:type="spellEnd"/>
      <w:r w:rsidRPr="00476D2F">
        <w:t xml:space="preserve"> value is an identifier used by the application to correlate a Report Message with the Information Exchange it reports about. As an Expiration report may only be generated after 96 hours (see Note 2 for ‘Expiry’ field above), it is recommended that the </w:t>
      </w:r>
      <w:proofErr w:type="spellStart"/>
      <w:r w:rsidRPr="00476D2F">
        <w:t>MsgId</w:t>
      </w:r>
      <w:proofErr w:type="spellEnd"/>
      <w:r w:rsidRPr="00476D2F">
        <w:t xml:space="preserve"> generating rule uses a counter that does not “rewind” in less than 96 hours. </w:t>
      </w:r>
      <w:r w:rsidR="003E53A9" w:rsidRPr="003E53A9">
        <w:t xml:space="preserve">The uniqueness of the </w:t>
      </w:r>
      <w:proofErr w:type="spellStart"/>
      <w:r w:rsidR="003E53A9" w:rsidRPr="003E53A9">
        <w:t>MsgId</w:t>
      </w:r>
      <w:proofErr w:type="spellEnd"/>
      <w:r w:rsidR="003E53A9" w:rsidRPr="003E53A9">
        <w:t xml:space="preserve"> is strongly recommended to enable a clear and unambiguous nesting of the messages.</w:t>
      </w:r>
    </w:p>
    <w:p w14:paraId="24EE77EF" w14:textId="77777777" w:rsidR="00DF47BE" w:rsidRPr="00476D2F" w:rsidRDefault="00DF47BE">
      <w:pPr>
        <w:spacing w:before="0"/>
        <w:ind w:left="1134"/>
      </w:pPr>
      <w:r w:rsidRPr="00476D2F">
        <w:t xml:space="preserve">As the field </w:t>
      </w:r>
      <w:proofErr w:type="spellStart"/>
      <w:r w:rsidRPr="00476D2F">
        <w:t>MsgId</w:t>
      </w:r>
      <w:proofErr w:type="spellEnd"/>
      <w:r w:rsidRPr="00476D2F">
        <w:t xml:space="preserve"> presents 24 bytes, the NCA designer </w:t>
      </w:r>
      <w:proofErr w:type="gramStart"/>
      <w:r w:rsidRPr="00476D2F">
        <w:t>is able to</w:t>
      </w:r>
      <w:proofErr w:type="gramEnd"/>
      <w:r w:rsidRPr="00476D2F">
        <w:t xml:space="preserve"> choose a </w:t>
      </w:r>
      <w:proofErr w:type="spellStart"/>
      <w:r w:rsidRPr="00476D2F">
        <w:t>MsgId</w:t>
      </w:r>
      <w:proofErr w:type="spellEnd"/>
      <w:r w:rsidRPr="00476D2F">
        <w:t xml:space="preserve"> definition that covers this condition and well beyond.</w:t>
      </w:r>
    </w:p>
    <w:p w14:paraId="0524D52F" w14:textId="5239FBF8" w:rsidR="00CF4AC4" w:rsidRPr="00476D2F" w:rsidRDefault="00DF47BE" w:rsidP="003F03F9">
      <w:pPr>
        <w:spacing w:before="0"/>
        <w:ind w:left="1134"/>
      </w:pPr>
      <w:r w:rsidRPr="00476D2F">
        <w:t xml:space="preserve">The </w:t>
      </w:r>
      <w:proofErr w:type="spellStart"/>
      <w:r w:rsidRPr="00476D2F">
        <w:t>MsgId</w:t>
      </w:r>
      <w:proofErr w:type="spellEnd"/>
      <w:r w:rsidRPr="00476D2F">
        <w:t xml:space="preserve"> is a binary value that can be defined automatically by CCN/CSI or that can be defined by the sending application itself. When automatically created by CCN/CSI, the </w:t>
      </w:r>
      <w:proofErr w:type="spellStart"/>
      <w:r w:rsidRPr="00476D2F">
        <w:t>MsgId</w:t>
      </w:r>
      <w:proofErr w:type="spellEnd"/>
      <w:r w:rsidRPr="00476D2F">
        <w:t xml:space="preserve"> is based upon system date and time and is satisfying the criterion defined above.</w:t>
      </w:r>
    </w:p>
    <w:p w14:paraId="0B343899" w14:textId="77777777" w:rsidR="006431E5" w:rsidRPr="00476D2F" w:rsidRDefault="006431E5" w:rsidP="006431E5">
      <w:pPr>
        <w:ind w:left="1134" w:right="617"/>
      </w:pPr>
      <w:proofErr w:type="gramStart"/>
      <w:r w:rsidRPr="00476D2F">
        <w:t>In order to</w:t>
      </w:r>
      <w:proofErr w:type="gramEnd"/>
      <w:r w:rsidRPr="00476D2F">
        <w:t xml:space="preserve"> support MRN nursing, the following conventions regarding </w:t>
      </w:r>
      <w:proofErr w:type="spellStart"/>
      <w:r w:rsidRPr="00476D2F">
        <w:t>CorrelId</w:t>
      </w:r>
      <w:proofErr w:type="spellEnd"/>
      <w:r w:rsidRPr="00476D2F">
        <w:t xml:space="preserve"> in CCN/CSI message are defined:</w:t>
      </w:r>
    </w:p>
    <w:p w14:paraId="6D6BFB27" w14:textId="77777777" w:rsidR="006431E5" w:rsidRPr="00476D2F" w:rsidRDefault="006431E5" w:rsidP="006431E5">
      <w:pPr>
        <w:numPr>
          <w:ilvl w:val="0"/>
          <w:numId w:val="109"/>
        </w:numPr>
        <w:spacing w:before="0"/>
        <w:ind w:right="617"/>
      </w:pPr>
      <w:r w:rsidRPr="00797CEC">
        <w:rPr>
          <w:b/>
          <w:bCs/>
        </w:rPr>
        <w:t>For legacy systems (ECS-P2, NCTS-P4 and ICS-P1</w:t>
      </w:r>
      <w:r w:rsidRPr="00476D2F">
        <w:t xml:space="preserve">) the </w:t>
      </w:r>
      <w:proofErr w:type="spellStart"/>
      <w:r w:rsidRPr="00476D2F">
        <w:t>CorrelId</w:t>
      </w:r>
      <w:proofErr w:type="spellEnd"/>
      <w:r w:rsidRPr="00476D2F">
        <w:t xml:space="preserve"> </w:t>
      </w:r>
      <w:r w:rsidRPr="00476D2F">
        <w:rPr>
          <w:u w:val="single"/>
        </w:rPr>
        <w:t>should</w:t>
      </w:r>
      <w:r w:rsidRPr="00476D2F">
        <w:t xml:space="preserve"> be filled in as follows:</w:t>
      </w:r>
    </w:p>
    <w:p w14:paraId="628F0280" w14:textId="77777777" w:rsidR="006431E5" w:rsidRPr="00476D2F" w:rsidRDefault="006431E5" w:rsidP="006431E5">
      <w:pPr>
        <w:numPr>
          <w:ilvl w:val="1"/>
          <w:numId w:val="187"/>
        </w:numPr>
        <w:spacing w:before="0"/>
        <w:ind w:right="617"/>
      </w:pPr>
      <w:r w:rsidRPr="00476D2F">
        <w:t>For the CD906A, CD906B, CD907A and CD917B the message ID (MSGID) of the corresponding erroneous message should be filled in and this will enable the correlation of an error message to the erroneous message;</w:t>
      </w:r>
    </w:p>
    <w:p w14:paraId="235FC1BE" w14:textId="7029B25A" w:rsidR="006431E5" w:rsidRPr="00476D2F" w:rsidRDefault="006431E5" w:rsidP="006431E5">
      <w:pPr>
        <w:numPr>
          <w:ilvl w:val="1"/>
          <w:numId w:val="187"/>
        </w:numPr>
        <w:spacing w:before="0"/>
        <w:ind w:right="617"/>
      </w:pPr>
      <w:r w:rsidRPr="00476D2F">
        <w:t xml:space="preserve">For all other messages (or for all messages if the point 1 above is not implemented by the NA for the rejections), the </w:t>
      </w:r>
      <w:proofErr w:type="spellStart"/>
      <w:r w:rsidRPr="00476D2F">
        <w:t>CorrelId</w:t>
      </w:r>
      <w:proofErr w:type="spellEnd"/>
      <w:r w:rsidRPr="00476D2F">
        <w:t xml:space="preserve"> must </w:t>
      </w:r>
      <w:r w:rsidR="00342473" w:rsidRPr="00476D2F">
        <w:t xml:space="preserve">be </w:t>
      </w:r>
      <w:r w:rsidRPr="00476D2F">
        <w:t>equal to the MRN (in an ASCII format)</w:t>
      </w:r>
      <w:r w:rsidR="00AD44DD" w:rsidRPr="00AD44DD">
        <w:t>, without any character appended on it</w:t>
      </w:r>
      <w:r w:rsidRPr="00476D2F">
        <w:t>.</w:t>
      </w:r>
    </w:p>
    <w:p w14:paraId="1175A869" w14:textId="77777777" w:rsidR="00265D03" w:rsidRPr="00476D2F" w:rsidRDefault="00265D03" w:rsidP="00265D03">
      <w:pPr>
        <w:numPr>
          <w:ilvl w:val="0"/>
          <w:numId w:val="109"/>
        </w:numPr>
        <w:spacing w:before="0"/>
        <w:ind w:right="617"/>
      </w:pPr>
      <w:r w:rsidRPr="003C7E99">
        <w:rPr>
          <w:b/>
          <w:bCs/>
        </w:rPr>
        <w:t>For new systems (AES-P1 and NCTS-P5)</w:t>
      </w:r>
      <w:r w:rsidRPr="00476D2F">
        <w:t xml:space="preserve"> the </w:t>
      </w:r>
      <w:proofErr w:type="spellStart"/>
      <w:r w:rsidRPr="00476D2F">
        <w:t>CorrelId</w:t>
      </w:r>
      <w:proofErr w:type="spellEnd"/>
      <w:r w:rsidRPr="00476D2F">
        <w:t xml:space="preserve"> is defined as follows:</w:t>
      </w:r>
    </w:p>
    <w:p w14:paraId="69CA9165" w14:textId="77777777" w:rsidR="00265D03" w:rsidRPr="00476D2F" w:rsidRDefault="00265D03" w:rsidP="00265D03">
      <w:pPr>
        <w:numPr>
          <w:ilvl w:val="1"/>
          <w:numId w:val="188"/>
        </w:numPr>
        <w:spacing w:before="0"/>
        <w:ind w:right="617"/>
      </w:pPr>
      <w:r w:rsidRPr="00476D2F">
        <w:t xml:space="preserve">the </w:t>
      </w:r>
      <w:proofErr w:type="spellStart"/>
      <w:r w:rsidRPr="00476D2F">
        <w:rPr>
          <w:i/>
        </w:rPr>
        <w:t>CorrelId</w:t>
      </w:r>
      <w:proofErr w:type="spellEnd"/>
      <w:r w:rsidRPr="00476D2F">
        <w:t xml:space="preserve"> </w:t>
      </w:r>
      <w:r w:rsidRPr="00476D2F">
        <w:rPr>
          <w:u w:val="single"/>
        </w:rPr>
        <w:t>must</w:t>
      </w:r>
      <w:r w:rsidRPr="00476D2F">
        <w:t xml:space="preserve"> be filled in with </w:t>
      </w:r>
      <w:r w:rsidRPr="00476D2F">
        <w:rPr>
          <w:i/>
        </w:rPr>
        <w:t>Message ID</w:t>
      </w:r>
      <w:r w:rsidRPr="00476D2F">
        <w:t xml:space="preserve"> (MSGID) of the rejected message, for the messages CD906C and CD917C (i.e. in case of message rejections);</w:t>
      </w:r>
    </w:p>
    <w:p w14:paraId="695C2619" w14:textId="114AB77E" w:rsidR="00265D03" w:rsidRPr="00476D2F" w:rsidRDefault="00265D03" w:rsidP="00265D03">
      <w:pPr>
        <w:numPr>
          <w:ilvl w:val="1"/>
          <w:numId w:val="188"/>
        </w:numPr>
        <w:spacing w:before="0"/>
        <w:ind w:right="617"/>
      </w:pPr>
      <w:r w:rsidRPr="00476D2F">
        <w:t xml:space="preserve">the </w:t>
      </w:r>
      <w:proofErr w:type="spellStart"/>
      <w:r w:rsidRPr="00476D2F">
        <w:rPr>
          <w:i/>
        </w:rPr>
        <w:t>CorrelId</w:t>
      </w:r>
      <w:proofErr w:type="spellEnd"/>
      <w:r w:rsidRPr="00476D2F">
        <w:t xml:space="preserve"> </w:t>
      </w:r>
      <w:r w:rsidRPr="00476D2F">
        <w:rPr>
          <w:u w:val="single"/>
        </w:rPr>
        <w:t>must</w:t>
      </w:r>
      <w:r w:rsidRPr="00476D2F">
        <w:t xml:space="preserve"> be filled in with the </w:t>
      </w:r>
      <w:r w:rsidRPr="00476D2F">
        <w:rPr>
          <w:i/>
        </w:rPr>
        <w:t>Message ID</w:t>
      </w:r>
      <w:r w:rsidRPr="00476D2F">
        <w:t xml:space="preserve"> (MSGID) of the corresponding request message, i.e. for the </w:t>
      </w:r>
      <w:r w:rsidRPr="00476D2F">
        <w:rPr>
          <w:i/>
        </w:rPr>
        <w:t>response message</w:t>
      </w:r>
      <w:r w:rsidRPr="00476D2F">
        <w:t xml:space="preserve"> responding to a </w:t>
      </w:r>
      <w:r w:rsidRPr="00476D2F">
        <w:rPr>
          <w:i/>
        </w:rPr>
        <w:t>request message</w:t>
      </w:r>
      <w:r w:rsidRPr="00476D2F">
        <w:t>. The list of messages with Correlation ID is maintained in CS</w:t>
      </w:r>
      <w:r w:rsidR="002D6D62" w:rsidRPr="00476D2F">
        <w:t>/</w:t>
      </w:r>
      <w:r w:rsidRPr="00476D2F">
        <w:t>RD2 in CL610;</w:t>
      </w:r>
    </w:p>
    <w:p w14:paraId="1D1FC2F9" w14:textId="468B75D7" w:rsidR="002412E7" w:rsidRPr="00476D2F" w:rsidRDefault="00BC21D0" w:rsidP="00BC21D0">
      <w:pPr>
        <w:numPr>
          <w:ilvl w:val="1"/>
          <w:numId w:val="188"/>
        </w:numPr>
        <w:spacing w:before="0"/>
        <w:ind w:right="617"/>
      </w:pPr>
      <w:r w:rsidRPr="00476D2F">
        <w:t xml:space="preserve">the </w:t>
      </w:r>
      <w:proofErr w:type="spellStart"/>
      <w:r w:rsidRPr="00476D2F">
        <w:t>CorrelId</w:t>
      </w:r>
      <w:proofErr w:type="spellEnd"/>
      <w:r w:rsidRPr="00476D2F">
        <w:t xml:space="preserve"> </w:t>
      </w:r>
      <w:r w:rsidRPr="00476D2F">
        <w:rPr>
          <w:u w:val="single"/>
        </w:rPr>
        <w:t>shall not be filled</w:t>
      </w:r>
      <w:r w:rsidRPr="00476D2F">
        <w:t xml:space="preserve"> in for the messages included in CL385 (these messages do not include an MRN inside their payload and are neither a </w:t>
      </w:r>
      <w:r w:rsidRPr="00AB408D">
        <w:rPr>
          <w:i/>
          <w:iCs/>
        </w:rPr>
        <w:t>response</w:t>
      </w:r>
      <w:r w:rsidRPr="00476D2F">
        <w:t xml:space="preserve"> nor a </w:t>
      </w:r>
      <w:r w:rsidRPr="00476D2F">
        <w:rPr>
          <w:i/>
          <w:iCs/>
        </w:rPr>
        <w:t>rejection</w:t>
      </w:r>
      <w:r w:rsidRPr="00476D2F">
        <w:t>);</w:t>
      </w:r>
    </w:p>
    <w:p w14:paraId="0F2E8F76" w14:textId="58FF8ED5" w:rsidR="00265D03" w:rsidRPr="00476D2F" w:rsidRDefault="00265D03" w:rsidP="00265D03">
      <w:pPr>
        <w:numPr>
          <w:ilvl w:val="1"/>
          <w:numId w:val="188"/>
        </w:numPr>
        <w:spacing w:before="0"/>
        <w:ind w:right="617"/>
      </w:pPr>
      <w:r w:rsidRPr="00476D2F">
        <w:t xml:space="preserve">the </w:t>
      </w:r>
      <w:proofErr w:type="spellStart"/>
      <w:r w:rsidRPr="00476D2F">
        <w:rPr>
          <w:i/>
        </w:rPr>
        <w:t>CorrelId</w:t>
      </w:r>
      <w:proofErr w:type="spellEnd"/>
      <w:r w:rsidRPr="00476D2F">
        <w:t xml:space="preserve"> </w:t>
      </w:r>
      <w:r w:rsidRPr="00476D2F">
        <w:rPr>
          <w:u w:val="single"/>
        </w:rPr>
        <w:t>must</w:t>
      </w:r>
      <w:r w:rsidRPr="00476D2F">
        <w:t xml:space="preserve"> be filled in with the </w:t>
      </w:r>
      <w:r w:rsidRPr="00476D2F">
        <w:rPr>
          <w:i/>
        </w:rPr>
        <w:t>MRN</w:t>
      </w:r>
      <w:r w:rsidRPr="00476D2F">
        <w:t xml:space="preserve"> (in an ASCII format)</w:t>
      </w:r>
      <w:r w:rsidR="00AD44DD">
        <w:t xml:space="preserve"> </w:t>
      </w:r>
      <w:r w:rsidR="00AD44DD" w:rsidRPr="00AD44DD">
        <w:t>without any character appended on it</w:t>
      </w:r>
      <w:r w:rsidRPr="00476D2F">
        <w:t>, for all the other messages not covered by the points 1, 2 or 3.</w:t>
      </w:r>
    </w:p>
    <w:p w14:paraId="401AB6CE" w14:textId="405CFF00" w:rsidR="00920FEC" w:rsidRPr="00476D2F" w:rsidRDefault="00920FEC" w:rsidP="00920FEC">
      <w:pPr>
        <w:numPr>
          <w:ilvl w:val="0"/>
          <w:numId w:val="109"/>
        </w:numPr>
        <w:spacing w:before="0"/>
        <w:ind w:right="617"/>
      </w:pPr>
      <w:r w:rsidRPr="003C7E99">
        <w:rPr>
          <w:b/>
          <w:bCs/>
        </w:rPr>
        <w:t>For NCTS-P6</w:t>
      </w:r>
      <w:r w:rsidRPr="00476D2F">
        <w:t xml:space="preserve"> the </w:t>
      </w:r>
      <w:proofErr w:type="spellStart"/>
      <w:r w:rsidRPr="00476D2F">
        <w:t>CorrelId</w:t>
      </w:r>
      <w:proofErr w:type="spellEnd"/>
      <w:r w:rsidRPr="00476D2F">
        <w:t xml:space="preserve"> is defined as follows:</w:t>
      </w:r>
    </w:p>
    <w:p w14:paraId="0508C46F" w14:textId="26ECD73B" w:rsidR="00920FEC" w:rsidRPr="00476D2F" w:rsidRDefault="00F623E7" w:rsidP="00F623E7">
      <w:pPr>
        <w:numPr>
          <w:ilvl w:val="0"/>
          <w:numId w:val="202"/>
        </w:numPr>
        <w:spacing w:before="0"/>
        <w:ind w:right="617"/>
      </w:pPr>
      <w:r w:rsidRPr="00F623E7">
        <w:t xml:space="preserve">the </w:t>
      </w:r>
      <w:proofErr w:type="spellStart"/>
      <w:r w:rsidRPr="00AB408D">
        <w:rPr>
          <w:i/>
          <w:iCs/>
        </w:rPr>
        <w:t>CorrelId</w:t>
      </w:r>
      <w:proofErr w:type="spellEnd"/>
      <w:r w:rsidRPr="00F623E7">
        <w:t xml:space="preserve"> must be filled in with Message ID (MSGID) of the rejected message, for the messages CD906C, CD906D, CD917C, CD917D and CD056D;</w:t>
      </w:r>
    </w:p>
    <w:p w14:paraId="4BA75F70" w14:textId="77777777" w:rsidR="00920FEC" w:rsidRPr="00476D2F" w:rsidRDefault="00920FEC" w:rsidP="00900A97">
      <w:pPr>
        <w:numPr>
          <w:ilvl w:val="0"/>
          <w:numId w:val="202"/>
        </w:numPr>
        <w:spacing w:before="0"/>
        <w:ind w:right="617"/>
      </w:pPr>
      <w:r w:rsidRPr="00476D2F">
        <w:t xml:space="preserve">the </w:t>
      </w:r>
      <w:proofErr w:type="spellStart"/>
      <w:r w:rsidRPr="00476D2F">
        <w:rPr>
          <w:i/>
        </w:rPr>
        <w:t>CorrelId</w:t>
      </w:r>
      <w:proofErr w:type="spellEnd"/>
      <w:r w:rsidRPr="00476D2F">
        <w:t xml:space="preserve"> </w:t>
      </w:r>
      <w:r w:rsidRPr="00476D2F">
        <w:rPr>
          <w:u w:val="single"/>
        </w:rPr>
        <w:t>must</w:t>
      </w:r>
      <w:r w:rsidRPr="00476D2F">
        <w:t xml:space="preserve"> be filled in with the </w:t>
      </w:r>
      <w:r w:rsidRPr="00476D2F">
        <w:rPr>
          <w:i/>
        </w:rPr>
        <w:t>Message ID</w:t>
      </w:r>
      <w:r w:rsidRPr="00476D2F">
        <w:t xml:space="preserve"> (MSGID) of the corresponding request message, i.e. for the </w:t>
      </w:r>
      <w:r w:rsidRPr="00476D2F">
        <w:rPr>
          <w:i/>
        </w:rPr>
        <w:t>response message</w:t>
      </w:r>
      <w:r w:rsidRPr="00476D2F">
        <w:t xml:space="preserve"> responding to a </w:t>
      </w:r>
      <w:r w:rsidRPr="00476D2F">
        <w:rPr>
          <w:i/>
        </w:rPr>
        <w:t>request message</w:t>
      </w:r>
      <w:r w:rsidRPr="00476D2F">
        <w:t>. The list of messages with Correlation ID is maintained in CS/RD2 in CL610;</w:t>
      </w:r>
    </w:p>
    <w:p w14:paraId="6F052539" w14:textId="77777777" w:rsidR="00920FEC" w:rsidRPr="00476D2F" w:rsidRDefault="00920FEC" w:rsidP="00900A97">
      <w:pPr>
        <w:numPr>
          <w:ilvl w:val="0"/>
          <w:numId w:val="202"/>
        </w:numPr>
        <w:spacing w:before="0"/>
        <w:ind w:right="617"/>
      </w:pPr>
      <w:r w:rsidRPr="00476D2F">
        <w:t xml:space="preserve">the </w:t>
      </w:r>
      <w:proofErr w:type="spellStart"/>
      <w:r w:rsidRPr="00AB408D">
        <w:rPr>
          <w:i/>
          <w:iCs/>
        </w:rPr>
        <w:t>CorrelId</w:t>
      </w:r>
      <w:proofErr w:type="spellEnd"/>
      <w:r w:rsidRPr="00476D2F">
        <w:t xml:space="preserve"> </w:t>
      </w:r>
      <w:r w:rsidRPr="00476D2F">
        <w:rPr>
          <w:u w:val="single"/>
        </w:rPr>
        <w:t>shall not be filled</w:t>
      </w:r>
      <w:r w:rsidRPr="00476D2F">
        <w:t xml:space="preserve"> in for the messages included in CL385 (these messages do not include an MRN inside their payload and are neither a </w:t>
      </w:r>
      <w:r w:rsidRPr="00AB408D">
        <w:rPr>
          <w:i/>
          <w:iCs/>
        </w:rPr>
        <w:t>response</w:t>
      </w:r>
      <w:r w:rsidRPr="00476D2F">
        <w:t xml:space="preserve"> nor a </w:t>
      </w:r>
      <w:r w:rsidRPr="00476D2F">
        <w:rPr>
          <w:i/>
          <w:iCs/>
        </w:rPr>
        <w:t>rejection</w:t>
      </w:r>
      <w:r w:rsidRPr="00476D2F">
        <w:t>);</w:t>
      </w:r>
    </w:p>
    <w:p w14:paraId="3371FE3C" w14:textId="3C172F81" w:rsidR="00920FEC" w:rsidRPr="00476D2F" w:rsidRDefault="00920FEC" w:rsidP="00900A97">
      <w:pPr>
        <w:numPr>
          <w:ilvl w:val="0"/>
          <w:numId w:val="202"/>
        </w:numPr>
        <w:spacing w:before="0"/>
        <w:ind w:right="617"/>
      </w:pPr>
      <w:r w:rsidRPr="00476D2F">
        <w:t xml:space="preserve">the </w:t>
      </w:r>
      <w:proofErr w:type="spellStart"/>
      <w:r w:rsidRPr="00476D2F">
        <w:rPr>
          <w:i/>
        </w:rPr>
        <w:t>CorrelId</w:t>
      </w:r>
      <w:proofErr w:type="spellEnd"/>
      <w:r w:rsidRPr="00476D2F">
        <w:t xml:space="preserve"> </w:t>
      </w:r>
      <w:r w:rsidRPr="00476D2F">
        <w:rPr>
          <w:u w:val="single"/>
        </w:rPr>
        <w:t>must</w:t>
      </w:r>
      <w:r w:rsidRPr="00476D2F">
        <w:t xml:space="preserve"> be filled in with the </w:t>
      </w:r>
      <w:r w:rsidRPr="00476D2F">
        <w:rPr>
          <w:i/>
        </w:rPr>
        <w:t>MRN</w:t>
      </w:r>
      <w:r w:rsidRPr="00476D2F">
        <w:t xml:space="preserve"> (in an ASCII format)</w:t>
      </w:r>
      <w:r w:rsidR="00AD44DD">
        <w:t xml:space="preserve"> </w:t>
      </w:r>
      <w:r w:rsidR="00AD44DD" w:rsidRPr="00AD44DD">
        <w:t>without any character appended on it</w:t>
      </w:r>
      <w:r w:rsidRPr="00476D2F">
        <w:t>, for all the other messages not covered by the points 1, 2</w:t>
      </w:r>
      <w:r w:rsidR="00AB408D">
        <w:t xml:space="preserve"> or</w:t>
      </w:r>
      <w:r w:rsidR="006A7B22">
        <w:t xml:space="preserve"> 3</w:t>
      </w:r>
      <w:r w:rsidRPr="00476D2F">
        <w:t>.</w:t>
      </w:r>
    </w:p>
    <w:p w14:paraId="08425772" w14:textId="54C03900" w:rsidR="00265D03" w:rsidRPr="00476D2F" w:rsidRDefault="00265D03" w:rsidP="00BF1EAD">
      <w:pPr>
        <w:ind w:left="1440" w:right="617"/>
      </w:pPr>
      <w:r w:rsidRPr="00476D2F">
        <w:t>This will enable the correlation of the “</w:t>
      </w:r>
      <w:r w:rsidR="00AB408D" w:rsidRPr="00476D2F">
        <w:t xml:space="preserve">erroneous message / error message” and “request </w:t>
      </w:r>
      <w:r w:rsidR="00AB408D">
        <w:t xml:space="preserve">message </w:t>
      </w:r>
      <w:r w:rsidR="00AB408D" w:rsidRPr="00476D2F">
        <w:t>/ response</w:t>
      </w:r>
      <w:r w:rsidR="00AB408D">
        <w:t xml:space="preserve"> message</w:t>
      </w:r>
      <w:r w:rsidRPr="00476D2F">
        <w:t>”.</w:t>
      </w:r>
    </w:p>
    <w:p w14:paraId="3F471BE8" w14:textId="27108DBE" w:rsidR="00265D03" w:rsidRPr="00476D2F" w:rsidRDefault="00265D03" w:rsidP="002D0858">
      <w:pPr>
        <w:ind w:left="2160" w:right="617" w:hanging="306"/>
      </w:pPr>
      <w:r w:rsidRPr="00AB408D">
        <w:rPr>
          <w:b/>
          <w:bCs/>
        </w:rPr>
        <w:t>Note</w:t>
      </w:r>
      <w:r w:rsidRPr="00476D2F">
        <w:t xml:space="preserve">: in case </w:t>
      </w:r>
      <w:r w:rsidR="00BF1EAD" w:rsidRPr="00476D2F">
        <w:t>a</w:t>
      </w:r>
      <w:r w:rsidRPr="00476D2F">
        <w:t xml:space="preserve"> </w:t>
      </w:r>
      <w:r w:rsidRPr="00476D2F">
        <w:rPr>
          <w:i/>
        </w:rPr>
        <w:t>response message</w:t>
      </w:r>
      <w:r w:rsidRPr="00476D2F">
        <w:t xml:space="preserve"> is rejected with a message CD906C</w:t>
      </w:r>
      <w:r w:rsidR="0046762F">
        <w:t>/CD906D</w:t>
      </w:r>
      <w:r w:rsidRPr="00476D2F">
        <w:t xml:space="preserve"> or CD917C</w:t>
      </w:r>
      <w:r w:rsidR="0046762F">
        <w:t>/CD917D</w:t>
      </w:r>
      <w:r w:rsidRPr="00476D2F">
        <w:t xml:space="preserve">, then the MRN of this movement can be retrieved - at CCN/CSI level - in the </w:t>
      </w:r>
      <w:proofErr w:type="spellStart"/>
      <w:r w:rsidRPr="00AB408D">
        <w:rPr>
          <w:i/>
          <w:iCs/>
        </w:rPr>
        <w:t>CorrelId</w:t>
      </w:r>
      <w:proofErr w:type="spellEnd"/>
      <w:r w:rsidRPr="00476D2F">
        <w:t xml:space="preserve"> of the initial </w:t>
      </w:r>
      <w:r w:rsidRPr="00476D2F">
        <w:rPr>
          <w:i/>
        </w:rPr>
        <w:t>request message</w:t>
      </w:r>
      <w:r w:rsidRPr="00476D2F">
        <w:t>.</w:t>
      </w:r>
    </w:p>
    <w:p w14:paraId="5DA8F282" w14:textId="7A511CA3" w:rsidR="009E13B8" w:rsidRPr="00476D2F" w:rsidRDefault="00265D03" w:rsidP="00BF1EAD">
      <w:pPr>
        <w:ind w:left="1440" w:right="617"/>
      </w:pPr>
      <w:r w:rsidRPr="00AB408D">
        <w:rPr>
          <w:b/>
          <w:bCs/>
          <w:u w:val="single"/>
        </w:rPr>
        <w:t>The above conventions concern the CCN/CSI message</w:t>
      </w:r>
      <w:r w:rsidRPr="00476D2F">
        <w:t>. Information about the “</w:t>
      </w:r>
      <w:r w:rsidRPr="00476D2F">
        <w:rPr>
          <w:rFonts w:eastAsia="MS Mincho" w:cs="Courier New"/>
        </w:rPr>
        <w:t xml:space="preserve">Correlation identifier” data item of the XML header </w:t>
      </w:r>
      <w:r w:rsidRPr="00AB408D">
        <w:rPr>
          <w:rFonts w:eastAsia="MS Mincho" w:cs="Courier New"/>
          <w:u w:val="single"/>
        </w:rPr>
        <w:t>inside the payload</w:t>
      </w:r>
      <w:r w:rsidRPr="00476D2F">
        <w:rPr>
          <w:rFonts w:eastAsia="MS Mincho" w:cs="Courier New"/>
        </w:rPr>
        <w:t xml:space="preserve"> of the CCN/CSI message can be found in chapter </w:t>
      </w:r>
      <w:r w:rsidR="0033786E" w:rsidRPr="00476D2F">
        <w:rPr>
          <w:rFonts w:eastAsia="MS Mincho" w:cs="Courier New"/>
        </w:rPr>
        <w:fldChar w:fldCharType="begin"/>
      </w:r>
      <w:r w:rsidR="0033786E" w:rsidRPr="00476D2F">
        <w:rPr>
          <w:rFonts w:eastAsia="MS Mincho" w:cs="Courier New"/>
        </w:rPr>
        <w:instrText xml:space="preserve"> REF _Ref69465854 \r \h </w:instrText>
      </w:r>
      <w:r w:rsidR="0033786E" w:rsidRPr="00476D2F">
        <w:rPr>
          <w:rFonts w:eastAsia="MS Mincho" w:cs="Courier New"/>
        </w:rPr>
      </w:r>
      <w:r w:rsidR="0033786E" w:rsidRPr="00476D2F">
        <w:rPr>
          <w:rFonts w:eastAsia="MS Mincho" w:cs="Courier New"/>
        </w:rPr>
        <w:fldChar w:fldCharType="separate"/>
      </w:r>
      <w:r w:rsidR="004501EF">
        <w:rPr>
          <w:rFonts w:eastAsia="MS Mincho" w:cs="Courier New"/>
        </w:rPr>
        <w:t>VII.7.5</w:t>
      </w:r>
      <w:r w:rsidR="0033786E" w:rsidRPr="00476D2F">
        <w:rPr>
          <w:rFonts w:eastAsia="MS Mincho" w:cs="Courier New"/>
        </w:rPr>
        <w:fldChar w:fldCharType="end"/>
      </w:r>
      <w:r w:rsidRPr="00476D2F">
        <w:rPr>
          <w:rFonts w:eastAsia="MS Mincho" w:cs="Courier New"/>
        </w:rPr>
        <w:t>.</w:t>
      </w:r>
    </w:p>
    <w:p w14:paraId="33C17341" w14:textId="6709C980" w:rsidR="00F6275B" w:rsidRDefault="00F6275B" w:rsidP="00F6275B">
      <w:pPr>
        <w:ind w:left="2160" w:right="617" w:hanging="720"/>
        <w:rPr>
          <w:i/>
        </w:rPr>
      </w:pPr>
      <w:r w:rsidRPr="00476D2F">
        <w:rPr>
          <w:rFonts w:eastAsia="MS Mincho" w:cs="Courier New"/>
          <w:b/>
        </w:rPr>
        <w:t>Important:</w:t>
      </w:r>
      <w:r w:rsidRPr="00476D2F">
        <w:rPr>
          <w:rFonts w:eastAsia="MS Mincho" w:cs="Courier New"/>
        </w:rPr>
        <w:t xml:space="preserve"> </w:t>
      </w:r>
      <w:r w:rsidRPr="006B0B24">
        <w:rPr>
          <w:rFonts w:eastAsia="MS Mincho" w:cs="Courier New"/>
          <w:b/>
          <w:bCs/>
          <w:i/>
          <w:u w:val="single"/>
        </w:rPr>
        <w:t>The</w:t>
      </w:r>
      <w:r w:rsidR="00760241" w:rsidRPr="006B0B24">
        <w:rPr>
          <w:rFonts w:eastAsia="MS Mincho" w:cs="Courier New"/>
          <w:b/>
          <w:bCs/>
          <w:i/>
          <w:u w:val="single"/>
        </w:rPr>
        <w:t xml:space="preserve"> above</w:t>
      </w:r>
      <w:r w:rsidRPr="006B0B24">
        <w:rPr>
          <w:rFonts w:eastAsia="MS Mincho" w:cs="Courier New"/>
          <w:b/>
          <w:bCs/>
          <w:i/>
          <w:u w:val="single"/>
        </w:rPr>
        <w:t xml:space="preserve"> conventions</w:t>
      </w:r>
      <w:r w:rsidR="00003E56" w:rsidRPr="006B0B24">
        <w:rPr>
          <w:rFonts w:eastAsia="MS Mincho" w:cs="Courier New"/>
          <w:b/>
          <w:bCs/>
          <w:i/>
          <w:u w:val="single"/>
        </w:rPr>
        <w:t xml:space="preserve"> for nesting at CCN/CSI level</w:t>
      </w:r>
      <w:r w:rsidRPr="006B0B24">
        <w:rPr>
          <w:rFonts w:eastAsia="MS Mincho" w:cs="Courier New"/>
          <w:b/>
          <w:bCs/>
          <w:i/>
          <w:u w:val="single"/>
        </w:rPr>
        <w:t xml:space="preserve"> do not cover the content of the </w:t>
      </w:r>
      <w:proofErr w:type="spellStart"/>
      <w:r w:rsidRPr="006B0B24">
        <w:rPr>
          <w:rFonts w:eastAsia="MS Mincho" w:cs="Courier New"/>
          <w:b/>
          <w:bCs/>
          <w:i/>
          <w:u w:val="single"/>
        </w:rPr>
        <w:t>CorrelID</w:t>
      </w:r>
      <w:proofErr w:type="spellEnd"/>
      <w:r w:rsidRPr="006B0B24">
        <w:rPr>
          <w:rFonts w:eastAsia="MS Mincho" w:cs="Courier New"/>
          <w:b/>
          <w:bCs/>
          <w:i/>
          <w:u w:val="single"/>
        </w:rPr>
        <w:t xml:space="preserve"> </w:t>
      </w:r>
      <w:r w:rsidRPr="006B0B24">
        <w:rPr>
          <w:b/>
          <w:bCs/>
          <w:i/>
          <w:u w:val="single"/>
        </w:rPr>
        <w:t xml:space="preserve">for exchanges between </w:t>
      </w:r>
      <w:r w:rsidR="00B4694F">
        <w:rPr>
          <w:b/>
          <w:bCs/>
          <w:i/>
          <w:u w:val="single"/>
        </w:rPr>
        <w:t>ieCA/TED</w:t>
      </w:r>
      <w:r w:rsidRPr="006B0B24">
        <w:rPr>
          <w:b/>
          <w:bCs/>
          <w:i/>
          <w:u w:val="single"/>
        </w:rPr>
        <w:t xml:space="preserve"> and NAs</w:t>
      </w:r>
      <w:r w:rsidRPr="00476D2F">
        <w:rPr>
          <w:i/>
        </w:rPr>
        <w:t>. The ieCA</w:t>
      </w:r>
      <w:r w:rsidR="008476C8">
        <w:rPr>
          <w:i/>
        </w:rPr>
        <w:t>/TED</w:t>
      </w:r>
      <w:r w:rsidRPr="00476D2F">
        <w:rPr>
          <w:i/>
        </w:rPr>
        <w:t xml:space="preserve"> requires </w:t>
      </w:r>
      <w:r w:rsidRPr="006B0B24">
        <w:rPr>
          <w:i/>
          <w:u w:val="single"/>
        </w:rPr>
        <w:t>specific CSI message conventi</w:t>
      </w:r>
      <w:r w:rsidRPr="00476D2F">
        <w:rPr>
          <w:i/>
        </w:rPr>
        <w:t>ons with which NAs must comply</w:t>
      </w:r>
      <w:r w:rsidR="00003E56">
        <w:rPr>
          <w:i/>
        </w:rPr>
        <w:t>.</w:t>
      </w:r>
    </w:p>
    <w:p w14:paraId="67F87EB0" w14:textId="12B856A6" w:rsidR="00EB6772" w:rsidRPr="006B0B24" w:rsidRDefault="00EB6772" w:rsidP="006B0B24">
      <w:pPr>
        <w:spacing w:before="120"/>
        <w:ind w:left="2880" w:right="618" w:hanging="720"/>
        <w:rPr>
          <w:i/>
          <w:iCs/>
        </w:rPr>
      </w:pPr>
      <w:r w:rsidRPr="006B0B24">
        <w:rPr>
          <w:i/>
          <w:iCs/>
        </w:rPr>
        <w:t xml:space="preserve">Please refer to </w:t>
      </w:r>
      <w:r w:rsidR="00B4694F">
        <w:rPr>
          <w:i/>
          <w:iCs/>
        </w:rPr>
        <w:t>ieCA/TED</w:t>
      </w:r>
      <w:r w:rsidRPr="006B0B24">
        <w:rPr>
          <w:i/>
          <w:iCs/>
        </w:rPr>
        <w:t xml:space="preserve"> SAD [</w:t>
      </w:r>
      <w:r>
        <w:rPr>
          <w:i/>
          <w:iCs/>
        </w:rPr>
        <w:fldChar w:fldCharType="begin"/>
      </w:r>
      <w:r>
        <w:rPr>
          <w:i/>
          <w:iCs/>
        </w:rPr>
        <w:instrText xml:space="preserve"> REF R19 \h </w:instrText>
      </w:r>
      <w:r>
        <w:rPr>
          <w:i/>
          <w:iCs/>
        </w:rPr>
      </w:r>
      <w:r>
        <w:rPr>
          <w:i/>
          <w:iCs/>
        </w:rPr>
        <w:fldChar w:fldCharType="separate"/>
      </w:r>
      <w:r w:rsidR="004501EF" w:rsidRPr="000C1B4B">
        <w:rPr>
          <w:szCs w:val="24"/>
        </w:rPr>
        <w:t>R</w:t>
      </w:r>
      <w:r w:rsidR="004501EF">
        <w:rPr>
          <w:noProof/>
          <w:szCs w:val="24"/>
        </w:rPr>
        <w:t>19</w:t>
      </w:r>
      <w:r>
        <w:rPr>
          <w:i/>
          <w:iCs/>
        </w:rPr>
        <w:fldChar w:fldCharType="end"/>
      </w:r>
      <w:r w:rsidRPr="006B0B24">
        <w:rPr>
          <w:i/>
          <w:iCs/>
        </w:rPr>
        <w:t>] (section for Correlation Metadata) for more details.</w:t>
      </w:r>
    </w:p>
    <w:p w14:paraId="72D07FE3" w14:textId="53B01EA5" w:rsidR="00BF1EAD" w:rsidRPr="00476D2F" w:rsidRDefault="00BF1EAD" w:rsidP="00E245C6">
      <w:pPr>
        <w:spacing w:before="0"/>
        <w:ind w:left="1134"/>
      </w:pPr>
    </w:p>
    <w:p w14:paraId="1821FBEA" w14:textId="77777777" w:rsidR="00CF4AC4" w:rsidRPr="00476D2F" w:rsidRDefault="00CF4AC4" w:rsidP="00E245C6">
      <w:pPr>
        <w:spacing w:before="0"/>
        <w:ind w:left="1134"/>
      </w:pPr>
      <w:r w:rsidRPr="00476D2F">
        <w:t xml:space="preserve">When a </w:t>
      </w:r>
      <w:r w:rsidRPr="00AB408D">
        <w:rPr>
          <w:b/>
          <w:bCs/>
        </w:rPr>
        <w:t>Report</w:t>
      </w:r>
      <w:r w:rsidRPr="00476D2F">
        <w:t xml:space="preserve"> is sent back:</w:t>
      </w:r>
    </w:p>
    <w:p w14:paraId="67FAFBE3" w14:textId="4B7B9ED8" w:rsidR="006332AF" w:rsidRPr="00476D2F" w:rsidRDefault="00CF4AC4" w:rsidP="006332AF">
      <w:pPr>
        <w:pStyle w:val="ListParagraph"/>
        <w:numPr>
          <w:ilvl w:val="0"/>
          <w:numId w:val="108"/>
        </w:numPr>
      </w:pPr>
      <w:r w:rsidRPr="00476D2F">
        <w:t xml:space="preserve">the </w:t>
      </w:r>
      <w:proofErr w:type="spellStart"/>
      <w:r w:rsidRPr="00476D2F">
        <w:t>MsgId</w:t>
      </w:r>
      <w:proofErr w:type="spellEnd"/>
      <w:r w:rsidRPr="00476D2F">
        <w:t xml:space="preserve"> is equal to the </w:t>
      </w:r>
      <w:proofErr w:type="spellStart"/>
      <w:r w:rsidRPr="00476D2F">
        <w:t>MsgId</w:t>
      </w:r>
      <w:proofErr w:type="spellEnd"/>
      <w:r w:rsidRPr="00476D2F">
        <w:t xml:space="preserve"> of the original message;</w:t>
      </w:r>
    </w:p>
    <w:p w14:paraId="6089ADE4" w14:textId="7410F069" w:rsidR="006332AF" w:rsidRPr="00476D2F" w:rsidRDefault="006332AF" w:rsidP="00E245C6">
      <w:pPr>
        <w:pStyle w:val="ListParagraph"/>
        <w:numPr>
          <w:ilvl w:val="0"/>
          <w:numId w:val="108"/>
        </w:numPr>
      </w:pPr>
      <w:r w:rsidRPr="00476D2F">
        <w:t xml:space="preserve">the </w:t>
      </w:r>
      <w:proofErr w:type="spellStart"/>
      <w:r w:rsidRPr="00476D2F">
        <w:t>CorrelId</w:t>
      </w:r>
      <w:proofErr w:type="spellEnd"/>
      <w:r w:rsidRPr="00476D2F">
        <w:t xml:space="preserve"> is equal to the </w:t>
      </w:r>
      <w:proofErr w:type="spellStart"/>
      <w:r w:rsidRPr="00476D2F">
        <w:t>CorrelId</w:t>
      </w:r>
      <w:proofErr w:type="spellEnd"/>
      <w:r w:rsidRPr="00476D2F">
        <w:t xml:space="preserve"> of the original message.</w:t>
      </w:r>
    </w:p>
    <w:p w14:paraId="6F6B2EFA" w14:textId="77777777" w:rsidR="006332AF" w:rsidRPr="00476D2F" w:rsidRDefault="006332AF" w:rsidP="00E245C6">
      <w:pPr>
        <w:spacing w:before="0"/>
      </w:pPr>
    </w:p>
    <w:p w14:paraId="24EE77F4" w14:textId="4D389E5F" w:rsidR="00DF47BE" w:rsidRPr="00476D2F" w:rsidRDefault="00CF4AC4" w:rsidP="00AB408D">
      <w:pPr>
        <w:spacing w:before="0"/>
        <w:ind w:left="1440"/>
      </w:pPr>
      <w:r w:rsidRPr="00476D2F">
        <w:t>If</w:t>
      </w:r>
      <w:r w:rsidR="00DF47BE" w:rsidRPr="00476D2F">
        <w:t xml:space="preserve"> the </w:t>
      </w:r>
      <w:proofErr w:type="spellStart"/>
      <w:r w:rsidR="00DF47BE" w:rsidRPr="00AB408D">
        <w:rPr>
          <w:i/>
          <w:iCs/>
        </w:rPr>
        <w:t>MsgId</w:t>
      </w:r>
      <w:proofErr w:type="spellEnd"/>
      <w:r w:rsidR="00DF47BE" w:rsidRPr="00476D2F">
        <w:t xml:space="preserve"> </w:t>
      </w:r>
      <w:r w:rsidR="00697DFF" w:rsidRPr="00476D2F">
        <w:t>is</w:t>
      </w:r>
      <w:r w:rsidR="00DF47BE" w:rsidRPr="00476D2F">
        <w:t xml:space="preserve"> set to CSIMQMI_NONE</w:t>
      </w:r>
      <w:r w:rsidR="00697DFF" w:rsidRPr="00476D2F">
        <w:t>, then</w:t>
      </w:r>
      <w:r w:rsidR="00DF47BE" w:rsidRPr="00476D2F">
        <w:t xml:space="preserve"> </w:t>
      </w:r>
      <w:r w:rsidR="00697DFF" w:rsidRPr="00476D2F">
        <w:t>t</w:t>
      </w:r>
      <w:r w:rsidR="00DF47BE" w:rsidRPr="00476D2F">
        <w:t>he queue manager will generate a unique message identifier upon sending.</w:t>
      </w:r>
    </w:p>
    <w:p w14:paraId="5864B7F1" w14:textId="77777777" w:rsidR="00697DFF" w:rsidRPr="00476D2F" w:rsidRDefault="00697DFF" w:rsidP="00AB408D">
      <w:pPr>
        <w:spacing w:before="0"/>
        <w:ind w:left="1440"/>
      </w:pPr>
    </w:p>
    <w:p w14:paraId="51B98F2B" w14:textId="77777777" w:rsidR="00AB408D" w:rsidRDefault="00DF47BE" w:rsidP="00AB408D">
      <w:pPr>
        <w:spacing w:before="0"/>
        <w:ind w:left="1440"/>
      </w:pPr>
      <w:r w:rsidRPr="00476D2F">
        <w:t xml:space="preserve">The </w:t>
      </w:r>
      <w:proofErr w:type="spellStart"/>
      <w:r w:rsidRPr="00AB408D">
        <w:rPr>
          <w:i/>
          <w:iCs/>
        </w:rPr>
        <w:t>MsgId</w:t>
      </w:r>
      <w:proofErr w:type="spellEnd"/>
      <w:r w:rsidRPr="00476D2F">
        <w:t xml:space="preserve"> of the original message is copied into the </w:t>
      </w:r>
      <w:proofErr w:type="spellStart"/>
      <w:r w:rsidRPr="00476D2F">
        <w:t>MsgId</w:t>
      </w:r>
      <w:proofErr w:type="spellEnd"/>
      <w:r w:rsidRPr="00476D2F">
        <w:t xml:space="preserve"> of the </w:t>
      </w:r>
      <w:r w:rsidR="00697DFF" w:rsidRPr="00476D2F">
        <w:t>R</w:t>
      </w:r>
      <w:r w:rsidRPr="00476D2F">
        <w:t xml:space="preserve">eport message by setting the appropriate flag </w:t>
      </w:r>
      <w:r w:rsidR="001B1C97" w:rsidRPr="00AB408D">
        <w:rPr>
          <w:b/>
          <w:bCs/>
        </w:rPr>
        <w:t>CSIMQRO_PASS_MSG_ID</w:t>
      </w:r>
      <w:r w:rsidRPr="00476D2F">
        <w:t xml:space="preserve"> in the </w:t>
      </w:r>
      <w:proofErr w:type="spellStart"/>
      <w:r w:rsidRPr="00476D2F">
        <w:t>ReportRequest</w:t>
      </w:r>
      <w:proofErr w:type="spellEnd"/>
      <w:r w:rsidRPr="00476D2F">
        <w:t xml:space="preserve"> field of the QOS</w:t>
      </w:r>
      <w:r w:rsidR="00697DFF" w:rsidRPr="00476D2F">
        <w:t xml:space="preserve">. </w:t>
      </w:r>
    </w:p>
    <w:p w14:paraId="24EE77F5" w14:textId="7EB4A4A5" w:rsidR="00DF47BE" w:rsidRPr="00476D2F" w:rsidRDefault="00697DFF" w:rsidP="00AB408D">
      <w:pPr>
        <w:spacing w:before="0"/>
        <w:ind w:left="1440"/>
      </w:pPr>
      <w:r w:rsidRPr="00476D2F">
        <w:t xml:space="preserve">The </w:t>
      </w:r>
      <w:proofErr w:type="spellStart"/>
      <w:r w:rsidRPr="00AB408D">
        <w:rPr>
          <w:i/>
          <w:iCs/>
        </w:rPr>
        <w:t>CorrelId</w:t>
      </w:r>
      <w:proofErr w:type="spellEnd"/>
      <w:r w:rsidRPr="00476D2F">
        <w:t xml:space="preserve"> of the original message is copied into the </w:t>
      </w:r>
      <w:proofErr w:type="spellStart"/>
      <w:r w:rsidRPr="00AB408D">
        <w:rPr>
          <w:i/>
          <w:iCs/>
        </w:rPr>
        <w:t>CorrelId</w:t>
      </w:r>
      <w:proofErr w:type="spellEnd"/>
      <w:r w:rsidRPr="00476D2F">
        <w:t xml:space="preserve"> of the report message by setting the appropriate flag </w:t>
      </w:r>
      <w:r w:rsidR="00E82266" w:rsidRPr="00AB408D">
        <w:rPr>
          <w:b/>
          <w:bCs/>
        </w:rPr>
        <w:t>CSIMQRO_PASS_CORREL_ID</w:t>
      </w:r>
      <w:r w:rsidRPr="00476D2F">
        <w:t xml:space="preserve"> in the </w:t>
      </w:r>
      <w:proofErr w:type="spellStart"/>
      <w:r w:rsidRPr="00476D2F">
        <w:t>ReportRequest</w:t>
      </w:r>
      <w:proofErr w:type="spellEnd"/>
      <w:r w:rsidRPr="00476D2F">
        <w:t xml:space="preserve"> field of the QOS</w:t>
      </w:r>
      <w:r w:rsidR="00DF47BE" w:rsidRPr="00476D2F">
        <w:t xml:space="preserve"> (see section </w:t>
      </w:r>
      <w:r w:rsidR="00A9312B" w:rsidRPr="00476D2F">
        <w:fldChar w:fldCharType="begin"/>
      </w:r>
      <w:r w:rsidR="00A9312B" w:rsidRPr="00476D2F">
        <w:instrText xml:space="preserve"> REF _Ref157921862 \r \h  \* MERGEFORMAT </w:instrText>
      </w:r>
      <w:r w:rsidR="00A9312B" w:rsidRPr="00476D2F">
        <w:fldChar w:fldCharType="separate"/>
      </w:r>
      <w:r w:rsidR="004501EF">
        <w:t>VIII.2.6</w:t>
      </w:r>
      <w:r w:rsidR="00A9312B" w:rsidRPr="00476D2F">
        <w:fldChar w:fldCharType="end"/>
      </w:r>
      <w:r w:rsidR="00DF47BE" w:rsidRPr="00476D2F">
        <w:t>).</w:t>
      </w:r>
    </w:p>
    <w:p w14:paraId="24EE77F7" w14:textId="2A9D9AF4" w:rsidR="00DF47BE" w:rsidRPr="00476D2F" w:rsidRDefault="00DF47BE" w:rsidP="00AB408D">
      <w:pPr>
        <w:ind w:left="1080"/>
      </w:pPr>
      <w:r w:rsidRPr="00476D2F">
        <w:t xml:space="preserve">A </w:t>
      </w:r>
      <w:r w:rsidR="00AB408D" w:rsidRPr="00AB408D">
        <w:rPr>
          <w:b/>
          <w:bCs/>
        </w:rPr>
        <w:t>Report</w:t>
      </w:r>
      <w:r w:rsidR="00AB408D" w:rsidRPr="00476D2F">
        <w:t xml:space="preserve"> </w:t>
      </w:r>
      <w:r w:rsidRPr="00476D2F">
        <w:t xml:space="preserve">message is sent back to the sender: </w:t>
      </w:r>
    </w:p>
    <w:p w14:paraId="24EE77F8" w14:textId="77777777" w:rsidR="00DF47BE" w:rsidRPr="00476D2F" w:rsidRDefault="00DF47BE" w:rsidP="00AB408D">
      <w:pPr>
        <w:numPr>
          <w:ilvl w:val="0"/>
          <w:numId w:val="34"/>
        </w:numPr>
        <w:spacing w:before="120" w:after="120"/>
        <w:ind w:left="1800"/>
        <w:jc w:val="left"/>
      </w:pPr>
      <w:r w:rsidRPr="00476D2F">
        <w:t>Confirm on Delivery (CoD) report when the message has been read by the receiving application and deleted from the queue</w:t>
      </w:r>
      <w:r w:rsidR="00C17E8E" w:rsidRPr="00476D2F">
        <w:t>;</w:t>
      </w:r>
    </w:p>
    <w:p w14:paraId="24EE77F9" w14:textId="77777777" w:rsidR="00DF47BE" w:rsidRPr="00476D2F" w:rsidRDefault="00DF47BE" w:rsidP="00AB408D">
      <w:pPr>
        <w:numPr>
          <w:ilvl w:val="0"/>
          <w:numId w:val="34"/>
        </w:numPr>
        <w:spacing w:before="120" w:after="120"/>
        <w:ind w:left="1800"/>
        <w:jc w:val="left"/>
      </w:pPr>
      <w:r w:rsidRPr="00476D2F">
        <w:t>Confirm on Arrival (CoA) report when the message has arrived on the remote Gateway</w:t>
      </w:r>
      <w:r w:rsidR="00C17E8E" w:rsidRPr="00476D2F">
        <w:t>;</w:t>
      </w:r>
    </w:p>
    <w:p w14:paraId="24EE77FA" w14:textId="77777777" w:rsidR="00DF47BE" w:rsidRPr="00476D2F" w:rsidRDefault="00DF47BE" w:rsidP="00AB408D">
      <w:pPr>
        <w:numPr>
          <w:ilvl w:val="0"/>
          <w:numId w:val="34"/>
        </w:numPr>
        <w:spacing w:before="120" w:after="120"/>
        <w:ind w:left="1800"/>
        <w:jc w:val="left"/>
      </w:pPr>
      <w:r w:rsidRPr="00476D2F">
        <w:t xml:space="preserve">Expiration (EXP) report when a value of time lapse set in the </w:t>
      </w:r>
      <w:proofErr w:type="spellStart"/>
      <w:r w:rsidRPr="00476D2F">
        <w:t>CSIMQMD.Expiry</w:t>
      </w:r>
      <w:proofErr w:type="spellEnd"/>
      <w:r w:rsidRPr="00476D2F">
        <w:t xml:space="preserve"> variable (see Note 2) has expired and an application tries to retrieve this message after the elapsed expiration time: the message, once arrived on Destination queue (CoA), was not fetched from this queue by an application program during the time allotted</w:t>
      </w:r>
      <w:r w:rsidR="00C17E8E" w:rsidRPr="00476D2F">
        <w:t>;</w:t>
      </w:r>
    </w:p>
    <w:p w14:paraId="24EE77FB" w14:textId="77777777" w:rsidR="00DF47BE" w:rsidRPr="00476D2F" w:rsidRDefault="00DF47BE" w:rsidP="00AB408D">
      <w:pPr>
        <w:numPr>
          <w:ilvl w:val="0"/>
          <w:numId w:val="34"/>
        </w:numPr>
        <w:spacing w:before="120" w:after="120"/>
        <w:ind w:left="1800"/>
        <w:jc w:val="left"/>
      </w:pPr>
      <w:r w:rsidRPr="00476D2F">
        <w:t>Exception (EXC) report when other technical errors that are related to the queuing system, have occurred.</w:t>
      </w:r>
    </w:p>
    <w:p w14:paraId="24EE77FC" w14:textId="46994FC5" w:rsidR="00DF47BE" w:rsidRPr="00476D2F" w:rsidRDefault="00DF47BE" w:rsidP="00AB408D">
      <w:pPr>
        <w:ind w:left="1080"/>
      </w:pPr>
      <w:r w:rsidRPr="00476D2F">
        <w:t xml:space="preserve">The usage of the four report messages (CoA, CoD, EXP and EXC) is mandatory. An NCA will have to request all four types of reports whenever an Information Exchange is sent and will have to wait for the reception of the reports for any Information Exchange sent. In case of problems, corrective action needs to be taken. This usage is further discussed in </w:t>
      </w:r>
      <w:r w:rsidR="004A31B7" w:rsidRPr="00476D2F">
        <w:t xml:space="preserve">chapter </w:t>
      </w:r>
      <w:r w:rsidR="00A9312B" w:rsidRPr="00476D2F">
        <w:fldChar w:fldCharType="begin"/>
      </w:r>
      <w:r w:rsidR="00A9312B" w:rsidRPr="00476D2F">
        <w:instrText xml:space="preserve"> REF _Ref508694160 \w \h  \* MERGEFORMAT </w:instrText>
      </w:r>
      <w:r w:rsidR="00A9312B" w:rsidRPr="00476D2F">
        <w:fldChar w:fldCharType="separate"/>
      </w:r>
      <w:r w:rsidR="004501EF">
        <w:t>VIII.2.7</w:t>
      </w:r>
      <w:r w:rsidR="00A9312B" w:rsidRPr="00476D2F">
        <w:fldChar w:fldCharType="end"/>
      </w:r>
      <w:r w:rsidRPr="00476D2F">
        <w:t>.</w:t>
      </w:r>
    </w:p>
    <w:p w14:paraId="24EE77FD" w14:textId="65DECF2B" w:rsidR="00DF47BE" w:rsidRPr="00476D2F" w:rsidRDefault="00DF47BE" w:rsidP="00AB408D">
      <w:pPr>
        <w:ind w:left="1080"/>
      </w:pPr>
      <w:r w:rsidRPr="00476D2F">
        <w:t>The report messages are to be read from the queue whose name is given by the element “</w:t>
      </w:r>
      <w:proofErr w:type="spellStart"/>
      <w:r w:rsidRPr="00476D2F">
        <w:t>ReplyToQ</w:t>
      </w:r>
      <w:proofErr w:type="spellEnd"/>
      <w:r w:rsidRPr="00476D2F">
        <w:t xml:space="preserve">” of the </w:t>
      </w:r>
      <w:proofErr w:type="gramStart"/>
      <w:r w:rsidRPr="00476D2F">
        <w:t>Quality of Service</w:t>
      </w:r>
      <w:proofErr w:type="gramEnd"/>
      <w:r w:rsidRPr="00476D2F">
        <w:t xml:space="preserve"> structure. See </w:t>
      </w:r>
      <w:r w:rsidR="00A9312B" w:rsidRPr="00476D2F">
        <w:fldChar w:fldCharType="begin"/>
      </w:r>
      <w:r w:rsidR="00A9312B" w:rsidRPr="00476D2F">
        <w:instrText xml:space="preserve"> REF _Ref455397797 \h  \* MERGEFORMAT </w:instrText>
      </w:r>
      <w:r w:rsidR="00A9312B" w:rsidRPr="00476D2F">
        <w:fldChar w:fldCharType="separate"/>
      </w:r>
      <w:r w:rsidR="004501EF" w:rsidRPr="00476D2F">
        <w:t xml:space="preserve">Table </w:t>
      </w:r>
      <w:r w:rsidR="004501EF">
        <w:t>75</w:t>
      </w:r>
      <w:r w:rsidR="00A9312B" w:rsidRPr="00476D2F">
        <w:fldChar w:fldCharType="end"/>
      </w:r>
      <w:r w:rsidRPr="00476D2F">
        <w:t>. The report messages do not contain the original message.</w:t>
      </w:r>
    </w:p>
    <w:p w14:paraId="7F926677" w14:textId="68281047" w:rsidR="00652F87" w:rsidRPr="00476D2F" w:rsidRDefault="00DF47BE" w:rsidP="00AB408D">
      <w:pPr>
        <w:ind w:left="1080"/>
      </w:pPr>
      <w:r w:rsidRPr="00476D2F">
        <w:t>In case the report message could not be delivered to the queue indicated by this element, it will be stored on the so-called dead-letter queue (CSIMQRO_DEAD_LETTER_Q) on the gateway that sent the report. Each CCN Gateway needs to have this type of queue.</w:t>
      </w:r>
    </w:p>
    <w:p w14:paraId="24EE77FF" w14:textId="77777777" w:rsidR="00DF47BE" w:rsidRPr="00476D2F" w:rsidRDefault="00DF47BE" w:rsidP="006F347D">
      <w:pPr>
        <w:pStyle w:val="Heading3"/>
      </w:pPr>
      <w:bookmarkStart w:id="1776" w:name="_Ref457988949"/>
      <w:bookmarkStart w:id="1777" w:name="_Toc470515278"/>
      <w:bookmarkStart w:id="1778" w:name="_Toc259460387"/>
      <w:bookmarkStart w:id="1779" w:name="_Toc526170516"/>
      <w:bookmarkStart w:id="1780" w:name="_Toc185900800"/>
      <w:r w:rsidRPr="00476D2F">
        <w:t>The data descriptor</w:t>
      </w:r>
      <w:bookmarkEnd w:id="1776"/>
      <w:bookmarkEnd w:id="1777"/>
      <w:bookmarkEnd w:id="1778"/>
      <w:bookmarkEnd w:id="1779"/>
      <w:bookmarkEnd w:id="1780"/>
    </w:p>
    <w:p w14:paraId="24EE7800" w14:textId="568D8817" w:rsidR="00DF47BE" w:rsidRPr="00476D2F" w:rsidRDefault="00DF47BE">
      <w:pPr>
        <w:spacing w:after="240"/>
      </w:pPr>
      <w:r w:rsidRPr="00476D2F">
        <w:t xml:space="preserve">The data descriptor is implemented by a CSIDD structure shown in </w:t>
      </w:r>
      <w:r w:rsidR="00A9312B" w:rsidRPr="00476D2F">
        <w:fldChar w:fldCharType="begin"/>
      </w:r>
      <w:r w:rsidR="00A9312B" w:rsidRPr="00476D2F">
        <w:instrText xml:space="preserve"> REF _Ref458395666 \h  \* MERGEFORMAT </w:instrText>
      </w:r>
      <w:r w:rsidR="00A9312B" w:rsidRPr="00476D2F">
        <w:fldChar w:fldCharType="separate"/>
      </w:r>
      <w:r w:rsidR="004501EF" w:rsidRPr="00476D2F">
        <w:t xml:space="preserve">Table </w:t>
      </w:r>
      <w:r w:rsidR="004501EF">
        <w:t>73</w:t>
      </w:r>
      <w:r w:rsidR="00A9312B" w:rsidRPr="00476D2F">
        <w:fldChar w:fldCharType="end"/>
      </w:r>
      <w:r w:rsidRPr="00476D2F">
        <w:t>.</w:t>
      </w:r>
    </w:p>
    <w:tbl>
      <w:tblPr>
        <w:tblW w:w="9214"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701"/>
        <w:gridCol w:w="2835"/>
        <w:gridCol w:w="2694"/>
        <w:gridCol w:w="1984"/>
      </w:tblGrid>
      <w:tr w:rsidR="00DF47BE" w:rsidRPr="00110E6A" w14:paraId="24EE7804" w14:textId="77777777">
        <w:trPr>
          <w:cantSplit/>
          <w:tblHeader/>
          <w:jc w:val="center"/>
        </w:trPr>
        <w:tc>
          <w:tcPr>
            <w:tcW w:w="4536" w:type="dxa"/>
            <w:gridSpan w:val="2"/>
            <w:shd w:val="clear" w:color="auto" w:fill="002060"/>
          </w:tcPr>
          <w:p w14:paraId="24EE7801" w14:textId="77777777" w:rsidR="00DF47BE" w:rsidRPr="00476D2F" w:rsidRDefault="00DF47BE">
            <w:pPr>
              <w:pStyle w:val="Table12"/>
              <w:spacing w:before="0" w:after="0"/>
              <w:rPr>
                <w:b/>
              </w:rPr>
            </w:pPr>
            <w:r w:rsidRPr="00476D2F">
              <w:rPr>
                <w:b/>
              </w:rPr>
              <w:t>Typedef struct tag</w:t>
            </w:r>
          </w:p>
        </w:tc>
        <w:tc>
          <w:tcPr>
            <w:tcW w:w="2694" w:type="dxa"/>
            <w:shd w:val="clear" w:color="auto" w:fill="002060"/>
          </w:tcPr>
          <w:p w14:paraId="24EE7802" w14:textId="77777777" w:rsidR="00DF47BE" w:rsidRPr="00476D2F" w:rsidRDefault="00DF47BE">
            <w:pPr>
              <w:pStyle w:val="Table12"/>
              <w:spacing w:before="0" w:after="0"/>
              <w:rPr>
                <w:b/>
              </w:rPr>
            </w:pPr>
            <w:r w:rsidRPr="00476D2F">
              <w:rPr>
                <w:b/>
              </w:rPr>
              <w:t xml:space="preserve">Value on SEND </w:t>
            </w:r>
          </w:p>
        </w:tc>
        <w:tc>
          <w:tcPr>
            <w:tcW w:w="1984" w:type="dxa"/>
            <w:shd w:val="clear" w:color="auto" w:fill="002060"/>
          </w:tcPr>
          <w:p w14:paraId="24EE7803" w14:textId="77777777" w:rsidR="00DF47BE" w:rsidRPr="00476D2F" w:rsidRDefault="00DF47BE">
            <w:pPr>
              <w:pStyle w:val="Table12"/>
              <w:spacing w:before="0" w:after="0"/>
              <w:rPr>
                <w:b/>
              </w:rPr>
            </w:pPr>
            <w:r w:rsidRPr="00476D2F">
              <w:rPr>
                <w:b/>
              </w:rPr>
              <w:t xml:space="preserve"> Data descriptor </w:t>
            </w:r>
          </w:p>
        </w:tc>
      </w:tr>
      <w:tr w:rsidR="00DF47BE" w:rsidRPr="00110E6A" w14:paraId="24EE7806" w14:textId="77777777">
        <w:trPr>
          <w:cantSplit/>
          <w:jc w:val="center"/>
        </w:trPr>
        <w:tc>
          <w:tcPr>
            <w:tcW w:w="9214" w:type="dxa"/>
            <w:gridSpan w:val="4"/>
          </w:tcPr>
          <w:p w14:paraId="24EE7805" w14:textId="77777777" w:rsidR="00DF47BE" w:rsidRPr="00476D2F" w:rsidRDefault="00DF47BE">
            <w:pPr>
              <w:pStyle w:val="Table12"/>
              <w:spacing w:before="0" w:after="0"/>
              <w:rPr>
                <w:sz w:val="20"/>
              </w:rPr>
            </w:pPr>
            <w:r w:rsidRPr="00476D2F">
              <w:rPr>
                <w:sz w:val="20"/>
              </w:rPr>
              <w:t>CSIDD {</w:t>
            </w:r>
          </w:p>
        </w:tc>
      </w:tr>
      <w:tr w:rsidR="00DF47BE" w:rsidRPr="00110E6A" w14:paraId="24EE780B" w14:textId="77777777">
        <w:trPr>
          <w:jc w:val="center"/>
        </w:trPr>
        <w:tc>
          <w:tcPr>
            <w:tcW w:w="1701" w:type="dxa"/>
          </w:tcPr>
          <w:p w14:paraId="24EE7807" w14:textId="77777777" w:rsidR="00DF47BE" w:rsidRPr="00476D2F" w:rsidRDefault="00DF47BE">
            <w:pPr>
              <w:pStyle w:val="Table12"/>
              <w:spacing w:before="0" w:after="0"/>
              <w:rPr>
                <w:sz w:val="20"/>
              </w:rPr>
            </w:pPr>
            <w:r w:rsidRPr="00476D2F">
              <w:rPr>
                <w:sz w:val="20"/>
              </w:rPr>
              <w:t>CSICHAR4</w:t>
            </w:r>
          </w:p>
        </w:tc>
        <w:tc>
          <w:tcPr>
            <w:tcW w:w="2835" w:type="dxa"/>
          </w:tcPr>
          <w:p w14:paraId="24EE7808" w14:textId="77777777" w:rsidR="00DF47BE" w:rsidRPr="00476D2F" w:rsidRDefault="00DF47BE">
            <w:pPr>
              <w:pStyle w:val="Table12"/>
              <w:spacing w:before="0" w:after="0"/>
              <w:rPr>
                <w:sz w:val="20"/>
              </w:rPr>
            </w:pPr>
            <w:proofErr w:type="spellStart"/>
            <w:r w:rsidRPr="00476D2F">
              <w:rPr>
                <w:sz w:val="20"/>
              </w:rPr>
              <w:t>StrucId</w:t>
            </w:r>
            <w:proofErr w:type="spellEnd"/>
            <w:r w:rsidRPr="00476D2F">
              <w:rPr>
                <w:sz w:val="20"/>
              </w:rPr>
              <w:t>;</w:t>
            </w:r>
          </w:p>
        </w:tc>
        <w:tc>
          <w:tcPr>
            <w:tcW w:w="2694" w:type="dxa"/>
          </w:tcPr>
          <w:p w14:paraId="24EE7809" w14:textId="77777777" w:rsidR="00DF47BE" w:rsidRPr="00476D2F" w:rsidRDefault="00DF47BE">
            <w:pPr>
              <w:pStyle w:val="Table12"/>
              <w:spacing w:before="0" w:after="0"/>
              <w:rPr>
                <w:sz w:val="20"/>
              </w:rPr>
            </w:pPr>
            <w:r w:rsidRPr="00476D2F">
              <w:rPr>
                <w:sz w:val="20"/>
              </w:rPr>
              <w:t>CSIDD_STRUC_ID</w:t>
            </w:r>
          </w:p>
        </w:tc>
        <w:tc>
          <w:tcPr>
            <w:tcW w:w="1984" w:type="dxa"/>
          </w:tcPr>
          <w:p w14:paraId="24EE780A" w14:textId="77777777" w:rsidR="00DF47BE" w:rsidRPr="00476D2F" w:rsidRDefault="00DF47BE">
            <w:pPr>
              <w:pStyle w:val="Table12"/>
              <w:spacing w:before="0" w:after="0"/>
              <w:rPr>
                <w:sz w:val="20"/>
              </w:rPr>
            </w:pPr>
            <w:r w:rsidRPr="00476D2F">
              <w:rPr>
                <w:sz w:val="20"/>
              </w:rPr>
              <w:t xml:space="preserve"> Structure identifier </w:t>
            </w:r>
          </w:p>
        </w:tc>
      </w:tr>
      <w:tr w:rsidR="00DF47BE" w:rsidRPr="00110E6A" w14:paraId="24EE7810" w14:textId="77777777">
        <w:trPr>
          <w:jc w:val="center"/>
        </w:trPr>
        <w:tc>
          <w:tcPr>
            <w:tcW w:w="1701" w:type="dxa"/>
          </w:tcPr>
          <w:p w14:paraId="24EE780C" w14:textId="77777777" w:rsidR="00DF47BE" w:rsidRPr="00476D2F" w:rsidRDefault="00DF47BE">
            <w:pPr>
              <w:pStyle w:val="Table12"/>
              <w:spacing w:before="0" w:after="0"/>
              <w:rPr>
                <w:sz w:val="20"/>
              </w:rPr>
            </w:pPr>
            <w:r w:rsidRPr="00476D2F">
              <w:rPr>
                <w:sz w:val="20"/>
              </w:rPr>
              <w:t>CSILONG</w:t>
            </w:r>
          </w:p>
        </w:tc>
        <w:tc>
          <w:tcPr>
            <w:tcW w:w="2835" w:type="dxa"/>
          </w:tcPr>
          <w:p w14:paraId="24EE780D" w14:textId="77777777" w:rsidR="00DF47BE" w:rsidRPr="00476D2F" w:rsidRDefault="00DF47BE">
            <w:pPr>
              <w:pStyle w:val="Table12"/>
              <w:spacing w:before="0" w:after="0"/>
              <w:rPr>
                <w:sz w:val="20"/>
              </w:rPr>
            </w:pPr>
            <w:r w:rsidRPr="00476D2F">
              <w:rPr>
                <w:sz w:val="20"/>
              </w:rPr>
              <w:t>Version;</w:t>
            </w:r>
          </w:p>
        </w:tc>
        <w:tc>
          <w:tcPr>
            <w:tcW w:w="2694" w:type="dxa"/>
          </w:tcPr>
          <w:p w14:paraId="24EE780E" w14:textId="77777777" w:rsidR="00DF47BE" w:rsidRPr="00476D2F" w:rsidRDefault="00DF47BE">
            <w:pPr>
              <w:pStyle w:val="Table12"/>
              <w:spacing w:before="0" w:after="0"/>
              <w:rPr>
                <w:sz w:val="20"/>
              </w:rPr>
            </w:pPr>
            <w:r w:rsidRPr="00476D2F">
              <w:rPr>
                <w:sz w:val="20"/>
              </w:rPr>
              <w:t>CSIDD_VERSION_1</w:t>
            </w:r>
          </w:p>
        </w:tc>
        <w:tc>
          <w:tcPr>
            <w:tcW w:w="1984" w:type="dxa"/>
          </w:tcPr>
          <w:p w14:paraId="24EE780F" w14:textId="77777777" w:rsidR="00DF47BE" w:rsidRPr="00476D2F" w:rsidRDefault="00DF47BE">
            <w:pPr>
              <w:pStyle w:val="Table12"/>
              <w:spacing w:before="0" w:after="0"/>
              <w:rPr>
                <w:sz w:val="20"/>
              </w:rPr>
            </w:pPr>
            <w:r w:rsidRPr="00476D2F">
              <w:rPr>
                <w:sz w:val="20"/>
              </w:rPr>
              <w:t xml:space="preserve"> Structure version</w:t>
            </w:r>
          </w:p>
        </w:tc>
      </w:tr>
      <w:tr w:rsidR="00DF47BE" w:rsidRPr="00110E6A" w14:paraId="24EE7815" w14:textId="77777777">
        <w:trPr>
          <w:jc w:val="center"/>
        </w:trPr>
        <w:tc>
          <w:tcPr>
            <w:tcW w:w="1701" w:type="dxa"/>
          </w:tcPr>
          <w:p w14:paraId="24EE7811" w14:textId="77777777" w:rsidR="00DF47BE" w:rsidRPr="00476D2F" w:rsidRDefault="00DF47BE">
            <w:pPr>
              <w:pStyle w:val="Table12"/>
              <w:spacing w:before="0" w:after="0"/>
              <w:rPr>
                <w:sz w:val="20"/>
              </w:rPr>
            </w:pPr>
            <w:r w:rsidRPr="00476D2F">
              <w:rPr>
                <w:sz w:val="20"/>
              </w:rPr>
              <w:t>CSILONG</w:t>
            </w:r>
          </w:p>
        </w:tc>
        <w:tc>
          <w:tcPr>
            <w:tcW w:w="2835" w:type="dxa"/>
          </w:tcPr>
          <w:p w14:paraId="24EE7812" w14:textId="77777777" w:rsidR="00DF47BE" w:rsidRPr="00476D2F" w:rsidRDefault="00DF47BE">
            <w:pPr>
              <w:pStyle w:val="Table12"/>
              <w:spacing w:before="0" w:after="0"/>
              <w:rPr>
                <w:sz w:val="20"/>
              </w:rPr>
            </w:pPr>
            <w:r w:rsidRPr="00476D2F">
              <w:rPr>
                <w:sz w:val="20"/>
              </w:rPr>
              <w:t>Flags;</w:t>
            </w:r>
          </w:p>
        </w:tc>
        <w:tc>
          <w:tcPr>
            <w:tcW w:w="2694" w:type="dxa"/>
          </w:tcPr>
          <w:p w14:paraId="24EE7813" w14:textId="77777777" w:rsidR="00DF47BE" w:rsidRPr="00476D2F" w:rsidRDefault="00DF47BE">
            <w:pPr>
              <w:pStyle w:val="Table12"/>
              <w:spacing w:before="0" w:after="0"/>
              <w:rPr>
                <w:sz w:val="20"/>
              </w:rPr>
            </w:pPr>
            <w:r w:rsidRPr="00476D2F">
              <w:rPr>
                <w:sz w:val="20"/>
              </w:rPr>
              <w:t>O_MEMORY or O_FILE</w:t>
            </w:r>
          </w:p>
        </w:tc>
        <w:tc>
          <w:tcPr>
            <w:tcW w:w="1984" w:type="dxa"/>
          </w:tcPr>
          <w:p w14:paraId="24EE7814" w14:textId="77777777" w:rsidR="00DF47BE" w:rsidRPr="00476D2F" w:rsidRDefault="00DF47BE">
            <w:pPr>
              <w:pStyle w:val="Table12"/>
              <w:spacing w:before="0" w:after="0"/>
              <w:rPr>
                <w:sz w:val="20"/>
              </w:rPr>
            </w:pPr>
          </w:p>
        </w:tc>
      </w:tr>
      <w:tr w:rsidR="00DF47BE" w:rsidRPr="00110E6A" w14:paraId="24EE781A" w14:textId="77777777">
        <w:trPr>
          <w:jc w:val="center"/>
        </w:trPr>
        <w:tc>
          <w:tcPr>
            <w:tcW w:w="1701" w:type="dxa"/>
          </w:tcPr>
          <w:p w14:paraId="24EE7816" w14:textId="77777777" w:rsidR="00DF47BE" w:rsidRPr="00476D2F" w:rsidRDefault="00DF47BE">
            <w:pPr>
              <w:pStyle w:val="Table12"/>
              <w:spacing w:before="0" w:after="0"/>
              <w:rPr>
                <w:sz w:val="20"/>
              </w:rPr>
            </w:pPr>
            <w:r w:rsidRPr="00476D2F">
              <w:rPr>
                <w:sz w:val="20"/>
              </w:rPr>
              <w:t>CSICHAR256</w:t>
            </w:r>
          </w:p>
        </w:tc>
        <w:tc>
          <w:tcPr>
            <w:tcW w:w="2835" w:type="dxa"/>
          </w:tcPr>
          <w:p w14:paraId="24EE7817" w14:textId="77777777" w:rsidR="00DF47BE" w:rsidRPr="00476D2F" w:rsidRDefault="00DF47BE">
            <w:pPr>
              <w:pStyle w:val="Table12"/>
              <w:spacing w:before="0" w:after="0"/>
              <w:rPr>
                <w:sz w:val="20"/>
              </w:rPr>
            </w:pPr>
            <w:proofErr w:type="spellStart"/>
            <w:r w:rsidRPr="00476D2F">
              <w:rPr>
                <w:sz w:val="20"/>
              </w:rPr>
              <w:t>FileName</w:t>
            </w:r>
            <w:proofErr w:type="spellEnd"/>
            <w:r w:rsidRPr="00476D2F">
              <w:rPr>
                <w:sz w:val="20"/>
              </w:rPr>
              <w:t>;</w:t>
            </w:r>
          </w:p>
        </w:tc>
        <w:tc>
          <w:tcPr>
            <w:tcW w:w="2694" w:type="dxa"/>
          </w:tcPr>
          <w:p w14:paraId="24EE7818" w14:textId="4765019A"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4501EF" w:rsidRPr="004501EF">
              <w:rPr>
                <w:sz w:val="20"/>
              </w:rPr>
              <w:t>VIII.2.4</w:t>
            </w:r>
            <w:r w:rsidR="00A9312B" w:rsidRPr="00476D2F">
              <w:fldChar w:fldCharType="end"/>
            </w:r>
          </w:p>
        </w:tc>
        <w:tc>
          <w:tcPr>
            <w:tcW w:w="1984" w:type="dxa"/>
          </w:tcPr>
          <w:p w14:paraId="24EE7819" w14:textId="77777777" w:rsidR="00DF47BE" w:rsidRPr="00476D2F" w:rsidRDefault="00DF47BE">
            <w:pPr>
              <w:pStyle w:val="Table12"/>
              <w:spacing w:before="0" w:after="0"/>
              <w:rPr>
                <w:sz w:val="20"/>
              </w:rPr>
            </w:pPr>
          </w:p>
        </w:tc>
      </w:tr>
      <w:tr w:rsidR="00DF47BE" w:rsidRPr="00110E6A" w14:paraId="24EE781F" w14:textId="77777777">
        <w:trPr>
          <w:jc w:val="center"/>
        </w:trPr>
        <w:tc>
          <w:tcPr>
            <w:tcW w:w="1701" w:type="dxa"/>
          </w:tcPr>
          <w:p w14:paraId="24EE781B" w14:textId="77777777" w:rsidR="00DF47BE" w:rsidRPr="00476D2F" w:rsidRDefault="00DF47BE">
            <w:pPr>
              <w:pStyle w:val="Table12"/>
              <w:spacing w:before="0" w:after="0"/>
              <w:rPr>
                <w:sz w:val="20"/>
              </w:rPr>
            </w:pPr>
            <w:r w:rsidRPr="00476D2F">
              <w:rPr>
                <w:sz w:val="20"/>
              </w:rPr>
              <w:t>CSIULONG</w:t>
            </w:r>
          </w:p>
        </w:tc>
        <w:tc>
          <w:tcPr>
            <w:tcW w:w="2835" w:type="dxa"/>
          </w:tcPr>
          <w:p w14:paraId="24EE781C" w14:textId="77777777" w:rsidR="00DF47BE" w:rsidRPr="00476D2F" w:rsidRDefault="00DF47BE">
            <w:pPr>
              <w:pStyle w:val="Table12"/>
              <w:spacing w:before="0" w:after="0"/>
              <w:rPr>
                <w:sz w:val="20"/>
              </w:rPr>
            </w:pPr>
            <w:proofErr w:type="spellStart"/>
            <w:r w:rsidRPr="00476D2F">
              <w:rPr>
                <w:sz w:val="20"/>
              </w:rPr>
              <w:t>DataLength</w:t>
            </w:r>
            <w:proofErr w:type="spellEnd"/>
            <w:r w:rsidRPr="00476D2F">
              <w:rPr>
                <w:sz w:val="20"/>
              </w:rPr>
              <w:t>;</w:t>
            </w:r>
          </w:p>
        </w:tc>
        <w:tc>
          <w:tcPr>
            <w:tcW w:w="2694" w:type="dxa"/>
          </w:tcPr>
          <w:p w14:paraId="24EE781D" w14:textId="2A87FD2B"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4501EF" w:rsidRPr="004501EF">
              <w:rPr>
                <w:sz w:val="20"/>
              </w:rPr>
              <w:t>VIII.2.4</w:t>
            </w:r>
            <w:r w:rsidR="00A9312B" w:rsidRPr="00476D2F">
              <w:fldChar w:fldCharType="end"/>
            </w:r>
          </w:p>
        </w:tc>
        <w:tc>
          <w:tcPr>
            <w:tcW w:w="1984" w:type="dxa"/>
          </w:tcPr>
          <w:p w14:paraId="24EE781E" w14:textId="77777777" w:rsidR="00DF47BE" w:rsidRPr="00476D2F" w:rsidRDefault="00DF47BE">
            <w:pPr>
              <w:pStyle w:val="Table12"/>
              <w:spacing w:before="0" w:after="0"/>
              <w:rPr>
                <w:sz w:val="20"/>
              </w:rPr>
            </w:pPr>
          </w:p>
        </w:tc>
      </w:tr>
      <w:tr w:rsidR="00DF47BE" w:rsidRPr="00110E6A" w14:paraId="24EE7824" w14:textId="77777777">
        <w:trPr>
          <w:jc w:val="center"/>
        </w:trPr>
        <w:tc>
          <w:tcPr>
            <w:tcW w:w="1701" w:type="dxa"/>
          </w:tcPr>
          <w:p w14:paraId="24EE7820" w14:textId="77777777" w:rsidR="00DF47BE" w:rsidRPr="00476D2F" w:rsidRDefault="00DF47BE">
            <w:pPr>
              <w:pStyle w:val="Table12"/>
              <w:spacing w:before="0" w:after="0"/>
              <w:rPr>
                <w:sz w:val="20"/>
              </w:rPr>
            </w:pPr>
            <w:r w:rsidRPr="00476D2F">
              <w:rPr>
                <w:sz w:val="20"/>
              </w:rPr>
              <w:t>CSIBYTE</w:t>
            </w:r>
          </w:p>
        </w:tc>
        <w:tc>
          <w:tcPr>
            <w:tcW w:w="2835" w:type="dxa"/>
          </w:tcPr>
          <w:p w14:paraId="24EE7821" w14:textId="77777777" w:rsidR="00DF47BE" w:rsidRPr="00476D2F" w:rsidRDefault="00DF47BE">
            <w:pPr>
              <w:pStyle w:val="Table12"/>
              <w:spacing w:before="0" w:after="0"/>
              <w:rPr>
                <w:sz w:val="20"/>
              </w:rPr>
            </w:pPr>
            <w:r w:rsidRPr="00476D2F">
              <w:rPr>
                <w:sz w:val="20"/>
              </w:rPr>
              <w:t>*Data;</w:t>
            </w:r>
          </w:p>
        </w:tc>
        <w:tc>
          <w:tcPr>
            <w:tcW w:w="2694" w:type="dxa"/>
          </w:tcPr>
          <w:p w14:paraId="24EE7822" w14:textId="5A08591A"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4501EF" w:rsidRPr="004501EF">
              <w:rPr>
                <w:sz w:val="20"/>
              </w:rPr>
              <w:t>VIII.2.4</w:t>
            </w:r>
            <w:r w:rsidR="00A9312B" w:rsidRPr="00476D2F">
              <w:fldChar w:fldCharType="end"/>
            </w:r>
          </w:p>
        </w:tc>
        <w:tc>
          <w:tcPr>
            <w:tcW w:w="1984" w:type="dxa"/>
          </w:tcPr>
          <w:p w14:paraId="24EE7823" w14:textId="77777777" w:rsidR="00DF47BE" w:rsidRPr="00476D2F" w:rsidRDefault="00DF47BE">
            <w:pPr>
              <w:pStyle w:val="Table12"/>
              <w:spacing w:before="0" w:after="0"/>
              <w:rPr>
                <w:sz w:val="20"/>
              </w:rPr>
            </w:pPr>
          </w:p>
        </w:tc>
      </w:tr>
      <w:tr w:rsidR="00DF47BE" w:rsidRPr="00110E6A" w14:paraId="24EE7826" w14:textId="77777777">
        <w:trPr>
          <w:cantSplit/>
          <w:jc w:val="center"/>
        </w:trPr>
        <w:tc>
          <w:tcPr>
            <w:tcW w:w="9214" w:type="dxa"/>
            <w:gridSpan w:val="4"/>
          </w:tcPr>
          <w:p w14:paraId="24EE7825" w14:textId="77777777" w:rsidR="00DF47BE" w:rsidRPr="00476D2F" w:rsidRDefault="00DF47BE">
            <w:pPr>
              <w:pStyle w:val="Table12"/>
              <w:spacing w:before="0" w:after="0"/>
              <w:rPr>
                <w:sz w:val="20"/>
              </w:rPr>
            </w:pPr>
            <w:r w:rsidRPr="00476D2F">
              <w:rPr>
                <w:sz w:val="20"/>
              </w:rPr>
              <w:t>} CSIDD;</w:t>
            </w:r>
          </w:p>
        </w:tc>
      </w:tr>
    </w:tbl>
    <w:p w14:paraId="24EE7827" w14:textId="4CCBF9DC" w:rsidR="00DF47BE" w:rsidRPr="00476D2F" w:rsidRDefault="00DF47BE" w:rsidP="008F703C">
      <w:pPr>
        <w:pStyle w:val="Caption"/>
      </w:pPr>
      <w:bookmarkStart w:id="1781" w:name="_Ref458395666"/>
      <w:bookmarkStart w:id="1782" w:name="_Toc470515348"/>
      <w:bookmarkStart w:id="1783" w:name="_Toc474121126"/>
      <w:bookmarkStart w:id="1784" w:name="_Toc46229026"/>
      <w:bookmarkStart w:id="1785" w:name="_Toc77049048"/>
      <w:bookmarkStart w:id="1786" w:name="_Toc185900999"/>
      <w:r w:rsidRPr="00476D2F">
        <w:t xml:space="preserve">Table </w:t>
      </w:r>
      <w:r w:rsidR="002C7E76">
        <w:fldChar w:fldCharType="begin"/>
      </w:r>
      <w:r w:rsidR="002C7E76">
        <w:instrText xml:space="preserve"> SEQ Table \* ARABIC </w:instrText>
      </w:r>
      <w:r w:rsidR="002C7E76">
        <w:fldChar w:fldCharType="separate"/>
      </w:r>
      <w:r w:rsidR="004501EF">
        <w:rPr>
          <w:noProof/>
        </w:rPr>
        <w:t>73</w:t>
      </w:r>
      <w:r w:rsidR="002C7E76">
        <w:fldChar w:fldCharType="end"/>
      </w:r>
      <w:bookmarkEnd w:id="1781"/>
      <w:r w:rsidRPr="00476D2F">
        <w:t>: CSI Data Descriptor</w:t>
      </w:r>
      <w:bookmarkEnd w:id="1782"/>
      <w:bookmarkEnd w:id="1783"/>
      <w:bookmarkEnd w:id="1784"/>
      <w:bookmarkEnd w:id="1785"/>
      <w:bookmarkEnd w:id="1786"/>
    </w:p>
    <w:p w14:paraId="24EE7828" w14:textId="77777777" w:rsidR="00DF47BE" w:rsidRPr="00476D2F" w:rsidRDefault="00DF47BE">
      <w:pPr>
        <w:spacing w:after="240"/>
        <w:rPr>
          <w:b/>
        </w:rPr>
      </w:pPr>
      <w:r w:rsidRPr="00476D2F">
        <w:rPr>
          <w:b/>
        </w:rPr>
        <w:t>Notes:</w:t>
      </w:r>
    </w:p>
    <w:p w14:paraId="24EE7829"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rPr>
          <w:rStyle w:val="source"/>
          <w:rFonts w:ascii="Times New Roman" w:hAnsi="Times New Roman"/>
          <w:sz w:val="24"/>
        </w:rPr>
        <w:t xml:space="preserve">Column “Value on SEND” exhibits the value that an application </w:t>
      </w:r>
      <w:proofErr w:type="gramStart"/>
      <w:r w:rsidRPr="00476D2F">
        <w:rPr>
          <w:rStyle w:val="source"/>
          <w:rFonts w:ascii="Times New Roman" w:hAnsi="Times New Roman"/>
          <w:sz w:val="24"/>
        </w:rPr>
        <w:t>has to</w:t>
      </w:r>
      <w:proofErr w:type="gramEnd"/>
      <w:r w:rsidRPr="00476D2F">
        <w:rPr>
          <w:rStyle w:val="source"/>
          <w:rFonts w:ascii="Times New Roman" w:hAnsi="Times New Roman"/>
          <w:sz w:val="24"/>
        </w:rPr>
        <w:t xml:space="preserve"> set in each structure member.</w:t>
      </w:r>
    </w:p>
    <w:p w14:paraId="24EE782A"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t xml:space="preserve">The </w:t>
      </w:r>
      <w:r w:rsidRPr="00476D2F">
        <w:rPr>
          <w:rStyle w:val="source"/>
          <w:rFonts w:ascii="Times New Roman" w:hAnsi="Times New Roman"/>
          <w:sz w:val="24"/>
        </w:rPr>
        <w:t>CSIDD</w:t>
      </w:r>
      <w:r w:rsidRPr="00476D2F">
        <w:t xml:space="preserve"> structure allows the representation of data:</w:t>
      </w:r>
    </w:p>
    <w:p w14:paraId="24EE782B" w14:textId="77777777" w:rsidR="00DF47BE" w:rsidRPr="00476D2F" w:rsidRDefault="00DF47BE" w:rsidP="00117A38">
      <w:pPr>
        <w:numPr>
          <w:ilvl w:val="0"/>
          <w:numId w:val="15"/>
        </w:numPr>
        <w:spacing w:before="0"/>
        <w:ind w:left="1434" w:hanging="300"/>
      </w:pPr>
      <w:r w:rsidRPr="00476D2F">
        <w:t>Either located in core memory: the structure element ‘Flags’ must have the value O_MEMORY</w:t>
      </w:r>
      <w:r w:rsidR="00C17E8E" w:rsidRPr="00476D2F">
        <w:t>;</w:t>
      </w:r>
    </w:p>
    <w:p w14:paraId="24EE782C" w14:textId="77777777" w:rsidR="00DF47BE" w:rsidRPr="00476D2F" w:rsidRDefault="00DF47BE" w:rsidP="00117A38">
      <w:pPr>
        <w:numPr>
          <w:ilvl w:val="0"/>
          <w:numId w:val="15"/>
        </w:numPr>
        <w:spacing w:before="0"/>
        <w:ind w:left="1434" w:hanging="300"/>
      </w:pPr>
      <w:r w:rsidRPr="00476D2F">
        <w:t>Or located in a file: the structure element ‘Flags’ must have the value O_FILE.</w:t>
      </w:r>
    </w:p>
    <w:p w14:paraId="24EE782D" w14:textId="1B6E7099" w:rsidR="00DF47BE" w:rsidRPr="00476D2F" w:rsidRDefault="00DF47BE">
      <w:pPr>
        <w:pStyle w:val="BodyTextIndent"/>
        <w:ind w:left="1134"/>
      </w:pPr>
      <w:r w:rsidRPr="00476D2F">
        <w:t>The choice of which method to use for passing the application data is strongly dependent on the design choices taken for the application: it is recommended that the “O_MEMORY” method be used whenever possible.</w:t>
      </w:r>
    </w:p>
    <w:p w14:paraId="76E24B0F" w14:textId="77777777" w:rsidR="002D0858" w:rsidRPr="00476D2F" w:rsidRDefault="002D0858">
      <w:pPr>
        <w:pStyle w:val="BodyTextIndent"/>
        <w:ind w:left="1134"/>
      </w:pPr>
    </w:p>
    <w:p w14:paraId="15320A8F" w14:textId="77777777" w:rsidR="000F003D" w:rsidRDefault="000F003D">
      <w:pPr>
        <w:spacing w:before="0"/>
        <w:jc w:val="left"/>
      </w:pPr>
      <w:r>
        <w:br w:type="page"/>
      </w:r>
    </w:p>
    <w:p w14:paraId="24EE782E" w14:textId="77777777" w:rsidR="00DF47BE" w:rsidRPr="00476D2F" w:rsidRDefault="00DF47BE" w:rsidP="006F347D">
      <w:pPr>
        <w:pStyle w:val="Heading3"/>
      </w:pPr>
      <w:bookmarkStart w:id="1787" w:name="_Toc152330974"/>
      <w:bookmarkStart w:id="1788" w:name="_Toc152332018"/>
      <w:bookmarkStart w:id="1789" w:name="_Ref458499288"/>
      <w:bookmarkStart w:id="1790" w:name="_Toc259460388"/>
      <w:bookmarkStart w:id="1791" w:name="_Toc526170517"/>
      <w:bookmarkStart w:id="1792" w:name="_Toc185900801"/>
      <w:bookmarkEnd w:id="1787"/>
      <w:bookmarkEnd w:id="1788"/>
      <w:r w:rsidRPr="00476D2F">
        <w:t>Allocation of a CSIDD</w:t>
      </w:r>
      <w:bookmarkEnd w:id="1789"/>
      <w:bookmarkEnd w:id="1790"/>
      <w:bookmarkEnd w:id="1791"/>
      <w:bookmarkEnd w:id="1792"/>
    </w:p>
    <w:p w14:paraId="24EE782F" w14:textId="7B107E75" w:rsidR="00DF47BE" w:rsidRPr="00476D2F" w:rsidRDefault="00DF47BE">
      <w:pPr>
        <w:spacing w:after="240"/>
      </w:pPr>
      <w:r w:rsidRPr="00476D2F">
        <w:t xml:space="preserve">The CSIDD </w:t>
      </w:r>
      <w:proofErr w:type="gramStart"/>
      <w:r w:rsidRPr="00476D2F">
        <w:t>has to</w:t>
      </w:r>
      <w:proofErr w:type="gramEnd"/>
      <w:r w:rsidRPr="00476D2F">
        <w:t xml:space="preserve"> be allocated dynamically and initialised with the function </w:t>
      </w:r>
      <w:proofErr w:type="spellStart"/>
      <w:r w:rsidRPr="00476D2F">
        <w:t>HL_alloc</w:t>
      </w:r>
      <w:proofErr w:type="spellEnd"/>
      <w:r w:rsidRPr="00476D2F">
        <w:t>(), documented in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36" w14:textId="77777777">
        <w:tc>
          <w:tcPr>
            <w:tcW w:w="9287" w:type="dxa"/>
            <w:tcBorders>
              <w:top w:val="single" w:sz="4" w:space="0" w:color="000080"/>
              <w:left w:val="single" w:sz="4" w:space="0" w:color="000080"/>
              <w:bottom w:val="single" w:sz="4" w:space="0" w:color="000080"/>
              <w:right w:val="single" w:sz="4" w:space="0" w:color="000080"/>
            </w:tcBorders>
          </w:tcPr>
          <w:p w14:paraId="24EE7830"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HL_alloc</w:t>
            </w:r>
            <w:proofErr w:type="spellEnd"/>
            <w:r w:rsidRPr="00476D2F">
              <w:rPr>
                <w:rFonts w:ascii="Courier New" w:hAnsi="Courier New" w:cs="Courier New"/>
              </w:rPr>
              <w:tab/>
              <w:t>(</w:t>
            </w:r>
          </w:p>
          <w:p w14:paraId="24EE783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CSIULONG</w:t>
            </w:r>
            <w:r w:rsidRPr="00476D2F">
              <w:rPr>
                <w:rFonts w:ascii="Courier New" w:hAnsi="Courier New" w:cs="Courier New"/>
              </w:rPr>
              <w:tab/>
            </w:r>
            <w:proofErr w:type="spellStart"/>
            <w:r w:rsidRPr="00476D2F">
              <w:rPr>
                <w:rFonts w:ascii="Courier New" w:hAnsi="Courier New" w:cs="Courier New"/>
              </w:rPr>
              <w:t>SizeRq</w:t>
            </w:r>
            <w:proofErr w:type="spellEnd"/>
            <w:r w:rsidRPr="00476D2F">
              <w:rPr>
                <w:rFonts w:ascii="Courier New" w:hAnsi="Courier New" w:cs="Courier New"/>
              </w:rPr>
              <w:t>,</w:t>
            </w:r>
          </w:p>
          <w:p w14:paraId="24EE7832"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CSIDD</w:t>
            </w:r>
            <w:r w:rsidRPr="00476D2F">
              <w:rPr>
                <w:rFonts w:ascii="Courier New" w:hAnsi="Courier New" w:cs="Courier New"/>
              </w:rPr>
              <w:tab/>
              <w:t>**</w:t>
            </w:r>
            <w:proofErr w:type="spellStart"/>
            <w:r w:rsidRPr="00476D2F">
              <w:rPr>
                <w:rFonts w:ascii="Courier New" w:hAnsi="Courier New" w:cs="Courier New"/>
              </w:rPr>
              <w:t>DataOut</w:t>
            </w:r>
            <w:proofErr w:type="spellEnd"/>
            <w:r w:rsidRPr="00476D2F">
              <w:rPr>
                <w:rFonts w:ascii="Courier New" w:hAnsi="Courier New" w:cs="Courier New"/>
              </w:rPr>
              <w:t>,</w:t>
            </w:r>
          </w:p>
          <w:p w14:paraId="24EE7833"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83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 </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835" w14:textId="77777777" w:rsidR="00DF47BE" w:rsidRPr="00476D2F" w:rsidRDefault="00DF47BE">
            <w:pPr>
              <w:spacing w:before="0"/>
              <w:ind w:left="720"/>
            </w:pPr>
            <w:r w:rsidRPr="00476D2F">
              <w:rPr>
                <w:rFonts w:ascii="Courier New" w:hAnsi="Courier New" w:cs="Courier New"/>
              </w:rPr>
              <w:t>);</w:t>
            </w:r>
          </w:p>
        </w:tc>
      </w:tr>
    </w:tbl>
    <w:p w14:paraId="24EE7837" w14:textId="77777777" w:rsidR="00DF47BE" w:rsidRPr="00476D2F" w:rsidRDefault="00DF47BE">
      <w:r w:rsidRPr="00476D2F">
        <w:t xml:space="preserve">If the data are represented in core memory, the value of argument </w:t>
      </w:r>
      <w:proofErr w:type="spellStart"/>
      <w:r w:rsidRPr="00476D2F">
        <w:t>SizeRq</w:t>
      </w:r>
      <w:proofErr w:type="spellEnd"/>
      <w:r w:rsidRPr="00476D2F">
        <w:t xml:space="preserve"> must be at least equal to or greater than, the length of the application data (expressed in octets).</w:t>
      </w:r>
    </w:p>
    <w:p w14:paraId="24EE7838" w14:textId="77777777" w:rsidR="00DF47BE" w:rsidRPr="00476D2F" w:rsidRDefault="00DF47BE">
      <w:pPr>
        <w:pStyle w:val="BodyTextIndent"/>
      </w:pPr>
      <w:r w:rsidRPr="00476D2F">
        <w:t xml:space="preserve">Upon successful call to </w:t>
      </w:r>
      <w:proofErr w:type="spellStart"/>
      <w:r w:rsidRPr="00476D2F">
        <w:t>HL_alloc</w:t>
      </w:r>
      <w:proofErr w:type="spellEnd"/>
      <w:r w:rsidRPr="00476D2F">
        <w:t>(), some elements of the allocated CSIDD structure are initialised:</w:t>
      </w:r>
    </w:p>
    <w:p w14:paraId="24EE7839" w14:textId="77777777" w:rsidR="00DF47BE" w:rsidRPr="00476D2F" w:rsidRDefault="00DF47BE" w:rsidP="00F15F07">
      <w:pPr>
        <w:numPr>
          <w:ilvl w:val="0"/>
          <w:numId w:val="34"/>
        </w:numPr>
        <w:spacing w:before="0" w:after="120"/>
        <w:jc w:val="left"/>
      </w:pPr>
      <w:proofErr w:type="spellStart"/>
      <w:r w:rsidRPr="00476D2F">
        <w:t>StrucId</w:t>
      </w:r>
      <w:proofErr w:type="spellEnd"/>
      <w:r w:rsidRPr="00476D2F">
        <w:t xml:space="preserve"> = CSIDD_STRUC_ID</w:t>
      </w:r>
      <w:r w:rsidR="00C17E8E" w:rsidRPr="00476D2F">
        <w:t>;</w:t>
      </w:r>
    </w:p>
    <w:p w14:paraId="24EE783A" w14:textId="77777777" w:rsidR="00DF47BE" w:rsidRPr="00476D2F" w:rsidRDefault="00DF47BE" w:rsidP="00F15F07">
      <w:pPr>
        <w:numPr>
          <w:ilvl w:val="0"/>
          <w:numId w:val="34"/>
        </w:numPr>
        <w:spacing w:before="0" w:after="120"/>
        <w:jc w:val="left"/>
      </w:pPr>
      <w:r w:rsidRPr="00476D2F">
        <w:t>Version = CSIDD_VERSION_1</w:t>
      </w:r>
      <w:r w:rsidR="00C17E8E" w:rsidRPr="00476D2F">
        <w:t>;</w:t>
      </w:r>
    </w:p>
    <w:p w14:paraId="24EE783B" w14:textId="77777777" w:rsidR="00DF47BE" w:rsidRPr="00476D2F" w:rsidRDefault="00DF47BE" w:rsidP="00F15F07">
      <w:pPr>
        <w:numPr>
          <w:ilvl w:val="0"/>
          <w:numId w:val="34"/>
        </w:numPr>
        <w:spacing w:before="0" w:after="120"/>
        <w:jc w:val="left"/>
      </w:pPr>
      <w:r w:rsidRPr="00476D2F">
        <w:t>Flags = O_MEMORY</w:t>
      </w:r>
      <w:r w:rsidR="00C17E8E" w:rsidRPr="00476D2F">
        <w:t>;</w:t>
      </w:r>
    </w:p>
    <w:p w14:paraId="24EE783C" w14:textId="77777777" w:rsidR="00DF47BE" w:rsidRPr="00476D2F" w:rsidRDefault="00DF47BE" w:rsidP="00F15F07">
      <w:pPr>
        <w:numPr>
          <w:ilvl w:val="0"/>
          <w:numId w:val="34"/>
        </w:numPr>
        <w:spacing w:before="0" w:after="120"/>
        <w:jc w:val="left"/>
      </w:pPr>
      <w:proofErr w:type="spellStart"/>
      <w:r w:rsidRPr="00476D2F">
        <w:t>DataLength</w:t>
      </w:r>
      <w:proofErr w:type="spellEnd"/>
      <w:r w:rsidRPr="00476D2F">
        <w:t xml:space="preserve"> = 0L.</w:t>
      </w:r>
    </w:p>
    <w:p w14:paraId="24EE783D" w14:textId="3F9DAA0E" w:rsidR="00DF47BE" w:rsidRPr="00476D2F" w:rsidRDefault="00DF47BE">
      <w:pPr>
        <w:spacing w:after="120"/>
      </w:pPr>
      <w:r w:rsidRPr="00476D2F">
        <w:t xml:space="preserve">When a CSIDD structure is not used anymore, it </w:t>
      </w:r>
      <w:proofErr w:type="gramStart"/>
      <w:r w:rsidRPr="00476D2F">
        <w:t>has to</w:t>
      </w:r>
      <w:proofErr w:type="gramEnd"/>
      <w:r w:rsidRPr="00476D2F">
        <w:t xml:space="preserve"> be given back to system resources by performing the </w:t>
      </w:r>
      <w:proofErr w:type="spellStart"/>
      <w:r w:rsidRPr="00476D2F">
        <w:t>HL_free</w:t>
      </w:r>
      <w:proofErr w:type="spellEnd"/>
      <w:r w:rsidRPr="00476D2F">
        <w:t>() verb, documented in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43" w14:textId="77777777">
        <w:tc>
          <w:tcPr>
            <w:tcW w:w="9287" w:type="dxa"/>
          </w:tcPr>
          <w:p w14:paraId="24EE783E"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HL_free</w:t>
            </w:r>
            <w:proofErr w:type="spellEnd"/>
            <w:r w:rsidRPr="00476D2F">
              <w:rPr>
                <w:rFonts w:ascii="Courier New" w:hAnsi="Courier New" w:cs="Courier New"/>
              </w:rPr>
              <w:t>(</w:t>
            </w:r>
          </w:p>
          <w:p w14:paraId="24EE783F" w14:textId="77777777" w:rsidR="00DF47BE" w:rsidRPr="00476D2F" w:rsidRDefault="00DF47BE">
            <w:pPr>
              <w:spacing w:before="0"/>
              <w:ind w:left="720"/>
              <w:rPr>
                <w:rFonts w:ascii="Courier New" w:hAnsi="Courier New" w:cs="Courier New"/>
              </w:rPr>
            </w:pPr>
            <w:r w:rsidRPr="00476D2F">
              <w:rPr>
                <w:rFonts w:ascii="Courier New" w:hAnsi="Courier New" w:cs="Courier New"/>
              </w:rPr>
              <w:t>CSIDD</w:t>
            </w:r>
            <w:r w:rsidRPr="00476D2F">
              <w:rPr>
                <w:rFonts w:ascii="Courier New" w:hAnsi="Courier New" w:cs="Courier New"/>
              </w:rPr>
              <w:tab/>
              <w:t>**</w:t>
            </w:r>
            <w:proofErr w:type="spellStart"/>
            <w:r w:rsidRPr="00476D2F">
              <w:rPr>
                <w:rFonts w:ascii="Courier New" w:hAnsi="Courier New" w:cs="Courier New"/>
              </w:rPr>
              <w:t>DataOut</w:t>
            </w:r>
            <w:proofErr w:type="spellEnd"/>
            <w:r w:rsidRPr="00476D2F">
              <w:rPr>
                <w:rFonts w:ascii="Courier New" w:hAnsi="Courier New" w:cs="Courier New"/>
              </w:rPr>
              <w:t>,</w:t>
            </w:r>
          </w:p>
          <w:p w14:paraId="24EE78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84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842" w14:textId="77777777" w:rsidR="00DF47BE" w:rsidRPr="00476D2F" w:rsidRDefault="00DF47BE">
            <w:pPr>
              <w:spacing w:before="0"/>
              <w:ind w:left="720"/>
            </w:pPr>
            <w:r w:rsidRPr="00476D2F">
              <w:rPr>
                <w:rFonts w:ascii="Courier New" w:hAnsi="Courier New" w:cs="Courier New"/>
              </w:rPr>
              <w:t>);</w:t>
            </w:r>
          </w:p>
        </w:tc>
      </w:tr>
    </w:tbl>
    <w:p w14:paraId="24EE7844" w14:textId="6EB2A052" w:rsidR="00DF47BE" w:rsidRPr="00476D2F" w:rsidRDefault="00DF47BE">
      <w:r w:rsidRPr="00476D2F">
        <w:t xml:space="preserve">The example for allocation of a CSIDD structure is part of the listing in </w:t>
      </w:r>
      <w:r w:rsidR="00A9312B" w:rsidRPr="00476D2F">
        <w:fldChar w:fldCharType="begin"/>
      </w:r>
      <w:r w:rsidR="00A9312B" w:rsidRPr="00476D2F">
        <w:instrText xml:space="preserve"> REF _Ref458498792 \h  \* MERGEFORMAT </w:instrText>
      </w:r>
      <w:r w:rsidR="00A9312B" w:rsidRPr="00476D2F">
        <w:fldChar w:fldCharType="separate"/>
      </w:r>
      <w:r w:rsidR="004501EF" w:rsidRPr="00476D2F">
        <w:t xml:space="preserve">Table </w:t>
      </w:r>
      <w:r w:rsidR="004501EF">
        <w:t>74</w:t>
      </w:r>
      <w:r w:rsidR="00A9312B" w:rsidRPr="00476D2F">
        <w:fldChar w:fldCharType="end"/>
      </w:r>
      <w:r w:rsidRPr="00476D2F">
        <w:t>.</w:t>
      </w:r>
    </w:p>
    <w:p w14:paraId="24EE7845" w14:textId="77777777" w:rsidR="00DF47BE" w:rsidRPr="00476D2F" w:rsidRDefault="00DF47BE" w:rsidP="006F347D">
      <w:pPr>
        <w:pStyle w:val="Heading3"/>
      </w:pPr>
      <w:bookmarkStart w:id="1793" w:name="_Ref458499383"/>
      <w:bookmarkStart w:id="1794" w:name="_Toc259460389"/>
      <w:bookmarkStart w:id="1795" w:name="_Toc526170518"/>
      <w:bookmarkStart w:id="1796" w:name="_Toc185900802"/>
      <w:r w:rsidRPr="00476D2F">
        <w:t>Inserting the application data into the CSIDD structure</w:t>
      </w:r>
      <w:bookmarkEnd w:id="1793"/>
      <w:bookmarkEnd w:id="1794"/>
      <w:bookmarkEnd w:id="1795"/>
      <w:bookmarkEnd w:id="1796"/>
    </w:p>
    <w:p w14:paraId="24EE7846" w14:textId="76273529" w:rsidR="00DF47BE" w:rsidRPr="00476D2F" w:rsidRDefault="00DF47BE">
      <w:r w:rsidRPr="00476D2F">
        <w:t xml:space="preserve">The application data consist of an Information Exchange in EDIFACT or XML format. In the example provided in </w:t>
      </w:r>
      <w:r w:rsidR="00A9312B" w:rsidRPr="00476D2F">
        <w:fldChar w:fldCharType="begin"/>
      </w:r>
      <w:r w:rsidR="00A9312B" w:rsidRPr="00476D2F">
        <w:instrText xml:space="preserve"> REF _Ref458498792 \h  \* MERGEFORMAT </w:instrText>
      </w:r>
      <w:r w:rsidR="00A9312B" w:rsidRPr="00476D2F">
        <w:fldChar w:fldCharType="separate"/>
      </w:r>
      <w:r w:rsidR="004501EF" w:rsidRPr="00476D2F">
        <w:t xml:space="preserve">Table </w:t>
      </w:r>
      <w:r w:rsidR="004501EF">
        <w:t>74</w:t>
      </w:r>
      <w:r w:rsidR="00A9312B" w:rsidRPr="00476D2F">
        <w:fldChar w:fldCharType="end"/>
      </w:r>
      <w:r w:rsidRPr="00476D2F">
        <w:t>, they are represented as a core memory value named ‘Request’.</w:t>
      </w:r>
    </w:p>
    <w:p w14:paraId="24EE7847" w14:textId="6075194A" w:rsidR="00DF47BE" w:rsidRPr="00476D2F" w:rsidRDefault="00DF47BE" w:rsidP="00117A38">
      <w:pPr>
        <w:numPr>
          <w:ilvl w:val="0"/>
          <w:numId w:val="34"/>
        </w:numPr>
        <w:spacing w:before="120" w:after="120"/>
      </w:pPr>
      <w:r w:rsidRPr="00476D2F">
        <w:t>If the application data are represented in core memory:</w:t>
      </w:r>
      <w:r w:rsidRPr="00476D2F">
        <w:tab/>
      </w:r>
      <w:r w:rsidRPr="00476D2F">
        <w:br/>
        <w:t xml:space="preserve">They </w:t>
      </w:r>
      <w:proofErr w:type="gramStart"/>
      <w:r w:rsidRPr="00476D2F">
        <w:t>have to</w:t>
      </w:r>
      <w:proofErr w:type="gramEnd"/>
      <w:r w:rsidRPr="00476D2F">
        <w:t xml:space="preserve"> be copied from their current location into the buffer allocated and pointed to by </w:t>
      </w:r>
      <w:proofErr w:type="spellStart"/>
      <w:r w:rsidRPr="00476D2F">
        <w:t>CSIDD.Data</w:t>
      </w:r>
      <w:proofErr w:type="spellEnd"/>
      <w:r w:rsidRPr="00476D2F">
        <w:t xml:space="preserve"> and the element “</w:t>
      </w:r>
      <w:proofErr w:type="spellStart"/>
      <w:r w:rsidRPr="00476D2F">
        <w:t>DataLength</w:t>
      </w:r>
      <w:proofErr w:type="spellEnd"/>
      <w:r w:rsidRPr="00476D2F">
        <w:t>” must be entered as the exact length (expressed in octets) of the application data. It cannot be assumed that the Information Exchange is represented in memory as a NULL-terminated string according to the ANSI C convention. The example for this case is provided (as statement “</w:t>
      </w:r>
      <w:proofErr w:type="spellStart"/>
      <w:r w:rsidRPr="00476D2F">
        <w:rPr>
          <w:b/>
        </w:rPr>
        <w:t>memcpy</w:t>
      </w:r>
      <w:proofErr w:type="spellEnd"/>
      <w:r w:rsidRPr="00476D2F">
        <w:t xml:space="preserve">”) in </w:t>
      </w:r>
      <w:r w:rsidR="00A9312B" w:rsidRPr="00476D2F">
        <w:fldChar w:fldCharType="begin"/>
      </w:r>
      <w:r w:rsidR="00A9312B" w:rsidRPr="00476D2F">
        <w:instrText xml:space="preserve"> REF _Ref458498792 \h  \* MERGEFORMAT </w:instrText>
      </w:r>
      <w:r w:rsidR="00A9312B" w:rsidRPr="00476D2F">
        <w:fldChar w:fldCharType="separate"/>
      </w:r>
      <w:r w:rsidR="004501EF" w:rsidRPr="00476D2F">
        <w:t xml:space="preserve">Table </w:t>
      </w:r>
      <w:r w:rsidR="004501EF">
        <w:t>74</w:t>
      </w:r>
      <w:r w:rsidR="00A9312B" w:rsidRPr="00476D2F">
        <w:fldChar w:fldCharType="end"/>
      </w:r>
      <w:r w:rsidR="00C17E8E" w:rsidRPr="00476D2F">
        <w:t>;</w:t>
      </w:r>
    </w:p>
    <w:p w14:paraId="24EE7848" w14:textId="77777777" w:rsidR="00DF47BE" w:rsidRPr="00476D2F" w:rsidRDefault="00DF47BE" w:rsidP="00117A38">
      <w:pPr>
        <w:numPr>
          <w:ilvl w:val="0"/>
          <w:numId w:val="34"/>
        </w:numPr>
        <w:spacing w:before="120" w:after="120"/>
      </w:pPr>
      <w:r w:rsidRPr="00476D2F">
        <w:t>If the application data are represented in a file:</w:t>
      </w:r>
      <w:r w:rsidRPr="00476D2F">
        <w:tab/>
      </w:r>
      <w:r w:rsidRPr="00476D2F">
        <w:br/>
        <w:t>The elements of the CSIDD structure must be set to:</w:t>
      </w:r>
    </w:p>
    <w:p w14:paraId="24EE7849" w14:textId="77777777" w:rsidR="00DF47BE" w:rsidRPr="00476D2F" w:rsidRDefault="00DF47BE" w:rsidP="00117A38">
      <w:pPr>
        <w:numPr>
          <w:ilvl w:val="1"/>
          <w:numId w:val="34"/>
        </w:numPr>
        <w:spacing w:before="120" w:after="120"/>
      </w:pPr>
      <w:r w:rsidRPr="00476D2F">
        <w:t>Flags = O_FILE.</w:t>
      </w:r>
    </w:p>
    <w:p w14:paraId="24EE784A" w14:textId="77777777" w:rsidR="00DF47BE" w:rsidRPr="00476D2F" w:rsidRDefault="00DF47BE" w:rsidP="00117A38">
      <w:pPr>
        <w:numPr>
          <w:ilvl w:val="1"/>
          <w:numId w:val="34"/>
        </w:numPr>
        <w:spacing w:before="120" w:after="120"/>
      </w:pPr>
      <w:proofErr w:type="spellStart"/>
      <w:r w:rsidRPr="00476D2F">
        <w:t>DataLength</w:t>
      </w:r>
      <w:proofErr w:type="spellEnd"/>
      <w:r w:rsidRPr="00476D2F">
        <w:t xml:space="preserve"> = length of useful contents in the File.</w:t>
      </w:r>
    </w:p>
    <w:p w14:paraId="24EE784B" w14:textId="77777777" w:rsidR="00DF47BE" w:rsidRPr="00476D2F" w:rsidRDefault="00DF47BE" w:rsidP="00117A38">
      <w:pPr>
        <w:numPr>
          <w:ilvl w:val="1"/>
          <w:numId w:val="34"/>
        </w:numPr>
        <w:spacing w:before="120" w:after="120"/>
      </w:pPr>
      <w:proofErr w:type="spellStart"/>
      <w:r w:rsidRPr="00476D2F">
        <w:t>FileName</w:t>
      </w:r>
      <w:proofErr w:type="spellEnd"/>
      <w:r w:rsidRPr="00476D2F">
        <w:t xml:space="preserve"> = full path name of the file. ‘</w:t>
      </w:r>
      <w:proofErr w:type="spellStart"/>
      <w:r w:rsidRPr="00476D2F">
        <w:t>FileName</w:t>
      </w:r>
      <w:proofErr w:type="spellEnd"/>
      <w:r w:rsidRPr="00476D2F">
        <w:t>’ is set to the path name of a file containing application data.</w:t>
      </w:r>
    </w:p>
    <w:p w14:paraId="24EE784C" w14:textId="77777777" w:rsidR="00DF47BE" w:rsidRPr="00476D2F" w:rsidRDefault="00DF47BE" w:rsidP="006F347D">
      <w:pPr>
        <w:pStyle w:val="Heading3"/>
      </w:pPr>
      <w:bookmarkStart w:id="1797" w:name="_Ref458499428"/>
      <w:bookmarkStart w:id="1798" w:name="_Toc259460390"/>
      <w:bookmarkStart w:id="1799" w:name="_Toc526170519"/>
      <w:bookmarkStart w:id="1800" w:name="_Ref77397821"/>
      <w:bookmarkStart w:id="1801" w:name="_Toc185900803"/>
      <w:r w:rsidRPr="00476D2F">
        <w:t>Encoding the CSIDD</w:t>
      </w:r>
      <w:bookmarkEnd w:id="1797"/>
      <w:bookmarkEnd w:id="1798"/>
      <w:bookmarkEnd w:id="1799"/>
      <w:bookmarkEnd w:id="1801"/>
      <w:r w:rsidRPr="00476D2F">
        <w:t xml:space="preserve"> </w:t>
      </w:r>
      <w:bookmarkEnd w:id="1800"/>
    </w:p>
    <w:p w14:paraId="24EE784D" w14:textId="77777777" w:rsidR="00DF47BE" w:rsidRPr="00476D2F" w:rsidRDefault="00DF47BE">
      <w:r w:rsidRPr="00476D2F">
        <w:t xml:space="preserve">When the CSIDD is prepared, with elements either </w:t>
      </w:r>
      <w:proofErr w:type="spellStart"/>
      <w:r w:rsidRPr="00476D2F">
        <w:t>FileName</w:t>
      </w:r>
      <w:proofErr w:type="spellEnd"/>
      <w:r w:rsidRPr="00476D2F">
        <w:t xml:space="preserve"> or Data (as well as </w:t>
      </w:r>
      <w:proofErr w:type="spellStart"/>
      <w:r w:rsidRPr="00476D2F">
        <w:t>DataLength</w:t>
      </w:r>
      <w:proofErr w:type="spellEnd"/>
      <w:r w:rsidRPr="00476D2F">
        <w:t xml:space="preserve">) correctly initialised by the application, it </w:t>
      </w:r>
      <w:proofErr w:type="gramStart"/>
      <w:r w:rsidRPr="00476D2F">
        <w:t>has to</w:t>
      </w:r>
      <w:proofErr w:type="gramEnd"/>
      <w:r w:rsidRPr="00476D2F">
        <w:t xml:space="preserve"> be presented, on the sending side to the </w:t>
      </w:r>
      <w:proofErr w:type="spellStart"/>
      <w:r w:rsidRPr="00476D2F">
        <w:rPr>
          <w:rFonts w:ascii="Courier" w:hAnsi="Courier"/>
        </w:rPr>
        <w:t>HL_encode</w:t>
      </w:r>
      <w:proofErr w:type="spellEnd"/>
      <w:r w:rsidRPr="00476D2F">
        <w:rPr>
          <w:rFonts w:ascii="Courier" w:hAnsi="Courier"/>
        </w:rPr>
        <w:t>()</w:t>
      </w:r>
      <w:r w:rsidRPr="00476D2F">
        <w:t xml:space="preserve"> verb. Conversely, after being received, a CSIDD structure must be presented to the </w:t>
      </w:r>
      <w:proofErr w:type="spellStart"/>
      <w:r w:rsidRPr="00476D2F">
        <w:rPr>
          <w:rFonts w:ascii="Courier New" w:hAnsi="Courier New"/>
        </w:rPr>
        <w:t>HL_decode</w:t>
      </w:r>
      <w:proofErr w:type="spellEnd"/>
      <w:r w:rsidRPr="00476D2F">
        <w:rPr>
          <w:rFonts w:ascii="Courier New" w:hAnsi="Courier New"/>
        </w:rPr>
        <w:t>()</w:t>
      </w:r>
      <w:r w:rsidRPr="00476D2F">
        <w:t>.</w:t>
      </w:r>
    </w:p>
    <w:p w14:paraId="24EE784E" w14:textId="77777777" w:rsidR="00DF47BE" w:rsidRPr="00476D2F" w:rsidRDefault="00DF47BE" w:rsidP="00E245C6">
      <w:r w:rsidRPr="00476D2F">
        <w:t xml:space="preserve">The prototype of the </w:t>
      </w:r>
      <w:proofErr w:type="spellStart"/>
      <w:r w:rsidRPr="00476D2F">
        <w:rPr>
          <w:rFonts w:ascii="Courier New" w:hAnsi="Courier New"/>
        </w:rPr>
        <w:t>HL_encode</w:t>
      </w:r>
      <w:proofErr w:type="spellEnd"/>
      <w:r w:rsidRPr="00476D2F">
        <w:t xml:space="preserve"> verb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58" w14:textId="77777777">
        <w:tc>
          <w:tcPr>
            <w:tcW w:w="9287" w:type="dxa"/>
            <w:tcBorders>
              <w:top w:val="single" w:sz="4" w:space="0" w:color="000080"/>
              <w:left w:val="single" w:sz="4" w:space="0" w:color="000080"/>
              <w:bottom w:val="single" w:sz="4" w:space="0" w:color="000080"/>
              <w:right w:val="single" w:sz="4" w:space="0" w:color="000080"/>
            </w:tcBorders>
          </w:tcPr>
          <w:p w14:paraId="24EE784F"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HL_encode</w:t>
            </w:r>
            <w:proofErr w:type="spellEnd"/>
            <w:r w:rsidRPr="00476D2F">
              <w:rPr>
                <w:rFonts w:ascii="Courier New" w:hAnsi="Courier New" w:cs="Courier New"/>
              </w:rPr>
              <w:t>(</w:t>
            </w:r>
          </w:p>
          <w:p w14:paraId="24EE785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CSIDD</w:t>
            </w:r>
            <w:r w:rsidRPr="00476D2F">
              <w:rPr>
                <w:rFonts w:ascii="Courier New" w:hAnsi="Courier New" w:cs="Courier New"/>
              </w:rPr>
              <w:tab/>
              <w:t>*</w:t>
            </w:r>
            <w:proofErr w:type="spellStart"/>
            <w:r w:rsidRPr="00476D2F">
              <w:rPr>
                <w:rFonts w:ascii="Courier New" w:hAnsi="Courier New" w:cs="Courier New"/>
              </w:rPr>
              <w:t>DataIn</w:t>
            </w:r>
            <w:proofErr w:type="spellEnd"/>
            <w:r w:rsidRPr="00476D2F">
              <w:rPr>
                <w:rFonts w:ascii="Courier New" w:hAnsi="Courier New" w:cs="Courier New"/>
              </w:rPr>
              <w:t>,</w:t>
            </w:r>
          </w:p>
          <w:p w14:paraId="24EE78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CSICHAR32</w:t>
            </w:r>
            <w:r w:rsidRPr="00476D2F">
              <w:rPr>
                <w:rFonts w:ascii="Courier New" w:hAnsi="Courier New" w:cs="Courier New"/>
              </w:rPr>
              <w:tab/>
            </w:r>
            <w:proofErr w:type="spellStart"/>
            <w:r w:rsidRPr="00476D2F">
              <w:rPr>
                <w:rFonts w:ascii="Courier New" w:hAnsi="Courier New" w:cs="Courier New"/>
              </w:rPr>
              <w:t>MsgTypeId</w:t>
            </w:r>
            <w:proofErr w:type="spellEnd"/>
            <w:r w:rsidRPr="00476D2F">
              <w:rPr>
                <w:rFonts w:ascii="Courier New" w:hAnsi="Courier New" w:cs="Courier New"/>
              </w:rPr>
              <w:t>,</w:t>
            </w:r>
          </w:p>
          <w:p w14:paraId="24EE78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 xml:space="preserve">CSILONG </w:t>
            </w:r>
            <w:r w:rsidRPr="00476D2F">
              <w:rPr>
                <w:rFonts w:ascii="Courier New" w:hAnsi="Courier New" w:cs="Courier New"/>
              </w:rPr>
              <w:tab/>
            </w:r>
            <w:proofErr w:type="spellStart"/>
            <w:r w:rsidRPr="00476D2F">
              <w:rPr>
                <w:rFonts w:ascii="Courier New" w:hAnsi="Courier New" w:cs="Courier New"/>
              </w:rPr>
              <w:t>CodePage</w:t>
            </w:r>
            <w:proofErr w:type="spellEnd"/>
            <w:r w:rsidRPr="00476D2F">
              <w:rPr>
                <w:rFonts w:ascii="Courier New" w:hAnsi="Courier New" w:cs="Courier New"/>
              </w:rPr>
              <w:t>,</w:t>
            </w:r>
          </w:p>
          <w:p w14:paraId="24EE78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CSICHAR128</w:t>
            </w:r>
            <w:r w:rsidRPr="00476D2F">
              <w:rPr>
                <w:rFonts w:ascii="Courier New" w:hAnsi="Courier New" w:cs="Courier New"/>
              </w:rPr>
              <w:tab/>
            </w:r>
            <w:proofErr w:type="spellStart"/>
            <w:r w:rsidRPr="00476D2F">
              <w:rPr>
                <w:rFonts w:ascii="Courier New" w:hAnsi="Courier New" w:cs="Courier New"/>
              </w:rPr>
              <w:t>HostFormat</w:t>
            </w:r>
            <w:proofErr w:type="spellEnd"/>
            <w:r w:rsidRPr="00476D2F">
              <w:rPr>
                <w:rFonts w:ascii="Courier New" w:hAnsi="Courier New" w:cs="Courier New"/>
              </w:rPr>
              <w:t>,</w:t>
            </w:r>
          </w:p>
          <w:p w14:paraId="24EE78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CSIDD</w:t>
            </w:r>
            <w:r w:rsidRPr="00476D2F">
              <w:rPr>
                <w:rFonts w:ascii="Courier New" w:hAnsi="Courier New" w:cs="Courier New"/>
              </w:rPr>
              <w:tab/>
              <w:t>*</w:t>
            </w:r>
            <w:proofErr w:type="spellStart"/>
            <w:r w:rsidRPr="00476D2F">
              <w:rPr>
                <w:rFonts w:ascii="Courier New" w:hAnsi="Courier New" w:cs="Courier New"/>
              </w:rPr>
              <w:t>DataOut</w:t>
            </w:r>
            <w:proofErr w:type="spellEnd"/>
            <w:r w:rsidRPr="00476D2F">
              <w:rPr>
                <w:rFonts w:ascii="Courier New" w:hAnsi="Courier New" w:cs="Courier New"/>
              </w:rPr>
              <w:t>,</w:t>
            </w:r>
          </w:p>
          <w:p w14:paraId="24EE78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8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857" w14:textId="77777777" w:rsidR="00DF47BE" w:rsidRPr="00476D2F" w:rsidRDefault="00DF47BE">
            <w:pPr>
              <w:spacing w:before="0"/>
              <w:ind w:left="720"/>
            </w:pPr>
            <w:r w:rsidRPr="00476D2F">
              <w:rPr>
                <w:rFonts w:ascii="Courier New" w:hAnsi="Courier New" w:cs="Courier New"/>
              </w:rPr>
              <w:t>);</w:t>
            </w:r>
          </w:p>
        </w:tc>
      </w:tr>
    </w:tbl>
    <w:p w14:paraId="24EE7859" w14:textId="2A37A92D" w:rsidR="00DF47BE" w:rsidRPr="00476D2F" w:rsidRDefault="00DF47BE">
      <w:r w:rsidRPr="00476D2F">
        <w:t xml:space="preserve">The parameter </w:t>
      </w:r>
      <w:proofErr w:type="spellStart"/>
      <w:r w:rsidRPr="00476D2F">
        <w:t>MsgTypeId</w:t>
      </w:r>
      <w:proofErr w:type="spellEnd"/>
      <w:r w:rsidRPr="00476D2F">
        <w:t xml:space="preserve"> must have a value within a pre-determined set of values that are listed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t xml:space="preserve">. </w:t>
      </w:r>
    </w:p>
    <w:p w14:paraId="24EE785A" w14:textId="2AFF115B" w:rsidR="00DF47BE" w:rsidRPr="00476D2F" w:rsidRDefault="00DF47BE">
      <w:bookmarkStart w:id="1802" w:name="_Hlt474315146"/>
      <w:bookmarkEnd w:id="1802"/>
      <w:r w:rsidRPr="00476D2F">
        <w:t xml:space="preserve">See chapter </w:t>
      </w:r>
      <w:r w:rsidR="00AE6799" w:rsidRPr="00476D2F">
        <w:fldChar w:fldCharType="begin"/>
      </w:r>
      <w:r w:rsidR="00AE6799" w:rsidRPr="00476D2F">
        <w:instrText xml:space="preserve"> REF _Ref32236585 \r \h </w:instrText>
      </w:r>
      <w:r w:rsidR="00AE6799" w:rsidRPr="00476D2F">
        <w:fldChar w:fldCharType="separate"/>
      </w:r>
      <w:r w:rsidR="004501EF">
        <w:t>VIII.4</w:t>
      </w:r>
      <w:r w:rsidR="00AE6799" w:rsidRPr="00476D2F">
        <w:fldChar w:fldCharType="end"/>
      </w:r>
      <w:r w:rsidRPr="00476D2F">
        <w:t xml:space="preserve"> for an explanation of arguments ‘</w:t>
      </w:r>
      <w:proofErr w:type="spellStart"/>
      <w:r w:rsidRPr="00476D2F">
        <w:t>CodePage</w:t>
      </w:r>
      <w:proofErr w:type="spellEnd"/>
      <w:r w:rsidRPr="00476D2F">
        <w:t>’ and ‘</w:t>
      </w:r>
      <w:proofErr w:type="spellStart"/>
      <w:r w:rsidRPr="00476D2F">
        <w:t>HostFormat</w:t>
      </w:r>
      <w:proofErr w:type="spellEnd"/>
      <w:r w:rsidRPr="00476D2F">
        <w:t>’ as obtained from configuration information.</w:t>
      </w:r>
    </w:p>
    <w:p w14:paraId="24EE785B" w14:textId="3979387E" w:rsidR="00DF47BE" w:rsidRPr="00476D2F" w:rsidRDefault="00DF47BE">
      <w:pPr>
        <w:spacing w:after="240"/>
      </w:pPr>
      <w:r w:rsidRPr="00476D2F">
        <w:t xml:space="preserve">The listing in </w:t>
      </w:r>
      <w:r w:rsidR="00A9312B" w:rsidRPr="00476D2F">
        <w:fldChar w:fldCharType="begin"/>
      </w:r>
      <w:r w:rsidR="00A9312B" w:rsidRPr="00476D2F">
        <w:instrText xml:space="preserve"> REF _Ref458498792 \h  \* MERGEFORMAT </w:instrText>
      </w:r>
      <w:r w:rsidR="00A9312B" w:rsidRPr="00476D2F">
        <w:fldChar w:fldCharType="separate"/>
      </w:r>
      <w:r w:rsidR="004501EF" w:rsidRPr="00476D2F">
        <w:t xml:space="preserve">Table </w:t>
      </w:r>
      <w:r w:rsidR="004501EF">
        <w:t>74</w:t>
      </w:r>
      <w:r w:rsidR="00A9312B" w:rsidRPr="00476D2F">
        <w:fldChar w:fldCharType="end"/>
      </w:r>
      <w:r w:rsidRPr="00476D2F">
        <w:t xml:space="preserve"> illustrates the usage of </w:t>
      </w:r>
      <w:proofErr w:type="spellStart"/>
      <w:r w:rsidRPr="00476D2F">
        <w:rPr>
          <w:rFonts w:ascii="Courier New" w:hAnsi="Courier New"/>
        </w:rPr>
        <w:t>HL_alloc</w:t>
      </w:r>
      <w:proofErr w:type="spellEnd"/>
      <w:r w:rsidRPr="00476D2F">
        <w:t xml:space="preserve"> and </w:t>
      </w:r>
      <w:proofErr w:type="spellStart"/>
      <w:r w:rsidRPr="00476D2F">
        <w:rPr>
          <w:rFonts w:ascii="Courier New" w:hAnsi="Courier New"/>
        </w:rPr>
        <w:t>HL_encode</w:t>
      </w:r>
      <w:proofErr w:type="spellEnd"/>
      <w:r w:rsidRPr="00476D2F">
        <w:t xml:space="preserve"> verbs, as well as the initialisation of the CSIDD structure with the EDIFACT Information Exchange.</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71" w14:textId="77777777">
        <w:tc>
          <w:tcPr>
            <w:tcW w:w="9287" w:type="dxa"/>
          </w:tcPr>
          <w:p w14:paraId="24EE785C" w14:textId="77777777" w:rsidR="00DF47BE" w:rsidRPr="00476D2F" w:rsidRDefault="00DF47BE">
            <w:pPr>
              <w:spacing w:before="0"/>
              <w:rPr>
                <w:rFonts w:ascii="Courier New" w:hAnsi="Courier New" w:cs="Courier New"/>
              </w:rPr>
            </w:pPr>
            <w:r w:rsidRPr="00476D2F">
              <w:rPr>
                <w:rFonts w:ascii="Courier New" w:hAnsi="Courier New" w:cs="Courier New"/>
              </w:rPr>
              <w:t>REQUEST</w:t>
            </w:r>
            <w:r w:rsidRPr="00476D2F">
              <w:rPr>
                <w:rFonts w:ascii="Courier New" w:hAnsi="Courier New" w:cs="Courier New"/>
              </w:rPr>
              <w:tab/>
            </w:r>
            <w:proofErr w:type="spellStart"/>
            <w:r w:rsidRPr="00476D2F">
              <w:rPr>
                <w:rFonts w:ascii="Courier New" w:hAnsi="Courier New" w:cs="Courier New"/>
              </w:rPr>
              <w:t>Request</w:t>
            </w:r>
            <w:proofErr w:type="spellEnd"/>
            <w:r w:rsidRPr="00476D2F">
              <w:rPr>
                <w:rFonts w:ascii="Courier New" w:hAnsi="Courier New" w:cs="Courier New"/>
              </w:rPr>
              <w:t xml:space="preserve">; </w:t>
            </w:r>
          </w:p>
          <w:p w14:paraId="24EE785D" w14:textId="77777777" w:rsidR="00DF47BE" w:rsidRPr="00476D2F" w:rsidRDefault="00DF47BE">
            <w:pPr>
              <w:spacing w:before="0"/>
              <w:rPr>
                <w:rFonts w:ascii="Courier New" w:hAnsi="Courier New" w:cs="Courier New"/>
              </w:rPr>
            </w:pPr>
            <w:r w:rsidRPr="00476D2F">
              <w:rPr>
                <w:rFonts w:ascii="Courier New" w:hAnsi="Courier New" w:cs="Courier New"/>
              </w:rPr>
              <w:t>CSIDD</w:t>
            </w:r>
            <w:r w:rsidRPr="00476D2F">
              <w:rPr>
                <w:rFonts w:ascii="Courier New" w:hAnsi="Courier New" w:cs="Courier New"/>
              </w:rPr>
              <w:tab/>
            </w:r>
            <w:proofErr w:type="spellStart"/>
            <w:r w:rsidRPr="00476D2F">
              <w:rPr>
                <w:rFonts w:ascii="Courier New" w:hAnsi="Courier New" w:cs="Courier New"/>
              </w:rPr>
              <w:t>pCSIrequest</w:t>
            </w:r>
            <w:proofErr w:type="spellEnd"/>
            <w:r w:rsidRPr="00476D2F">
              <w:rPr>
                <w:rFonts w:ascii="Courier New" w:hAnsi="Courier New" w:cs="Courier New"/>
              </w:rPr>
              <w:t>;</w:t>
            </w:r>
          </w:p>
          <w:p w14:paraId="24EE785E"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r>
            <w:proofErr w:type="spellStart"/>
            <w:r w:rsidRPr="00476D2F">
              <w:rPr>
                <w:rFonts w:ascii="Courier New" w:hAnsi="Courier New" w:cs="Courier New"/>
              </w:rPr>
              <w:t>ReturnCode</w:t>
            </w:r>
            <w:proofErr w:type="spellEnd"/>
            <w:r w:rsidRPr="00476D2F">
              <w:rPr>
                <w:rFonts w:ascii="Courier New" w:hAnsi="Courier New" w:cs="Courier New"/>
              </w:rPr>
              <w:t>;</w:t>
            </w:r>
          </w:p>
          <w:p w14:paraId="24EE785F"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r>
            <w:proofErr w:type="spellStart"/>
            <w:r w:rsidRPr="00476D2F">
              <w:rPr>
                <w:rFonts w:ascii="Courier New" w:hAnsi="Courier New" w:cs="Courier New"/>
              </w:rPr>
              <w:t>ReasonCode</w:t>
            </w:r>
            <w:proofErr w:type="spellEnd"/>
            <w:r w:rsidRPr="00476D2F">
              <w:rPr>
                <w:rFonts w:ascii="Courier New" w:hAnsi="Courier New" w:cs="Courier New"/>
              </w:rPr>
              <w:t>;</w:t>
            </w:r>
          </w:p>
          <w:p w14:paraId="24EE7860" w14:textId="77777777" w:rsidR="00DF47BE" w:rsidRPr="00476D2F" w:rsidRDefault="00DF47BE">
            <w:pPr>
              <w:spacing w:before="0"/>
              <w:rPr>
                <w:rFonts w:ascii="Courier New" w:hAnsi="Courier New" w:cs="Courier New"/>
              </w:rPr>
            </w:pPr>
          </w:p>
          <w:p w14:paraId="24EE7861" w14:textId="77777777" w:rsidR="00DF47BE" w:rsidRPr="00476D2F" w:rsidRDefault="00DF47BE">
            <w:pPr>
              <w:spacing w:before="0"/>
              <w:rPr>
                <w:rFonts w:ascii="Courier New" w:hAnsi="Courier New" w:cs="Courier New"/>
              </w:rPr>
            </w:pPr>
            <w:r w:rsidRPr="00476D2F">
              <w:rPr>
                <w:rFonts w:ascii="Courier New" w:hAnsi="Courier New" w:cs="Courier New"/>
              </w:rPr>
              <w:t xml:space="preserve">The variable Request has been prepared in REQUEST structure. Assume Request is the </w:t>
            </w:r>
            <w:proofErr w:type="spellStart"/>
            <w:r w:rsidR="00C1401A" w:rsidRPr="00476D2F">
              <w:rPr>
                <w:rFonts w:ascii="Courier New" w:hAnsi="Courier New" w:cs="Courier New"/>
              </w:rPr>
              <w:t>EDIFACT</w:t>
            </w:r>
            <w:r w:rsidRPr="00476D2F">
              <w:rPr>
                <w:rFonts w:ascii="Courier New" w:hAnsi="Courier New" w:cs="Courier New"/>
              </w:rPr>
              <w:t>_interchange</w:t>
            </w:r>
            <w:proofErr w:type="spellEnd"/>
            <w:r w:rsidRPr="00476D2F">
              <w:rPr>
                <w:rFonts w:ascii="Courier New" w:hAnsi="Courier New" w:cs="Courier New"/>
              </w:rPr>
              <w:t xml:space="preserve"> for a </w:t>
            </w:r>
            <w:r w:rsidRPr="00476D2F">
              <w:rPr>
                <w:rFonts w:ascii="Courier New" w:hAnsi="Courier New" w:cs="Courier New"/>
                <w:b/>
              </w:rPr>
              <w:t>CD001A</w:t>
            </w:r>
            <w:r w:rsidRPr="00476D2F">
              <w:rPr>
                <w:rFonts w:ascii="Courier New" w:hAnsi="Courier New" w:cs="Courier New"/>
              </w:rPr>
              <w:t xml:space="preserve"> </w:t>
            </w:r>
            <w:proofErr w:type="gramStart"/>
            <w:r w:rsidRPr="00476D2F">
              <w:rPr>
                <w:rFonts w:ascii="Courier New" w:hAnsi="Courier New" w:cs="Courier New"/>
              </w:rPr>
              <w:t>message</w:t>
            </w:r>
            <w:proofErr w:type="gramEnd"/>
          </w:p>
          <w:p w14:paraId="24EE7862" w14:textId="77777777" w:rsidR="00DF47BE" w:rsidRPr="00476D2F" w:rsidRDefault="00DF47BE">
            <w:pPr>
              <w:spacing w:before="0"/>
              <w:rPr>
                <w:rFonts w:ascii="Courier New" w:hAnsi="Courier New" w:cs="Courier New"/>
              </w:rPr>
            </w:pPr>
          </w:p>
          <w:p w14:paraId="24EE7863" w14:textId="77777777" w:rsidR="00DF47BE" w:rsidRPr="00476D2F" w:rsidRDefault="00DF47BE">
            <w:pPr>
              <w:spacing w:before="0"/>
              <w:rPr>
                <w:rFonts w:ascii="Courier New" w:hAnsi="Courier New" w:cs="Courier New"/>
              </w:rPr>
            </w:pPr>
            <w:r w:rsidRPr="00476D2F">
              <w:rPr>
                <w:rFonts w:ascii="Courier New" w:hAnsi="Courier New" w:cs="Courier New"/>
              </w:rPr>
              <w:t>Steps are:</w:t>
            </w:r>
          </w:p>
          <w:p w14:paraId="24EE7864" w14:textId="0E156C33" w:rsidR="00DF47BE" w:rsidRPr="00476D2F" w:rsidRDefault="00DF47BE" w:rsidP="00117A38">
            <w:pPr>
              <w:numPr>
                <w:ilvl w:val="0"/>
                <w:numId w:val="39"/>
              </w:numPr>
              <w:spacing w:before="0"/>
              <w:rPr>
                <w:rFonts w:ascii="Courier New" w:hAnsi="Courier New" w:cs="Courier New"/>
              </w:rPr>
            </w:pPr>
            <w:r w:rsidRPr="00476D2F">
              <w:rPr>
                <w:rFonts w:ascii="Courier New" w:hAnsi="Courier New" w:cs="Courier New"/>
              </w:rPr>
              <w:t xml:space="preserve">(See </w:t>
            </w:r>
            <w:r w:rsidR="00A9312B" w:rsidRPr="00476D2F">
              <w:fldChar w:fldCharType="begin"/>
            </w:r>
            <w:r w:rsidR="00A9312B" w:rsidRPr="00476D2F">
              <w:instrText xml:space="preserve"> REF _Ref458499288 \n \h  \* MERGEFORMAT </w:instrText>
            </w:r>
            <w:r w:rsidR="00A9312B" w:rsidRPr="00476D2F">
              <w:fldChar w:fldCharType="separate"/>
            </w:r>
            <w:r w:rsidR="004501EF" w:rsidRPr="004501EF">
              <w:rPr>
                <w:rFonts w:ascii="Courier New" w:hAnsi="Courier New"/>
              </w:rPr>
              <w:t>VIII.2.3</w:t>
            </w:r>
            <w:r w:rsidR="00A9312B" w:rsidRPr="00476D2F">
              <w:fldChar w:fldCharType="end"/>
            </w:r>
            <w:r w:rsidRPr="00476D2F">
              <w:rPr>
                <w:rFonts w:ascii="Courier New" w:hAnsi="Courier New"/>
              </w:rPr>
              <w:t xml:space="preserve">) </w:t>
            </w:r>
            <w:r w:rsidRPr="00476D2F">
              <w:rPr>
                <w:rFonts w:ascii="Courier New" w:hAnsi="Courier New" w:cs="Courier New"/>
              </w:rPr>
              <w:t xml:space="preserve">Allocate Data Descriptors for request </w:t>
            </w:r>
            <w:proofErr w:type="spellStart"/>
            <w:r w:rsidRPr="00476D2F">
              <w:rPr>
                <w:rFonts w:ascii="Courier New" w:hAnsi="Courier New" w:cs="Courier New"/>
                <w:b/>
              </w:rPr>
              <w:t>HL_alloc</w:t>
            </w:r>
            <w:proofErr w:type="spellEnd"/>
            <w:r w:rsidRPr="00476D2F">
              <w:rPr>
                <w:rFonts w:ascii="Courier New" w:hAnsi="Courier New" w:cs="Courier New"/>
                <w:b/>
              </w:rPr>
              <w:t xml:space="preserve"> (</w:t>
            </w:r>
            <w:proofErr w:type="spellStart"/>
            <w:r w:rsidRPr="00476D2F">
              <w:rPr>
                <w:rFonts w:ascii="Courier New" w:hAnsi="Courier New" w:cs="Courier New"/>
                <w:b/>
              </w:rPr>
              <w:t>sizeof</w:t>
            </w:r>
            <w:proofErr w:type="spellEnd"/>
            <w:r w:rsidRPr="00476D2F">
              <w:rPr>
                <w:rFonts w:ascii="Courier New" w:hAnsi="Courier New" w:cs="Courier New"/>
                <w:b/>
              </w:rPr>
              <w:t xml:space="preserve"> (REQUEST), &amp;</w:t>
            </w:r>
            <w:proofErr w:type="spellStart"/>
            <w:r w:rsidRPr="00476D2F">
              <w:rPr>
                <w:rFonts w:ascii="Courier New" w:hAnsi="Courier New" w:cs="Courier New"/>
                <w:b/>
              </w:rPr>
              <w:t>pCSIRequest</w:t>
            </w:r>
            <w:proofErr w:type="spellEnd"/>
            <w:r w:rsidRPr="00476D2F">
              <w:rPr>
                <w:rFonts w:ascii="Courier New" w:hAnsi="Courier New" w:cs="Courier New"/>
                <w:b/>
              </w:rPr>
              <w:t>, &amp;</w:t>
            </w:r>
            <w:proofErr w:type="spellStart"/>
            <w:r w:rsidRPr="00476D2F">
              <w:rPr>
                <w:rFonts w:ascii="Courier New" w:hAnsi="Courier New" w:cs="Courier New"/>
                <w:b/>
              </w:rPr>
              <w:t>ReturnCode</w:t>
            </w:r>
            <w:proofErr w:type="spellEnd"/>
            <w:r w:rsidRPr="00476D2F">
              <w:rPr>
                <w:rFonts w:ascii="Courier New" w:hAnsi="Courier New" w:cs="Courier New"/>
                <w:b/>
              </w:rPr>
              <w:t>, &amp;</w:t>
            </w:r>
            <w:proofErr w:type="spellStart"/>
            <w:r w:rsidRPr="00476D2F">
              <w:rPr>
                <w:rFonts w:ascii="Courier New" w:hAnsi="Courier New" w:cs="Courier New"/>
                <w:b/>
              </w:rPr>
              <w:t>ReasonCode</w:t>
            </w:r>
            <w:proofErr w:type="spellEnd"/>
            <w:r w:rsidRPr="00476D2F">
              <w:rPr>
                <w:rFonts w:ascii="Courier New" w:hAnsi="Courier New" w:cs="Courier New"/>
                <w:b/>
              </w:rPr>
              <w:t>)</w:t>
            </w:r>
            <w:r w:rsidRPr="00476D2F">
              <w:rPr>
                <w:rFonts w:ascii="Courier New" w:hAnsi="Courier New" w:cs="Courier New"/>
              </w:rPr>
              <w:t>;</w:t>
            </w:r>
          </w:p>
          <w:p w14:paraId="24EE7865" w14:textId="77777777" w:rsidR="00DF47BE" w:rsidRPr="00476D2F" w:rsidRDefault="00DF47BE" w:rsidP="00117A38">
            <w:pPr>
              <w:numPr>
                <w:ilvl w:val="0"/>
                <w:numId w:val="39"/>
              </w:numPr>
              <w:spacing w:before="0"/>
              <w:rPr>
                <w:rFonts w:ascii="Courier New" w:hAnsi="Courier New" w:cs="Courier New"/>
              </w:rPr>
            </w:pPr>
            <w:r w:rsidRPr="00476D2F">
              <w:rPr>
                <w:rFonts w:ascii="Courier New" w:hAnsi="Courier New"/>
              </w:rPr>
              <w:t xml:space="preserve">Copy REQUEST structure into “Data” field of request CSIDD </w:t>
            </w:r>
            <w:proofErr w:type="gramStart"/>
            <w:r w:rsidRPr="00476D2F">
              <w:rPr>
                <w:rFonts w:ascii="Courier New" w:hAnsi="Courier New"/>
              </w:rPr>
              <w:t>structure</w:t>
            </w:r>
            <w:proofErr w:type="gramEnd"/>
            <w:r w:rsidRPr="00476D2F">
              <w:rPr>
                <w:rFonts w:ascii="Courier New" w:hAnsi="Courier New"/>
              </w:rPr>
              <w:tab/>
            </w:r>
          </w:p>
          <w:p w14:paraId="24EE7866" w14:textId="77777777" w:rsidR="00DF47BE" w:rsidRPr="00476D2F" w:rsidRDefault="00DF47BE">
            <w:pPr>
              <w:spacing w:before="0"/>
              <w:ind w:left="1080"/>
              <w:rPr>
                <w:rFonts w:ascii="Courier New" w:hAnsi="Courier New"/>
                <w:b/>
              </w:rPr>
            </w:pPr>
            <w:proofErr w:type="spellStart"/>
            <w:r w:rsidRPr="00476D2F">
              <w:rPr>
                <w:rFonts w:ascii="Courier New" w:hAnsi="Courier New"/>
                <w:b/>
              </w:rPr>
              <w:t>memcpy</w:t>
            </w:r>
            <w:proofErr w:type="spellEnd"/>
            <w:r w:rsidRPr="00476D2F">
              <w:rPr>
                <w:rFonts w:ascii="Courier New" w:hAnsi="Courier New"/>
                <w:b/>
              </w:rPr>
              <w:t xml:space="preserve"> (</w:t>
            </w:r>
            <w:proofErr w:type="spellStart"/>
            <w:r w:rsidRPr="00476D2F">
              <w:rPr>
                <w:rFonts w:ascii="Courier New" w:hAnsi="Courier New"/>
                <w:b/>
              </w:rPr>
              <w:t>pCSIrequest</w:t>
            </w:r>
            <w:proofErr w:type="spellEnd"/>
            <w:r w:rsidRPr="00476D2F">
              <w:rPr>
                <w:rFonts w:ascii="Courier New" w:hAnsi="Courier New"/>
                <w:b/>
              </w:rPr>
              <w:t xml:space="preserve">-&gt;Data (CSICHAR *) &amp;Request, </w:t>
            </w:r>
            <w:proofErr w:type="spellStart"/>
            <w:r w:rsidRPr="00476D2F">
              <w:rPr>
                <w:rFonts w:ascii="Courier New" w:hAnsi="Courier New"/>
                <w:b/>
              </w:rPr>
              <w:t>sizeof</w:t>
            </w:r>
            <w:proofErr w:type="spellEnd"/>
            <w:r w:rsidRPr="00476D2F">
              <w:rPr>
                <w:rFonts w:ascii="Courier New" w:hAnsi="Courier New"/>
                <w:b/>
              </w:rPr>
              <w:t xml:space="preserve"> (REQUEST));</w:t>
            </w:r>
          </w:p>
          <w:p w14:paraId="24EE7867" w14:textId="77777777" w:rsidR="00DF47BE" w:rsidRPr="00476D2F" w:rsidRDefault="00DF47BE">
            <w:pPr>
              <w:spacing w:before="0"/>
              <w:ind w:left="1080"/>
              <w:rPr>
                <w:rFonts w:ascii="Courier New" w:hAnsi="Courier New"/>
                <w:b/>
              </w:rPr>
            </w:pPr>
          </w:p>
          <w:p w14:paraId="24EE7868" w14:textId="77777777" w:rsidR="00DF47BE" w:rsidRPr="00476D2F" w:rsidRDefault="00DF47BE">
            <w:pPr>
              <w:spacing w:before="0"/>
              <w:ind w:left="720"/>
              <w:rPr>
                <w:rFonts w:ascii="Courier New" w:hAnsi="Courier New"/>
                <w:b/>
              </w:rPr>
            </w:pPr>
            <w:proofErr w:type="spellStart"/>
            <w:r w:rsidRPr="00476D2F">
              <w:rPr>
                <w:rFonts w:ascii="Courier New" w:hAnsi="Courier New"/>
                <w:b/>
              </w:rPr>
              <w:t>pCSIrequest</w:t>
            </w:r>
            <w:proofErr w:type="spellEnd"/>
            <w:r w:rsidRPr="00476D2F">
              <w:rPr>
                <w:rFonts w:ascii="Courier New" w:hAnsi="Courier New"/>
                <w:b/>
              </w:rPr>
              <w:t>-&gt;</w:t>
            </w:r>
            <w:proofErr w:type="spellStart"/>
            <w:r w:rsidRPr="00476D2F">
              <w:rPr>
                <w:rFonts w:ascii="Courier New" w:hAnsi="Courier New"/>
                <w:b/>
              </w:rPr>
              <w:t>DataLen</w:t>
            </w:r>
            <w:proofErr w:type="spellEnd"/>
            <w:r w:rsidRPr="00476D2F">
              <w:rPr>
                <w:rFonts w:ascii="Courier New" w:hAnsi="Courier New"/>
                <w:b/>
              </w:rPr>
              <w:t xml:space="preserve"> = </w:t>
            </w:r>
            <w:proofErr w:type="spellStart"/>
            <w:r w:rsidRPr="00476D2F">
              <w:rPr>
                <w:rFonts w:ascii="Courier New" w:hAnsi="Courier New"/>
                <w:b/>
              </w:rPr>
              <w:t>sizeof</w:t>
            </w:r>
            <w:proofErr w:type="spellEnd"/>
            <w:r w:rsidRPr="00476D2F">
              <w:rPr>
                <w:rFonts w:ascii="Courier New" w:hAnsi="Courier New"/>
                <w:b/>
              </w:rPr>
              <w:t xml:space="preserve"> (REQUEST);</w:t>
            </w:r>
          </w:p>
          <w:p w14:paraId="24EE7869" w14:textId="77777777" w:rsidR="00DF47BE" w:rsidRPr="00476D2F" w:rsidRDefault="00DF47BE">
            <w:pPr>
              <w:spacing w:before="0"/>
              <w:ind w:left="1080"/>
              <w:rPr>
                <w:rFonts w:ascii="Courier New" w:hAnsi="Courier New"/>
                <w:b/>
              </w:rPr>
            </w:pPr>
          </w:p>
          <w:p w14:paraId="24EE786A" w14:textId="77777777" w:rsidR="00DF47BE" w:rsidRPr="00476D2F" w:rsidRDefault="00DF47BE" w:rsidP="00117A38">
            <w:pPr>
              <w:numPr>
                <w:ilvl w:val="0"/>
                <w:numId w:val="39"/>
              </w:numPr>
              <w:spacing w:before="0"/>
              <w:rPr>
                <w:rFonts w:ascii="Courier New" w:hAnsi="Courier New"/>
              </w:rPr>
            </w:pPr>
            <w:r w:rsidRPr="00476D2F">
              <w:rPr>
                <w:rFonts w:ascii="Courier New" w:hAnsi="Courier New"/>
              </w:rPr>
              <w:t xml:space="preserve">Encode </w:t>
            </w:r>
            <w:proofErr w:type="gramStart"/>
            <w:r w:rsidRPr="00476D2F">
              <w:rPr>
                <w:rFonts w:ascii="Courier New" w:hAnsi="Courier New"/>
              </w:rPr>
              <w:t>request</w:t>
            </w:r>
            <w:proofErr w:type="gramEnd"/>
          </w:p>
          <w:p w14:paraId="24EE786B" w14:textId="77777777" w:rsidR="00DF47BE" w:rsidRPr="00BB51DB" w:rsidRDefault="00DF47BE">
            <w:pPr>
              <w:spacing w:before="0"/>
              <w:ind w:left="1080"/>
              <w:rPr>
                <w:rFonts w:ascii="Courier New" w:hAnsi="Courier New"/>
                <w:b/>
                <w:lang w:val="fr-BE"/>
              </w:rPr>
            </w:pPr>
            <w:proofErr w:type="spellStart"/>
            <w:r w:rsidRPr="00BB51DB">
              <w:rPr>
                <w:rFonts w:ascii="Courier New" w:hAnsi="Courier New"/>
                <w:b/>
                <w:lang w:val="fr-BE"/>
              </w:rPr>
              <w:t>HL_encode</w:t>
            </w:r>
            <w:proofErr w:type="spellEnd"/>
            <w:r w:rsidRPr="00BB51DB">
              <w:rPr>
                <w:rFonts w:ascii="Courier New" w:hAnsi="Courier New"/>
                <w:b/>
                <w:lang w:val="fr-BE"/>
              </w:rPr>
              <w:t xml:space="preserve"> (</w:t>
            </w:r>
            <w:proofErr w:type="spellStart"/>
            <w:r w:rsidRPr="00BB51DB">
              <w:rPr>
                <w:rFonts w:ascii="Courier New" w:hAnsi="Courier New"/>
                <w:b/>
                <w:lang w:val="fr-BE"/>
              </w:rPr>
              <w:t>pCSIrequest</w:t>
            </w:r>
            <w:proofErr w:type="spellEnd"/>
            <w:r w:rsidRPr="00BB51DB">
              <w:rPr>
                <w:rFonts w:ascii="Courier New" w:hAnsi="Courier New"/>
                <w:b/>
                <w:lang w:val="fr-BE"/>
              </w:rPr>
              <w:t>, “CD001A-MSG.NCTS”, CODEPAGE, HFMT, \</w:t>
            </w:r>
          </w:p>
          <w:p w14:paraId="24EE786C" w14:textId="77777777" w:rsidR="00DF47BE" w:rsidRPr="00BB51DB" w:rsidRDefault="00DF47BE">
            <w:pPr>
              <w:spacing w:before="0"/>
              <w:ind w:left="1080"/>
              <w:rPr>
                <w:rFonts w:ascii="Courier New" w:hAnsi="Courier New"/>
                <w:b/>
                <w:lang w:val="fr-BE"/>
              </w:rPr>
            </w:pPr>
          </w:p>
          <w:p w14:paraId="24EE786D" w14:textId="77777777" w:rsidR="00DF47BE" w:rsidRPr="00476D2F" w:rsidRDefault="00DF47BE">
            <w:pPr>
              <w:spacing w:before="0"/>
              <w:ind w:left="720"/>
              <w:rPr>
                <w:rFonts w:ascii="Courier New" w:hAnsi="Courier New"/>
                <w:b/>
              </w:rPr>
            </w:pPr>
            <w:proofErr w:type="spellStart"/>
            <w:r w:rsidRPr="00476D2F">
              <w:rPr>
                <w:rFonts w:ascii="Courier New" w:hAnsi="Courier New"/>
                <w:b/>
              </w:rPr>
              <w:t>pCSIrequest</w:t>
            </w:r>
            <w:proofErr w:type="spellEnd"/>
            <w:r w:rsidRPr="00476D2F">
              <w:rPr>
                <w:rFonts w:ascii="Courier New" w:hAnsi="Courier New"/>
                <w:b/>
              </w:rPr>
              <w:t>, &amp;</w:t>
            </w:r>
            <w:proofErr w:type="spellStart"/>
            <w:r w:rsidRPr="00476D2F">
              <w:rPr>
                <w:rFonts w:ascii="Courier New" w:hAnsi="Courier New"/>
                <w:b/>
              </w:rPr>
              <w:t>ReturnCode</w:t>
            </w:r>
            <w:proofErr w:type="spellEnd"/>
            <w:r w:rsidRPr="00476D2F">
              <w:rPr>
                <w:rFonts w:ascii="Courier New" w:hAnsi="Courier New"/>
                <w:b/>
              </w:rPr>
              <w:t>, &amp;</w:t>
            </w:r>
            <w:proofErr w:type="spellStart"/>
            <w:r w:rsidRPr="00476D2F">
              <w:rPr>
                <w:rFonts w:ascii="Courier New" w:hAnsi="Courier New"/>
                <w:b/>
              </w:rPr>
              <w:t>ReasonCode</w:t>
            </w:r>
            <w:proofErr w:type="spellEnd"/>
            <w:r w:rsidRPr="00476D2F">
              <w:rPr>
                <w:rFonts w:ascii="Courier New" w:hAnsi="Courier New"/>
                <w:b/>
              </w:rPr>
              <w:t>);</w:t>
            </w:r>
          </w:p>
          <w:p w14:paraId="24EE786E" w14:textId="77777777" w:rsidR="00DF47BE" w:rsidRPr="00476D2F" w:rsidRDefault="00DF47BE">
            <w:pPr>
              <w:spacing w:before="0"/>
              <w:ind w:left="720"/>
              <w:rPr>
                <w:rFonts w:ascii="Courier New" w:hAnsi="Courier New"/>
              </w:rPr>
            </w:pPr>
          </w:p>
          <w:p w14:paraId="24EE7870" w14:textId="4E593960" w:rsidR="00DF47BE" w:rsidRPr="00476D2F" w:rsidRDefault="00DF47BE" w:rsidP="00E245C6">
            <w:pPr>
              <w:spacing w:before="0"/>
              <w:ind w:left="720"/>
              <w:rPr>
                <w:rFonts w:ascii="Courier New" w:hAnsi="Courier New" w:cs="Courier New"/>
              </w:rPr>
            </w:pPr>
            <w:r w:rsidRPr="00476D2F">
              <w:rPr>
                <w:rFonts w:ascii="Courier New" w:hAnsi="Courier New"/>
              </w:rPr>
              <w:t xml:space="preserve">After these steps: the CSIDD will be sent with </w:t>
            </w:r>
            <w:proofErr w:type="spellStart"/>
            <w:r w:rsidRPr="00476D2F">
              <w:rPr>
                <w:rFonts w:ascii="Courier New" w:hAnsi="Courier New"/>
              </w:rPr>
              <w:t>HL_mq_put</w:t>
            </w:r>
            <w:proofErr w:type="spellEnd"/>
            <w:r w:rsidRPr="00476D2F">
              <w:rPr>
                <w:rFonts w:ascii="Courier New" w:hAnsi="Courier New"/>
              </w:rPr>
              <w:t>() verb. Logging of this CSI movement will take a record of “CD0001A”</w:t>
            </w:r>
          </w:p>
        </w:tc>
      </w:tr>
    </w:tbl>
    <w:p w14:paraId="24EE7872" w14:textId="3D4AA8EE" w:rsidR="00DF47BE" w:rsidRPr="00476D2F" w:rsidRDefault="00DF47BE" w:rsidP="008F703C">
      <w:pPr>
        <w:pStyle w:val="Caption"/>
      </w:pPr>
      <w:bookmarkStart w:id="1803" w:name="_Ref458498792"/>
      <w:bookmarkStart w:id="1804" w:name="_Toc470515350"/>
      <w:bookmarkStart w:id="1805" w:name="_Toc474121128"/>
      <w:bookmarkStart w:id="1806" w:name="_Toc483979702"/>
      <w:bookmarkStart w:id="1807" w:name="_Toc46229028"/>
      <w:bookmarkStart w:id="1808" w:name="_Toc77049050"/>
      <w:bookmarkStart w:id="1809" w:name="_Toc185901000"/>
      <w:r w:rsidRPr="00476D2F">
        <w:t xml:space="preserve">Table </w:t>
      </w:r>
      <w:r w:rsidR="002C7E76">
        <w:fldChar w:fldCharType="begin"/>
      </w:r>
      <w:r w:rsidR="002C7E76">
        <w:instrText xml:space="preserve"> SEQ Table \* ARABIC </w:instrText>
      </w:r>
      <w:r w:rsidR="002C7E76">
        <w:fldChar w:fldCharType="separate"/>
      </w:r>
      <w:r w:rsidR="004501EF">
        <w:rPr>
          <w:noProof/>
        </w:rPr>
        <w:t>74</w:t>
      </w:r>
      <w:r w:rsidR="002C7E76">
        <w:fldChar w:fldCharType="end"/>
      </w:r>
      <w:bookmarkEnd w:id="1803"/>
      <w:r w:rsidRPr="00476D2F">
        <w:t xml:space="preserve">: Example of CSIDD allocation, initialisation with Information Exchange and </w:t>
      </w:r>
      <w:proofErr w:type="gramStart"/>
      <w:r w:rsidRPr="00476D2F">
        <w:t>encoding</w:t>
      </w:r>
      <w:bookmarkEnd w:id="1804"/>
      <w:bookmarkEnd w:id="1805"/>
      <w:bookmarkEnd w:id="1806"/>
      <w:bookmarkEnd w:id="1807"/>
      <w:bookmarkEnd w:id="1808"/>
      <w:bookmarkEnd w:id="1809"/>
      <w:proofErr w:type="gramEnd"/>
    </w:p>
    <w:p w14:paraId="41FDF7B4" w14:textId="76054F0F" w:rsidR="00F15F07" w:rsidRPr="00476D2F" w:rsidRDefault="00DF47BE">
      <w:r w:rsidRPr="00476D2F">
        <w:t>This code is not intended to be used directly as actual working code. All API return codes (and possibly reason codes) will have to be checked after every API call.</w:t>
      </w:r>
    </w:p>
    <w:p w14:paraId="24EE7874" w14:textId="77777777" w:rsidR="00DF47BE" w:rsidRPr="00476D2F" w:rsidRDefault="00DF47BE" w:rsidP="006F347D">
      <w:pPr>
        <w:pStyle w:val="Heading3"/>
      </w:pPr>
      <w:bookmarkStart w:id="1810" w:name="_Ref157921434"/>
      <w:bookmarkStart w:id="1811" w:name="_Ref157921862"/>
      <w:bookmarkStart w:id="1812" w:name="_Ref157922542"/>
      <w:bookmarkStart w:id="1813" w:name="_Ref157922672"/>
      <w:bookmarkStart w:id="1814" w:name="_Ref157922701"/>
      <w:bookmarkStart w:id="1815" w:name="_Toc259460391"/>
      <w:bookmarkStart w:id="1816" w:name="_Toc526170520"/>
      <w:bookmarkStart w:id="1817" w:name="_Toc185900804"/>
      <w:r w:rsidRPr="00476D2F">
        <w:t>The quality of service</w:t>
      </w:r>
      <w:bookmarkEnd w:id="1810"/>
      <w:bookmarkEnd w:id="1811"/>
      <w:bookmarkEnd w:id="1812"/>
      <w:bookmarkEnd w:id="1813"/>
      <w:bookmarkEnd w:id="1814"/>
      <w:bookmarkEnd w:id="1815"/>
      <w:bookmarkEnd w:id="1816"/>
      <w:bookmarkEnd w:id="1817"/>
    </w:p>
    <w:p w14:paraId="24EE7875" w14:textId="6A28648C" w:rsidR="00DF47BE" w:rsidRPr="00476D2F" w:rsidRDefault="00DF47BE">
      <w:r w:rsidRPr="00476D2F">
        <w:t xml:space="preserve">CCN specifies a Quality of Service (QoS) with </w:t>
      </w:r>
      <w:proofErr w:type="gramStart"/>
      <w:r w:rsidRPr="00476D2F">
        <w:t>a number of</w:t>
      </w:r>
      <w:proofErr w:type="gramEnd"/>
      <w:r w:rsidRPr="00476D2F">
        <w:t xml:space="preserve"> parameters (see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 Section 4.3.3.3). These parameters are used in the CSI verbs that handle data; the values of these parameters apply to the data exchanged in the same verb.</w:t>
      </w:r>
    </w:p>
    <w:p w14:paraId="24EE7876" w14:textId="15F1377A" w:rsidR="00DF47BE" w:rsidRPr="00476D2F" w:rsidRDefault="00DF47BE">
      <w:r w:rsidRPr="00476D2F">
        <w:t xml:space="preserve">When a specific parameter is not mentioned in the QoS (vector </w:t>
      </w:r>
      <w:proofErr w:type="spellStart"/>
      <w:r w:rsidRPr="00476D2F">
        <w:t>QoSToApply</w:t>
      </w:r>
      <w:proofErr w:type="spellEnd"/>
      <w:r w:rsidRPr="00476D2F">
        <w:t xml:space="preserve"> in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 Section 4.3.3.3), its default value as defined at configuration time (see paragraph</w:t>
      </w:r>
      <w:r w:rsidR="004851B2" w:rsidRPr="00476D2F">
        <w:t xml:space="preserve"> </w:t>
      </w:r>
      <w:r w:rsidR="004851B2" w:rsidRPr="00476D2F">
        <w:fldChar w:fldCharType="begin"/>
      </w:r>
      <w:r w:rsidR="004851B2" w:rsidRPr="00476D2F">
        <w:instrText xml:space="preserve"> REF _Ref27420003 \r \h </w:instrText>
      </w:r>
      <w:r w:rsidR="004851B2" w:rsidRPr="00476D2F">
        <w:fldChar w:fldCharType="separate"/>
      </w:r>
      <w:r w:rsidR="004501EF">
        <w:t>VIII.4.7</w:t>
      </w:r>
      <w:r w:rsidR="004851B2" w:rsidRPr="00476D2F">
        <w:fldChar w:fldCharType="end"/>
      </w:r>
      <w:r w:rsidR="004851B2" w:rsidRPr="00476D2F">
        <w:t xml:space="preserve"> </w:t>
      </w:r>
      <w:r w:rsidRPr="00476D2F">
        <w:t xml:space="preserve">of </w:t>
      </w:r>
      <w:r w:rsidR="00A9312B" w:rsidRPr="00476D2F">
        <w:fldChar w:fldCharType="begin"/>
      </w:r>
      <w:r w:rsidR="00A9312B" w:rsidRPr="00476D2F">
        <w:instrText xml:space="preserve"> REF _Ref26958028 \h  \* MERGEFORMAT </w:instrText>
      </w:r>
      <w:r w:rsidR="00A9312B" w:rsidRPr="00476D2F">
        <w:fldChar w:fldCharType="separate"/>
      </w:r>
      <w:r w:rsidR="004501EF" w:rsidRPr="00476D2F">
        <w:t>Transport of messages via CCN/CSI</w:t>
      </w:r>
      <w:r w:rsidR="00A9312B" w:rsidRPr="00476D2F">
        <w:fldChar w:fldCharType="end"/>
      </w:r>
      <w:r w:rsidRPr="00476D2F">
        <w:t>) applies.</w:t>
      </w:r>
    </w:p>
    <w:p w14:paraId="24EE7877" w14:textId="319F1F90" w:rsidR="00DF47BE" w:rsidRPr="00476D2F" w:rsidRDefault="00DF47BE">
      <w:pPr>
        <w:spacing w:after="240"/>
      </w:pPr>
      <w:r w:rsidRPr="00476D2F">
        <w:t xml:space="preserve">The Quality of Service is represented by the CSIQOS structure shown in </w:t>
      </w:r>
      <w:r w:rsidR="00A9312B" w:rsidRPr="00476D2F">
        <w:fldChar w:fldCharType="begin"/>
      </w:r>
      <w:r w:rsidR="00A9312B" w:rsidRPr="00476D2F">
        <w:instrText xml:space="preserve"> REF _Ref455397797 \h  \* MERGEFORMAT </w:instrText>
      </w:r>
      <w:r w:rsidR="00A9312B" w:rsidRPr="00476D2F">
        <w:fldChar w:fldCharType="separate"/>
      </w:r>
      <w:r w:rsidR="004501EF" w:rsidRPr="00476D2F">
        <w:t xml:space="preserve">Table </w:t>
      </w:r>
      <w:r w:rsidR="004501EF">
        <w:t>75</w:t>
      </w:r>
      <w:r w:rsidR="00A9312B" w:rsidRPr="00476D2F">
        <w:fldChar w:fldCharType="end"/>
      </w:r>
      <w:r w:rsidRPr="00476D2F">
        <w:t>. The fields applicable in this structure are ticked with a “</w:t>
      </w:r>
      <w:r w:rsidRPr="00476D2F">
        <w:rPr>
          <w:rFonts w:ascii="Symbol" w:eastAsia="Symbol" w:hAnsi="Symbol" w:cs="Symbol"/>
        </w:rPr>
        <w:t></w:t>
      </w:r>
      <w:r w:rsidRPr="00476D2F">
        <w:t>” in the right-hand column of this Table.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60"/>
        <w:gridCol w:w="2362"/>
        <w:gridCol w:w="2177"/>
        <w:gridCol w:w="2612"/>
        <w:gridCol w:w="468"/>
      </w:tblGrid>
      <w:tr w:rsidR="00DF47BE" w:rsidRPr="00110E6A" w14:paraId="24EE787C" w14:textId="77777777">
        <w:trPr>
          <w:cantSplit/>
          <w:tblHeader/>
          <w:jc w:val="center"/>
        </w:trPr>
        <w:tc>
          <w:tcPr>
            <w:tcW w:w="3922" w:type="dxa"/>
            <w:gridSpan w:val="2"/>
            <w:shd w:val="clear" w:color="auto" w:fill="002060"/>
          </w:tcPr>
          <w:p w14:paraId="24EE7878" w14:textId="77777777" w:rsidR="00DF47BE" w:rsidRPr="00476D2F" w:rsidRDefault="00DF47BE">
            <w:pPr>
              <w:pStyle w:val="Table12"/>
              <w:spacing w:before="0" w:after="0"/>
              <w:rPr>
                <w:b/>
              </w:rPr>
            </w:pPr>
            <w:r w:rsidRPr="00476D2F">
              <w:rPr>
                <w:b/>
              </w:rPr>
              <w:t>typedef struct tag</w:t>
            </w:r>
          </w:p>
        </w:tc>
        <w:tc>
          <w:tcPr>
            <w:tcW w:w="2177" w:type="dxa"/>
            <w:shd w:val="clear" w:color="auto" w:fill="002060"/>
          </w:tcPr>
          <w:p w14:paraId="24EE7879" w14:textId="77777777" w:rsidR="00DF47BE" w:rsidRPr="00476D2F" w:rsidRDefault="00DF47BE">
            <w:pPr>
              <w:pStyle w:val="Table12"/>
              <w:spacing w:before="0" w:after="0"/>
              <w:rPr>
                <w:b/>
              </w:rPr>
            </w:pPr>
            <w:r w:rsidRPr="00476D2F">
              <w:rPr>
                <w:b/>
              </w:rPr>
              <w:t xml:space="preserve"> value on SEND </w:t>
            </w:r>
          </w:p>
        </w:tc>
        <w:tc>
          <w:tcPr>
            <w:tcW w:w="2612" w:type="dxa"/>
            <w:shd w:val="clear" w:color="auto" w:fill="002060"/>
          </w:tcPr>
          <w:p w14:paraId="24EE787A" w14:textId="77777777" w:rsidR="00DF47BE" w:rsidRPr="00476D2F" w:rsidRDefault="00DF47BE">
            <w:pPr>
              <w:pStyle w:val="Table12"/>
              <w:spacing w:before="0" w:after="0"/>
              <w:rPr>
                <w:b/>
              </w:rPr>
            </w:pPr>
            <w:r w:rsidRPr="00476D2F">
              <w:rPr>
                <w:b/>
              </w:rPr>
              <w:t>Notes</w:t>
            </w:r>
          </w:p>
        </w:tc>
        <w:tc>
          <w:tcPr>
            <w:tcW w:w="468" w:type="dxa"/>
            <w:shd w:val="clear" w:color="auto" w:fill="002060"/>
          </w:tcPr>
          <w:p w14:paraId="24EE787B" w14:textId="77777777" w:rsidR="00DF47BE" w:rsidRPr="00476D2F" w:rsidRDefault="00DF47BE">
            <w:pPr>
              <w:pStyle w:val="Table12"/>
              <w:spacing w:before="0" w:after="0"/>
              <w:rPr>
                <w:b/>
              </w:rPr>
            </w:pPr>
          </w:p>
        </w:tc>
      </w:tr>
      <w:tr w:rsidR="00DF47BE" w:rsidRPr="00110E6A" w14:paraId="24EE787E" w14:textId="77777777">
        <w:trPr>
          <w:cantSplit/>
          <w:jc w:val="center"/>
        </w:trPr>
        <w:tc>
          <w:tcPr>
            <w:tcW w:w="9179" w:type="dxa"/>
            <w:gridSpan w:val="5"/>
          </w:tcPr>
          <w:p w14:paraId="24EE787D" w14:textId="77777777" w:rsidR="00DF47BE" w:rsidRPr="00476D2F" w:rsidRDefault="00DF47BE">
            <w:pPr>
              <w:pStyle w:val="Table12"/>
              <w:spacing w:before="0" w:after="0"/>
              <w:rPr>
                <w:sz w:val="20"/>
              </w:rPr>
            </w:pPr>
            <w:r w:rsidRPr="00476D2F">
              <w:rPr>
                <w:sz w:val="20"/>
              </w:rPr>
              <w:t>CSIQOS{</w:t>
            </w:r>
          </w:p>
        </w:tc>
      </w:tr>
      <w:tr w:rsidR="00DF47BE" w:rsidRPr="00110E6A" w14:paraId="24EE7884" w14:textId="77777777">
        <w:trPr>
          <w:jc w:val="center"/>
        </w:trPr>
        <w:tc>
          <w:tcPr>
            <w:tcW w:w="1560" w:type="dxa"/>
          </w:tcPr>
          <w:p w14:paraId="24EE787F" w14:textId="77777777" w:rsidR="00DF47BE" w:rsidRPr="00476D2F" w:rsidRDefault="00DF47BE">
            <w:pPr>
              <w:pStyle w:val="Table12"/>
              <w:spacing w:before="0" w:after="0"/>
              <w:rPr>
                <w:sz w:val="20"/>
              </w:rPr>
            </w:pPr>
            <w:r w:rsidRPr="00476D2F">
              <w:rPr>
                <w:sz w:val="20"/>
              </w:rPr>
              <w:t>CSICHAR4</w:t>
            </w:r>
          </w:p>
        </w:tc>
        <w:tc>
          <w:tcPr>
            <w:tcW w:w="2362" w:type="dxa"/>
          </w:tcPr>
          <w:p w14:paraId="24EE7880" w14:textId="77777777" w:rsidR="00DF47BE" w:rsidRPr="00476D2F" w:rsidRDefault="00DF47BE">
            <w:pPr>
              <w:pStyle w:val="Table12"/>
              <w:spacing w:before="0" w:after="0"/>
              <w:rPr>
                <w:sz w:val="20"/>
              </w:rPr>
            </w:pPr>
            <w:proofErr w:type="spellStart"/>
            <w:r w:rsidRPr="00476D2F">
              <w:rPr>
                <w:sz w:val="20"/>
              </w:rPr>
              <w:t>StrucId</w:t>
            </w:r>
            <w:proofErr w:type="spellEnd"/>
            <w:r w:rsidRPr="00476D2F">
              <w:rPr>
                <w:sz w:val="20"/>
              </w:rPr>
              <w:t>;</w:t>
            </w:r>
          </w:p>
        </w:tc>
        <w:tc>
          <w:tcPr>
            <w:tcW w:w="2177" w:type="dxa"/>
          </w:tcPr>
          <w:p w14:paraId="24EE7881" w14:textId="77777777" w:rsidR="00DF47BE" w:rsidRPr="00476D2F" w:rsidRDefault="00DF47BE">
            <w:pPr>
              <w:pStyle w:val="Table12"/>
              <w:spacing w:before="0" w:after="0"/>
              <w:rPr>
                <w:sz w:val="20"/>
              </w:rPr>
            </w:pPr>
            <w:r w:rsidRPr="00476D2F">
              <w:rPr>
                <w:sz w:val="20"/>
              </w:rPr>
              <w:t>CSIQOS_STRUC_ID</w:t>
            </w:r>
          </w:p>
        </w:tc>
        <w:tc>
          <w:tcPr>
            <w:tcW w:w="2612" w:type="dxa"/>
          </w:tcPr>
          <w:p w14:paraId="24EE7882" w14:textId="77777777" w:rsidR="00DF47BE" w:rsidRPr="00476D2F" w:rsidRDefault="00DF47BE">
            <w:pPr>
              <w:pStyle w:val="Table12"/>
              <w:spacing w:before="0" w:after="0"/>
              <w:rPr>
                <w:sz w:val="20"/>
              </w:rPr>
            </w:pPr>
            <w:r w:rsidRPr="00476D2F">
              <w:rPr>
                <w:sz w:val="20"/>
              </w:rPr>
              <w:t xml:space="preserve"> Structure id.</w:t>
            </w:r>
          </w:p>
        </w:tc>
        <w:tc>
          <w:tcPr>
            <w:tcW w:w="468" w:type="dxa"/>
          </w:tcPr>
          <w:p w14:paraId="24EE788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8A" w14:textId="77777777">
        <w:trPr>
          <w:jc w:val="center"/>
        </w:trPr>
        <w:tc>
          <w:tcPr>
            <w:tcW w:w="1560" w:type="dxa"/>
          </w:tcPr>
          <w:p w14:paraId="24EE7885" w14:textId="77777777" w:rsidR="00DF47BE" w:rsidRPr="00476D2F" w:rsidRDefault="00DF47BE">
            <w:pPr>
              <w:pStyle w:val="Table12"/>
              <w:spacing w:before="0" w:after="0"/>
              <w:rPr>
                <w:sz w:val="20"/>
              </w:rPr>
            </w:pPr>
            <w:r w:rsidRPr="00476D2F">
              <w:rPr>
                <w:sz w:val="20"/>
              </w:rPr>
              <w:t>CSILONG</w:t>
            </w:r>
          </w:p>
        </w:tc>
        <w:tc>
          <w:tcPr>
            <w:tcW w:w="2362" w:type="dxa"/>
          </w:tcPr>
          <w:p w14:paraId="24EE7886" w14:textId="77777777" w:rsidR="00DF47BE" w:rsidRPr="00476D2F" w:rsidRDefault="00DF47BE">
            <w:pPr>
              <w:pStyle w:val="Table12"/>
              <w:spacing w:before="0" w:after="0"/>
              <w:rPr>
                <w:sz w:val="20"/>
              </w:rPr>
            </w:pPr>
            <w:r w:rsidRPr="00476D2F">
              <w:rPr>
                <w:sz w:val="20"/>
              </w:rPr>
              <w:t>Version;</w:t>
            </w:r>
          </w:p>
        </w:tc>
        <w:tc>
          <w:tcPr>
            <w:tcW w:w="2177" w:type="dxa"/>
          </w:tcPr>
          <w:p w14:paraId="24EE7887" w14:textId="77777777" w:rsidR="00DF47BE" w:rsidRPr="00476D2F" w:rsidRDefault="00DF47BE">
            <w:pPr>
              <w:pStyle w:val="Table12"/>
              <w:spacing w:before="0" w:after="0"/>
              <w:rPr>
                <w:sz w:val="20"/>
              </w:rPr>
            </w:pPr>
            <w:r w:rsidRPr="00476D2F">
              <w:rPr>
                <w:sz w:val="20"/>
              </w:rPr>
              <w:t>CSIQOS_VERSION_1</w:t>
            </w:r>
          </w:p>
        </w:tc>
        <w:tc>
          <w:tcPr>
            <w:tcW w:w="2612" w:type="dxa"/>
          </w:tcPr>
          <w:p w14:paraId="24EE7888" w14:textId="77777777" w:rsidR="00DF47BE" w:rsidRPr="00476D2F" w:rsidRDefault="00DF47BE">
            <w:pPr>
              <w:pStyle w:val="Table12"/>
              <w:spacing w:before="0" w:after="0"/>
              <w:rPr>
                <w:sz w:val="20"/>
              </w:rPr>
            </w:pPr>
            <w:r w:rsidRPr="00476D2F">
              <w:rPr>
                <w:sz w:val="20"/>
              </w:rPr>
              <w:t xml:space="preserve"> Structure version</w:t>
            </w:r>
          </w:p>
        </w:tc>
        <w:tc>
          <w:tcPr>
            <w:tcW w:w="468" w:type="dxa"/>
          </w:tcPr>
          <w:p w14:paraId="24EE788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0" w14:textId="77777777">
        <w:trPr>
          <w:jc w:val="center"/>
        </w:trPr>
        <w:tc>
          <w:tcPr>
            <w:tcW w:w="1560" w:type="dxa"/>
          </w:tcPr>
          <w:p w14:paraId="24EE788B" w14:textId="77777777" w:rsidR="00DF47BE" w:rsidRPr="00476D2F" w:rsidRDefault="00DF47BE">
            <w:pPr>
              <w:pStyle w:val="Table12"/>
              <w:spacing w:before="0" w:after="0"/>
              <w:rPr>
                <w:sz w:val="20"/>
              </w:rPr>
            </w:pPr>
            <w:r w:rsidRPr="00476D2F">
              <w:rPr>
                <w:sz w:val="20"/>
              </w:rPr>
              <w:t>CSILONG</w:t>
            </w:r>
          </w:p>
        </w:tc>
        <w:tc>
          <w:tcPr>
            <w:tcW w:w="2362" w:type="dxa"/>
          </w:tcPr>
          <w:p w14:paraId="24EE788C" w14:textId="77777777" w:rsidR="00DF47BE" w:rsidRPr="00476D2F" w:rsidRDefault="00DF47BE">
            <w:pPr>
              <w:pStyle w:val="Table12"/>
              <w:spacing w:before="0" w:after="0"/>
              <w:rPr>
                <w:sz w:val="20"/>
              </w:rPr>
            </w:pPr>
            <w:proofErr w:type="spellStart"/>
            <w:r w:rsidRPr="00476D2F">
              <w:rPr>
                <w:sz w:val="20"/>
              </w:rPr>
              <w:t>QoSToApply</w:t>
            </w:r>
            <w:proofErr w:type="spellEnd"/>
            <w:r w:rsidRPr="00476D2F">
              <w:rPr>
                <w:sz w:val="20"/>
              </w:rPr>
              <w:t>;</w:t>
            </w:r>
          </w:p>
        </w:tc>
        <w:tc>
          <w:tcPr>
            <w:tcW w:w="2177" w:type="dxa"/>
          </w:tcPr>
          <w:p w14:paraId="24EE788D" w14:textId="77777777" w:rsidR="00DF47BE" w:rsidRPr="00476D2F" w:rsidRDefault="00DF47BE">
            <w:pPr>
              <w:pStyle w:val="Table12"/>
              <w:spacing w:before="0" w:after="0"/>
              <w:rPr>
                <w:sz w:val="20"/>
              </w:rPr>
            </w:pPr>
          </w:p>
        </w:tc>
        <w:tc>
          <w:tcPr>
            <w:tcW w:w="2612" w:type="dxa"/>
          </w:tcPr>
          <w:p w14:paraId="24EE788E" w14:textId="77777777" w:rsidR="00DF47BE" w:rsidRPr="00476D2F" w:rsidRDefault="00DF47BE">
            <w:pPr>
              <w:pStyle w:val="Table12"/>
              <w:spacing w:before="0" w:after="0"/>
              <w:rPr>
                <w:sz w:val="20"/>
              </w:rPr>
            </w:pPr>
            <w:r w:rsidRPr="00476D2F">
              <w:rPr>
                <w:sz w:val="20"/>
              </w:rPr>
              <w:t xml:space="preserve"> Specified QoS</w:t>
            </w:r>
          </w:p>
        </w:tc>
        <w:tc>
          <w:tcPr>
            <w:tcW w:w="468" w:type="dxa"/>
          </w:tcPr>
          <w:p w14:paraId="24EE788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6" w14:textId="77777777">
        <w:trPr>
          <w:jc w:val="center"/>
        </w:trPr>
        <w:tc>
          <w:tcPr>
            <w:tcW w:w="1560" w:type="dxa"/>
          </w:tcPr>
          <w:p w14:paraId="24EE7891" w14:textId="77777777" w:rsidR="00DF47BE" w:rsidRPr="00476D2F" w:rsidRDefault="00DF47BE">
            <w:pPr>
              <w:pStyle w:val="Table12"/>
              <w:spacing w:before="0" w:after="0"/>
              <w:rPr>
                <w:sz w:val="20"/>
              </w:rPr>
            </w:pPr>
            <w:r w:rsidRPr="00476D2F">
              <w:rPr>
                <w:sz w:val="20"/>
              </w:rPr>
              <w:t>CSILONG</w:t>
            </w:r>
          </w:p>
        </w:tc>
        <w:tc>
          <w:tcPr>
            <w:tcW w:w="2362" w:type="dxa"/>
          </w:tcPr>
          <w:p w14:paraId="24EE7892" w14:textId="77777777" w:rsidR="00DF47BE" w:rsidRPr="00476D2F" w:rsidRDefault="00DF47BE">
            <w:pPr>
              <w:pStyle w:val="Table12"/>
              <w:spacing w:before="0" w:after="0"/>
              <w:rPr>
                <w:sz w:val="20"/>
              </w:rPr>
            </w:pPr>
            <w:proofErr w:type="spellStart"/>
            <w:r w:rsidRPr="00476D2F">
              <w:rPr>
                <w:sz w:val="20"/>
              </w:rPr>
              <w:t>AppliedQoS</w:t>
            </w:r>
            <w:proofErr w:type="spellEnd"/>
            <w:r w:rsidRPr="00476D2F">
              <w:rPr>
                <w:sz w:val="20"/>
              </w:rPr>
              <w:t>;</w:t>
            </w:r>
          </w:p>
        </w:tc>
        <w:tc>
          <w:tcPr>
            <w:tcW w:w="2177" w:type="dxa"/>
          </w:tcPr>
          <w:p w14:paraId="24EE7893" w14:textId="77777777" w:rsidR="00DF47BE" w:rsidRPr="00476D2F" w:rsidRDefault="00DF47BE">
            <w:pPr>
              <w:pStyle w:val="Table12"/>
              <w:spacing w:before="0" w:after="0"/>
              <w:rPr>
                <w:sz w:val="20"/>
              </w:rPr>
            </w:pPr>
            <w:r w:rsidRPr="00476D2F">
              <w:rPr>
                <w:sz w:val="20"/>
              </w:rPr>
              <w:t>(DNC)</w:t>
            </w:r>
          </w:p>
        </w:tc>
        <w:tc>
          <w:tcPr>
            <w:tcW w:w="2612" w:type="dxa"/>
          </w:tcPr>
          <w:p w14:paraId="24EE7894" w14:textId="77777777" w:rsidR="00DF47BE" w:rsidRPr="00476D2F" w:rsidRDefault="00DF47BE">
            <w:pPr>
              <w:pStyle w:val="Table12"/>
              <w:spacing w:before="0" w:after="0"/>
              <w:rPr>
                <w:sz w:val="20"/>
              </w:rPr>
            </w:pPr>
            <w:r w:rsidRPr="00476D2F">
              <w:rPr>
                <w:sz w:val="20"/>
              </w:rPr>
              <w:t xml:space="preserve"> Applied QoS</w:t>
            </w:r>
          </w:p>
        </w:tc>
        <w:tc>
          <w:tcPr>
            <w:tcW w:w="468" w:type="dxa"/>
          </w:tcPr>
          <w:p w14:paraId="24EE789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C" w14:textId="77777777">
        <w:trPr>
          <w:jc w:val="center"/>
        </w:trPr>
        <w:tc>
          <w:tcPr>
            <w:tcW w:w="1560" w:type="dxa"/>
          </w:tcPr>
          <w:p w14:paraId="24EE7897" w14:textId="77777777" w:rsidR="00DF47BE" w:rsidRPr="00476D2F" w:rsidRDefault="00DF47BE">
            <w:pPr>
              <w:pStyle w:val="Table12"/>
              <w:spacing w:before="0" w:after="0"/>
              <w:rPr>
                <w:sz w:val="20"/>
              </w:rPr>
            </w:pPr>
            <w:r w:rsidRPr="00476D2F">
              <w:rPr>
                <w:sz w:val="20"/>
              </w:rPr>
              <w:t>CSILONG</w:t>
            </w:r>
          </w:p>
        </w:tc>
        <w:tc>
          <w:tcPr>
            <w:tcW w:w="2362" w:type="dxa"/>
          </w:tcPr>
          <w:p w14:paraId="24EE7898" w14:textId="77777777" w:rsidR="00DF47BE" w:rsidRPr="00476D2F" w:rsidRDefault="00DF47BE">
            <w:pPr>
              <w:pStyle w:val="Table12"/>
              <w:spacing w:before="0" w:after="0"/>
              <w:rPr>
                <w:sz w:val="20"/>
              </w:rPr>
            </w:pPr>
            <w:r w:rsidRPr="00476D2F">
              <w:rPr>
                <w:sz w:val="20"/>
              </w:rPr>
              <w:t>Priority;</w:t>
            </w:r>
          </w:p>
        </w:tc>
        <w:tc>
          <w:tcPr>
            <w:tcW w:w="2177" w:type="dxa"/>
          </w:tcPr>
          <w:p w14:paraId="24EE7899" w14:textId="77777777" w:rsidR="00DF47BE" w:rsidRPr="00476D2F" w:rsidRDefault="00DF47BE">
            <w:pPr>
              <w:pStyle w:val="Table12"/>
              <w:spacing w:before="0" w:after="0"/>
              <w:rPr>
                <w:sz w:val="20"/>
              </w:rPr>
            </w:pPr>
          </w:p>
        </w:tc>
        <w:tc>
          <w:tcPr>
            <w:tcW w:w="2612" w:type="dxa"/>
          </w:tcPr>
          <w:p w14:paraId="24EE789A" w14:textId="77777777" w:rsidR="00DF47BE" w:rsidRPr="00476D2F" w:rsidRDefault="00DF47BE">
            <w:pPr>
              <w:pStyle w:val="Table12"/>
              <w:spacing w:before="0" w:after="0"/>
              <w:rPr>
                <w:sz w:val="20"/>
              </w:rPr>
            </w:pPr>
            <w:r w:rsidRPr="00476D2F">
              <w:rPr>
                <w:sz w:val="20"/>
              </w:rPr>
              <w:t xml:space="preserve"> Priority value </w:t>
            </w:r>
          </w:p>
        </w:tc>
        <w:tc>
          <w:tcPr>
            <w:tcW w:w="468" w:type="dxa"/>
          </w:tcPr>
          <w:p w14:paraId="24EE789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2" w14:textId="77777777">
        <w:trPr>
          <w:jc w:val="center"/>
        </w:trPr>
        <w:tc>
          <w:tcPr>
            <w:tcW w:w="1560" w:type="dxa"/>
          </w:tcPr>
          <w:p w14:paraId="24EE789D" w14:textId="77777777" w:rsidR="00DF47BE" w:rsidRPr="00476D2F" w:rsidRDefault="00DF47BE">
            <w:pPr>
              <w:pStyle w:val="Table12"/>
              <w:spacing w:before="0" w:after="0"/>
              <w:rPr>
                <w:sz w:val="20"/>
              </w:rPr>
            </w:pPr>
            <w:r w:rsidRPr="00476D2F">
              <w:rPr>
                <w:sz w:val="20"/>
              </w:rPr>
              <w:t>CSILONG</w:t>
            </w:r>
          </w:p>
        </w:tc>
        <w:tc>
          <w:tcPr>
            <w:tcW w:w="2362" w:type="dxa"/>
          </w:tcPr>
          <w:p w14:paraId="24EE789E" w14:textId="77777777" w:rsidR="00DF47BE" w:rsidRPr="00476D2F" w:rsidRDefault="00DF47BE">
            <w:pPr>
              <w:pStyle w:val="Table12"/>
              <w:spacing w:before="0" w:after="0"/>
              <w:rPr>
                <w:sz w:val="20"/>
              </w:rPr>
            </w:pPr>
            <w:proofErr w:type="spellStart"/>
            <w:r w:rsidRPr="00476D2F">
              <w:rPr>
                <w:sz w:val="20"/>
              </w:rPr>
              <w:t>ReportRequest</w:t>
            </w:r>
            <w:proofErr w:type="spellEnd"/>
            <w:r w:rsidRPr="00476D2F">
              <w:rPr>
                <w:sz w:val="20"/>
              </w:rPr>
              <w:t>;</w:t>
            </w:r>
          </w:p>
        </w:tc>
        <w:tc>
          <w:tcPr>
            <w:tcW w:w="2177" w:type="dxa"/>
          </w:tcPr>
          <w:p w14:paraId="24EE789F" w14:textId="77777777" w:rsidR="00DF47BE" w:rsidRPr="00476D2F" w:rsidRDefault="00DF47BE">
            <w:pPr>
              <w:pStyle w:val="Table12"/>
              <w:spacing w:before="0" w:after="0"/>
              <w:rPr>
                <w:sz w:val="20"/>
              </w:rPr>
            </w:pPr>
          </w:p>
        </w:tc>
        <w:tc>
          <w:tcPr>
            <w:tcW w:w="2612" w:type="dxa"/>
          </w:tcPr>
          <w:p w14:paraId="24EE78A0" w14:textId="77777777" w:rsidR="00DF47BE" w:rsidRPr="00476D2F" w:rsidRDefault="00DF47BE">
            <w:pPr>
              <w:pStyle w:val="Table12"/>
              <w:spacing w:before="0" w:after="0"/>
              <w:rPr>
                <w:sz w:val="20"/>
              </w:rPr>
            </w:pPr>
            <w:r w:rsidRPr="00476D2F">
              <w:rPr>
                <w:sz w:val="20"/>
              </w:rPr>
              <w:t xml:space="preserve"> Report/Request flag</w:t>
            </w:r>
          </w:p>
        </w:tc>
        <w:tc>
          <w:tcPr>
            <w:tcW w:w="468" w:type="dxa"/>
          </w:tcPr>
          <w:p w14:paraId="24EE78A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8" w14:textId="77777777">
        <w:trPr>
          <w:jc w:val="center"/>
        </w:trPr>
        <w:tc>
          <w:tcPr>
            <w:tcW w:w="1560" w:type="dxa"/>
          </w:tcPr>
          <w:p w14:paraId="24EE78A3" w14:textId="77777777" w:rsidR="00DF47BE" w:rsidRPr="00476D2F" w:rsidRDefault="00DF47BE">
            <w:pPr>
              <w:pStyle w:val="Table12"/>
              <w:spacing w:before="0" w:after="0"/>
              <w:rPr>
                <w:sz w:val="20"/>
              </w:rPr>
            </w:pPr>
            <w:r w:rsidRPr="00476D2F">
              <w:rPr>
                <w:sz w:val="20"/>
              </w:rPr>
              <w:t>CSICHAR48</w:t>
            </w:r>
          </w:p>
        </w:tc>
        <w:tc>
          <w:tcPr>
            <w:tcW w:w="2362" w:type="dxa"/>
          </w:tcPr>
          <w:p w14:paraId="24EE78A4" w14:textId="77777777" w:rsidR="00DF47BE" w:rsidRPr="00476D2F" w:rsidRDefault="00DF47BE">
            <w:pPr>
              <w:pStyle w:val="Table12"/>
              <w:spacing w:before="0" w:after="0"/>
              <w:rPr>
                <w:sz w:val="20"/>
              </w:rPr>
            </w:pPr>
            <w:proofErr w:type="spellStart"/>
            <w:r w:rsidRPr="00476D2F">
              <w:rPr>
                <w:sz w:val="20"/>
              </w:rPr>
              <w:t>ReplyToQ</w:t>
            </w:r>
            <w:proofErr w:type="spellEnd"/>
            <w:r w:rsidRPr="00476D2F">
              <w:rPr>
                <w:sz w:val="20"/>
              </w:rPr>
              <w:t>;</w:t>
            </w:r>
          </w:p>
        </w:tc>
        <w:tc>
          <w:tcPr>
            <w:tcW w:w="2177" w:type="dxa"/>
          </w:tcPr>
          <w:p w14:paraId="24EE78A5" w14:textId="77777777" w:rsidR="00DF47BE" w:rsidRPr="00476D2F" w:rsidRDefault="00DF47BE">
            <w:pPr>
              <w:pStyle w:val="Table12"/>
              <w:spacing w:before="0" w:after="0"/>
              <w:rPr>
                <w:sz w:val="20"/>
              </w:rPr>
            </w:pPr>
          </w:p>
        </w:tc>
        <w:tc>
          <w:tcPr>
            <w:tcW w:w="2612" w:type="dxa"/>
          </w:tcPr>
          <w:p w14:paraId="24EE78A6" w14:textId="77777777" w:rsidR="00DF47BE" w:rsidRPr="00476D2F" w:rsidRDefault="00DF47BE">
            <w:pPr>
              <w:pStyle w:val="Table12"/>
              <w:spacing w:before="0" w:after="0"/>
              <w:rPr>
                <w:sz w:val="20"/>
              </w:rPr>
            </w:pPr>
            <w:r w:rsidRPr="00476D2F">
              <w:rPr>
                <w:sz w:val="20"/>
              </w:rPr>
              <w:t xml:space="preserve"> Name of reply queue</w:t>
            </w:r>
          </w:p>
        </w:tc>
        <w:tc>
          <w:tcPr>
            <w:tcW w:w="468" w:type="dxa"/>
          </w:tcPr>
          <w:p w14:paraId="24EE78A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E" w14:textId="77777777">
        <w:trPr>
          <w:jc w:val="center"/>
        </w:trPr>
        <w:tc>
          <w:tcPr>
            <w:tcW w:w="1560" w:type="dxa"/>
          </w:tcPr>
          <w:p w14:paraId="24EE78A9" w14:textId="77777777" w:rsidR="00DF47BE" w:rsidRPr="00476D2F" w:rsidRDefault="00DF47BE">
            <w:pPr>
              <w:pStyle w:val="Table12"/>
              <w:spacing w:before="0" w:after="0"/>
              <w:rPr>
                <w:sz w:val="20"/>
              </w:rPr>
            </w:pPr>
            <w:r w:rsidRPr="00476D2F">
              <w:rPr>
                <w:sz w:val="20"/>
              </w:rPr>
              <w:t>CSICHAR48</w:t>
            </w:r>
          </w:p>
        </w:tc>
        <w:tc>
          <w:tcPr>
            <w:tcW w:w="2362" w:type="dxa"/>
          </w:tcPr>
          <w:p w14:paraId="24EE78AA" w14:textId="77777777" w:rsidR="00DF47BE" w:rsidRPr="00476D2F" w:rsidRDefault="00DF47BE">
            <w:pPr>
              <w:pStyle w:val="Table12"/>
              <w:spacing w:before="0" w:after="0"/>
              <w:rPr>
                <w:sz w:val="20"/>
              </w:rPr>
            </w:pPr>
            <w:proofErr w:type="spellStart"/>
            <w:r w:rsidRPr="00476D2F">
              <w:rPr>
                <w:sz w:val="20"/>
              </w:rPr>
              <w:t>ReplyToQMgr</w:t>
            </w:r>
            <w:proofErr w:type="spellEnd"/>
            <w:r w:rsidRPr="00476D2F">
              <w:rPr>
                <w:sz w:val="20"/>
              </w:rPr>
              <w:t>;</w:t>
            </w:r>
          </w:p>
        </w:tc>
        <w:tc>
          <w:tcPr>
            <w:tcW w:w="2177" w:type="dxa"/>
          </w:tcPr>
          <w:p w14:paraId="24EE78AB" w14:textId="77777777" w:rsidR="00DF47BE" w:rsidRPr="00476D2F" w:rsidRDefault="00DF47BE">
            <w:pPr>
              <w:pStyle w:val="Table12"/>
              <w:spacing w:before="0" w:after="0"/>
              <w:rPr>
                <w:sz w:val="20"/>
              </w:rPr>
            </w:pPr>
            <w:r w:rsidRPr="00476D2F">
              <w:rPr>
                <w:sz w:val="20"/>
              </w:rPr>
              <w:t>(DNC)</w:t>
            </w:r>
          </w:p>
        </w:tc>
        <w:tc>
          <w:tcPr>
            <w:tcW w:w="2612" w:type="dxa"/>
          </w:tcPr>
          <w:p w14:paraId="24EE78AC" w14:textId="77777777" w:rsidR="00DF47BE" w:rsidRPr="00476D2F" w:rsidRDefault="00DF47BE">
            <w:pPr>
              <w:pStyle w:val="Table12"/>
              <w:spacing w:before="0" w:after="0"/>
              <w:rPr>
                <w:sz w:val="20"/>
              </w:rPr>
            </w:pPr>
            <w:r w:rsidRPr="00476D2F">
              <w:rPr>
                <w:sz w:val="20"/>
              </w:rPr>
              <w:t xml:space="preserve"> Name of reply queue </w:t>
            </w:r>
            <w:proofErr w:type="spellStart"/>
            <w:r w:rsidRPr="00476D2F">
              <w:rPr>
                <w:sz w:val="20"/>
              </w:rPr>
              <w:t>mgr</w:t>
            </w:r>
            <w:proofErr w:type="spellEnd"/>
          </w:p>
        </w:tc>
        <w:tc>
          <w:tcPr>
            <w:tcW w:w="468" w:type="dxa"/>
          </w:tcPr>
          <w:p w14:paraId="24EE78AD"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4" w14:textId="77777777">
        <w:trPr>
          <w:jc w:val="center"/>
        </w:trPr>
        <w:tc>
          <w:tcPr>
            <w:tcW w:w="1560" w:type="dxa"/>
          </w:tcPr>
          <w:p w14:paraId="24EE78AF" w14:textId="77777777" w:rsidR="00DF47BE" w:rsidRPr="00476D2F" w:rsidRDefault="00DF47BE">
            <w:pPr>
              <w:pStyle w:val="Table12"/>
              <w:spacing w:before="0" w:after="0"/>
              <w:rPr>
                <w:sz w:val="20"/>
              </w:rPr>
            </w:pPr>
            <w:r w:rsidRPr="00476D2F">
              <w:rPr>
                <w:sz w:val="20"/>
              </w:rPr>
              <w:t>CSIBYTE24</w:t>
            </w:r>
          </w:p>
        </w:tc>
        <w:tc>
          <w:tcPr>
            <w:tcW w:w="2362" w:type="dxa"/>
          </w:tcPr>
          <w:p w14:paraId="24EE78B0" w14:textId="77777777" w:rsidR="00DF47BE" w:rsidRPr="00476D2F" w:rsidRDefault="00DF47BE">
            <w:pPr>
              <w:pStyle w:val="Table12"/>
              <w:spacing w:before="0" w:after="0"/>
              <w:rPr>
                <w:sz w:val="20"/>
              </w:rPr>
            </w:pPr>
            <w:proofErr w:type="spellStart"/>
            <w:r w:rsidRPr="00476D2F">
              <w:rPr>
                <w:sz w:val="20"/>
              </w:rPr>
              <w:t>CorrelId</w:t>
            </w:r>
            <w:proofErr w:type="spellEnd"/>
            <w:r w:rsidRPr="00476D2F">
              <w:rPr>
                <w:sz w:val="20"/>
              </w:rPr>
              <w:t>;</w:t>
            </w:r>
          </w:p>
        </w:tc>
        <w:tc>
          <w:tcPr>
            <w:tcW w:w="2177" w:type="dxa"/>
          </w:tcPr>
          <w:p w14:paraId="24EE78B1" w14:textId="77777777" w:rsidR="00DF47BE" w:rsidRPr="00476D2F" w:rsidRDefault="00DF47BE">
            <w:pPr>
              <w:pStyle w:val="Table12"/>
              <w:spacing w:before="0" w:after="0"/>
              <w:rPr>
                <w:sz w:val="20"/>
              </w:rPr>
            </w:pPr>
            <w:r w:rsidRPr="00476D2F">
              <w:rPr>
                <w:sz w:val="20"/>
              </w:rPr>
              <w:t>Empty string</w:t>
            </w:r>
          </w:p>
        </w:tc>
        <w:tc>
          <w:tcPr>
            <w:tcW w:w="2612" w:type="dxa"/>
          </w:tcPr>
          <w:p w14:paraId="24EE78B2" w14:textId="77777777" w:rsidR="00DF47BE" w:rsidRPr="00476D2F" w:rsidRDefault="00DF47BE">
            <w:pPr>
              <w:pStyle w:val="Table12"/>
              <w:spacing w:before="0" w:after="0"/>
              <w:rPr>
                <w:sz w:val="20"/>
              </w:rPr>
            </w:pPr>
            <w:r w:rsidRPr="00476D2F">
              <w:rPr>
                <w:sz w:val="20"/>
              </w:rPr>
              <w:t xml:space="preserve"> Correlation id.</w:t>
            </w:r>
          </w:p>
        </w:tc>
        <w:tc>
          <w:tcPr>
            <w:tcW w:w="468" w:type="dxa"/>
          </w:tcPr>
          <w:p w14:paraId="24EE78B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A" w14:textId="77777777">
        <w:trPr>
          <w:jc w:val="center"/>
        </w:trPr>
        <w:tc>
          <w:tcPr>
            <w:tcW w:w="1560" w:type="dxa"/>
          </w:tcPr>
          <w:p w14:paraId="24EE78B5" w14:textId="77777777" w:rsidR="00DF47BE" w:rsidRPr="00476D2F" w:rsidRDefault="00DF47BE">
            <w:pPr>
              <w:pStyle w:val="Table12"/>
              <w:spacing w:before="0" w:after="0"/>
              <w:rPr>
                <w:sz w:val="20"/>
              </w:rPr>
            </w:pPr>
            <w:r w:rsidRPr="00476D2F">
              <w:rPr>
                <w:sz w:val="20"/>
              </w:rPr>
              <w:t>CSILONG</w:t>
            </w:r>
          </w:p>
        </w:tc>
        <w:tc>
          <w:tcPr>
            <w:tcW w:w="2362" w:type="dxa"/>
          </w:tcPr>
          <w:p w14:paraId="24EE78B6" w14:textId="77777777" w:rsidR="00DF47BE" w:rsidRPr="00476D2F" w:rsidRDefault="00DF47BE">
            <w:pPr>
              <w:pStyle w:val="Table12"/>
              <w:spacing w:before="0" w:after="0"/>
              <w:rPr>
                <w:sz w:val="20"/>
              </w:rPr>
            </w:pPr>
            <w:r w:rsidRPr="00476D2F">
              <w:rPr>
                <w:sz w:val="20"/>
              </w:rPr>
              <w:t>Integrity;</w:t>
            </w:r>
          </w:p>
        </w:tc>
        <w:tc>
          <w:tcPr>
            <w:tcW w:w="2177" w:type="dxa"/>
          </w:tcPr>
          <w:p w14:paraId="24EE78B7" w14:textId="77777777" w:rsidR="00DF47BE" w:rsidRPr="00476D2F" w:rsidRDefault="00DF47BE">
            <w:pPr>
              <w:pStyle w:val="Table12"/>
              <w:spacing w:before="0" w:after="0"/>
              <w:rPr>
                <w:sz w:val="20"/>
              </w:rPr>
            </w:pPr>
          </w:p>
        </w:tc>
        <w:tc>
          <w:tcPr>
            <w:tcW w:w="2612" w:type="dxa"/>
          </w:tcPr>
          <w:p w14:paraId="24EE78B8" w14:textId="77777777" w:rsidR="00DF47BE" w:rsidRPr="00476D2F" w:rsidRDefault="00DF47BE">
            <w:pPr>
              <w:pStyle w:val="Table12"/>
              <w:spacing w:before="0" w:after="0"/>
              <w:rPr>
                <w:sz w:val="20"/>
              </w:rPr>
            </w:pPr>
            <w:r w:rsidRPr="00476D2F">
              <w:rPr>
                <w:sz w:val="20"/>
              </w:rPr>
              <w:t xml:space="preserve"> Integrity flag </w:t>
            </w:r>
          </w:p>
        </w:tc>
        <w:tc>
          <w:tcPr>
            <w:tcW w:w="468" w:type="dxa"/>
          </w:tcPr>
          <w:p w14:paraId="24EE78B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0" w14:textId="77777777">
        <w:trPr>
          <w:jc w:val="center"/>
        </w:trPr>
        <w:tc>
          <w:tcPr>
            <w:tcW w:w="1560" w:type="dxa"/>
          </w:tcPr>
          <w:p w14:paraId="24EE78BB" w14:textId="77777777" w:rsidR="00DF47BE" w:rsidRPr="00476D2F" w:rsidRDefault="00DF47BE">
            <w:pPr>
              <w:pStyle w:val="Table12"/>
              <w:spacing w:before="0" w:after="0"/>
              <w:rPr>
                <w:sz w:val="20"/>
              </w:rPr>
            </w:pPr>
            <w:r w:rsidRPr="00476D2F">
              <w:rPr>
                <w:sz w:val="20"/>
              </w:rPr>
              <w:t>CSILONG</w:t>
            </w:r>
          </w:p>
        </w:tc>
        <w:tc>
          <w:tcPr>
            <w:tcW w:w="2362" w:type="dxa"/>
          </w:tcPr>
          <w:p w14:paraId="24EE78BC" w14:textId="77777777" w:rsidR="00DF47BE" w:rsidRPr="00476D2F" w:rsidRDefault="00DF47BE">
            <w:pPr>
              <w:pStyle w:val="Table12"/>
              <w:spacing w:before="0" w:after="0"/>
              <w:rPr>
                <w:sz w:val="20"/>
              </w:rPr>
            </w:pPr>
            <w:r w:rsidRPr="00476D2F">
              <w:rPr>
                <w:sz w:val="20"/>
              </w:rPr>
              <w:t>Confidentiality;</w:t>
            </w:r>
          </w:p>
        </w:tc>
        <w:tc>
          <w:tcPr>
            <w:tcW w:w="2177" w:type="dxa"/>
          </w:tcPr>
          <w:p w14:paraId="24EE78BD" w14:textId="77777777" w:rsidR="00DF47BE" w:rsidRPr="00476D2F" w:rsidRDefault="00DF47BE">
            <w:pPr>
              <w:pStyle w:val="Table12"/>
              <w:spacing w:before="0" w:after="0"/>
              <w:rPr>
                <w:sz w:val="20"/>
              </w:rPr>
            </w:pPr>
          </w:p>
        </w:tc>
        <w:tc>
          <w:tcPr>
            <w:tcW w:w="2612" w:type="dxa"/>
          </w:tcPr>
          <w:p w14:paraId="24EE78BE" w14:textId="77777777" w:rsidR="00DF47BE" w:rsidRPr="00476D2F" w:rsidRDefault="00DF47BE">
            <w:pPr>
              <w:pStyle w:val="Table12"/>
              <w:spacing w:before="0" w:after="0"/>
              <w:rPr>
                <w:sz w:val="20"/>
              </w:rPr>
            </w:pPr>
            <w:r w:rsidRPr="00476D2F">
              <w:rPr>
                <w:sz w:val="20"/>
              </w:rPr>
              <w:t xml:space="preserve"> Confidentiality flag</w:t>
            </w:r>
          </w:p>
        </w:tc>
        <w:tc>
          <w:tcPr>
            <w:tcW w:w="468" w:type="dxa"/>
          </w:tcPr>
          <w:p w14:paraId="24EE78B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6" w14:textId="77777777">
        <w:trPr>
          <w:jc w:val="center"/>
        </w:trPr>
        <w:tc>
          <w:tcPr>
            <w:tcW w:w="1560" w:type="dxa"/>
          </w:tcPr>
          <w:p w14:paraId="24EE78C1" w14:textId="77777777" w:rsidR="00DF47BE" w:rsidRPr="00476D2F" w:rsidRDefault="00DF47BE">
            <w:pPr>
              <w:pStyle w:val="Table12"/>
              <w:spacing w:before="0" w:after="0"/>
              <w:rPr>
                <w:sz w:val="20"/>
              </w:rPr>
            </w:pPr>
            <w:r w:rsidRPr="00476D2F">
              <w:rPr>
                <w:sz w:val="20"/>
              </w:rPr>
              <w:t>CSILONG</w:t>
            </w:r>
          </w:p>
        </w:tc>
        <w:tc>
          <w:tcPr>
            <w:tcW w:w="2362" w:type="dxa"/>
          </w:tcPr>
          <w:p w14:paraId="24EE78C2" w14:textId="77777777" w:rsidR="00DF47BE" w:rsidRPr="00476D2F" w:rsidRDefault="00DF47BE">
            <w:pPr>
              <w:pStyle w:val="Table12"/>
              <w:spacing w:before="0" w:after="0"/>
              <w:rPr>
                <w:sz w:val="20"/>
              </w:rPr>
            </w:pPr>
            <w:r w:rsidRPr="00476D2F">
              <w:rPr>
                <w:sz w:val="20"/>
              </w:rPr>
              <w:t>Compression;</w:t>
            </w:r>
          </w:p>
        </w:tc>
        <w:tc>
          <w:tcPr>
            <w:tcW w:w="2177" w:type="dxa"/>
          </w:tcPr>
          <w:p w14:paraId="24EE78C3" w14:textId="77777777" w:rsidR="00DF47BE" w:rsidRPr="00476D2F" w:rsidRDefault="00DF47BE">
            <w:pPr>
              <w:pStyle w:val="Table12"/>
              <w:spacing w:before="0" w:after="0"/>
              <w:rPr>
                <w:sz w:val="20"/>
              </w:rPr>
            </w:pPr>
          </w:p>
        </w:tc>
        <w:tc>
          <w:tcPr>
            <w:tcW w:w="2612" w:type="dxa"/>
          </w:tcPr>
          <w:p w14:paraId="24EE78C4" w14:textId="77777777" w:rsidR="00DF47BE" w:rsidRPr="00476D2F" w:rsidRDefault="00DF47BE">
            <w:pPr>
              <w:pStyle w:val="Table12"/>
              <w:spacing w:before="0" w:after="0"/>
              <w:rPr>
                <w:sz w:val="20"/>
              </w:rPr>
            </w:pPr>
            <w:r w:rsidRPr="00476D2F">
              <w:rPr>
                <w:sz w:val="20"/>
              </w:rPr>
              <w:t xml:space="preserve"> Compression flag</w:t>
            </w:r>
          </w:p>
        </w:tc>
        <w:tc>
          <w:tcPr>
            <w:tcW w:w="468" w:type="dxa"/>
          </w:tcPr>
          <w:p w14:paraId="24EE78C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C" w14:textId="77777777">
        <w:trPr>
          <w:jc w:val="center"/>
        </w:trPr>
        <w:tc>
          <w:tcPr>
            <w:tcW w:w="1560" w:type="dxa"/>
          </w:tcPr>
          <w:p w14:paraId="24EE78C7" w14:textId="77777777" w:rsidR="00DF47BE" w:rsidRPr="00476D2F" w:rsidRDefault="00DF47BE">
            <w:pPr>
              <w:pStyle w:val="Table12"/>
              <w:spacing w:before="0" w:after="0"/>
              <w:rPr>
                <w:sz w:val="20"/>
              </w:rPr>
            </w:pPr>
            <w:r w:rsidRPr="00476D2F">
              <w:rPr>
                <w:sz w:val="20"/>
              </w:rPr>
              <w:t>CSICHAR8</w:t>
            </w:r>
          </w:p>
        </w:tc>
        <w:tc>
          <w:tcPr>
            <w:tcW w:w="2362" w:type="dxa"/>
          </w:tcPr>
          <w:p w14:paraId="24EE78C8" w14:textId="77777777" w:rsidR="00DF47BE" w:rsidRPr="00476D2F" w:rsidRDefault="00DF47BE">
            <w:pPr>
              <w:pStyle w:val="Table12"/>
              <w:spacing w:before="0" w:after="0"/>
              <w:rPr>
                <w:sz w:val="20"/>
              </w:rPr>
            </w:pPr>
            <w:proofErr w:type="spellStart"/>
            <w:r w:rsidRPr="00476D2F">
              <w:rPr>
                <w:sz w:val="20"/>
              </w:rPr>
              <w:t>CompressionId</w:t>
            </w:r>
            <w:proofErr w:type="spellEnd"/>
            <w:r w:rsidRPr="00476D2F">
              <w:rPr>
                <w:sz w:val="20"/>
              </w:rPr>
              <w:t>;</w:t>
            </w:r>
          </w:p>
        </w:tc>
        <w:tc>
          <w:tcPr>
            <w:tcW w:w="2177" w:type="dxa"/>
          </w:tcPr>
          <w:p w14:paraId="24EE78C9" w14:textId="77777777" w:rsidR="00DF47BE" w:rsidRPr="00476D2F" w:rsidRDefault="00DF47BE">
            <w:pPr>
              <w:pStyle w:val="Table12"/>
              <w:spacing w:before="0" w:after="0"/>
              <w:rPr>
                <w:sz w:val="20"/>
              </w:rPr>
            </w:pPr>
          </w:p>
        </w:tc>
        <w:tc>
          <w:tcPr>
            <w:tcW w:w="2612" w:type="dxa"/>
          </w:tcPr>
          <w:p w14:paraId="24EE78CA" w14:textId="77777777" w:rsidR="00DF47BE" w:rsidRPr="00476D2F" w:rsidRDefault="00DF47BE">
            <w:pPr>
              <w:pStyle w:val="Table12"/>
              <w:spacing w:before="0" w:after="0"/>
              <w:rPr>
                <w:sz w:val="20"/>
              </w:rPr>
            </w:pPr>
            <w:r w:rsidRPr="00476D2F">
              <w:rPr>
                <w:sz w:val="20"/>
              </w:rPr>
              <w:t xml:space="preserve"> Comp. Algorithm id.</w:t>
            </w:r>
          </w:p>
        </w:tc>
        <w:tc>
          <w:tcPr>
            <w:tcW w:w="468" w:type="dxa"/>
          </w:tcPr>
          <w:p w14:paraId="24EE78C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2" w14:textId="77777777">
        <w:trPr>
          <w:jc w:val="center"/>
        </w:trPr>
        <w:tc>
          <w:tcPr>
            <w:tcW w:w="1560" w:type="dxa"/>
          </w:tcPr>
          <w:p w14:paraId="24EE78CD" w14:textId="77777777" w:rsidR="00DF47BE" w:rsidRPr="00476D2F" w:rsidRDefault="00DF47BE">
            <w:pPr>
              <w:pStyle w:val="Table12"/>
              <w:spacing w:before="0" w:after="0"/>
              <w:rPr>
                <w:sz w:val="20"/>
              </w:rPr>
            </w:pPr>
            <w:r w:rsidRPr="00476D2F">
              <w:rPr>
                <w:sz w:val="20"/>
              </w:rPr>
              <w:t>CSICHAR16</w:t>
            </w:r>
          </w:p>
        </w:tc>
        <w:tc>
          <w:tcPr>
            <w:tcW w:w="2362" w:type="dxa"/>
          </w:tcPr>
          <w:p w14:paraId="24EE78CE" w14:textId="77777777" w:rsidR="00DF47BE" w:rsidRPr="00476D2F" w:rsidRDefault="00DF47BE">
            <w:pPr>
              <w:pStyle w:val="Table12"/>
              <w:spacing w:before="0" w:after="0"/>
              <w:rPr>
                <w:sz w:val="20"/>
              </w:rPr>
            </w:pPr>
            <w:proofErr w:type="spellStart"/>
            <w:r w:rsidRPr="00476D2F">
              <w:rPr>
                <w:sz w:val="20"/>
              </w:rPr>
              <w:t>CoT</w:t>
            </w:r>
            <w:proofErr w:type="spellEnd"/>
            <w:r w:rsidRPr="00476D2F">
              <w:rPr>
                <w:sz w:val="20"/>
              </w:rPr>
              <w:t>;</w:t>
            </w:r>
          </w:p>
        </w:tc>
        <w:tc>
          <w:tcPr>
            <w:tcW w:w="2177" w:type="dxa"/>
          </w:tcPr>
          <w:p w14:paraId="24EE78CF" w14:textId="77777777" w:rsidR="00DF47BE" w:rsidRPr="00476D2F" w:rsidRDefault="00DF47BE">
            <w:pPr>
              <w:pStyle w:val="Table12"/>
              <w:spacing w:before="0" w:after="0"/>
              <w:rPr>
                <w:sz w:val="20"/>
              </w:rPr>
            </w:pPr>
            <w:r w:rsidRPr="00476D2F">
              <w:rPr>
                <w:sz w:val="20"/>
              </w:rPr>
              <w:t>DEFAULTCOT</w:t>
            </w:r>
          </w:p>
        </w:tc>
        <w:tc>
          <w:tcPr>
            <w:tcW w:w="2612" w:type="dxa"/>
          </w:tcPr>
          <w:p w14:paraId="24EE78D0" w14:textId="77777777" w:rsidR="00DF47BE" w:rsidRPr="00476D2F" w:rsidRDefault="00DF47BE">
            <w:pPr>
              <w:pStyle w:val="Table12"/>
              <w:spacing w:before="0" w:after="0"/>
              <w:rPr>
                <w:sz w:val="20"/>
              </w:rPr>
            </w:pPr>
            <w:r w:rsidRPr="00476D2F">
              <w:rPr>
                <w:sz w:val="20"/>
              </w:rPr>
              <w:t xml:space="preserve"> Class of Traffic</w:t>
            </w:r>
          </w:p>
        </w:tc>
        <w:tc>
          <w:tcPr>
            <w:tcW w:w="468" w:type="dxa"/>
          </w:tcPr>
          <w:p w14:paraId="24EE78D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8" w14:textId="77777777">
        <w:trPr>
          <w:jc w:val="center"/>
        </w:trPr>
        <w:tc>
          <w:tcPr>
            <w:tcW w:w="1560" w:type="dxa"/>
          </w:tcPr>
          <w:p w14:paraId="24EE78D3" w14:textId="77777777" w:rsidR="00DF47BE" w:rsidRPr="00476D2F" w:rsidRDefault="00DF47BE">
            <w:pPr>
              <w:pStyle w:val="Table12"/>
              <w:spacing w:before="0" w:after="0"/>
              <w:rPr>
                <w:sz w:val="20"/>
              </w:rPr>
            </w:pPr>
            <w:r w:rsidRPr="00476D2F">
              <w:rPr>
                <w:sz w:val="20"/>
              </w:rPr>
              <w:t>CSICHAR48</w:t>
            </w:r>
          </w:p>
        </w:tc>
        <w:tc>
          <w:tcPr>
            <w:tcW w:w="2362" w:type="dxa"/>
          </w:tcPr>
          <w:p w14:paraId="24EE78D4" w14:textId="77777777" w:rsidR="00DF47BE" w:rsidRPr="00476D2F" w:rsidRDefault="00DF47BE">
            <w:pPr>
              <w:pStyle w:val="Table12"/>
              <w:spacing w:before="0" w:after="0"/>
              <w:rPr>
                <w:sz w:val="20"/>
              </w:rPr>
            </w:pPr>
            <w:proofErr w:type="spellStart"/>
            <w:r w:rsidRPr="00476D2F">
              <w:rPr>
                <w:sz w:val="20"/>
              </w:rPr>
              <w:t>VASScript</w:t>
            </w:r>
            <w:proofErr w:type="spellEnd"/>
            <w:r w:rsidRPr="00476D2F">
              <w:rPr>
                <w:sz w:val="20"/>
              </w:rPr>
              <w:t>;</w:t>
            </w:r>
          </w:p>
        </w:tc>
        <w:tc>
          <w:tcPr>
            <w:tcW w:w="2177" w:type="dxa"/>
          </w:tcPr>
          <w:p w14:paraId="24EE78D5" w14:textId="77777777" w:rsidR="00DF47BE" w:rsidRPr="00476D2F" w:rsidRDefault="00DF47BE">
            <w:pPr>
              <w:pStyle w:val="Table12"/>
              <w:spacing w:before="0" w:after="0"/>
              <w:rPr>
                <w:sz w:val="20"/>
              </w:rPr>
            </w:pPr>
            <w:r w:rsidRPr="00476D2F">
              <w:rPr>
                <w:sz w:val="20"/>
              </w:rPr>
              <w:t>Empty string</w:t>
            </w:r>
          </w:p>
        </w:tc>
        <w:tc>
          <w:tcPr>
            <w:tcW w:w="2612" w:type="dxa"/>
          </w:tcPr>
          <w:p w14:paraId="24EE78D6" w14:textId="77777777" w:rsidR="00DF47BE" w:rsidRPr="00476D2F" w:rsidRDefault="00DF47BE">
            <w:pPr>
              <w:pStyle w:val="Table12"/>
              <w:spacing w:before="0" w:after="0"/>
              <w:rPr>
                <w:sz w:val="20"/>
              </w:rPr>
            </w:pPr>
            <w:r w:rsidRPr="00476D2F">
              <w:rPr>
                <w:sz w:val="20"/>
              </w:rPr>
              <w:t xml:space="preserve"> VAS script name </w:t>
            </w:r>
          </w:p>
        </w:tc>
        <w:tc>
          <w:tcPr>
            <w:tcW w:w="468" w:type="dxa"/>
          </w:tcPr>
          <w:p w14:paraId="24EE78D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E" w14:textId="77777777">
        <w:trPr>
          <w:jc w:val="center"/>
        </w:trPr>
        <w:tc>
          <w:tcPr>
            <w:tcW w:w="1560" w:type="dxa"/>
          </w:tcPr>
          <w:p w14:paraId="24EE78D9" w14:textId="77777777" w:rsidR="00DF47BE" w:rsidRPr="00476D2F" w:rsidRDefault="00DF47BE">
            <w:pPr>
              <w:pStyle w:val="Table12"/>
              <w:spacing w:before="0" w:after="0"/>
              <w:rPr>
                <w:sz w:val="20"/>
              </w:rPr>
            </w:pPr>
            <w:r w:rsidRPr="00476D2F">
              <w:rPr>
                <w:sz w:val="20"/>
              </w:rPr>
              <w:t>CSILONG</w:t>
            </w:r>
          </w:p>
        </w:tc>
        <w:tc>
          <w:tcPr>
            <w:tcW w:w="2362" w:type="dxa"/>
          </w:tcPr>
          <w:p w14:paraId="24EE78DA" w14:textId="77777777" w:rsidR="00DF47BE" w:rsidRPr="00476D2F" w:rsidRDefault="00DF47BE">
            <w:pPr>
              <w:pStyle w:val="Table12"/>
              <w:spacing w:before="0" w:after="0"/>
              <w:rPr>
                <w:sz w:val="20"/>
              </w:rPr>
            </w:pPr>
            <w:proofErr w:type="spellStart"/>
            <w:r w:rsidRPr="00476D2F">
              <w:rPr>
                <w:sz w:val="20"/>
              </w:rPr>
              <w:t>DegradedMode</w:t>
            </w:r>
            <w:proofErr w:type="spellEnd"/>
            <w:r w:rsidRPr="00476D2F">
              <w:rPr>
                <w:sz w:val="20"/>
              </w:rPr>
              <w:t>;</w:t>
            </w:r>
          </w:p>
        </w:tc>
        <w:tc>
          <w:tcPr>
            <w:tcW w:w="2177" w:type="dxa"/>
          </w:tcPr>
          <w:p w14:paraId="24EE78DB" w14:textId="77777777" w:rsidR="00DF47BE" w:rsidRPr="00476D2F" w:rsidRDefault="00DF47BE">
            <w:pPr>
              <w:pStyle w:val="Table12"/>
              <w:spacing w:before="0" w:after="0"/>
              <w:rPr>
                <w:sz w:val="20"/>
              </w:rPr>
            </w:pPr>
            <w:r w:rsidRPr="00476D2F">
              <w:rPr>
                <w:sz w:val="20"/>
              </w:rPr>
              <w:t>(DNC)</w:t>
            </w:r>
          </w:p>
        </w:tc>
        <w:tc>
          <w:tcPr>
            <w:tcW w:w="2612" w:type="dxa"/>
          </w:tcPr>
          <w:p w14:paraId="24EE78DC" w14:textId="77777777" w:rsidR="00DF47BE" w:rsidRPr="00476D2F" w:rsidRDefault="00DF47BE">
            <w:pPr>
              <w:pStyle w:val="Table12"/>
              <w:spacing w:before="0" w:after="0"/>
              <w:rPr>
                <w:sz w:val="20"/>
              </w:rPr>
            </w:pPr>
            <w:r w:rsidRPr="00476D2F">
              <w:rPr>
                <w:sz w:val="20"/>
              </w:rPr>
              <w:t xml:space="preserve"> Degraded mode flag</w:t>
            </w:r>
          </w:p>
        </w:tc>
        <w:tc>
          <w:tcPr>
            <w:tcW w:w="468" w:type="dxa"/>
          </w:tcPr>
          <w:p w14:paraId="24EE78DD" w14:textId="77777777" w:rsidR="00DF47BE" w:rsidRPr="00476D2F" w:rsidRDefault="00DF47BE">
            <w:pPr>
              <w:pStyle w:val="Table12"/>
              <w:spacing w:before="0" w:after="0"/>
              <w:rPr>
                <w:sz w:val="20"/>
              </w:rPr>
            </w:pPr>
          </w:p>
        </w:tc>
      </w:tr>
      <w:tr w:rsidR="00DF47BE" w:rsidRPr="00110E6A" w14:paraId="24EE78E0" w14:textId="77777777">
        <w:trPr>
          <w:cantSplit/>
          <w:jc w:val="center"/>
        </w:trPr>
        <w:tc>
          <w:tcPr>
            <w:tcW w:w="9179" w:type="dxa"/>
            <w:gridSpan w:val="5"/>
          </w:tcPr>
          <w:p w14:paraId="24EE78DF" w14:textId="77777777" w:rsidR="00DF47BE" w:rsidRPr="00476D2F" w:rsidRDefault="00DF47BE">
            <w:pPr>
              <w:pStyle w:val="Table12"/>
              <w:spacing w:before="0" w:after="0"/>
              <w:rPr>
                <w:sz w:val="20"/>
              </w:rPr>
            </w:pPr>
            <w:r w:rsidRPr="00476D2F">
              <w:rPr>
                <w:sz w:val="20"/>
              </w:rPr>
              <w:t>} CSIQOS;</w:t>
            </w:r>
          </w:p>
        </w:tc>
      </w:tr>
    </w:tbl>
    <w:p w14:paraId="24EE78E1" w14:textId="2A5D9DAE" w:rsidR="00DF47BE" w:rsidRPr="00476D2F" w:rsidRDefault="00DF47BE" w:rsidP="008F703C">
      <w:pPr>
        <w:pStyle w:val="Caption"/>
      </w:pPr>
      <w:bookmarkStart w:id="1818" w:name="_Ref455397797"/>
      <w:bookmarkStart w:id="1819" w:name="_Toc455980448"/>
      <w:bookmarkStart w:id="1820" w:name="_Toc456518078"/>
      <w:bookmarkStart w:id="1821" w:name="_Toc470515351"/>
      <w:bookmarkStart w:id="1822" w:name="_Toc474121129"/>
      <w:bookmarkStart w:id="1823" w:name="_Toc46229031"/>
      <w:bookmarkStart w:id="1824" w:name="_Toc77049053"/>
      <w:bookmarkStart w:id="1825" w:name="_Toc185901001"/>
      <w:r w:rsidRPr="00476D2F">
        <w:t xml:space="preserve">Table </w:t>
      </w:r>
      <w:r w:rsidR="002C7E76">
        <w:fldChar w:fldCharType="begin"/>
      </w:r>
      <w:r w:rsidR="002C7E76">
        <w:instrText xml:space="preserve"> SEQ Table \* ARABIC </w:instrText>
      </w:r>
      <w:r w:rsidR="002C7E76">
        <w:fldChar w:fldCharType="separate"/>
      </w:r>
      <w:r w:rsidR="004501EF">
        <w:rPr>
          <w:noProof/>
        </w:rPr>
        <w:t>75</w:t>
      </w:r>
      <w:r w:rsidR="002C7E76">
        <w:fldChar w:fldCharType="end"/>
      </w:r>
      <w:bookmarkEnd w:id="1818"/>
      <w:r w:rsidRPr="00476D2F">
        <w:t>: CCN/CSI Quality of Service structure</w:t>
      </w:r>
      <w:bookmarkEnd w:id="1819"/>
      <w:bookmarkEnd w:id="1820"/>
      <w:bookmarkEnd w:id="1821"/>
      <w:bookmarkEnd w:id="1822"/>
      <w:bookmarkEnd w:id="1823"/>
      <w:bookmarkEnd w:id="1824"/>
      <w:bookmarkEnd w:id="1825"/>
    </w:p>
    <w:p w14:paraId="24EE78E2" w14:textId="77777777" w:rsidR="00DF47BE" w:rsidRPr="00476D2F" w:rsidRDefault="00DF47BE" w:rsidP="00C13AFB">
      <w:pPr>
        <w:spacing w:before="0"/>
      </w:pPr>
      <w:r w:rsidRPr="00476D2F">
        <w:t>Notes:</w:t>
      </w:r>
    </w:p>
    <w:p w14:paraId="24EE78E3"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 xml:space="preserve">Column “Value on SEND” exhibits the value that an application </w:t>
      </w:r>
      <w:proofErr w:type="gramStart"/>
      <w:r w:rsidRPr="00476D2F">
        <w:rPr>
          <w:rStyle w:val="source"/>
          <w:rFonts w:ascii="Times New Roman" w:hAnsi="Times New Roman"/>
          <w:sz w:val="24"/>
        </w:rPr>
        <w:t>has to</w:t>
      </w:r>
      <w:proofErr w:type="gramEnd"/>
      <w:r w:rsidRPr="00476D2F">
        <w:rPr>
          <w:rStyle w:val="source"/>
          <w:rFonts w:ascii="Times New Roman" w:hAnsi="Times New Roman"/>
          <w:sz w:val="24"/>
        </w:rPr>
        <w:t xml:space="preserve"> set in each structure member.</w:t>
      </w:r>
    </w:p>
    <w:p w14:paraId="24EE78E4"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w:t>
      </w:r>
      <w:proofErr w:type="spellStart"/>
      <w:r w:rsidRPr="00476D2F">
        <w:t>QoSToApply</w:t>
      </w:r>
      <w:proofErr w:type="spellEnd"/>
      <w:r w:rsidRPr="00476D2F">
        <w:t>’ is a vector of bits obtained by adding once or by performing a bitwise OR operation between, the set of values that follow:</w:t>
      </w:r>
    </w:p>
    <w:p w14:paraId="24EE78E5" w14:textId="6D0BAC9E" w:rsidR="00DF47BE" w:rsidRPr="00476D2F" w:rsidRDefault="00DF47BE" w:rsidP="0063716E">
      <w:pPr>
        <w:tabs>
          <w:tab w:val="left" w:pos="1134"/>
          <w:tab w:val="left" w:pos="5387"/>
        </w:tabs>
        <w:spacing w:before="0"/>
        <w:ind w:left="1134"/>
        <w:jc w:val="left"/>
      </w:pPr>
      <w:proofErr w:type="spellStart"/>
      <w:r w:rsidRPr="00476D2F">
        <w:t>QoSToApply</w:t>
      </w:r>
      <w:proofErr w:type="spellEnd"/>
      <w:r w:rsidRPr="00476D2F">
        <w:t xml:space="preserve"> =</w:t>
      </w:r>
    </w:p>
    <w:p w14:paraId="24EE78E6" w14:textId="77777777" w:rsidR="00DF47BE" w:rsidRPr="00476D2F" w:rsidRDefault="00DF47BE">
      <w:pPr>
        <w:tabs>
          <w:tab w:val="left" w:pos="5387"/>
        </w:tabs>
        <w:spacing w:before="0"/>
        <w:ind w:left="1134" w:firstLine="306"/>
      </w:pPr>
      <w:r w:rsidRPr="00476D2F">
        <w:t>CSI_QOS_PRIORITY +</w:t>
      </w:r>
    </w:p>
    <w:p w14:paraId="24EE78E7" w14:textId="77777777" w:rsidR="00DF47BE" w:rsidRPr="00476D2F" w:rsidRDefault="00DF47BE">
      <w:pPr>
        <w:tabs>
          <w:tab w:val="left" w:pos="5387"/>
        </w:tabs>
        <w:spacing w:before="0"/>
        <w:ind w:left="1134" w:firstLine="306"/>
      </w:pPr>
      <w:r w:rsidRPr="00476D2F">
        <w:t>CSI_QOS_REPLYTO_Q +</w:t>
      </w:r>
    </w:p>
    <w:p w14:paraId="24EE78E8" w14:textId="77777777" w:rsidR="00DF47BE" w:rsidRPr="00476D2F" w:rsidRDefault="00DF47BE">
      <w:pPr>
        <w:tabs>
          <w:tab w:val="left" w:pos="5387"/>
        </w:tabs>
        <w:spacing w:before="0"/>
        <w:ind w:left="1134" w:firstLine="306"/>
      </w:pPr>
      <w:r w:rsidRPr="00476D2F">
        <w:t>(0 or CSI_QOS_INTEGRITY:</w:t>
      </w:r>
      <w:r w:rsidRPr="00476D2F">
        <w:tab/>
        <w:t>see Note 6.1) +</w:t>
      </w:r>
    </w:p>
    <w:p w14:paraId="24EE78E9" w14:textId="77777777" w:rsidR="00DF47BE" w:rsidRPr="00476D2F" w:rsidRDefault="00DF47BE">
      <w:pPr>
        <w:tabs>
          <w:tab w:val="left" w:pos="5387"/>
        </w:tabs>
        <w:spacing w:before="0"/>
        <w:ind w:left="1134" w:firstLine="306"/>
      </w:pPr>
      <w:r w:rsidRPr="00476D2F">
        <w:t>(0 or CSI_QOS_CONFIDENTIALITY:</w:t>
      </w:r>
      <w:r w:rsidRPr="00476D2F">
        <w:tab/>
        <w:t>see Note 6.2) +</w:t>
      </w:r>
    </w:p>
    <w:p w14:paraId="24EE78EA" w14:textId="77777777" w:rsidR="00DF47BE" w:rsidRPr="00476D2F" w:rsidRDefault="00DF47BE">
      <w:pPr>
        <w:tabs>
          <w:tab w:val="left" w:pos="5387"/>
        </w:tabs>
        <w:spacing w:before="0"/>
        <w:ind w:left="1134" w:firstLine="306"/>
      </w:pPr>
      <w:r w:rsidRPr="00476D2F">
        <w:t>(0 or CSI_QOS_COMPRESSION:</w:t>
      </w:r>
      <w:r w:rsidRPr="00476D2F">
        <w:tab/>
        <w:t>see Note 6.3) +</w:t>
      </w:r>
    </w:p>
    <w:p w14:paraId="24EE78EB" w14:textId="77777777" w:rsidR="00DF47BE" w:rsidRPr="00476D2F" w:rsidRDefault="00DF47BE">
      <w:pPr>
        <w:tabs>
          <w:tab w:val="left" w:pos="5387"/>
        </w:tabs>
        <w:spacing w:before="0"/>
        <w:ind w:left="1134" w:firstLine="306"/>
      </w:pPr>
      <w:r w:rsidRPr="00476D2F">
        <w:t>(0 or CSI_QOS_COMPRESSION_ID:</w:t>
      </w:r>
      <w:r w:rsidRPr="00476D2F">
        <w:tab/>
        <w:t>see Note 6.3)</w:t>
      </w:r>
    </w:p>
    <w:p w14:paraId="24EE78EC"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Two priority values are distinguished (these values are written with the C language convention for long integers):</w:t>
      </w:r>
    </w:p>
    <w:p w14:paraId="24EE78ED" w14:textId="10BC859A" w:rsidR="00DF47BE" w:rsidRPr="00476D2F" w:rsidRDefault="00DF47BE" w:rsidP="00117A38">
      <w:pPr>
        <w:numPr>
          <w:ilvl w:val="0"/>
          <w:numId w:val="33"/>
        </w:numPr>
        <w:tabs>
          <w:tab w:val="num" w:pos="1985"/>
        </w:tabs>
        <w:spacing w:before="120" w:after="120"/>
        <w:ind w:left="1985" w:hanging="357"/>
      </w:pPr>
      <w:r w:rsidRPr="00476D2F">
        <w:t xml:space="preserve">High priority: QoS priority parameter has value 7L. This priority is applied to the Information Exchanges listed in the respective tables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t>.</w:t>
      </w:r>
    </w:p>
    <w:p w14:paraId="24EE78EE" w14:textId="7ACA5205" w:rsidR="00DF47BE" w:rsidRPr="00476D2F" w:rsidRDefault="00DF47BE" w:rsidP="00117A38">
      <w:pPr>
        <w:numPr>
          <w:ilvl w:val="0"/>
          <w:numId w:val="33"/>
        </w:numPr>
        <w:tabs>
          <w:tab w:val="num" w:pos="1985"/>
        </w:tabs>
        <w:spacing w:before="120" w:after="120"/>
        <w:ind w:left="1985" w:hanging="357"/>
      </w:pPr>
      <w:r w:rsidRPr="00476D2F">
        <w:t xml:space="preserve">Normal priority: QoS priority parameter has value 5L. Normal priority is applicable to the other Information Exchanges exchanged across the </w:t>
      </w:r>
      <w:r w:rsidR="000C62EF" w:rsidRPr="00476D2F">
        <w:t>Common Domain</w:t>
      </w:r>
      <w:r w:rsidRPr="00476D2F">
        <w:t>.</w:t>
      </w:r>
    </w:p>
    <w:p w14:paraId="6C236509" w14:textId="2DABA59D" w:rsidR="00472A86" w:rsidRPr="00476D2F" w:rsidRDefault="00472A86" w:rsidP="00472A86">
      <w:pPr>
        <w:spacing w:before="0"/>
        <w:ind w:left="1134"/>
        <w:rPr>
          <w:u w:val="single"/>
        </w:rPr>
      </w:pPr>
      <w:r w:rsidRPr="00476D2F">
        <w:rPr>
          <w:u w:val="single"/>
        </w:rPr>
        <w:t>For AES-P1 and NCTS-P5, all Information Exchanges shall be sent with Normal priority and therefore</w:t>
      </w:r>
      <w:r w:rsidR="00024CA4" w:rsidRPr="00476D2F">
        <w:rPr>
          <w:u w:val="single"/>
        </w:rPr>
        <w:t xml:space="preserve"> appropriate QoS priority parameter shall be used. </w:t>
      </w:r>
      <w:r w:rsidRPr="00476D2F">
        <w:rPr>
          <w:u w:val="single"/>
        </w:rPr>
        <w:t>[</w:t>
      </w:r>
      <w:r w:rsidRPr="00476D2F">
        <w:rPr>
          <w:u w:val="single"/>
        </w:rPr>
        <w:fldChar w:fldCharType="begin"/>
      </w:r>
      <w:r w:rsidRPr="00476D2F">
        <w:rPr>
          <w:u w:val="single"/>
        </w:rPr>
        <w:instrText xml:space="preserve"> REF DDNTA_NCTSP5 \h </w:instrText>
      </w:r>
      <w:r w:rsidR="00AA6F15" w:rsidRPr="00476D2F">
        <w:rPr>
          <w:u w:val="single"/>
        </w:rPr>
        <w:instrText xml:space="preserve"> \* MERGEFORMAT </w:instrText>
      </w:r>
      <w:r w:rsidRPr="00476D2F">
        <w:rPr>
          <w:u w:val="single"/>
        </w:rPr>
      </w:r>
      <w:r w:rsidRPr="00476D2F">
        <w:rPr>
          <w:u w:val="single"/>
        </w:rPr>
        <w:fldChar w:fldCharType="separate"/>
      </w:r>
      <w:r w:rsidR="004501EF" w:rsidRPr="004501EF">
        <w:rPr>
          <w:szCs w:val="24"/>
          <w:u w:val="single"/>
        </w:rPr>
        <w:t>R</w:t>
      </w:r>
      <w:r w:rsidR="004501EF" w:rsidRPr="004501EF">
        <w:rPr>
          <w:szCs w:val="24"/>
          <w:u w:val="single"/>
        </w:rPr>
        <w:t>40</w:t>
      </w:r>
      <w:r w:rsidRPr="00476D2F">
        <w:rPr>
          <w:u w:val="single"/>
        </w:rPr>
        <w:fldChar w:fldCharType="end"/>
      </w:r>
      <w:r w:rsidRPr="00476D2F">
        <w:rPr>
          <w:u w:val="single"/>
        </w:rPr>
        <w:t>] and [</w:t>
      </w:r>
      <w:r w:rsidRPr="00476D2F">
        <w:rPr>
          <w:u w:val="single"/>
        </w:rPr>
        <w:fldChar w:fldCharType="begin"/>
      </w:r>
      <w:r w:rsidRPr="00476D2F">
        <w:rPr>
          <w:u w:val="single"/>
        </w:rPr>
        <w:instrText xml:space="preserve"> REF DDNXA_AES \h  \* MERGEFORMAT </w:instrText>
      </w:r>
      <w:r w:rsidRPr="00476D2F">
        <w:rPr>
          <w:u w:val="single"/>
        </w:rPr>
      </w:r>
      <w:r w:rsidRPr="00476D2F">
        <w:rPr>
          <w:u w:val="single"/>
        </w:rPr>
        <w:fldChar w:fldCharType="separate"/>
      </w:r>
      <w:r w:rsidR="004501EF" w:rsidRPr="004501EF">
        <w:rPr>
          <w:szCs w:val="24"/>
          <w:u w:val="single"/>
        </w:rPr>
        <w:t>R</w:t>
      </w:r>
      <w:r w:rsidR="004501EF" w:rsidRPr="004501EF">
        <w:rPr>
          <w:szCs w:val="24"/>
          <w:u w:val="single"/>
        </w:rPr>
        <w:t>39</w:t>
      </w:r>
      <w:r w:rsidRPr="00476D2F">
        <w:rPr>
          <w:u w:val="single"/>
        </w:rPr>
        <w:fldChar w:fldCharType="end"/>
      </w:r>
      <w:r w:rsidRPr="00476D2F">
        <w:rPr>
          <w:u w:val="single"/>
        </w:rPr>
        <w:t xml:space="preserve">] do not specify high priority Information Exchanges compared to ECS-P2 and NCTS-P4. </w:t>
      </w:r>
    </w:p>
    <w:p w14:paraId="68D78898" w14:textId="77777777" w:rsidR="00472A86" w:rsidRPr="00476D2F" w:rsidRDefault="00472A86" w:rsidP="00472A86">
      <w:pPr>
        <w:spacing w:before="0"/>
        <w:ind w:left="1134"/>
      </w:pPr>
    </w:p>
    <w:p w14:paraId="24EE78EF" w14:textId="77777777" w:rsidR="00DF47BE" w:rsidRPr="00476D2F" w:rsidRDefault="00DF47BE">
      <w:pPr>
        <w:spacing w:before="0"/>
        <w:ind w:left="1134"/>
      </w:pPr>
      <w:r w:rsidRPr="00476D2F">
        <w:t xml:space="preserve">When a message is retrieved from a Destination queue, it is accompanied with the QoS that was set at the time of sending. Therefore, the priority set when sending </w:t>
      </w:r>
      <w:proofErr w:type="gramStart"/>
      <w:r w:rsidRPr="00476D2F">
        <w:t>has to</w:t>
      </w:r>
      <w:proofErr w:type="gramEnd"/>
      <w:r w:rsidRPr="00476D2F">
        <w:t xml:space="preserve"> be used to fetch the received message in accordance with the rule:</w:t>
      </w:r>
    </w:p>
    <w:p w14:paraId="24EE78F0" w14:textId="77777777" w:rsidR="00DF47BE" w:rsidRPr="00476D2F" w:rsidRDefault="00DF47BE">
      <w:pPr>
        <w:spacing w:before="0"/>
        <w:ind w:left="1134"/>
        <w:rPr>
          <w:b/>
        </w:rPr>
      </w:pPr>
      <w:bookmarkStart w:id="1826" w:name="_Hlt521758131"/>
      <w:bookmarkStart w:id="1827" w:name="PRIOR_RULE"/>
      <w:bookmarkEnd w:id="1826"/>
      <w:r w:rsidRPr="00476D2F">
        <w:rPr>
          <w:b/>
        </w:rPr>
        <w:tab/>
      </w:r>
    </w:p>
    <w:p w14:paraId="24EE78F1" w14:textId="77777777" w:rsidR="00DF47BE" w:rsidRPr="00476D2F" w:rsidRDefault="00DF47BE">
      <w:pPr>
        <w:spacing w:before="0"/>
        <w:ind w:left="1134"/>
        <w:rPr>
          <w:b/>
        </w:rPr>
      </w:pPr>
      <w:bookmarkStart w:id="1828" w:name="RULE"/>
      <w:r w:rsidRPr="00476D2F">
        <w:rPr>
          <w:b/>
        </w:rPr>
        <w:t>Rule</w:t>
      </w:r>
      <w:bookmarkEnd w:id="1827"/>
      <w:r w:rsidRPr="00476D2F">
        <w:rPr>
          <w:b/>
        </w:rPr>
        <w:t xml:space="preserve"> for fetching messages from a receiving queue</w:t>
      </w:r>
      <w:bookmarkEnd w:id="1828"/>
      <w:r w:rsidRPr="00476D2F">
        <w:rPr>
          <w:b/>
        </w:rPr>
        <w:t>:</w:t>
      </w:r>
    </w:p>
    <w:p w14:paraId="24EE78F2" w14:textId="5C106BA7" w:rsidR="00DF47BE" w:rsidRPr="00476D2F" w:rsidRDefault="00DF47BE">
      <w:pPr>
        <w:spacing w:before="0"/>
        <w:ind w:left="1134"/>
      </w:pPr>
      <w:r w:rsidRPr="00476D2F">
        <w:t>High priority messages will always be processed first and, within the same priority level,</w:t>
      </w:r>
      <w:r w:rsidR="00502C5B" w:rsidRPr="00476D2F">
        <w:t xml:space="preserve"> </w:t>
      </w:r>
      <w:r w:rsidRPr="00476D2F">
        <w:t>“first in, first out” behaviour will be used.</w:t>
      </w:r>
    </w:p>
    <w:p w14:paraId="24EE78F3" w14:textId="0904E08C"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bookmarkStart w:id="1829" w:name="_Ref157921839"/>
      <w:r w:rsidRPr="00476D2F">
        <w:t>‘</w:t>
      </w:r>
      <w:proofErr w:type="spellStart"/>
      <w:r w:rsidRPr="00476D2F">
        <w:t>ReportRequest</w:t>
      </w:r>
      <w:proofErr w:type="spellEnd"/>
      <w:r w:rsidRPr="00476D2F">
        <w:t>’ specification is fully defined by configuration (see chapter</w:t>
      </w:r>
      <w:r w:rsidR="00F829A9" w:rsidRPr="00476D2F">
        <w:t xml:space="preserve"> </w:t>
      </w:r>
      <w:r w:rsidR="00F829A9" w:rsidRPr="00476D2F">
        <w:fldChar w:fldCharType="begin"/>
      </w:r>
      <w:r w:rsidR="00F829A9" w:rsidRPr="00476D2F">
        <w:instrText xml:space="preserve"> REF _Ref32236585 \r \h </w:instrText>
      </w:r>
      <w:r w:rsidR="00F829A9" w:rsidRPr="00476D2F">
        <w:fldChar w:fldCharType="separate"/>
      </w:r>
      <w:r w:rsidR="004501EF">
        <w:t>VIII.4</w:t>
      </w:r>
      <w:r w:rsidR="00F829A9" w:rsidRPr="00476D2F">
        <w:fldChar w:fldCharType="end"/>
      </w:r>
      <w:r w:rsidRPr="00476D2F">
        <w:t xml:space="preserve">) and hence is not to be set for each individual message. One thus has the choice either to use the default value set by configuration or to use an individual value for every individual message sent. In any case it is required to request all four types of reports (CoA, CoD, EXC, EXP) whenever an Information Exchange is sent. In addition, the following flags need to be set for copying </w:t>
      </w:r>
      <w:proofErr w:type="spellStart"/>
      <w:r w:rsidRPr="00476D2F">
        <w:t>MsgId</w:t>
      </w:r>
      <w:proofErr w:type="spellEnd"/>
      <w:r w:rsidRPr="00476D2F">
        <w:t xml:space="preserve"> and </w:t>
      </w:r>
      <w:proofErr w:type="spellStart"/>
      <w:r w:rsidRPr="00476D2F">
        <w:t>CorrelId</w:t>
      </w:r>
      <w:proofErr w:type="spellEnd"/>
      <w:r w:rsidRPr="00476D2F">
        <w:t xml:space="preserve"> from the original message to the report message:</w:t>
      </w:r>
      <w:bookmarkEnd w:id="1829"/>
    </w:p>
    <w:p w14:paraId="24EE78F4" w14:textId="29B37AEC" w:rsidR="00DF47BE" w:rsidRPr="00476D2F" w:rsidRDefault="00DF47BE" w:rsidP="00117A38">
      <w:pPr>
        <w:numPr>
          <w:ilvl w:val="2"/>
          <w:numId w:val="35"/>
        </w:numPr>
        <w:tabs>
          <w:tab w:val="num" w:pos="1803"/>
        </w:tabs>
        <w:spacing w:before="120" w:after="120"/>
      </w:pPr>
      <w:r w:rsidRPr="00476D2F">
        <w:t>CSIMQRO_PASS_MSG_ID</w:t>
      </w:r>
      <w:r w:rsidR="00015283">
        <w:t>;</w:t>
      </w:r>
    </w:p>
    <w:p w14:paraId="24EE78F5" w14:textId="657F7737" w:rsidR="00DF47BE" w:rsidRPr="00476D2F" w:rsidRDefault="00DF47BE" w:rsidP="00117A38">
      <w:pPr>
        <w:numPr>
          <w:ilvl w:val="2"/>
          <w:numId w:val="35"/>
        </w:numPr>
        <w:tabs>
          <w:tab w:val="num" w:pos="1803"/>
        </w:tabs>
        <w:spacing w:before="120" w:after="120"/>
      </w:pPr>
      <w:r w:rsidRPr="00476D2F">
        <w:t>CSIMQRO_PASS_CORREL_ID</w:t>
      </w:r>
      <w:r w:rsidR="00015283">
        <w:t>.</w:t>
      </w:r>
    </w:p>
    <w:p w14:paraId="24EE78F6"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w:t>
      </w:r>
      <w:proofErr w:type="spellStart"/>
      <w:r w:rsidRPr="00476D2F">
        <w:t>ReplyToQ</w:t>
      </w:r>
      <w:proofErr w:type="spellEnd"/>
      <w:r w:rsidRPr="00476D2F">
        <w:t>’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24EE78F7" w14:textId="45ED58F0"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 xml:space="preserve">The attributes “Integrity”, “Confidentiality” and “Compression” apply to the link between the NA platform and the CCN gateway. Therefore, the choice of modifying the values preset at Configuration time (see paragraph </w:t>
      </w:r>
      <w:r w:rsidR="00A9312B" w:rsidRPr="00476D2F">
        <w:fldChar w:fldCharType="begin"/>
      </w:r>
      <w:r w:rsidR="00A9312B" w:rsidRPr="00476D2F">
        <w:instrText xml:space="preserve"> REF _Ref458421939 \n \h  \* MERGEFORMAT </w:instrText>
      </w:r>
      <w:r w:rsidR="00A9312B" w:rsidRPr="00476D2F">
        <w:fldChar w:fldCharType="separate"/>
      </w:r>
      <w:r w:rsidR="004501EF">
        <w:t>VIII.4.3</w:t>
      </w:r>
      <w:r w:rsidR="00A9312B" w:rsidRPr="00476D2F">
        <w:fldChar w:fldCharType="end"/>
      </w:r>
      <w:r w:rsidRPr="00476D2F">
        <w:t xml:space="preserve">) depends </w:t>
      </w:r>
      <w:proofErr w:type="gramStart"/>
      <w:r w:rsidRPr="00476D2F">
        <w:t>of</w:t>
      </w:r>
      <w:proofErr w:type="gramEnd"/>
      <w:r w:rsidRPr="00476D2F">
        <w:t xml:space="preserve"> the strength of this link as perceived by the NA Local Security Officer.</w:t>
      </w:r>
    </w:p>
    <w:p w14:paraId="24EE78F8" w14:textId="77777777" w:rsidR="00DF47BE" w:rsidRPr="00476D2F" w:rsidRDefault="00DF47BE">
      <w:pPr>
        <w:spacing w:before="0"/>
        <w:ind w:left="1134"/>
      </w:pPr>
      <w:r w:rsidRPr="00476D2F">
        <w:t>The notes 6.1, 6.2 and 6.3 apply to the situation where the decision is taken to change the default values.</w:t>
      </w:r>
    </w:p>
    <w:p w14:paraId="24EE78F9" w14:textId="04753F78"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4501EF">
        <w:t>VIII.4</w:t>
      </w:r>
      <w:r w:rsidR="00F829A9" w:rsidRPr="00476D2F">
        <w:fldChar w:fldCharType="end"/>
      </w:r>
      <w:r w:rsidRPr="00476D2F">
        <w:t xml:space="preserve"> for the explanation of the configuration options set for the Integrity (data are accompanied with a signature). If the NCA chooses to set the Integrity for a specific message differently from the configured value, </w:t>
      </w:r>
      <w:proofErr w:type="gramStart"/>
      <w:r w:rsidRPr="00476D2F">
        <w:t>then</w:t>
      </w:r>
      <w:proofErr w:type="gramEnd"/>
    </w:p>
    <w:p w14:paraId="24EE78FA" w14:textId="77777777" w:rsidR="00DF47BE" w:rsidRPr="00476D2F" w:rsidRDefault="00DF47BE" w:rsidP="00117A38">
      <w:pPr>
        <w:numPr>
          <w:ilvl w:val="0"/>
          <w:numId w:val="33"/>
        </w:numPr>
        <w:tabs>
          <w:tab w:val="num" w:pos="2552"/>
        </w:tabs>
        <w:spacing w:before="120" w:after="120"/>
        <w:ind w:left="2552" w:hanging="425"/>
      </w:pPr>
      <w:r w:rsidRPr="00476D2F">
        <w:t xml:space="preserve">Value CSI_QOS_INTEGRITY must be added to </w:t>
      </w:r>
      <w:proofErr w:type="spellStart"/>
      <w:r w:rsidRPr="00476D2F">
        <w:t>QoSToApply</w:t>
      </w:r>
      <w:proofErr w:type="spellEnd"/>
      <w:r w:rsidR="00FA14F8" w:rsidRPr="00476D2F">
        <w:t>;</w:t>
      </w:r>
    </w:p>
    <w:p w14:paraId="24EE78FB"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CSI_INTEGRITY_REQUIRED.</w:t>
      </w:r>
    </w:p>
    <w:p w14:paraId="24EE78FC" w14:textId="77777777" w:rsidR="00DF47BE" w:rsidRPr="00476D2F" w:rsidRDefault="00DF47BE">
      <w:pPr>
        <w:tabs>
          <w:tab w:val="num" w:pos="2552"/>
        </w:tabs>
        <w:spacing w:before="120" w:after="120"/>
        <w:ind w:left="2127"/>
      </w:pPr>
      <w:r w:rsidRPr="00476D2F">
        <w:t>Else:</w:t>
      </w:r>
    </w:p>
    <w:p w14:paraId="24EE78FD" w14:textId="77777777" w:rsidR="00DF47BE" w:rsidRPr="00476D2F" w:rsidRDefault="00DF47BE" w:rsidP="00117A38">
      <w:pPr>
        <w:numPr>
          <w:ilvl w:val="0"/>
          <w:numId w:val="33"/>
        </w:numPr>
        <w:tabs>
          <w:tab w:val="num" w:pos="2552"/>
        </w:tabs>
        <w:spacing w:before="120" w:after="120"/>
        <w:ind w:left="2552" w:hanging="425"/>
      </w:pPr>
      <w:r w:rsidRPr="00476D2F">
        <w:t xml:space="preserve">Value CSI_QOS_INTEGRITY must not be added to </w:t>
      </w:r>
      <w:proofErr w:type="spellStart"/>
      <w:r w:rsidRPr="00476D2F">
        <w:t>QoSToApply</w:t>
      </w:r>
      <w:proofErr w:type="spellEnd"/>
      <w:r w:rsidR="00FA14F8" w:rsidRPr="00476D2F">
        <w:t>;</w:t>
      </w:r>
    </w:p>
    <w:p w14:paraId="24EE78FE"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CSI_INTEGRITY_NOT_REQUIRED.</w:t>
      </w:r>
    </w:p>
    <w:p w14:paraId="24EE78FF" w14:textId="1305B69F"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4501EF">
        <w:t>VIII.4</w:t>
      </w:r>
      <w:r w:rsidR="00F829A9" w:rsidRPr="00476D2F">
        <w:fldChar w:fldCharType="end"/>
      </w:r>
      <w:r w:rsidRPr="00476D2F">
        <w:t xml:space="preserve"> for the explanation of the configuration options set for the Confidentiality (data are encrypted). If the NCA chooses to set the Confidentiality for a specific message differently from the configured value, then:</w:t>
      </w:r>
    </w:p>
    <w:p w14:paraId="24EE7900" w14:textId="77777777" w:rsidR="00DF47BE" w:rsidRPr="00476D2F" w:rsidRDefault="00DF47BE" w:rsidP="00117A38">
      <w:pPr>
        <w:numPr>
          <w:ilvl w:val="0"/>
          <w:numId w:val="33"/>
        </w:numPr>
        <w:tabs>
          <w:tab w:val="num" w:pos="2552"/>
        </w:tabs>
        <w:spacing w:before="120" w:after="120"/>
        <w:ind w:left="2552" w:hanging="425"/>
      </w:pPr>
      <w:r w:rsidRPr="00476D2F">
        <w:t xml:space="preserve">Value CSI_QOS_CONFIDENTIALITY must be added to </w:t>
      </w:r>
      <w:proofErr w:type="spellStart"/>
      <w:r w:rsidRPr="00476D2F">
        <w:t>QoSToApply</w:t>
      </w:r>
      <w:proofErr w:type="spellEnd"/>
      <w:r w:rsidR="00FA14F8" w:rsidRPr="00476D2F">
        <w:t>;</w:t>
      </w:r>
    </w:p>
    <w:p w14:paraId="24EE7901"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_REQUIRED.</w:t>
      </w:r>
    </w:p>
    <w:p w14:paraId="24EE7902" w14:textId="77777777" w:rsidR="00DF47BE" w:rsidRPr="00476D2F" w:rsidRDefault="00DF47BE">
      <w:pPr>
        <w:spacing w:before="0"/>
        <w:ind w:left="2154"/>
      </w:pPr>
      <w:r w:rsidRPr="00476D2F">
        <w:t>Else:</w:t>
      </w:r>
    </w:p>
    <w:p w14:paraId="24EE7903" w14:textId="77777777" w:rsidR="00DF47BE" w:rsidRPr="00476D2F" w:rsidRDefault="00DF47BE" w:rsidP="00117A38">
      <w:pPr>
        <w:numPr>
          <w:ilvl w:val="0"/>
          <w:numId w:val="33"/>
        </w:numPr>
        <w:tabs>
          <w:tab w:val="num" w:pos="2552"/>
        </w:tabs>
        <w:spacing w:before="120" w:after="120"/>
        <w:ind w:left="2552" w:hanging="425"/>
      </w:pPr>
      <w:r w:rsidRPr="00476D2F">
        <w:t xml:space="preserve">Value CSI_QOS_CONFIDENTIALITY must not be added to </w:t>
      </w:r>
      <w:proofErr w:type="spellStart"/>
      <w:r w:rsidRPr="00476D2F">
        <w:t>QoSToApply</w:t>
      </w:r>
      <w:proofErr w:type="spellEnd"/>
      <w:r w:rsidR="00FA14F8" w:rsidRPr="00476D2F">
        <w:t>;</w:t>
      </w:r>
    </w:p>
    <w:p w14:paraId="24EE7904"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_NOT_REQUIRED.</w:t>
      </w:r>
    </w:p>
    <w:p w14:paraId="24EE7905" w14:textId="5413C8C5" w:rsidR="00DF47BE" w:rsidRPr="00476D2F" w:rsidRDefault="00DF47BE" w:rsidP="00117A38">
      <w:pPr>
        <w:numPr>
          <w:ilvl w:val="1"/>
          <w:numId w:val="18"/>
        </w:numPr>
        <w:spacing w:before="0"/>
      </w:pPr>
      <w:r w:rsidRPr="00476D2F">
        <w:tab/>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4501EF">
        <w:t>VIII.4</w:t>
      </w:r>
      <w:r w:rsidR="00F829A9" w:rsidRPr="00476D2F">
        <w:fldChar w:fldCharType="end"/>
      </w:r>
      <w:r w:rsidRPr="00476D2F">
        <w:t xml:space="preserve"> for the explanation of the configuration options set for the Compression and </w:t>
      </w:r>
      <w:proofErr w:type="spellStart"/>
      <w:r w:rsidRPr="00476D2F">
        <w:t>CompressionId</w:t>
      </w:r>
      <w:proofErr w:type="spellEnd"/>
      <w:r w:rsidRPr="00476D2F">
        <w:t>. If the NCA chooses to set these parameters for a specific message differently from the configured value, then:</w:t>
      </w:r>
    </w:p>
    <w:p w14:paraId="24EE7906" w14:textId="77777777" w:rsidR="00DF47BE" w:rsidRPr="00476D2F" w:rsidRDefault="00DF47BE" w:rsidP="00117A38">
      <w:pPr>
        <w:numPr>
          <w:ilvl w:val="0"/>
          <w:numId w:val="33"/>
        </w:numPr>
        <w:tabs>
          <w:tab w:val="num" w:pos="2552"/>
        </w:tabs>
        <w:spacing w:before="120" w:after="120"/>
        <w:ind w:left="2552" w:hanging="425"/>
      </w:pPr>
      <w:r w:rsidRPr="00476D2F">
        <w:t xml:space="preserve">Value CSI_QOS_COMPRESSION and CSI_QOS_COMPRESSION_ID must be added to </w:t>
      </w:r>
      <w:proofErr w:type="spellStart"/>
      <w:r w:rsidRPr="00476D2F">
        <w:t>QoSToApply</w:t>
      </w:r>
      <w:proofErr w:type="spellEnd"/>
      <w:r w:rsidR="00FA14F8" w:rsidRPr="00476D2F">
        <w:t>;</w:t>
      </w:r>
    </w:p>
    <w:p w14:paraId="24EE7907" w14:textId="77777777" w:rsidR="00DF47BE" w:rsidRPr="00476D2F" w:rsidRDefault="00DF47BE" w:rsidP="00117A38">
      <w:pPr>
        <w:numPr>
          <w:ilvl w:val="0"/>
          <w:numId w:val="33"/>
        </w:numPr>
        <w:tabs>
          <w:tab w:val="num" w:pos="2552"/>
        </w:tabs>
        <w:spacing w:before="120" w:after="120"/>
        <w:ind w:left="2552" w:hanging="425"/>
      </w:pPr>
      <w:r w:rsidRPr="00476D2F">
        <w:t>Element ‘Compression’ in CSIQOS takes the value CSI_ COMPRESSION _REQUIRED</w:t>
      </w:r>
      <w:r w:rsidR="00FA14F8" w:rsidRPr="00476D2F">
        <w:t>;</w:t>
      </w:r>
    </w:p>
    <w:p w14:paraId="24EE7908" w14:textId="77777777" w:rsidR="00DF47BE" w:rsidRPr="00476D2F" w:rsidRDefault="00DF47BE" w:rsidP="00117A38">
      <w:pPr>
        <w:numPr>
          <w:ilvl w:val="0"/>
          <w:numId w:val="33"/>
        </w:numPr>
        <w:tabs>
          <w:tab w:val="num" w:pos="2552"/>
        </w:tabs>
        <w:spacing w:before="120" w:after="120"/>
        <w:ind w:left="2552" w:hanging="425"/>
      </w:pPr>
      <w:r w:rsidRPr="00476D2F">
        <w:t>Element ‘</w:t>
      </w:r>
      <w:proofErr w:type="spellStart"/>
      <w:r w:rsidRPr="00476D2F">
        <w:t>CompressionId</w:t>
      </w:r>
      <w:proofErr w:type="spellEnd"/>
      <w:r w:rsidRPr="00476D2F">
        <w:t>’ in CSIQOS takes the value CSI_ COMPRESSIONID_LZW.</w:t>
      </w:r>
    </w:p>
    <w:p w14:paraId="24EE7909" w14:textId="77777777" w:rsidR="00DF47BE" w:rsidRPr="00476D2F" w:rsidRDefault="00DF47BE">
      <w:pPr>
        <w:spacing w:before="0"/>
        <w:ind w:left="2154"/>
      </w:pPr>
      <w:r w:rsidRPr="00476D2F">
        <w:t>Else</w:t>
      </w:r>
    </w:p>
    <w:p w14:paraId="24EE790A" w14:textId="77777777" w:rsidR="00DF47BE" w:rsidRPr="00476D2F" w:rsidRDefault="00DF47BE" w:rsidP="00117A38">
      <w:pPr>
        <w:numPr>
          <w:ilvl w:val="3"/>
          <w:numId w:val="33"/>
        </w:numPr>
        <w:tabs>
          <w:tab w:val="num" w:pos="2552"/>
        </w:tabs>
        <w:spacing w:before="120" w:after="120"/>
      </w:pPr>
      <w:r w:rsidRPr="00476D2F">
        <w:t xml:space="preserve">Value CSI_QOS_CONFIDENTIALITY must not be added to </w:t>
      </w:r>
      <w:proofErr w:type="spellStart"/>
      <w:r w:rsidRPr="00476D2F">
        <w:t>QoSToApply</w:t>
      </w:r>
      <w:proofErr w:type="spellEnd"/>
      <w:r w:rsidR="00FA14F8" w:rsidRPr="00476D2F">
        <w:t>;</w:t>
      </w:r>
    </w:p>
    <w:p w14:paraId="24EE790B" w14:textId="77777777" w:rsidR="00DF47BE" w:rsidRPr="00476D2F" w:rsidRDefault="00DF47BE" w:rsidP="00117A38">
      <w:pPr>
        <w:numPr>
          <w:ilvl w:val="3"/>
          <w:numId w:val="33"/>
        </w:numPr>
        <w:tabs>
          <w:tab w:val="num" w:pos="2552"/>
        </w:tabs>
        <w:spacing w:before="120" w:after="120"/>
      </w:pPr>
      <w:r w:rsidRPr="00476D2F">
        <w:t>Element ‘Confidentiality in CSIQOS takes the value CSI_ COMPRESSION_NOT_REQUIRED</w:t>
      </w:r>
      <w:r w:rsidR="00FA14F8" w:rsidRPr="00476D2F">
        <w:t>;</w:t>
      </w:r>
    </w:p>
    <w:p w14:paraId="24EE790C" w14:textId="77777777" w:rsidR="00DF47BE" w:rsidRPr="00476D2F" w:rsidRDefault="00DF47BE" w:rsidP="00117A38">
      <w:pPr>
        <w:numPr>
          <w:ilvl w:val="3"/>
          <w:numId w:val="33"/>
        </w:numPr>
        <w:tabs>
          <w:tab w:val="num" w:pos="2552"/>
        </w:tabs>
        <w:spacing w:before="120" w:after="120"/>
      </w:pPr>
      <w:r w:rsidRPr="00476D2F">
        <w:t>Element ‘</w:t>
      </w:r>
      <w:proofErr w:type="spellStart"/>
      <w:r w:rsidRPr="00476D2F">
        <w:t>CompressionId</w:t>
      </w:r>
      <w:proofErr w:type="spellEnd"/>
      <w:r w:rsidRPr="00476D2F">
        <w:t>’ in CSIQOS takes the value CSI_ COMPRESSIONID_NONE.</w:t>
      </w:r>
    </w:p>
    <w:p w14:paraId="76F048C9" w14:textId="7E628AA0" w:rsidR="00F15F07" w:rsidRPr="00476D2F" w:rsidRDefault="00DF47BE" w:rsidP="00EF3BE2">
      <w:pPr>
        <w:numPr>
          <w:ilvl w:val="1"/>
          <w:numId w:val="18"/>
        </w:numPr>
        <w:spacing w:before="0"/>
      </w:pPr>
      <w:r w:rsidRPr="00476D2F">
        <w:t xml:space="preserve">High priority messages are defined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t xml:space="preserve"> for the specific domain.</w:t>
      </w:r>
    </w:p>
    <w:p w14:paraId="24EE7911" w14:textId="77777777" w:rsidR="00DF47BE" w:rsidRPr="00476D2F" w:rsidRDefault="00DF47BE" w:rsidP="006F347D">
      <w:pPr>
        <w:pStyle w:val="Heading3"/>
      </w:pPr>
      <w:bookmarkStart w:id="1830" w:name="_Ref458430675"/>
      <w:bookmarkStart w:id="1831" w:name="_Toc470515280"/>
      <w:bookmarkStart w:id="1832" w:name="_Ref508694160"/>
      <w:bookmarkStart w:id="1833" w:name="_Toc259460392"/>
      <w:bookmarkStart w:id="1834" w:name="_Toc526170521"/>
      <w:bookmarkStart w:id="1835" w:name="_Toc185900805"/>
      <w:r w:rsidRPr="00476D2F">
        <w:t>Illustration of the use of the QOS parameters</w:t>
      </w:r>
      <w:bookmarkEnd w:id="1830"/>
      <w:bookmarkEnd w:id="1831"/>
      <w:bookmarkEnd w:id="1832"/>
      <w:bookmarkEnd w:id="1833"/>
      <w:bookmarkEnd w:id="1834"/>
      <w:bookmarkEnd w:id="1835"/>
    </w:p>
    <w:p w14:paraId="24EE7912" w14:textId="1FDD0500" w:rsidR="00DF47BE" w:rsidRPr="00476D2F" w:rsidRDefault="00DF47BE">
      <w:pPr>
        <w:pStyle w:val="BodyTextIndent"/>
      </w:pPr>
      <w:r w:rsidRPr="00476D2F">
        <w:t xml:space="preserve">This section illustrates by means of Time Sequence Diagrams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00A9312B" w:rsidRPr="00476D2F">
        <w:fldChar w:fldCharType="begin"/>
      </w:r>
      <w:r w:rsidR="00A9312B" w:rsidRPr="00476D2F">
        <w:instrText xml:space="preserve"> REF _Ref30572742 \h  \* MERGEFORMAT </w:instrText>
      </w:r>
      <w:r w:rsidR="00A9312B" w:rsidRPr="00476D2F">
        <w:fldChar w:fldCharType="separate"/>
      </w:r>
      <w:r w:rsidR="004501EF" w:rsidRPr="00476D2F">
        <w:t xml:space="preserve">Figure </w:t>
      </w:r>
      <w:r w:rsidR="004501EF">
        <w:t>38</w:t>
      </w:r>
      <w:r w:rsidR="00A9312B" w:rsidRPr="00476D2F">
        <w:fldChar w:fldCharType="end"/>
      </w:r>
      <w:r w:rsidRPr="00476D2F">
        <w:t>.</w:t>
      </w:r>
    </w:p>
    <w:p w14:paraId="24EE7913" w14:textId="77777777" w:rsidR="00DF47BE" w:rsidRPr="00476D2F" w:rsidRDefault="000534C0">
      <w:pPr>
        <w:pStyle w:val="BodyTextIndent"/>
        <w:jc w:val="center"/>
      </w:pPr>
      <w:r w:rsidRPr="00476D2F">
        <w:rPr>
          <w:noProof/>
          <w:lang w:val="en-IE" w:eastAsia="en-IE"/>
        </w:rPr>
        <w:drawing>
          <wp:inline distT="0" distB="0" distL="0" distR="0" wp14:anchorId="24EE7E5A" wp14:editId="351BB694">
            <wp:extent cx="3749040" cy="4117651"/>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6" cstate="print"/>
                    <a:srcRect/>
                    <a:stretch>
                      <a:fillRect/>
                    </a:stretch>
                  </pic:blipFill>
                  <pic:spPr bwMode="auto">
                    <a:xfrm>
                      <a:off x="0" y="0"/>
                      <a:ext cx="3750841" cy="4119629"/>
                    </a:xfrm>
                    <a:prstGeom prst="rect">
                      <a:avLst/>
                    </a:prstGeom>
                    <a:noFill/>
                    <a:ln w="9525">
                      <a:noFill/>
                      <a:miter lim="800000"/>
                      <a:headEnd/>
                      <a:tailEnd/>
                    </a:ln>
                  </pic:spPr>
                </pic:pic>
              </a:graphicData>
            </a:graphic>
          </wp:inline>
        </w:drawing>
      </w:r>
    </w:p>
    <w:p w14:paraId="24EE7914" w14:textId="242CA5B7" w:rsidR="00DF47BE" w:rsidRPr="00476D2F" w:rsidRDefault="00DF47BE" w:rsidP="008F703C">
      <w:pPr>
        <w:pStyle w:val="Caption"/>
      </w:pPr>
      <w:bookmarkStart w:id="1836" w:name="_Ref30572742"/>
      <w:bookmarkStart w:id="1837" w:name="_Toc470515320"/>
      <w:bookmarkStart w:id="1838" w:name="_Toc473825784"/>
      <w:bookmarkStart w:id="1839" w:name="_Toc474213128"/>
      <w:bookmarkStart w:id="1840" w:name="_Toc46228954"/>
      <w:bookmarkStart w:id="1841" w:name="_Toc77048994"/>
      <w:bookmarkStart w:id="1842" w:name="_Toc526249292"/>
      <w:bookmarkStart w:id="1843" w:name="_Toc185900915"/>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38</w:t>
      </w:r>
      <w:r w:rsidR="005F54AB" w:rsidRPr="00476D2F">
        <w:fldChar w:fldCharType="end"/>
      </w:r>
      <w:bookmarkEnd w:id="1836"/>
      <w:r w:rsidRPr="00476D2F">
        <w:t xml:space="preserve">: Normal use of QoS parameters for </w:t>
      </w:r>
      <w:bookmarkEnd w:id="1837"/>
      <w:bookmarkEnd w:id="1838"/>
      <w:bookmarkEnd w:id="1839"/>
      <w:bookmarkEnd w:id="1840"/>
      <w:bookmarkEnd w:id="1841"/>
      <w:proofErr w:type="gramStart"/>
      <w:r w:rsidRPr="00476D2F">
        <w:t>NCA</w:t>
      </w:r>
      <w:bookmarkEnd w:id="1842"/>
      <w:bookmarkEnd w:id="1843"/>
      <w:proofErr w:type="gramEnd"/>
    </w:p>
    <w:p w14:paraId="24EE7915" w14:textId="77777777" w:rsidR="00DF47BE" w:rsidRPr="00476D2F" w:rsidRDefault="00DF47BE">
      <w:r w:rsidRPr="00476D2F">
        <w:t xml:space="preserve">The figure shows that a queue is to be first browsed for a </w:t>
      </w:r>
      <w:proofErr w:type="gramStart"/>
      <w:r w:rsidRPr="00476D2F">
        <w:t>message, before</w:t>
      </w:r>
      <w:proofErr w:type="gramEnd"/>
      <w:r w:rsidRPr="00476D2F">
        <w:t xml:space="preserve"> the message is deleted (after having processed the message). This use of CSI verbs is mandatory </w:t>
      </w:r>
      <w:proofErr w:type="gramStart"/>
      <w:r w:rsidRPr="00476D2F">
        <w:t>in order to</w:t>
      </w:r>
      <w:proofErr w:type="gramEnd"/>
      <w:r w:rsidRPr="00476D2F">
        <w:t xml:space="preserve"> prevent a message from being deleted from a queue before it has actually been processed. The usage of the verb </w:t>
      </w:r>
      <w:proofErr w:type="spellStart"/>
      <w:r w:rsidRPr="00476D2F">
        <w:t>HL_mq_get</w:t>
      </w:r>
      <w:proofErr w:type="spellEnd"/>
      <w:r w:rsidRPr="00476D2F">
        <w:rPr>
          <w:rFonts w:ascii="Courier New" w:hAnsi="Courier New"/>
        </w:rPr>
        <w:t xml:space="preserve"> </w:t>
      </w:r>
      <w:r w:rsidRPr="00476D2F">
        <w:t>is not allowed.</w:t>
      </w:r>
    </w:p>
    <w:p w14:paraId="24EE7916" w14:textId="77777777" w:rsidR="00DF47BE" w:rsidRPr="00476D2F" w:rsidRDefault="00DF47BE">
      <w:r w:rsidRPr="00476D2F">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24EE7917" w14:textId="77777777" w:rsidR="00DF47BE" w:rsidRPr="00476D2F" w:rsidRDefault="00DF47BE">
      <w:r w:rsidRPr="00476D2F">
        <w:t>If a message cannot be sent to a Destination CCN Gateway, the result is indicated in the CSI verb (</w:t>
      </w:r>
      <w:proofErr w:type="spellStart"/>
      <w:r w:rsidRPr="00476D2F">
        <w:t>HL_mq_put</w:t>
      </w:r>
      <w:proofErr w:type="spellEnd"/>
      <w:r w:rsidRPr="00476D2F">
        <w:t>). This type of error needs to be handled by the sending CSI stack. In such a case, the CSI message will never arrive at its Destination CCN Gateway and no CCN report message will be generated.</w:t>
      </w:r>
    </w:p>
    <w:p w14:paraId="24EE7918" w14:textId="77777777" w:rsidR="00DF47BE" w:rsidRPr="00476D2F" w:rsidRDefault="00DF47BE">
      <w:pPr>
        <w:pStyle w:val="BodyTextIndent"/>
      </w:pPr>
      <w:r w:rsidRPr="00476D2F">
        <w:t xml:space="preserve">An exception report can be generated for various reasons and can be generated by both sending and receiving Gateways. Whenever a sending application is submitting a message to CCN/CSI via the </w:t>
      </w:r>
      <w:proofErr w:type="spellStart"/>
      <w:r w:rsidRPr="00476D2F">
        <w:rPr>
          <w:rFonts w:ascii="Courier New" w:hAnsi="Courier New"/>
        </w:rPr>
        <w:t>HL_mq_put</w:t>
      </w:r>
      <w:proofErr w:type="spellEnd"/>
      <w:r w:rsidRPr="00476D2F">
        <w:t xml:space="preserve">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24EE7919" w14:textId="77777777" w:rsidR="00DF47BE" w:rsidRPr="00476D2F" w:rsidRDefault="00DF47BE" w:rsidP="00117A38">
      <w:pPr>
        <w:numPr>
          <w:ilvl w:val="0"/>
          <w:numId w:val="34"/>
        </w:numPr>
        <w:spacing w:before="120" w:after="120"/>
      </w:pPr>
      <w:r w:rsidRPr="00476D2F">
        <w:t>Incorrect addressing at CCN/CSI level, either at sending or receiving side (e.g. invalid Gateway or invalid queue name)</w:t>
      </w:r>
      <w:r w:rsidR="00FA14F8" w:rsidRPr="00476D2F">
        <w:t>;</w:t>
      </w:r>
    </w:p>
    <w:p w14:paraId="24EE791A" w14:textId="77777777" w:rsidR="00DF47BE" w:rsidRPr="00476D2F" w:rsidRDefault="00DF47BE" w:rsidP="00117A38">
      <w:pPr>
        <w:numPr>
          <w:ilvl w:val="0"/>
          <w:numId w:val="34"/>
        </w:numPr>
        <w:spacing w:before="120" w:after="120"/>
      </w:pPr>
      <w:r w:rsidRPr="00476D2F">
        <w:t>Unavailability of the receiving Gateway when attempting to transfer the message.</w:t>
      </w:r>
    </w:p>
    <w:p w14:paraId="24EE791B" w14:textId="4E624FE1" w:rsidR="00DF47BE" w:rsidRPr="00476D2F" w:rsidRDefault="00DF47BE">
      <w:r w:rsidRPr="00476D2F">
        <w:t xml:space="preserve">The </w:t>
      </w:r>
      <w:r w:rsidR="0012044A">
        <w:t>ITSM</w:t>
      </w:r>
      <w:r w:rsidR="00AD5197" w:rsidRPr="00AD5197">
        <w:t xml:space="preserve"> Contractor</w:t>
      </w:r>
      <w:r w:rsidR="003349D1" w:rsidRPr="00476D2F">
        <w:t xml:space="preserve"> </w:t>
      </w:r>
      <w:r w:rsidRPr="00476D2F">
        <w:t xml:space="preserve">is maintaining </w:t>
      </w:r>
      <w:proofErr w:type="gramStart"/>
      <w:r w:rsidRPr="00476D2F">
        <w:t>a number of</w:t>
      </w:r>
      <w:proofErr w:type="gramEnd"/>
      <w:r w:rsidRPr="00476D2F">
        <w:t xml:space="preserve"> availability flags for the different Gateways. Whenever a Gateway is marked as down, an EXC report will immediately be generated upon sending to this Gateway. When the Gateway is not marked as down, CCN/CSI will attempt to transfer the message; if this </w:t>
      </w:r>
      <w:proofErr w:type="gramStart"/>
      <w:r w:rsidRPr="00476D2F">
        <w:t>does not succeed</w:t>
      </w:r>
      <w:proofErr w:type="gramEnd"/>
      <w:r w:rsidRPr="00476D2F">
        <w:t>, an EXC report can still be generated by the sending Gateway.</w:t>
      </w:r>
    </w:p>
    <w:p w14:paraId="24EE791C" w14:textId="77777777" w:rsidR="00DF47BE" w:rsidRPr="00476D2F" w:rsidRDefault="00DF47BE">
      <w:r w:rsidRPr="00476D2F">
        <w:t xml:space="preserve">The Expiration report can be created when the message has arrived at the destination Gateway (Confirm </w:t>
      </w:r>
      <w:proofErr w:type="gramStart"/>
      <w:r w:rsidRPr="00476D2F">
        <w:t>On</w:t>
      </w:r>
      <w:proofErr w:type="gramEnd"/>
      <w:r w:rsidRPr="00476D2F">
        <w:t xml:space="preserve">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w:t>
      </w:r>
      <w:proofErr w:type="gramStart"/>
      <w:r w:rsidRPr="00476D2F">
        <w:t>actually be</w:t>
      </w:r>
      <w:proofErr w:type="gramEnd"/>
      <w:r w:rsidRPr="00476D2F">
        <w:t xml:space="preserve"> generated afterwards). </w:t>
      </w:r>
    </w:p>
    <w:p w14:paraId="24EE791D" w14:textId="77777777" w:rsidR="00DF47BE" w:rsidRPr="00476D2F" w:rsidRDefault="00DF47BE">
      <w:r w:rsidRPr="00476D2F">
        <w:t xml:space="preserve">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 </w:t>
      </w:r>
    </w:p>
    <w:p w14:paraId="24EE791E" w14:textId="77777777" w:rsidR="00DF47BE" w:rsidRPr="00476D2F" w:rsidRDefault="000534C0">
      <w:pPr>
        <w:jc w:val="center"/>
      </w:pPr>
      <w:r w:rsidRPr="00476D2F">
        <w:rPr>
          <w:noProof/>
          <w:lang w:val="en-IE" w:eastAsia="en-IE"/>
        </w:rPr>
        <w:drawing>
          <wp:inline distT="0" distB="0" distL="0" distR="0" wp14:anchorId="24EE7E5C" wp14:editId="5ED00A93">
            <wp:extent cx="3905794" cy="406643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cstate="print"/>
                    <a:srcRect/>
                    <a:stretch>
                      <a:fillRect/>
                    </a:stretch>
                  </pic:blipFill>
                  <pic:spPr bwMode="auto">
                    <a:xfrm>
                      <a:off x="0" y="0"/>
                      <a:ext cx="3928406" cy="4089979"/>
                    </a:xfrm>
                    <a:prstGeom prst="rect">
                      <a:avLst/>
                    </a:prstGeom>
                    <a:noFill/>
                    <a:ln w="9525">
                      <a:noFill/>
                      <a:miter lim="800000"/>
                      <a:headEnd/>
                      <a:tailEnd/>
                    </a:ln>
                  </pic:spPr>
                </pic:pic>
              </a:graphicData>
            </a:graphic>
          </wp:inline>
        </w:drawing>
      </w:r>
    </w:p>
    <w:p w14:paraId="24EE791F" w14:textId="3DF3B37D" w:rsidR="00DF47BE" w:rsidRPr="00476D2F" w:rsidRDefault="00DF47BE" w:rsidP="008F703C">
      <w:pPr>
        <w:pStyle w:val="Caption"/>
      </w:pPr>
      <w:bookmarkStart w:id="1844" w:name="_Ref526247894"/>
      <w:bookmarkStart w:id="1845" w:name="_Toc470515321"/>
      <w:bookmarkStart w:id="1846" w:name="_Toc473825785"/>
      <w:bookmarkStart w:id="1847" w:name="_Toc474213129"/>
      <w:bookmarkStart w:id="1848" w:name="_Toc46228955"/>
      <w:bookmarkStart w:id="1849" w:name="_Toc77048995"/>
      <w:bookmarkStart w:id="1850" w:name="_Toc526249293"/>
      <w:bookmarkStart w:id="1851" w:name="_Toc185900916"/>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39</w:t>
      </w:r>
      <w:r w:rsidR="005F54AB" w:rsidRPr="00476D2F">
        <w:fldChar w:fldCharType="end"/>
      </w:r>
      <w:bookmarkEnd w:id="1844"/>
      <w:r w:rsidRPr="00476D2F">
        <w:t xml:space="preserve">: Exception and expiration </w:t>
      </w:r>
      <w:proofErr w:type="gramStart"/>
      <w:r w:rsidRPr="00476D2F">
        <w:t>reports</w:t>
      </w:r>
      <w:bookmarkEnd w:id="1845"/>
      <w:bookmarkEnd w:id="1846"/>
      <w:bookmarkEnd w:id="1847"/>
      <w:bookmarkEnd w:id="1848"/>
      <w:bookmarkEnd w:id="1849"/>
      <w:bookmarkEnd w:id="1850"/>
      <w:bookmarkEnd w:id="1851"/>
      <w:proofErr w:type="gramEnd"/>
    </w:p>
    <w:p w14:paraId="24EE7920" w14:textId="2DB571E4" w:rsidR="00DF47BE" w:rsidRPr="00476D2F" w:rsidRDefault="00DF47BE">
      <w:r w:rsidRPr="00476D2F">
        <w:t xml:space="preserve">All possible options for the use of the QoS parameters and their exceptions are shown in the State Transition Diagram in </w:t>
      </w:r>
      <w:r w:rsidR="00A9312B" w:rsidRPr="00476D2F">
        <w:fldChar w:fldCharType="begin"/>
      </w:r>
      <w:r w:rsidR="00A9312B" w:rsidRPr="00476D2F">
        <w:instrText xml:space="preserve"> REF _Ref458428277 \h  \* MERGEFORMAT </w:instrText>
      </w:r>
      <w:r w:rsidR="00A9312B" w:rsidRPr="00476D2F">
        <w:fldChar w:fldCharType="separate"/>
      </w:r>
      <w:r w:rsidR="004501EF" w:rsidRPr="00476D2F">
        <w:t xml:space="preserve">Figure </w:t>
      </w:r>
      <w:r w:rsidR="004501EF">
        <w:t>40</w:t>
      </w:r>
      <w:r w:rsidR="00A9312B" w:rsidRPr="00476D2F">
        <w:fldChar w:fldCharType="end"/>
      </w:r>
      <w:r w:rsidRPr="00476D2F">
        <w:t>. This State Transition Diagram specifies the states of one CSI message present in the sending CSI stack, with respect to the use of CCN. It assumes that the binding of the CSI stack to the CCN Gateway has successfully taken place.</w:t>
      </w:r>
    </w:p>
    <w:p w14:paraId="24EE7921" w14:textId="77777777" w:rsidR="00DF47BE" w:rsidRPr="00476D2F" w:rsidRDefault="000534C0">
      <w:r w:rsidRPr="00476D2F">
        <w:rPr>
          <w:noProof/>
          <w:lang w:val="en-IE" w:eastAsia="en-IE"/>
        </w:rPr>
        <w:drawing>
          <wp:inline distT="0" distB="0" distL="0" distR="0" wp14:anchorId="24EE7E5E" wp14:editId="24EE7E5F">
            <wp:extent cx="5753100" cy="19812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8" cstate="print"/>
                    <a:srcRect/>
                    <a:stretch>
                      <a:fillRect/>
                    </a:stretch>
                  </pic:blipFill>
                  <pic:spPr bwMode="auto">
                    <a:xfrm>
                      <a:off x="0" y="0"/>
                      <a:ext cx="5753100" cy="1981200"/>
                    </a:xfrm>
                    <a:prstGeom prst="rect">
                      <a:avLst/>
                    </a:prstGeom>
                    <a:noFill/>
                    <a:ln w="9525">
                      <a:noFill/>
                      <a:miter lim="800000"/>
                      <a:headEnd/>
                      <a:tailEnd/>
                    </a:ln>
                  </pic:spPr>
                </pic:pic>
              </a:graphicData>
            </a:graphic>
          </wp:inline>
        </w:drawing>
      </w:r>
    </w:p>
    <w:p w14:paraId="24EE7922" w14:textId="6CB87E57" w:rsidR="00DF47BE" w:rsidRPr="00476D2F" w:rsidRDefault="00DF47BE" w:rsidP="008F703C">
      <w:pPr>
        <w:pStyle w:val="Caption"/>
      </w:pPr>
      <w:bookmarkStart w:id="1852" w:name="_Ref458428277"/>
      <w:bookmarkStart w:id="1853" w:name="_Toc470515322"/>
      <w:bookmarkStart w:id="1854" w:name="_Toc473825786"/>
      <w:bookmarkStart w:id="1855" w:name="_Toc474213130"/>
      <w:bookmarkStart w:id="1856" w:name="_Toc46228956"/>
      <w:bookmarkStart w:id="1857" w:name="_Toc77048996"/>
      <w:bookmarkStart w:id="1858" w:name="_Toc526249294"/>
      <w:bookmarkStart w:id="1859" w:name="_Toc185900917"/>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40</w:t>
      </w:r>
      <w:r w:rsidR="005F54AB" w:rsidRPr="00476D2F">
        <w:fldChar w:fldCharType="end"/>
      </w:r>
      <w:bookmarkEnd w:id="1852"/>
      <w:r w:rsidRPr="00476D2F">
        <w:t xml:space="preserve">: State Transition Diagram of the sending CSI </w:t>
      </w:r>
      <w:proofErr w:type="gramStart"/>
      <w:r w:rsidRPr="00476D2F">
        <w:t>stack</w:t>
      </w:r>
      <w:bookmarkEnd w:id="1853"/>
      <w:bookmarkEnd w:id="1854"/>
      <w:bookmarkEnd w:id="1855"/>
      <w:bookmarkEnd w:id="1856"/>
      <w:bookmarkEnd w:id="1857"/>
      <w:bookmarkEnd w:id="1858"/>
      <w:bookmarkEnd w:id="1859"/>
      <w:proofErr w:type="gramEnd"/>
    </w:p>
    <w:p w14:paraId="24EE7923" w14:textId="77777777" w:rsidR="00DF47BE" w:rsidRPr="00476D2F" w:rsidRDefault="00DF47BE">
      <w:r w:rsidRPr="00476D2F">
        <w:t>Each of the transitions shown in the previous figure consists of CSI verbs.</w:t>
      </w:r>
    </w:p>
    <w:p w14:paraId="24EE7924" w14:textId="2BB0491B" w:rsidR="00507C78" w:rsidRPr="00476D2F" w:rsidRDefault="00507C78"/>
    <w:p w14:paraId="24F15B84" w14:textId="77777777" w:rsidR="00F15F07" w:rsidRPr="00476D2F" w:rsidRDefault="00F15F07"/>
    <w:p w14:paraId="24EE7925" w14:textId="77777777" w:rsidR="00DF47BE" w:rsidRPr="00476D2F" w:rsidRDefault="00DF47BE" w:rsidP="006F347D">
      <w:pPr>
        <w:pStyle w:val="Heading3"/>
      </w:pPr>
      <w:bookmarkStart w:id="1860" w:name="_Ref459020843"/>
      <w:bookmarkStart w:id="1861" w:name="_Toc470515281"/>
      <w:bookmarkStart w:id="1862" w:name="_Toc259460393"/>
      <w:bookmarkStart w:id="1863" w:name="_Toc526170522"/>
      <w:bookmarkStart w:id="1864" w:name="_Toc185900806"/>
      <w:r w:rsidRPr="00476D2F">
        <w:t>Connecting the application to the CCN Gateway</w:t>
      </w:r>
      <w:bookmarkEnd w:id="1860"/>
      <w:bookmarkEnd w:id="1861"/>
      <w:bookmarkEnd w:id="1862"/>
      <w:bookmarkEnd w:id="1863"/>
      <w:bookmarkEnd w:id="1864"/>
    </w:p>
    <w:p w14:paraId="24EE7926" w14:textId="77777777" w:rsidR="00DF47BE" w:rsidRPr="00476D2F" w:rsidRDefault="00DF47BE">
      <w:pPr>
        <w:spacing w:after="240"/>
      </w:pPr>
      <w:r w:rsidRPr="00476D2F">
        <w:t xml:space="preserve">Any instance of any application establishes a CSI session by using the </w:t>
      </w:r>
      <w:proofErr w:type="spellStart"/>
      <w:r w:rsidRPr="00476D2F">
        <w:t>HL_bind</w:t>
      </w:r>
      <w:proofErr w:type="spellEnd"/>
      <w:r w:rsidRPr="00476D2F">
        <w:t>() verb: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2E" w14:textId="77777777">
        <w:tc>
          <w:tcPr>
            <w:tcW w:w="9287" w:type="dxa"/>
            <w:tcBorders>
              <w:top w:val="single" w:sz="4" w:space="0" w:color="000080"/>
              <w:left w:val="single" w:sz="4" w:space="0" w:color="000080"/>
              <w:bottom w:val="single" w:sz="4" w:space="0" w:color="000080"/>
              <w:right w:val="single" w:sz="4" w:space="0" w:color="000080"/>
            </w:tcBorders>
          </w:tcPr>
          <w:p w14:paraId="24EE7927"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 xml:space="preserve">CSILONG </w:t>
            </w:r>
            <w:proofErr w:type="spellStart"/>
            <w:r w:rsidRPr="00476D2F">
              <w:rPr>
                <w:rFonts w:ascii="Courier New" w:hAnsi="Courier New" w:cs="Courier New"/>
                <w:sz w:val="20"/>
              </w:rPr>
              <w:t>HL_bind</w:t>
            </w:r>
            <w:proofErr w:type="spellEnd"/>
            <w:r w:rsidRPr="00476D2F">
              <w:rPr>
                <w:rFonts w:ascii="Courier New" w:hAnsi="Courier New" w:cs="Courier New"/>
                <w:sz w:val="20"/>
              </w:rPr>
              <w:t>(</w:t>
            </w:r>
          </w:p>
          <w:p w14:paraId="24EE7928"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r>
            <w:proofErr w:type="spellStart"/>
            <w:r w:rsidRPr="00476D2F">
              <w:rPr>
                <w:rFonts w:ascii="Courier New" w:hAnsi="Courier New" w:cs="Courier New"/>
                <w:sz w:val="20"/>
              </w:rPr>
              <w:t>AppliName</w:t>
            </w:r>
            <w:proofErr w:type="spellEnd"/>
            <w:r w:rsidRPr="00476D2F">
              <w:rPr>
                <w:rFonts w:ascii="Courier New" w:hAnsi="Courier New" w:cs="Courier New"/>
                <w:sz w:val="20"/>
              </w:rPr>
              <w:t>,</w:t>
            </w:r>
          </w:p>
          <w:p w14:paraId="24EE7929"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r>
            <w:proofErr w:type="spellStart"/>
            <w:r w:rsidRPr="00476D2F">
              <w:rPr>
                <w:rFonts w:ascii="Courier New" w:hAnsi="Courier New" w:cs="Courier New"/>
                <w:sz w:val="20"/>
              </w:rPr>
              <w:t>ProxyName</w:t>
            </w:r>
            <w:proofErr w:type="spellEnd"/>
            <w:r w:rsidRPr="00476D2F">
              <w:rPr>
                <w:rFonts w:ascii="Courier New" w:hAnsi="Courier New" w:cs="Courier New"/>
                <w:sz w:val="20"/>
              </w:rPr>
              <w:t>,</w:t>
            </w:r>
          </w:p>
          <w:p w14:paraId="24EE792A"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CSIQOS</w:t>
            </w:r>
            <w:r w:rsidRPr="00476D2F">
              <w:rPr>
                <w:rFonts w:ascii="Courier New" w:hAnsi="Courier New" w:cs="Courier New"/>
                <w:sz w:val="20"/>
              </w:rPr>
              <w:tab/>
              <w:t>*</w:t>
            </w:r>
            <w:proofErr w:type="spellStart"/>
            <w:r w:rsidRPr="00476D2F">
              <w:rPr>
                <w:rFonts w:ascii="Courier New" w:hAnsi="Courier New" w:cs="Courier New"/>
                <w:sz w:val="20"/>
              </w:rPr>
              <w:t>DefaultQoS</w:t>
            </w:r>
            <w:proofErr w:type="spellEnd"/>
            <w:r w:rsidRPr="00476D2F">
              <w:rPr>
                <w:rFonts w:ascii="Courier New" w:hAnsi="Courier New" w:cs="Courier New"/>
                <w:sz w:val="20"/>
              </w:rPr>
              <w:t>,</w:t>
            </w:r>
          </w:p>
          <w:p w14:paraId="24EE792B"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w:t>
            </w:r>
            <w:proofErr w:type="spellStart"/>
            <w:r w:rsidRPr="00476D2F">
              <w:rPr>
                <w:rFonts w:ascii="Courier New" w:hAnsi="Courier New" w:cs="Courier New"/>
                <w:sz w:val="20"/>
              </w:rPr>
              <w:t>ReturnCode</w:t>
            </w:r>
            <w:proofErr w:type="spellEnd"/>
            <w:r w:rsidRPr="00476D2F">
              <w:rPr>
                <w:rFonts w:ascii="Courier New" w:hAnsi="Courier New" w:cs="Courier New"/>
                <w:sz w:val="20"/>
              </w:rPr>
              <w:t>,</w:t>
            </w:r>
          </w:p>
          <w:p w14:paraId="24EE792C"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w:t>
            </w:r>
            <w:proofErr w:type="spellStart"/>
            <w:r w:rsidRPr="00476D2F">
              <w:rPr>
                <w:rFonts w:ascii="Courier New" w:hAnsi="Courier New" w:cs="Courier New"/>
                <w:sz w:val="20"/>
              </w:rPr>
              <w:t>ReasonCode</w:t>
            </w:r>
            <w:proofErr w:type="spellEnd"/>
          </w:p>
          <w:p w14:paraId="24EE792D" w14:textId="77777777" w:rsidR="00DF47BE" w:rsidRPr="00476D2F" w:rsidRDefault="00DF47BE">
            <w:pPr>
              <w:spacing w:before="0"/>
              <w:ind w:left="720"/>
            </w:pPr>
            <w:r w:rsidRPr="00476D2F">
              <w:rPr>
                <w:rFonts w:ascii="Courier New" w:hAnsi="Courier New" w:cs="Courier New"/>
                <w:sz w:val="20"/>
              </w:rPr>
              <w:t>);</w:t>
            </w:r>
          </w:p>
        </w:tc>
      </w:tr>
    </w:tbl>
    <w:p w14:paraId="24EE792F" w14:textId="2543CCA1" w:rsidR="00DF47BE" w:rsidRPr="00476D2F" w:rsidRDefault="00DF47BE">
      <w:r w:rsidRPr="00476D2F">
        <w:t>“</w:t>
      </w:r>
      <w:proofErr w:type="spellStart"/>
      <w:r w:rsidRPr="00476D2F">
        <w:t>AppliName</w:t>
      </w:r>
      <w:proofErr w:type="spellEnd"/>
      <w:r w:rsidRPr="00476D2F">
        <w:t xml:space="preserve">” is a value previously registered to the CCN Gateway (see paragraph </w:t>
      </w:r>
      <w:r w:rsidR="00A9312B" w:rsidRPr="00476D2F">
        <w:fldChar w:fldCharType="begin"/>
      </w:r>
      <w:r w:rsidR="00A9312B" w:rsidRPr="00476D2F">
        <w:instrText xml:space="preserve"> REF _Ref458421939 \n \h  \* MERGEFORMAT </w:instrText>
      </w:r>
      <w:r w:rsidR="00A9312B" w:rsidRPr="00476D2F">
        <w:fldChar w:fldCharType="separate"/>
      </w:r>
      <w:r w:rsidR="004501EF">
        <w:t>VIII.4.3</w:t>
      </w:r>
      <w:r w:rsidR="00A9312B" w:rsidRPr="00476D2F">
        <w:fldChar w:fldCharType="end"/>
      </w:r>
      <w:r w:rsidRPr="00476D2F">
        <w:t xml:space="preserve"> of </w:t>
      </w:r>
      <w:r w:rsidR="00A9312B" w:rsidRPr="00476D2F">
        <w:fldChar w:fldCharType="begin"/>
      </w:r>
      <w:r w:rsidR="00A9312B" w:rsidRPr="00476D2F">
        <w:instrText xml:space="preserve"> REF _Ref26958081 \h  \* MERGEFORMAT </w:instrText>
      </w:r>
      <w:r w:rsidR="00A9312B" w:rsidRPr="00476D2F">
        <w:fldChar w:fldCharType="separate"/>
      </w:r>
      <w:r w:rsidR="004501EF" w:rsidRPr="00476D2F">
        <w:t>Transport of messages via CCN/CSI</w:t>
      </w:r>
      <w:r w:rsidR="00A9312B" w:rsidRPr="00476D2F">
        <w:fldChar w:fldCharType="end"/>
      </w:r>
      <w:r w:rsidRPr="00476D2F">
        <w:t xml:space="preserve">). A remote proxy name must have been set together with the </w:t>
      </w:r>
      <w:proofErr w:type="spellStart"/>
      <w:r w:rsidRPr="00476D2F">
        <w:t>ApplicationName</w:t>
      </w:r>
      <w:proofErr w:type="spellEnd"/>
      <w:r w:rsidRPr="00476D2F">
        <w:t xml:space="preserve"> at configuration time. This default value may not be </w:t>
      </w:r>
      <w:proofErr w:type="gramStart"/>
      <w:r w:rsidRPr="00476D2F">
        <w:t>overridden:</w:t>
      </w:r>
      <w:proofErr w:type="gramEnd"/>
      <w:r w:rsidRPr="00476D2F">
        <w:t xml:space="preserve"> therefore the “</w:t>
      </w:r>
      <w:proofErr w:type="spellStart"/>
      <w:r w:rsidRPr="00476D2F">
        <w:t>ProxyName</w:t>
      </w:r>
      <w:proofErr w:type="spellEnd"/>
      <w:r w:rsidRPr="00476D2F">
        <w:t xml:space="preserve">” argument in the </w:t>
      </w:r>
      <w:proofErr w:type="spellStart"/>
      <w:r w:rsidRPr="00476D2F">
        <w:rPr>
          <w:rFonts w:ascii="Courier New" w:hAnsi="Courier New"/>
        </w:rPr>
        <w:t>HL_bind</w:t>
      </w:r>
      <w:proofErr w:type="spellEnd"/>
      <w:r w:rsidRPr="00476D2F">
        <w:rPr>
          <w:rFonts w:ascii="Courier New" w:hAnsi="Courier New"/>
        </w:rPr>
        <w:t>()</w:t>
      </w:r>
      <w:r w:rsidRPr="00476D2F">
        <w:t xml:space="preserve"> call must be an empty string.</w:t>
      </w:r>
    </w:p>
    <w:p w14:paraId="24EE7930" w14:textId="77777777" w:rsidR="00DF47BE" w:rsidRPr="00476D2F" w:rsidRDefault="00DF47BE">
      <w:r w:rsidRPr="00476D2F">
        <w:t xml:space="preserve">Closing a CSI session occurs with the verb </w:t>
      </w:r>
      <w:proofErr w:type="spellStart"/>
      <w:r w:rsidRPr="00476D2F">
        <w:rPr>
          <w:rFonts w:ascii="Courier New" w:hAnsi="Courier New"/>
        </w:rPr>
        <w:t>HL_unbind</w:t>
      </w:r>
      <w:proofErr w:type="spellEnd"/>
      <w:r w:rsidRPr="00476D2F">
        <w:rPr>
          <w:rFonts w:ascii="Courier New" w:hAnsi="Courier New"/>
        </w:rPr>
        <w:t>().</w:t>
      </w:r>
    </w:p>
    <w:p w14:paraId="24EE7931" w14:textId="2E7D15AF" w:rsidR="00DF47BE" w:rsidRPr="00476D2F" w:rsidRDefault="00DF47BE">
      <w:r w:rsidRPr="00476D2F">
        <w:t>Note that the session, when established, has no identifier on its own.</w:t>
      </w:r>
    </w:p>
    <w:p w14:paraId="31C9229B" w14:textId="77777777" w:rsidR="00F15F07" w:rsidRPr="00476D2F" w:rsidRDefault="00F15F07"/>
    <w:p w14:paraId="24EE7933" w14:textId="77777777" w:rsidR="00DF47BE" w:rsidRPr="00476D2F" w:rsidRDefault="00DF47BE" w:rsidP="006F347D">
      <w:pPr>
        <w:pStyle w:val="Heading3"/>
      </w:pPr>
      <w:bookmarkStart w:id="1865" w:name="_Ref458430785"/>
      <w:bookmarkStart w:id="1866" w:name="_Toc470515282"/>
      <w:bookmarkStart w:id="1867" w:name="_Toc259460394"/>
      <w:bookmarkStart w:id="1868" w:name="_Toc526170523"/>
      <w:bookmarkStart w:id="1869" w:name="_Toc185900807"/>
      <w:r w:rsidRPr="00476D2F">
        <w:t>Creating a security context for an application</w:t>
      </w:r>
      <w:bookmarkEnd w:id="1865"/>
      <w:bookmarkEnd w:id="1866"/>
      <w:bookmarkEnd w:id="1867"/>
      <w:bookmarkEnd w:id="1868"/>
      <w:bookmarkEnd w:id="1869"/>
    </w:p>
    <w:p w14:paraId="24EE7934" w14:textId="77777777" w:rsidR="00DF47BE" w:rsidRPr="00476D2F" w:rsidRDefault="00DF47BE">
      <w:pPr>
        <w:spacing w:after="240"/>
      </w:pPr>
      <w:r w:rsidRPr="00476D2F">
        <w:t xml:space="preserve">Within the session, a security context </w:t>
      </w:r>
      <w:proofErr w:type="gramStart"/>
      <w:r w:rsidRPr="00476D2F">
        <w:t>has to</w:t>
      </w:r>
      <w:proofErr w:type="gramEnd"/>
      <w:r w:rsidRPr="00476D2F">
        <w:t xml:space="preserve"> be created by using the verb </w:t>
      </w:r>
      <w:proofErr w:type="spellStart"/>
      <w:r w:rsidRPr="00476D2F">
        <w:rPr>
          <w:rFonts w:ascii="Courier New" w:hAnsi="Courier New"/>
        </w:rPr>
        <w:t>HL_init_sec_context</w:t>
      </w:r>
      <w:proofErr w:type="spellEnd"/>
      <w:r w:rsidRPr="00476D2F">
        <w:t xml:space="preserve"> and is destroyed with the verb </w:t>
      </w:r>
      <w:proofErr w:type="spellStart"/>
      <w:r w:rsidRPr="00476D2F">
        <w:rPr>
          <w:rFonts w:ascii="Courier New" w:hAnsi="Courier New"/>
        </w:rPr>
        <w:t>HL_delete_sec_context</w:t>
      </w:r>
      <w:proofErr w:type="spellEnd"/>
      <w:r w:rsidRPr="00476D2F">
        <w:t xml:space="preserve">. The parameter of the </w:t>
      </w:r>
      <w:proofErr w:type="spellStart"/>
      <w:r w:rsidRPr="00476D2F">
        <w:rPr>
          <w:rFonts w:ascii="Courier New" w:hAnsi="Courier New"/>
        </w:rPr>
        <w:t>HL_init_sec_context</w:t>
      </w:r>
      <w:proofErr w:type="spellEnd"/>
      <w:r w:rsidRPr="00476D2F">
        <w:t xml:space="preserve"> verb is a CSISECINFO containing (in the current version of CSI software) a GSSNAME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3B" w14:textId="77777777">
        <w:tc>
          <w:tcPr>
            <w:tcW w:w="9287" w:type="dxa"/>
            <w:tcBorders>
              <w:top w:val="single" w:sz="4" w:space="0" w:color="000080"/>
              <w:left w:val="single" w:sz="4" w:space="0" w:color="000080"/>
              <w:bottom w:val="single" w:sz="4" w:space="0" w:color="000080"/>
              <w:right w:val="single" w:sz="4" w:space="0" w:color="000080"/>
            </w:tcBorders>
          </w:tcPr>
          <w:p w14:paraId="24EE7935"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typedef struct </w:t>
            </w:r>
            <w:proofErr w:type="spellStart"/>
            <w:r w:rsidRPr="00476D2F">
              <w:rPr>
                <w:rFonts w:ascii="Courier New" w:hAnsi="Courier New" w:cs="Courier New"/>
              </w:rPr>
              <w:t>tagGSSNAME</w:t>
            </w:r>
            <w:proofErr w:type="spellEnd"/>
            <w:r w:rsidRPr="00476D2F">
              <w:rPr>
                <w:rFonts w:ascii="Courier New" w:hAnsi="Courier New" w:cs="Courier New"/>
              </w:rPr>
              <w:t xml:space="preserve"> {</w:t>
            </w:r>
          </w:p>
          <w:p w14:paraId="24EE793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r>
            <w:proofErr w:type="spellStart"/>
            <w:r w:rsidRPr="00476D2F">
              <w:rPr>
                <w:rFonts w:ascii="Courier New" w:hAnsi="Courier New" w:cs="Courier New"/>
              </w:rPr>
              <w:t>user_id</w:t>
            </w:r>
            <w:proofErr w:type="spellEnd"/>
            <w:r w:rsidRPr="00476D2F">
              <w:rPr>
                <w:rFonts w:ascii="Courier New" w:hAnsi="Courier New" w:cs="Courier New"/>
              </w:rPr>
              <w:t>[GSS_NAME_LENGTH];</w:t>
            </w:r>
          </w:p>
          <w:p w14:paraId="24EE793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r>
            <w:proofErr w:type="spellStart"/>
            <w:r w:rsidRPr="00476D2F">
              <w:rPr>
                <w:rFonts w:ascii="Courier New" w:hAnsi="Courier New" w:cs="Courier New"/>
              </w:rPr>
              <w:t>application_id</w:t>
            </w:r>
            <w:proofErr w:type="spellEnd"/>
            <w:r w:rsidRPr="00476D2F">
              <w:rPr>
                <w:rFonts w:ascii="Courier New" w:hAnsi="Courier New" w:cs="Courier New"/>
              </w:rPr>
              <w:t>[GSS_NAME_LENGTH];</w:t>
            </w:r>
          </w:p>
          <w:p w14:paraId="24EE793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r>
            <w:proofErr w:type="spellStart"/>
            <w:r w:rsidRPr="00476D2F">
              <w:rPr>
                <w:rFonts w:ascii="Courier New" w:hAnsi="Courier New" w:cs="Courier New"/>
              </w:rPr>
              <w:t>user_password</w:t>
            </w:r>
            <w:proofErr w:type="spellEnd"/>
            <w:r w:rsidRPr="00476D2F">
              <w:rPr>
                <w:rFonts w:ascii="Courier New" w:hAnsi="Courier New" w:cs="Courier New"/>
              </w:rPr>
              <w:t>[GSS_PASSWD_LENGTH];</w:t>
            </w:r>
          </w:p>
          <w:p w14:paraId="24EE793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r>
            <w:proofErr w:type="spellStart"/>
            <w:r w:rsidRPr="00476D2F">
              <w:rPr>
                <w:rFonts w:ascii="Courier New" w:hAnsi="Courier New" w:cs="Courier New"/>
              </w:rPr>
              <w:t>application_key</w:t>
            </w:r>
            <w:proofErr w:type="spellEnd"/>
            <w:r w:rsidRPr="00476D2F">
              <w:rPr>
                <w:rFonts w:ascii="Courier New" w:hAnsi="Courier New" w:cs="Courier New"/>
              </w:rPr>
              <w:t>[GSS_PASSWD_LENGTH];</w:t>
            </w:r>
          </w:p>
          <w:p w14:paraId="24EE793A" w14:textId="77777777" w:rsidR="00DF47BE" w:rsidRPr="00476D2F" w:rsidRDefault="00DF47BE">
            <w:pPr>
              <w:spacing w:before="0"/>
              <w:ind w:left="720"/>
            </w:pPr>
            <w:r w:rsidRPr="00476D2F">
              <w:rPr>
                <w:rFonts w:ascii="Courier New" w:hAnsi="Courier New" w:cs="Courier New"/>
              </w:rPr>
              <w:t>} GSSNAME;</w:t>
            </w:r>
          </w:p>
        </w:tc>
      </w:tr>
    </w:tbl>
    <w:p w14:paraId="24EE793C" w14:textId="77777777" w:rsidR="00DF47BE" w:rsidRPr="00476D2F" w:rsidRDefault="00DF47BE">
      <w:r w:rsidRPr="00476D2F">
        <w:t>The components of the GSSNAME structure are:</w:t>
      </w:r>
    </w:p>
    <w:p w14:paraId="24EE793D" w14:textId="77777777" w:rsidR="00DF47BE" w:rsidRPr="00476D2F" w:rsidRDefault="00DF47BE" w:rsidP="00117A38">
      <w:pPr>
        <w:numPr>
          <w:ilvl w:val="0"/>
          <w:numId w:val="34"/>
        </w:numPr>
        <w:spacing w:before="120" w:after="120"/>
      </w:pPr>
      <w:r w:rsidRPr="00476D2F">
        <w:t>A user identification</w:t>
      </w:r>
      <w:r w:rsidR="00AC3ECE" w:rsidRPr="00476D2F">
        <w:t>;</w:t>
      </w:r>
    </w:p>
    <w:p w14:paraId="24EE793E" w14:textId="77777777" w:rsidR="00DF47BE" w:rsidRPr="00476D2F" w:rsidRDefault="00DF47BE" w:rsidP="00117A38">
      <w:pPr>
        <w:numPr>
          <w:ilvl w:val="0"/>
          <w:numId w:val="34"/>
        </w:numPr>
        <w:spacing w:before="120" w:after="120"/>
      </w:pPr>
      <w:r w:rsidRPr="00476D2F">
        <w:t>An application name</w:t>
      </w:r>
      <w:r w:rsidR="00AC3ECE" w:rsidRPr="00476D2F">
        <w:t>;</w:t>
      </w:r>
    </w:p>
    <w:p w14:paraId="24EE793F" w14:textId="77777777" w:rsidR="00DF47BE" w:rsidRPr="00476D2F" w:rsidRDefault="00DF47BE" w:rsidP="00117A38">
      <w:pPr>
        <w:numPr>
          <w:ilvl w:val="0"/>
          <w:numId w:val="34"/>
        </w:numPr>
        <w:spacing w:before="120" w:after="120"/>
      </w:pPr>
      <w:r w:rsidRPr="00476D2F">
        <w:t>A user password</w:t>
      </w:r>
      <w:r w:rsidR="00AC3ECE" w:rsidRPr="00476D2F">
        <w:t>;</w:t>
      </w:r>
    </w:p>
    <w:p w14:paraId="24EE7940" w14:textId="77777777" w:rsidR="00DF47BE" w:rsidRPr="00476D2F" w:rsidRDefault="00DF47BE" w:rsidP="00117A38">
      <w:pPr>
        <w:numPr>
          <w:ilvl w:val="0"/>
          <w:numId w:val="34"/>
        </w:numPr>
        <w:spacing w:before="120" w:after="120"/>
      </w:pPr>
      <w:r w:rsidRPr="00476D2F">
        <w:t>An application key.</w:t>
      </w:r>
    </w:p>
    <w:p w14:paraId="24EE7941" w14:textId="0D5E635C" w:rsidR="00DF47BE" w:rsidRPr="00476D2F" w:rsidRDefault="00DF47BE">
      <w:r w:rsidRPr="00476D2F">
        <w:t xml:space="preserve">These four values must have been configured previously by the NA Local Security Officer (see </w:t>
      </w:r>
      <w:r w:rsidR="00A9312B" w:rsidRPr="00476D2F">
        <w:fldChar w:fldCharType="begin"/>
      </w:r>
      <w:r w:rsidR="00A9312B" w:rsidRPr="00476D2F">
        <w:instrText xml:space="preserve"> REF _Ref458763563 \h  \* MERGEFORMAT </w:instrText>
      </w:r>
      <w:r w:rsidR="00A9312B" w:rsidRPr="00476D2F">
        <w:fldChar w:fldCharType="separate"/>
      </w:r>
      <w:r w:rsidR="004501EF" w:rsidRPr="00476D2F">
        <w:t xml:space="preserve">Table </w:t>
      </w:r>
      <w:r w:rsidR="004501EF">
        <w:t>83</w:t>
      </w:r>
      <w:r w:rsidR="00A9312B" w:rsidRPr="00476D2F">
        <w:fldChar w:fldCharType="end"/>
      </w:r>
      <w:r w:rsidRPr="00476D2F">
        <w:t>).</w:t>
      </w:r>
    </w:p>
    <w:p w14:paraId="2243A948" w14:textId="07998FC2" w:rsidR="00260CA4" w:rsidRDefault="00260CA4">
      <w:pPr>
        <w:spacing w:before="0"/>
        <w:jc w:val="left"/>
        <w:rPr>
          <w:snapToGrid w:val="0"/>
        </w:rPr>
      </w:pPr>
    </w:p>
    <w:p w14:paraId="0582C951" w14:textId="6DABCB81" w:rsidR="00B9694A" w:rsidRDefault="00B9694A">
      <w:pPr>
        <w:spacing w:before="0"/>
        <w:jc w:val="left"/>
        <w:rPr>
          <w:snapToGrid w:val="0"/>
        </w:rPr>
      </w:pPr>
    </w:p>
    <w:p w14:paraId="72AAFEDC" w14:textId="25002673" w:rsidR="006901EC" w:rsidRDefault="006901EC">
      <w:pPr>
        <w:spacing w:before="0"/>
        <w:jc w:val="left"/>
        <w:rPr>
          <w:snapToGrid w:val="0"/>
        </w:rPr>
      </w:pPr>
    </w:p>
    <w:p w14:paraId="11CFCC3E" w14:textId="77777777" w:rsidR="006901EC" w:rsidRPr="00476D2F" w:rsidRDefault="006901EC">
      <w:pPr>
        <w:spacing w:before="0"/>
        <w:jc w:val="left"/>
        <w:rPr>
          <w:snapToGrid w:val="0"/>
        </w:rPr>
      </w:pPr>
    </w:p>
    <w:p w14:paraId="24EE7944" w14:textId="7330629A" w:rsidR="00DF47BE" w:rsidRPr="00476D2F" w:rsidRDefault="00DF47BE">
      <w:pPr>
        <w:spacing w:after="240"/>
        <w:rPr>
          <w:snapToGrid w:val="0"/>
        </w:rPr>
      </w:pPr>
      <w:r w:rsidRPr="00476D2F">
        <w:rPr>
          <w:snapToGrid w:val="0"/>
        </w:rPr>
        <w:t>The structure GSSNAME is referenced (i.e. pointed) by a structure CSISECINFO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49" w14:textId="77777777">
        <w:tc>
          <w:tcPr>
            <w:tcW w:w="9287" w:type="dxa"/>
            <w:tcBorders>
              <w:top w:val="single" w:sz="4" w:space="0" w:color="000080"/>
              <w:left w:val="single" w:sz="4" w:space="0" w:color="000080"/>
              <w:bottom w:val="single" w:sz="4" w:space="0" w:color="000080"/>
              <w:right w:val="single" w:sz="4" w:space="0" w:color="000080"/>
            </w:tcBorders>
          </w:tcPr>
          <w:p w14:paraId="24EE7945"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typedef struct </w:t>
            </w:r>
            <w:proofErr w:type="spellStart"/>
            <w:r w:rsidRPr="00476D2F">
              <w:rPr>
                <w:rFonts w:ascii="Courier New" w:hAnsi="Courier New" w:cs="Courier New"/>
              </w:rPr>
              <w:t>tagCSISECINFO</w:t>
            </w:r>
            <w:proofErr w:type="spellEnd"/>
            <w:r w:rsidRPr="00476D2F">
              <w:rPr>
                <w:rFonts w:ascii="Courier New" w:hAnsi="Courier New" w:cs="Courier New"/>
              </w:rPr>
              <w:t xml:space="preserve"> {</w:t>
            </w:r>
          </w:p>
          <w:p w14:paraId="24EE79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w:t>
            </w:r>
            <w:proofErr w:type="spellStart"/>
            <w:r w:rsidRPr="00476D2F">
              <w:rPr>
                <w:rFonts w:ascii="Courier New" w:hAnsi="Courier New" w:cs="Courier New"/>
              </w:rPr>
              <w:t>securityType</w:t>
            </w:r>
            <w:proofErr w:type="spellEnd"/>
            <w:r w:rsidRPr="00476D2F">
              <w:rPr>
                <w:rFonts w:ascii="Courier New" w:hAnsi="Courier New" w:cs="Courier New"/>
              </w:rPr>
              <w:t>;</w:t>
            </w:r>
          </w:p>
          <w:p w14:paraId="24EE79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CSIVOID </w:t>
            </w:r>
            <w:proofErr w:type="spellStart"/>
            <w:r w:rsidRPr="00476D2F">
              <w:rPr>
                <w:rFonts w:ascii="Courier New" w:hAnsi="Courier New" w:cs="Courier New"/>
              </w:rPr>
              <w:t>securityInfoP</w:t>
            </w:r>
            <w:proofErr w:type="spellEnd"/>
            <w:r w:rsidRPr="00476D2F">
              <w:rPr>
                <w:rFonts w:ascii="Courier New" w:hAnsi="Courier New" w:cs="Courier New"/>
              </w:rPr>
              <w:t>;</w:t>
            </w:r>
            <w:r w:rsidRPr="00476D2F">
              <w:rPr>
                <w:rFonts w:ascii="Courier New" w:hAnsi="Courier New" w:cs="Courier New"/>
              </w:rPr>
              <w:tab/>
            </w:r>
            <w:r w:rsidRPr="00476D2F">
              <w:rPr>
                <w:rFonts w:ascii="Courier New" w:hAnsi="Courier New" w:cs="Courier New"/>
              </w:rPr>
              <w:tab/>
              <w:t>/ here: GSSNAME */</w:t>
            </w:r>
          </w:p>
          <w:p w14:paraId="24EE7948" w14:textId="77777777" w:rsidR="00DF47BE" w:rsidRPr="00476D2F" w:rsidRDefault="00DF47BE">
            <w:pPr>
              <w:spacing w:before="0"/>
              <w:ind w:left="720"/>
            </w:pPr>
            <w:r w:rsidRPr="00476D2F">
              <w:rPr>
                <w:rFonts w:ascii="Courier New" w:hAnsi="Courier New" w:cs="Courier New"/>
              </w:rPr>
              <w:t>} CSISECINFO;</w:t>
            </w:r>
          </w:p>
        </w:tc>
      </w:tr>
    </w:tbl>
    <w:p w14:paraId="24EE794A" w14:textId="0DDCF7E7" w:rsidR="00DF47BE" w:rsidRPr="00476D2F" w:rsidRDefault="00DF47BE">
      <w:r w:rsidRPr="00476D2F">
        <w:t>‘</w:t>
      </w:r>
      <w:proofErr w:type="spellStart"/>
      <w:r w:rsidRPr="00476D2F">
        <w:t>securityType</w:t>
      </w:r>
      <w:proofErr w:type="spellEnd"/>
      <w:r w:rsidRPr="00476D2F">
        <w:t>’ is set to the value BI_SEC_TYPE ([</w:t>
      </w:r>
      <w:r w:rsidR="00A9312B" w:rsidRPr="00476D2F">
        <w:fldChar w:fldCharType="begin"/>
      </w:r>
      <w:r w:rsidR="00A9312B" w:rsidRPr="00476D2F">
        <w:instrText xml:space="preserve"> REF CCNAD4 \h  \* MERGEFORMAT </w:instrText>
      </w:r>
      <w:r w:rsidR="00A9312B" w:rsidRPr="00476D2F">
        <w:fldChar w:fldCharType="separate"/>
      </w:r>
      <w:r w:rsidR="004501EF" w:rsidRPr="004501EF">
        <w:t>A4</w:t>
      </w:r>
      <w:r w:rsidR="00A9312B" w:rsidRPr="00476D2F">
        <w:fldChar w:fldCharType="end"/>
      </w:r>
      <w:r w:rsidRPr="00476D2F">
        <w:t>]).</w:t>
      </w:r>
    </w:p>
    <w:p w14:paraId="24EE794B" w14:textId="0C635CA8" w:rsidR="00DF47BE" w:rsidRPr="00476D2F" w:rsidRDefault="00142AF2">
      <w:pPr>
        <w:pStyle w:val="BodyTextIndent"/>
        <w:spacing w:after="240"/>
      </w:pPr>
      <w:r w:rsidRPr="00476D2F">
        <w:t>Finally,</w:t>
      </w:r>
      <w:r w:rsidR="00DF47BE" w:rsidRPr="00476D2F">
        <w:t xml:space="preserve"> the verb </w:t>
      </w:r>
      <w:proofErr w:type="spellStart"/>
      <w:r w:rsidR="00DF47BE" w:rsidRPr="00476D2F">
        <w:t>HL_init_sec_context</w:t>
      </w:r>
      <w:proofErr w:type="spellEnd"/>
      <w:r w:rsidR="00DF47BE" w:rsidRPr="00476D2F">
        <w:t>() is used with the structure CSISECINFO that was initialised: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1" w14:textId="77777777">
        <w:tc>
          <w:tcPr>
            <w:tcW w:w="9287" w:type="dxa"/>
            <w:tcBorders>
              <w:top w:val="single" w:sz="4" w:space="0" w:color="000080"/>
              <w:left w:val="single" w:sz="4" w:space="0" w:color="000080"/>
              <w:bottom w:val="single" w:sz="4" w:space="0" w:color="000080"/>
              <w:right w:val="single" w:sz="4" w:space="0" w:color="000080"/>
            </w:tcBorders>
          </w:tcPr>
          <w:p w14:paraId="24EE794C"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HL_init_sec_context</w:t>
            </w:r>
            <w:proofErr w:type="spellEnd"/>
            <w:r w:rsidRPr="00476D2F">
              <w:rPr>
                <w:rFonts w:ascii="Courier New" w:hAnsi="Courier New" w:cs="Courier New"/>
              </w:rPr>
              <w:t>(</w:t>
            </w:r>
          </w:p>
          <w:p w14:paraId="24EE794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CSISECINFO</w:t>
            </w:r>
            <w:r w:rsidRPr="00476D2F">
              <w:rPr>
                <w:rFonts w:ascii="Courier New" w:hAnsi="Courier New" w:cs="Courier New"/>
              </w:rPr>
              <w:tab/>
              <w:t>*</w:t>
            </w:r>
            <w:proofErr w:type="spellStart"/>
            <w:r w:rsidRPr="00476D2F">
              <w:rPr>
                <w:rFonts w:ascii="Courier New" w:hAnsi="Courier New" w:cs="Courier New"/>
              </w:rPr>
              <w:t>credentialInfo</w:t>
            </w:r>
            <w:proofErr w:type="spellEnd"/>
            <w:r w:rsidRPr="00476D2F">
              <w:rPr>
                <w:rFonts w:ascii="Courier New" w:hAnsi="Courier New" w:cs="Courier New"/>
              </w:rPr>
              <w:t>,</w:t>
            </w:r>
          </w:p>
          <w:p w14:paraId="24EE794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94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950" w14:textId="77777777" w:rsidR="00DF47BE" w:rsidRPr="00476D2F" w:rsidRDefault="00DF47BE">
            <w:pPr>
              <w:spacing w:before="0"/>
              <w:ind w:left="720"/>
            </w:pPr>
            <w:r w:rsidRPr="00476D2F">
              <w:rPr>
                <w:rFonts w:ascii="Courier New" w:hAnsi="Courier New" w:cs="Courier New"/>
              </w:rPr>
              <w:t>);</w:t>
            </w:r>
          </w:p>
        </w:tc>
      </w:tr>
    </w:tbl>
    <w:p w14:paraId="24EE7952" w14:textId="77777777" w:rsidR="00DF47BE" w:rsidRPr="00476D2F" w:rsidRDefault="00DF47BE">
      <w:r w:rsidRPr="00476D2F">
        <w:t>Note that the security context, when established, has no identifier on its own.</w:t>
      </w:r>
    </w:p>
    <w:p w14:paraId="4963CAA6" w14:textId="21DE6331" w:rsidR="0089274D" w:rsidRPr="00476D2F" w:rsidRDefault="00DF47BE">
      <w:r w:rsidRPr="00476D2F">
        <w:t xml:space="preserve">The verb </w:t>
      </w:r>
      <w:proofErr w:type="spellStart"/>
      <w:r w:rsidRPr="00476D2F">
        <w:t>HL_delete_sec_context</w:t>
      </w:r>
      <w:proofErr w:type="spellEnd"/>
      <w:r w:rsidRPr="00476D2F">
        <w:t>() is used for deleting the security context.</w:t>
      </w:r>
    </w:p>
    <w:p w14:paraId="24EE7954" w14:textId="5FAD40C2" w:rsidR="00DF47BE" w:rsidRPr="00476D2F" w:rsidRDefault="00DF47BE" w:rsidP="006F347D">
      <w:pPr>
        <w:pStyle w:val="Heading3"/>
      </w:pPr>
      <w:bookmarkStart w:id="1870" w:name="_Ref458430807"/>
      <w:bookmarkStart w:id="1871" w:name="_Toc470515283"/>
      <w:bookmarkStart w:id="1872" w:name="_Toc259460395"/>
      <w:bookmarkStart w:id="1873" w:name="_Toc526170524"/>
      <w:bookmarkStart w:id="1874" w:name="_Toc185900808"/>
      <w:r w:rsidRPr="00476D2F">
        <w:t>Connecting to the queue manager</w:t>
      </w:r>
      <w:bookmarkEnd w:id="1870"/>
      <w:bookmarkEnd w:id="1871"/>
      <w:bookmarkEnd w:id="1872"/>
      <w:bookmarkEnd w:id="1873"/>
      <w:bookmarkEnd w:id="1874"/>
    </w:p>
    <w:p w14:paraId="24EE7955" w14:textId="77777777" w:rsidR="00DF47BE" w:rsidRPr="00476D2F" w:rsidRDefault="00DF47BE">
      <w:pPr>
        <w:spacing w:after="240"/>
      </w:pPr>
      <w:r w:rsidRPr="00476D2F">
        <w:t xml:space="preserve">The application </w:t>
      </w:r>
      <w:proofErr w:type="gramStart"/>
      <w:r w:rsidRPr="00476D2F">
        <w:t>has to</w:t>
      </w:r>
      <w:proofErr w:type="gramEnd"/>
      <w:r w:rsidRPr="00476D2F">
        <w:t xml:space="preserve"> connect itself to the queue manager in order to be able to issue commands related to queue access. The verb </w:t>
      </w:r>
      <w:proofErr w:type="spellStart"/>
      <w:r w:rsidRPr="00476D2F">
        <w:t>HL_mq_conn</w:t>
      </w:r>
      <w:proofErr w:type="spellEnd"/>
      <w:r w:rsidRPr="00476D2F">
        <w:t>() is used for this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C" w14:textId="77777777">
        <w:tc>
          <w:tcPr>
            <w:tcW w:w="9287" w:type="dxa"/>
            <w:tcBorders>
              <w:top w:val="single" w:sz="4" w:space="0" w:color="000080"/>
              <w:left w:val="single" w:sz="4" w:space="0" w:color="000080"/>
              <w:bottom w:val="single" w:sz="4" w:space="0" w:color="000080"/>
              <w:right w:val="single" w:sz="4" w:space="0" w:color="000080"/>
            </w:tcBorders>
          </w:tcPr>
          <w:p w14:paraId="24EE7956"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HL_mq_conn</w:t>
            </w:r>
            <w:proofErr w:type="spellEnd"/>
            <w:r w:rsidRPr="00476D2F">
              <w:rPr>
                <w:rFonts w:ascii="Courier New" w:hAnsi="Courier New" w:cs="Courier New"/>
              </w:rPr>
              <w:t>(</w:t>
            </w:r>
          </w:p>
          <w:p w14:paraId="24EE79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CSICHAR48</w:t>
            </w:r>
            <w:r w:rsidRPr="00476D2F">
              <w:rPr>
                <w:rFonts w:ascii="Courier New" w:hAnsi="Courier New" w:cs="Courier New"/>
              </w:rPr>
              <w:tab/>
              <w:t>Name,</w:t>
            </w:r>
          </w:p>
          <w:p w14:paraId="24EE79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95A"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95B" w14:textId="77777777" w:rsidR="00DF47BE" w:rsidRPr="00476D2F" w:rsidRDefault="00DF47BE">
            <w:pPr>
              <w:spacing w:before="0"/>
              <w:ind w:left="720"/>
            </w:pPr>
            <w:r w:rsidRPr="00476D2F">
              <w:rPr>
                <w:rFonts w:ascii="Courier New" w:hAnsi="Courier New" w:cs="Courier New"/>
              </w:rPr>
              <w:t>);</w:t>
            </w:r>
          </w:p>
        </w:tc>
      </w:tr>
    </w:tbl>
    <w:p w14:paraId="24EE795D" w14:textId="77777777" w:rsidR="00DF47BE" w:rsidRPr="00476D2F" w:rsidRDefault="00DF47BE">
      <w:r w:rsidRPr="00476D2F">
        <w:t xml:space="preserve"> “Name” value must be set to an empty string for current version of CSI.</w:t>
      </w:r>
    </w:p>
    <w:p w14:paraId="24EE795E" w14:textId="77777777" w:rsidR="00DF47BE" w:rsidRPr="00476D2F" w:rsidRDefault="00DF47BE">
      <w:r w:rsidRPr="00476D2F">
        <w:t xml:space="preserve">“Conn” is initialised by this function and </w:t>
      </w:r>
      <w:proofErr w:type="gramStart"/>
      <w:r w:rsidRPr="00476D2F">
        <w:t>has to</w:t>
      </w:r>
      <w:proofErr w:type="gramEnd"/>
      <w:r w:rsidRPr="00476D2F">
        <w:t xml:space="preserve"> be used subsequently for opening any queue.</w:t>
      </w:r>
    </w:p>
    <w:p w14:paraId="24EE795F" w14:textId="77777777" w:rsidR="00DF47BE" w:rsidRPr="00476D2F" w:rsidRDefault="00DF47BE">
      <w:pPr>
        <w:spacing w:after="240"/>
      </w:pPr>
      <w:r w:rsidRPr="00476D2F">
        <w:t xml:space="preserve">The verb </w:t>
      </w:r>
      <w:proofErr w:type="spellStart"/>
      <w:r w:rsidRPr="00476D2F">
        <w:t>HL_mq_disc</w:t>
      </w:r>
      <w:proofErr w:type="spellEnd"/>
      <w:r w:rsidRPr="00476D2F">
        <w:t>() is used to disconnect from the queue manager: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65" w14:textId="77777777">
        <w:tc>
          <w:tcPr>
            <w:tcW w:w="9287" w:type="dxa"/>
            <w:tcBorders>
              <w:top w:val="single" w:sz="4" w:space="0" w:color="000080"/>
              <w:left w:val="single" w:sz="4" w:space="0" w:color="000080"/>
              <w:bottom w:val="single" w:sz="4" w:space="0" w:color="000080"/>
              <w:right w:val="single" w:sz="4" w:space="0" w:color="000080"/>
            </w:tcBorders>
          </w:tcPr>
          <w:p w14:paraId="24EE7960"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HL_mq_disc</w:t>
            </w:r>
            <w:proofErr w:type="spellEnd"/>
            <w:r w:rsidRPr="00476D2F">
              <w:rPr>
                <w:rFonts w:ascii="Courier New" w:hAnsi="Courier New" w:cs="Courier New"/>
              </w:rPr>
              <w:t>(</w:t>
            </w:r>
          </w:p>
          <w:p w14:paraId="24EE796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96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964" w14:textId="77777777" w:rsidR="00DF47BE" w:rsidRPr="00476D2F" w:rsidRDefault="00DF47BE">
            <w:pPr>
              <w:spacing w:before="0"/>
              <w:ind w:left="720"/>
            </w:pPr>
            <w:r w:rsidRPr="00476D2F">
              <w:rPr>
                <w:rFonts w:ascii="Courier New" w:hAnsi="Courier New" w:cs="Courier New"/>
              </w:rPr>
              <w:t>);</w:t>
            </w:r>
          </w:p>
        </w:tc>
      </w:tr>
    </w:tbl>
    <w:p w14:paraId="136B8D02" w14:textId="6BDB1E6B" w:rsidR="00652F87" w:rsidRDefault="00DF47BE" w:rsidP="00F15F07">
      <w:r w:rsidRPr="00476D2F">
        <w:t xml:space="preserve">Argument “Conn” in this call must be identical to the one obtained from previously using </w:t>
      </w:r>
      <w:proofErr w:type="spellStart"/>
      <w:r w:rsidRPr="00476D2F">
        <w:t>HL_mq_conn</w:t>
      </w:r>
      <w:proofErr w:type="spellEnd"/>
      <w:r w:rsidRPr="00476D2F">
        <w:t>().</w:t>
      </w:r>
      <w:bookmarkStart w:id="1875" w:name="_Ref458430825"/>
      <w:bookmarkStart w:id="1876" w:name="_Toc470515284"/>
      <w:bookmarkStart w:id="1877" w:name="_Toc259460396"/>
      <w:bookmarkStart w:id="1878" w:name="_Toc526170525"/>
    </w:p>
    <w:p w14:paraId="0A883D8B" w14:textId="77777777" w:rsidR="006901EC" w:rsidRPr="00476D2F" w:rsidRDefault="006901EC" w:rsidP="00F15F07"/>
    <w:p w14:paraId="24EE7968" w14:textId="3AD94939" w:rsidR="00DF47BE" w:rsidRPr="00476D2F" w:rsidRDefault="00DF47BE" w:rsidP="006F347D">
      <w:pPr>
        <w:pStyle w:val="Heading3"/>
      </w:pPr>
      <w:bookmarkStart w:id="1879" w:name="_Ref69469090"/>
      <w:bookmarkStart w:id="1880" w:name="_Toc185900809"/>
      <w:r w:rsidRPr="00476D2F">
        <w:t>Opening a queue</w:t>
      </w:r>
      <w:bookmarkEnd w:id="1875"/>
      <w:bookmarkEnd w:id="1876"/>
      <w:bookmarkEnd w:id="1877"/>
      <w:bookmarkEnd w:id="1878"/>
      <w:bookmarkEnd w:id="1879"/>
      <w:bookmarkEnd w:id="1880"/>
    </w:p>
    <w:p w14:paraId="24EE7969" w14:textId="01568A4A" w:rsidR="00DF47BE" w:rsidRPr="00476D2F" w:rsidRDefault="00DF47BE">
      <w:r w:rsidRPr="00476D2F">
        <w:t xml:space="preserve">The application </w:t>
      </w:r>
      <w:proofErr w:type="gramStart"/>
      <w:r w:rsidRPr="00476D2F">
        <w:t>has to</w:t>
      </w:r>
      <w:proofErr w:type="gramEnd"/>
      <w:r w:rsidRPr="00476D2F">
        <w:t xml:space="preserve"> open a queue before performing any access to it. See in </w:t>
      </w:r>
      <w:r w:rsidR="00A9312B" w:rsidRPr="00476D2F">
        <w:fldChar w:fldCharType="begin"/>
      </w:r>
      <w:r w:rsidR="00A9312B" w:rsidRPr="00476D2F">
        <w:instrText xml:space="preserve"> REF _Ref458588790 \h  \* MERGEFORMAT </w:instrText>
      </w:r>
      <w:r w:rsidR="00A9312B" w:rsidRPr="00476D2F">
        <w:fldChar w:fldCharType="separate"/>
      </w:r>
      <w:r w:rsidR="004501EF" w:rsidRPr="00476D2F">
        <w:t xml:space="preserve">Table </w:t>
      </w:r>
      <w:r w:rsidR="004501EF">
        <w:t>77</w:t>
      </w:r>
      <w:r w:rsidR="00A9312B" w:rsidRPr="00476D2F">
        <w:fldChar w:fldCharType="end"/>
      </w:r>
      <w:r w:rsidRPr="00476D2F">
        <w:t xml:space="preserve"> the list of verbs that may be used once a queue has been successfully opened.</w:t>
      </w:r>
    </w:p>
    <w:p w14:paraId="24EE796A" w14:textId="77777777" w:rsidR="00DF47BE" w:rsidRPr="00476D2F" w:rsidRDefault="00DF47BE">
      <w:pPr>
        <w:spacing w:line="360" w:lineRule="auto"/>
      </w:pPr>
      <w:r w:rsidRPr="00476D2F">
        <w:t xml:space="preserve">The verb </w:t>
      </w:r>
      <w:proofErr w:type="spellStart"/>
      <w:r w:rsidRPr="00476D2F">
        <w:t>HL_mq_open</w:t>
      </w:r>
      <w:proofErr w:type="spellEnd"/>
      <w:r w:rsidRPr="00476D2F">
        <w:t>() is used to open a queue: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73" w14:textId="77777777">
        <w:tc>
          <w:tcPr>
            <w:tcW w:w="9287" w:type="dxa"/>
            <w:tcBorders>
              <w:top w:val="single" w:sz="4" w:space="0" w:color="000080"/>
              <w:left w:val="single" w:sz="4" w:space="0" w:color="000080"/>
              <w:bottom w:val="single" w:sz="4" w:space="0" w:color="000080"/>
              <w:right w:val="single" w:sz="4" w:space="0" w:color="000080"/>
            </w:tcBorders>
          </w:tcPr>
          <w:p w14:paraId="24EE796B"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HL_mq_open</w:t>
            </w:r>
            <w:proofErr w:type="spellEnd"/>
            <w:r w:rsidRPr="00476D2F">
              <w:rPr>
                <w:rFonts w:ascii="Courier New" w:hAnsi="Courier New" w:cs="Courier New"/>
              </w:rPr>
              <w:t>(</w:t>
            </w:r>
          </w:p>
          <w:p w14:paraId="24EE796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CSIMQOD</w:t>
            </w:r>
            <w:r w:rsidRPr="00476D2F">
              <w:rPr>
                <w:rFonts w:ascii="Courier New" w:hAnsi="Courier New" w:cs="Courier New"/>
              </w:rPr>
              <w:tab/>
              <w:t>*</w:t>
            </w:r>
            <w:proofErr w:type="spellStart"/>
            <w:r w:rsidRPr="00476D2F">
              <w:rPr>
                <w:rFonts w:ascii="Courier New" w:hAnsi="Courier New" w:cs="Courier New"/>
              </w:rPr>
              <w:t>ObjDesc</w:t>
            </w:r>
            <w:proofErr w:type="spellEnd"/>
            <w:r w:rsidRPr="00476D2F">
              <w:rPr>
                <w:rFonts w:ascii="Courier New" w:hAnsi="Courier New" w:cs="Courier New"/>
              </w:rPr>
              <w:t>,</w:t>
            </w:r>
          </w:p>
          <w:p w14:paraId="24EE796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6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w:t>
            </w:r>
            <w:proofErr w:type="spellStart"/>
            <w:r w:rsidRPr="00476D2F">
              <w:rPr>
                <w:rFonts w:ascii="Courier New" w:hAnsi="Courier New" w:cs="Courier New"/>
              </w:rPr>
              <w:t>Obj</w:t>
            </w:r>
            <w:proofErr w:type="spellEnd"/>
            <w:r w:rsidRPr="00476D2F">
              <w:rPr>
                <w:rFonts w:ascii="Courier New" w:hAnsi="Courier New" w:cs="Courier New"/>
              </w:rPr>
              <w:t>,</w:t>
            </w:r>
          </w:p>
          <w:p w14:paraId="24EE797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97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972" w14:textId="77777777" w:rsidR="00DF47BE" w:rsidRPr="00476D2F" w:rsidRDefault="00DF47BE">
            <w:pPr>
              <w:spacing w:before="0"/>
              <w:ind w:left="720"/>
            </w:pPr>
            <w:r w:rsidRPr="00476D2F">
              <w:rPr>
                <w:rFonts w:ascii="Courier New" w:hAnsi="Courier New" w:cs="Courier New"/>
              </w:rPr>
              <w:t>);</w:t>
            </w:r>
          </w:p>
        </w:tc>
      </w:tr>
    </w:tbl>
    <w:p w14:paraId="24EE7974" w14:textId="77777777" w:rsidR="00DF47BE" w:rsidRPr="00476D2F" w:rsidRDefault="00DF47BE">
      <w:r w:rsidRPr="00476D2F">
        <w:t xml:space="preserve">Value of argument “Conn” is identical to the one obtained from </w:t>
      </w:r>
      <w:proofErr w:type="spellStart"/>
      <w:r w:rsidRPr="00476D2F">
        <w:t>HL_mq_conn</w:t>
      </w:r>
      <w:proofErr w:type="spellEnd"/>
      <w:r w:rsidRPr="00476D2F">
        <w:t>().</w:t>
      </w:r>
    </w:p>
    <w:p w14:paraId="24EE7975" w14:textId="607B6382" w:rsidR="00DF47BE" w:rsidRPr="00476D2F" w:rsidRDefault="00DF47BE">
      <w:r w:rsidRPr="00476D2F">
        <w:t xml:space="preserve">Value of argument “Options” is obtained by adding values that control the </w:t>
      </w:r>
      <w:proofErr w:type="spellStart"/>
      <w:r w:rsidRPr="00476D2F">
        <w:t>HL_mq_open</w:t>
      </w:r>
      <w:proofErr w:type="spellEnd"/>
      <w:r w:rsidRPr="00476D2F">
        <w:t xml:space="preserve">() behaviour. There is no mandatory value of this argument in DDNA because the policy for reading and writing into Gateway queues by the application is a local matter. However, the recommended use of the verb </w:t>
      </w:r>
      <w:proofErr w:type="spellStart"/>
      <w:r w:rsidRPr="00476D2F">
        <w:t>HL_mq_browse</w:t>
      </w:r>
      <w:proofErr w:type="spellEnd"/>
      <w:r w:rsidRPr="00476D2F">
        <w:t xml:space="preserve">() for retrieving messages from a queue (see </w:t>
      </w:r>
      <w:r w:rsidR="00A9312B" w:rsidRPr="00476D2F">
        <w:fldChar w:fldCharType="begin"/>
      </w:r>
      <w:r w:rsidR="00A9312B" w:rsidRPr="00476D2F">
        <w:instrText xml:space="preserve"> REF _Ref458588414 \n \h  \* MERGEFORMAT </w:instrText>
      </w:r>
      <w:r w:rsidR="00A9312B" w:rsidRPr="00476D2F">
        <w:fldChar w:fldCharType="separate"/>
      </w:r>
      <w:r w:rsidR="004501EF">
        <w:t>VIII.2.15</w:t>
      </w:r>
      <w:r w:rsidR="00A9312B" w:rsidRPr="00476D2F">
        <w:fldChar w:fldCharType="end"/>
      </w:r>
      <w:r w:rsidRPr="00476D2F">
        <w:t>), as well as the use of default configured values, mandates the use of at least the options CSIMQOO_BROWSE and CSIMQOO_INPUT_AS_Q_DEF. Hence:</w:t>
      </w:r>
    </w:p>
    <w:p w14:paraId="24EE7976" w14:textId="77777777" w:rsidR="00DF47BE" w:rsidRPr="00476D2F" w:rsidRDefault="00DF47BE">
      <w:r w:rsidRPr="00476D2F">
        <w:t>Options = CSIMQOO_BROWSE + CSIMQOO_INPUT_AS_Q_DEF.</w:t>
      </w:r>
    </w:p>
    <w:p w14:paraId="24EE7977" w14:textId="06B5663A" w:rsidR="00DF47BE" w:rsidRPr="00476D2F" w:rsidRDefault="00DF47BE">
      <w:r w:rsidRPr="00476D2F">
        <w:t xml:space="preserve">Successful call of the verb </w:t>
      </w:r>
      <w:proofErr w:type="spellStart"/>
      <w:r w:rsidRPr="00476D2F">
        <w:t>HL_mq_open</w:t>
      </w:r>
      <w:proofErr w:type="spellEnd"/>
      <w:r w:rsidRPr="00476D2F">
        <w:t>() for a certain queue provides a value “</w:t>
      </w:r>
      <w:proofErr w:type="spellStart"/>
      <w:r w:rsidRPr="00476D2F">
        <w:t>Obj</w:t>
      </w:r>
      <w:proofErr w:type="spellEnd"/>
      <w:r w:rsidRPr="00476D2F">
        <w:t xml:space="preserve">”, called a “handle”, that will be subsequently used in all verbs (listed in </w:t>
      </w:r>
      <w:r w:rsidR="00A9312B" w:rsidRPr="00476D2F">
        <w:fldChar w:fldCharType="begin"/>
      </w:r>
      <w:r w:rsidR="00A9312B" w:rsidRPr="00476D2F">
        <w:instrText xml:space="preserve"> REF _Ref458588790 \h  \* MERGEFORMAT </w:instrText>
      </w:r>
      <w:r w:rsidR="00A9312B" w:rsidRPr="00476D2F">
        <w:fldChar w:fldCharType="separate"/>
      </w:r>
      <w:r w:rsidR="004501EF" w:rsidRPr="00476D2F">
        <w:t xml:space="preserve">Table </w:t>
      </w:r>
      <w:r w:rsidR="004501EF">
        <w:t>77</w:t>
      </w:r>
      <w:r w:rsidR="00A9312B" w:rsidRPr="00476D2F">
        <w:fldChar w:fldCharType="end"/>
      </w:r>
      <w:r w:rsidRPr="00476D2F">
        <w:t>) that deal with this queue.</w:t>
      </w:r>
    </w:p>
    <w:p w14:paraId="24EE7978" w14:textId="77777777" w:rsidR="00DF47BE" w:rsidRPr="00476D2F" w:rsidRDefault="00DF47BE">
      <w:pPr>
        <w:spacing w:line="360" w:lineRule="auto"/>
      </w:pPr>
      <w:r w:rsidRPr="00476D2F">
        <w:t>Argument “</w:t>
      </w:r>
      <w:proofErr w:type="spellStart"/>
      <w:r w:rsidRPr="00476D2F">
        <w:t>ObjDesc</w:t>
      </w:r>
      <w:proofErr w:type="spellEnd"/>
      <w:r w:rsidRPr="00476D2F">
        <w:t>” is a CSIMQOD structure that must be initialised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27"/>
        <w:gridCol w:w="2551"/>
        <w:gridCol w:w="2693"/>
      </w:tblGrid>
      <w:tr w:rsidR="00DF47BE" w:rsidRPr="00110E6A" w14:paraId="24EE797D" w14:textId="77777777">
        <w:trPr>
          <w:tblHeader/>
          <w:jc w:val="center"/>
        </w:trPr>
        <w:tc>
          <w:tcPr>
            <w:tcW w:w="1701" w:type="dxa"/>
            <w:shd w:val="clear" w:color="auto" w:fill="002060"/>
          </w:tcPr>
          <w:p w14:paraId="24EE7979"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Typedef </w:t>
            </w:r>
          </w:p>
        </w:tc>
        <w:tc>
          <w:tcPr>
            <w:tcW w:w="2127" w:type="dxa"/>
            <w:shd w:val="clear" w:color="auto" w:fill="002060"/>
          </w:tcPr>
          <w:p w14:paraId="24EE797A"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struct tag </w:t>
            </w:r>
          </w:p>
        </w:tc>
        <w:tc>
          <w:tcPr>
            <w:tcW w:w="2551" w:type="dxa"/>
            <w:shd w:val="clear" w:color="auto" w:fill="002060"/>
          </w:tcPr>
          <w:p w14:paraId="24EE797B"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Initial value</w:t>
            </w:r>
          </w:p>
        </w:tc>
        <w:tc>
          <w:tcPr>
            <w:tcW w:w="2693" w:type="dxa"/>
            <w:shd w:val="clear" w:color="auto" w:fill="002060"/>
          </w:tcPr>
          <w:p w14:paraId="24EE797C"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Notes</w:t>
            </w:r>
          </w:p>
        </w:tc>
      </w:tr>
      <w:tr w:rsidR="00DF47BE" w:rsidRPr="00110E6A" w14:paraId="24EE797F" w14:textId="77777777">
        <w:trPr>
          <w:cantSplit/>
          <w:jc w:val="center"/>
        </w:trPr>
        <w:tc>
          <w:tcPr>
            <w:tcW w:w="9072" w:type="dxa"/>
            <w:gridSpan w:val="4"/>
          </w:tcPr>
          <w:p w14:paraId="24EE797E" w14:textId="77777777" w:rsidR="00DF47BE" w:rsidRPr="00476D2F" w:rsidRDefault="00DF47BE">
            <w:pPr>
              <w:pStyle w:val="Table12"/>
              <w:keepNext/>
              <w:spacing w:before="0" w:after="0"/>
              <w:rPr>
                <w:szCs w:val="24"/>
              </w:rPr>
            </w:pPr>
            <w:r w:rsidRPr="00476D2F">
              <w:rPr>
                <w:szCs w:val="24"/>
              </w:rPr>
              <w:t>CSIMQOD {</w:t>
            </w:r>
          </w:p>
        </w:tc>
      </w:tr>
      <w:tr w:rsidR="00DF47BE" w:rsidRPr="00110E6A" w14:paraId="24EE7984" w14:textId="77777777">
        <w:trPr>
          <w:jc w:val="center"/>
        </w:trPr>
        <w:tc>
          <w:tcPr>
            <w:tcW w:w="1701" w:type="dxa"/>
          </w:tcPr>
          <w:p w14:paraId="24EE7980" w14:textId="77777777" w:rsidR="00DF47BE" w:rsidRPr="00476D2F" w:rsidRDefault="00DF47BE">
            <w:pPr>
              <w:pStyle w:val="Table12"/>
              <w:keepNext/>
              <w:pBdr>
                <w:between w:val="single" w:sz="4" w:space="2" w:color="auto"/>
              </w:pBdr>
              <w:spacing w:before="0" w:after="0"/>
              <w:rPr>
                <w:szCs w:val="24"/>
              </w:rPr>
            </w:pPr>
            <w:r w:rsidRPr="00476D2F">
              <w:rPr>
                <w:szCs w:val="24"/>
              </w:rPr>
              <w:t>CSICHAR4</w:t>
            </w:r>
          </w:p>
        </w:tc>
        <w:tc>
          <w:tcPr>
            <w:tcW w:w="2127" w:type="dxa"/>
          </w:tcPr>
          <w:p w14:paraId="24EE7981" w14:textId="77777777" w:rsidR="00DF47BE" w:rsidRPr="00476D2F" w:rsidRDefault="00DF47BE">
            <w:pPr>
              <w:pStyle w:val="Table12"/>
              <w:keepNext/>
              <w:spacing w:before="0" w:after="0"/>
              <w:rPr>
                <w:szCs w:val="24"/>
              </w:rPr>
            </w:pPr>
            <w:proofErr w:type="spellStart"/>
            <w:r w:rsidRPr="00476D2F">
              <w:rPr>
                <w:szCs w:val="24"/>
              </w:rPr>
              <w:t>StrucId</w:t>
            </w:r>
            <w:proofErr w:type="spellEnd"/>
            <w:r w:rsidRPr="00476D2F">
              <w:rPr>
                <w:szCs w:val="24"/>
              </w:rPr>
              <w:t>;</w:t>
            </w:r>
          </w:p>
        </w:tc>
        <w:tc>
          <w:tcPr>
            <w:tcW w:w="2551" w:type="dxa"/>
          </w:tcPr>
          <w:p w14:paraId="24EE7982" w14:textId="77777777" w:rsidR="00DF47BE" w:rsidRPr="00476D2F" w:rsidRDefault="00DF47BE">
            <w:pPr>
              <w:pStyle w:val="Table12"/>
              <w:keepNext/>
              <w:spacing w:before="0" w:after="0"/>
              <w:rPr>
                <w:szCs w:val="24"/>
              </w:rPr>
            </w:pPr>
            <w:r w:rsidRPr="00476D2F">
              <w:rPr>
                <w:szCs w:val="24"/>
              </w:rPr>
              <w:t>CSIMQOD_STRUC_ID</w:t>
            </w:r>
          </w:p>
        </w:tc>
        <w:tc>
          <w:tcPr>
            <w:tcW w:w="2693" w:type="dxa"/>
          </w:tcPr>
          <w:p w14:paraId="24EE7983" w14:textId="77777777" w:rsidR="00DF47BE" w:rsidRPr="00476D2F" w:rsidRDefault="00DF47BE">
            <w:pPr>
              <w:pStyle w:val="Table12"/>
              <w:keepNext/>
              <w:spacing w:before="0" w:after="0"/>
              <w:rPr>
                <w:szCs w:val="24"/>
              </w:rPr>
            </w:pPr>
            <w:r w:rsidRPr="00476D2F">
              <w:rPr>
                <w:szCs w:val="24"/>
              </w:rPr>
              <w:t>Structure id.</w:t>
            </w:r>
          </w:p>
        </w:tc>
      </w:tr>
      <w:tr w:rsidR="00DF47BE" w:rsidRPr="00110E6A" w14:paraId="24EE7989" w14:textId="77777777">
        <w:trPr>
          <w:jc w:val="center"/>
        </w:trPr>
        <w:tc>
          <w:tcPr>
            <w:tcW w:w="1701" w:type="dxa"/>
          </w:tcPr>
          <w:p w14:paraId="24EE7985"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6" w14:textId="77777777" w:rsidR="00DF47BE" w:rsidRPr="00476D2F" w:rsidRDefault="00DF47BE">
            <w:pPr>
              <w:pStyle w:val="Table12"/>
              <w:keepNext/>
              <w:spacing w:before="0" w:after="0"/>
              <w:rPr>
                <w:szCs w:val="24"/>
              </w:rPr>
            </w:pPr>
            <w:r w:rsidRPr="00476D2F">
              <w:rPr>
                <w:szCs w:val="24"/>
              </w:rPr>
              <w:t>Version;</w:t>
            </w:r>
          </w:p>
        </w:tc>
        <w:tc>
          <w:tcPr>
            <w:tcW w:w="2551" w:type="dxa"/>
          </w:tcPr>
          <w:p w14:paraId="24EE7987" w14:textId="77777777" w:rsidR="00DF47BE" w:rsidRPr="00476D2F" w:rsidRDefault="00DF47BE">
            <w:pPr>
              <w:pStyle w:val="Table12"/>
              <w:keepNext/>
              <w:spacing w:before="0" w:after="0"/>
              <w:rPr>
                <w:szCs w:val="24"/>
              </w:rPr>
            </w:pPr>
            <w:r w:rsidRPr="00476D2F">
              <w:rPr>
                <w:szCs w:val="24"/>
              </w:rPr>
              <w:t>CSIMQOD_VERSION_1</w:t>
            </w:r>
          </w:p>
        </w:tc>
        <w:tc>
          <w:tcPr>
            <w:tcW w:w="2693" w:type="dxa"/>
          </w:tcPr>
          <w:p w14:paraId="24EE7988" w14:textId="77777777" w:rsidR="00DF47BE" w:rsidRPr="00476D2F" w:rsidRDefault="00DF47BE">
            <w:pPr>
              <w:pStyle w:val="Table12"/>
              <w:keepNext/>
              <w:spacing w:before="0" w:after="0"/>
              <w:rPr>
                <w:szCs w:val="24"/>
              </w:rPr>
            </w:pPr>
            <w:r w:rsidRPr="00476D2F">
              <w:rPr>
                <w:szCs w:val="24"/>
              </w:rPr>
              <w:t>Structure version</w:t>
            </w:r>
          </w:p>
        </w:tc>
      </w:tr>
      <w:tr w:rsidR="00DF47BE" w:rsidRPr="00110E6A" w14:paraId="24EE798E" w14:textId="77777777">
        <w:trPr>
          <w:jc w:val="center"/>
        </w:trPr>
        <w:tc>
          <w:tcPr>
            <w:tcW w:w="1701" w:type="dxa"/>
          </w:tcPr>
          <w:p w14:paraId="24EE798A"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B" w14:textId="77777777" w:rsidR="00DF47BE" w:rsidRPr="00476D2F" w:rsidRDefault="00DF47BE">
            <w:pPr>
              <w:pStyle w:val="Table12"/>
              <w:keepNext/>
              <w:spacing w:before="0" w:after="0"/>
              <w:rPr>
                <w:szCs w:val="24"/>
              </w:rPr>
            </w:pPr>
            <w:proofErr w:type="spellStart"/>
            <w:r w:rsidRPr="00476D2F">
              <w:rPr>
                <w:szCs w:val="24"/>
              </w:rPr>
              <w:t>ObjectType</w:t>
            </w:r>
            <w:proofErr w:type="spellEnd"/>
            <w:r w:rsidRPr="00476D2F">
              <w:rPr>
                <w:szCs w:val="24"/>
              </w:rPr>
              <w:t>;</w:t>
            </w:r>
          </w:p>
        </w:tc>
        <w:tc>
          <w:tcPr>
            <w:tcW w:w="2551" w:type="dxa"/>
          </w:tcPr>
          <w:p w14:paraId="24EE798C" w14:textId="77777777" w:rsidR="00DF47BE" w:rsidRPr="00476D2F" w:rsidRDefault="00DF47BE">
            <w:pPr>
              <w:pStyle w:val="Table12"/>
              <w:keepNext/>
              <w:spacing w:before="0" w:after="0"/>
              <w:rPr>
                <w:szCs w:val="24"/>
              </w:rPr>
            </w:pPr>
            <w:r w:rsidRPr="00476D2F">
              <w:rPr>
                <w:szCs w:val="24"/>
              </w:rPr>
              <w:t>CSIMQOT_Q</w:t>
            </w:r>
          </w:p>
        </w:tc>
        <w:tc>
          <w:tcPr>
            <w:tcW w:w="2693" w:type="dxa"/>
          </w:tcPr>
          <w:p w14:paraId="24EE798D" w14:textId="77777777" w:rsidR="00DF47BE" w:rsidRPr="00476D2F" w:rsidRDefault="00DF47BE">
            <w:pPr>
              <w:pStyle w:val="Table12"/>
              <w:keepNext/>
              <w:spacing w:before="0" w:after="0"/>
              <w:rPr>
                <w:szCs w:val="24"/>
              </w:rPr>
            </w:pPr>
          </w:p>
        </w:tc>
      </w:tr>
      <w:tr w:rsidR="00DF47BE" w:rsidRPr="00110E6A" w14:paraId="24EE7993" w14:textId="77777777">
        <w:trPr>
          <w:jc w:val="center"/>
        </w:trPr>
        <w:tc>
          <w:tcPr>
            <w:tcW w:w="1701" w:type="dxa"/>
          </w:tcPr>
          <w:p w14:paraId="24EE798F"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0" w14:textId="77777777" w:rsidR="00DF47BE" w:rsidRPr="00476D2F" w:rsidRDefault="00DF47BE">
            <w:pPr>
              <w:pStyle w:val="Table12"/>
              <w:keepNext/>
              <w:spacing w:before="0" w:after="0"/>
              <w:rPr>
                <w:szCs w:val="24"/>
              </w:rPr>
            </w:pPr>
            <w:proofErr w:type="spellStart"/>
            <w:r w:rsidRPr="00476D2F">
              <w:rPr>
                <w:szCs w:val="24"/>
              </w:rPr>
              <w:t>ObjectName</w:t>
            </w:r>
            <w:proofErr w:type="spellEnd"/>
            <w:r w:rsidRPr="00476D2F">
              <w:rPr>
                <w:szCs w:val="24"/>
              </w:rPr>
              <w:t>;</w:t>
            </w:r>
          </w:p>
        </w:tc>
        <w:tc>
          <w:tcPr>
            <w:tcW w:w="2551" w:type="dxa"/>
          </w:tcPr>
          <w:p w14:paraId="24EE7991" w14:textId="77777777" w:rsidR="00DF47BE" w:rsidRPr="00476D2F" w:rsidRDefault="00DF47BE">
            <w:pPr>
              <w:pStyle w:val="Table12"/>
              <w:keepNext/>
              <w:spacing w:before="0" w:after="0"/>
              <w:rPr>
                <w:szCs w:val="24"/>
              </w:rPr>
            </w:pPr>
          </w:p>
        </w:tc>
        <w:tc>
          <w:tcPr>
            <w:tcW w:w="2693" w:type="dxa"/>
          </w:tcPr>
          <w:p w14:paraId="24EE7992" w14:textId="77777777" w:rsidR="00DF47BE" w:rsidRPr="00476D2F" w:rsidRDefault="00DF47BE">
            <w:pPr>
              <w:pStyle w:val="Table12"/>
              <w:keepNext/>
              <w:spacing w:before="0" w:after="0"/>
              <w:rPr>
                <w:szCs w:val="24"/>
              </w:rPr>
            </w:pPr>
            <w:r w:rsidRPr="00476D2F">
              <w:rPr>
                <w:szCs w:val="24"/>
              </w:rPr>
              <w:t>Name of queue</w:t>
            </w:r>
          </w:p>
        </w:tc>
      </w:tr>
      <w:tr w:rsidR="00DF47BE" w:rsidRPr="00110E6A" w14:paraId="24EE7998" w14:textId="77777777">
        <w:trPr>
          <w:jc w:val="center"/>
        </w:trPr>
        <w:tc>
          <w:tcPr>
            <w:tcW w:w="1701" w:type="dxa"/>
          </w:tcPr>
          <w:p w14:paraId="24EE7994"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5" w14:textId="77777777" w:rsidR="00DF47BE" w:rsidRPr="00476D2F" w:rsidRDefault="00DF47BE">
            <w:pPr>
              <w:pStyle w:val="Table12"/>
              <w:keepNext/>
              <w:spacing w:before="0" w:after="0"/>
              <w:rPr>
                <w:szCs w:val="24"/>
              </w:rPr>
            </w:pPr>
            <w:proofErr w:type="spellStart"/>
            <w:r w:rsidRPr="00476D2F">
              <w:rPr>
                <w:szCs w:val="24"/>
              </w:rPr>
              <w:t>ObjectQMgrName</w:t>
            </w:r>
            <w:proofErr w:type="spellEnd"/>
            <w:r w:rsidRPr="00476D2F">
              <w:rPr>
                <w:szCs w:val="24"/>
              </w:rPr>
              <w:t>;</w:t>
            </w:r>
          </w:p>
        </w:tc>
        <w:tc>
          <w:tcPr>
            <w:tcW w:w="2551" w:type="dxa"/>
          </w:tcPr>
          <w:p w14:paraId="24EE7996" w14:textId="77777777" w:rsidR="00DF47BE" w:rsidRPr="00476D2F" w:rsidRDefault="00DF47BE">
            <w:pPr>
              <w:pStyle w:val="Table12"/>
              <w:keepNext/>
              <w:spacing w:before="0" w:after="0"/>
              <w:rPr>
                <w:szCs w:val="24"/>
              </w:rPr>
            </w:pPr>
            <w:r w:rsidRPr="00476D2F">
              <w:rPr>
                <w:szCs w:val="24"/>
              </w:rPr>
              <w:t>(DNC)</w:t>
            </w:r>
          </w:p>
        </w:tc>
        <w:tc>
          <w:tcPr>
            <w:tcW w:w="2693" w:type="dxa"/>
          </w:tcPr>
          <w:p w14:paraId="24EE7997"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9D" w14:textId="77777777">
        <w:trPr>
          <w:jc w:val="center"/>
        </w:trPr>
        <w:tc>
          <w:tcPr>
            <w:tcW w:w="1701" w:type="dxa"/>
          </w:tcPr>
          <w:p w14:paraId="24EE7999"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A" w14:textId="77777777" w:rsidR="00DF47BE" w:rsidRPr="00476D2F" w:rsidRDefault="00DF47BE">
            <w:pPr>
              <w:pStyle w:val="Table12"/>
              <w:keepNext/>
              <w:spacing w:before="0" w:after="0"/>
              <w:rPr>
                <w:szCs w:val="24"/>
              </w:rPr>
            </w:pPr>
            <w:proofErr w:type="spellStart"/>
            <w:r w:rsidRPr="00476D2F">
              <w:rPr>
                <w:szCs w:val="24"/>
              </w:rPr>
              <w:t>DynamicQName</w:t>
            </w:r>
            <w:proofErr w:type="spellEnd"/>
            <w:r w:rsidRPr="00476D2F">
              <w:rPr>
                <w:szCs w:val="24"/>
              </w:rPr>
              <w:t>;</w:t>
            </w:r>
          </w:p>
        </w:tc>
        <w:tc>
          <w:tcPr>
            <w:tcW w:w="2551" w:type="dxa"/>
          </w:tcPr>
          <w:p w14:paraId="24EE799B" w14:textId="77777777" w:rsidR="00DF47BE" w:rsidRPr="00476D2F" w:rsidRDefault="00DF47BE">
            <w:pPr>
              <w:pStyle w:val="Table12"/>
              <w:keepNext/>
              <w:spacing w:before="0" w:after="0"/>
              <w:rPr>
                <w:szCs w:val="24"/>
              </w:rPr>
            </w:pPr>
            <w:r w:rsidRPr="00476D2F">
              <w:rPr>
                <w:szCs w:val="24"/>
              </w:rPr>
              <w:t>(DNC)</w:t>
            </w:r>
          </w:p>
        </w:tc>
        <w:tc>
          <w:tcPr>
            <w:tcW w:w="2693" w:type="dxa"/>
          </w:tcPr>
          <w:p w14:paraId="24EE799C"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2" w14:textId="77777777">
        <w:trPr>
          <w:jc w:val="center"/>
        </w:trPr>
        <w:tc>
          <w:tcPr>
            <w:tcW w:w="1701" w:type="dxa"/>
          </w:tcPr>
          <w:p w14:paraId="24EE799E" w14:textId="77777777" w:rsidR="00DF47BE" w:rsidRPr="00476D2F" w:rsidRDefault="00DF47BE">
            <w:pPr>
              <w:pStyle w:val="Table12"/>
              <w:keepNext/>
              <w:spacing w:before="0" w:after="0"/>
              <w:rPr>
                <w:szCs w:val="24"/>
              </w:rPr>
            </w:pPr>
            <w:r w:rsidRPr="00476D2F">
              <w:rPr>
                <w:szCs w:val="24"/>
              </w:rPr>
              <w:t>CSIBYTE12</w:t>
            </w:r>
          </w:p>
        </w:tc>
        <w:tc>
          <w:tcPr>
            <w:tcW w:w="2127" w:type="dxa"/>
          </w:tcPr>
          <w:p w14:paraId="24EE799F" w14:textId="77777777" w:rsidR="00DF47BE" w:rsidRPr="00476D2F" w:rsidRDefault="00DF47BE">
            <w:pPr>
              <w:pStyle w:val="Table12"/>
              <w:keepNext/>
              <w:spacing w:before="0" w:after="0"/>
              <w:rPr>
                <w:szCs w:val="24"/>
              </w:rPr>
            </w:pPr>
            <w:proofErr w:type="spellStart"/>
            <w:r w:rsidRPr="00476D2F">
              <w:rPr>
                <w:szCs w:val="24"/>
              </w:rPr>
              <w:t>AlternateUserId</w:t>
            </w:r>
            <w:proofErr w:type="spellEnd"/>
          </w:p>
        </w:tc>
        <w:tc>
          <w:tcPr>
            <w:tcW w:w="2551" w:type="dxa"/>
          </w:tcPr>
          <w:p w14:paraId="24EE79A0" w14:textId="77777777" w:rsidR="00DF47BE" w:rsidRPr="00476D2F" w:rsidRDefault="00DF47BE">
            <w:pPr>
              <w:pStyle w:val="Table12"/>
              <w:keepNext/>
              <w:spacing w:before="0" w:after="0"/>
              <w:rPr>
                <w:szCs w:val="24"/>
              </w:rPr>
            </w:pPr>
            <w:r w:rsidRPr="00476D2F">
              <w:rPr>
                <w:szCs w:val="24"/>
              </w:rPr>
              <w:t>(DNC)</w:t>
            </w:r>
          </w:p>
        </w:tc>
        <w:tc>
          <w:tcPr>
            <w:tcW w:w="2693" w:type="dxa"/>
          </w:tcPr>
          <w:p w14:paraId="24EE79A1"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4" w14:textId="77777777">
        <w:trPr>
          <w:cantSplit/>
          <w:jc w:val="center"/>
        </w:trPr>
        <w:tc>
          <w:tcPr>
            <w:tcW w:w="9072" w:type="dxa"/>
            <w:gridSpan w:val="4"/>
          </w:tcPr>
          <w:p w14:paraId="24EE79A3" w14:textId="77777777" w:rsidR="00DF47BE" w:rsidRPr="00476D2F" w:rsidRDefault="00DF47BE">
            <w:pPr>
              <w:pStyle w:val="Table12"/>
              <w:keepNext/>
              <w:spacing w:before="0" w:after="0"/>
              <w:rPr>
                <w:szCs w:val="24"/>
              </w:rPr>
            </w:pPr>
            <w:r w:rsidRPr="00476D2F">
              <w:rPr>
                <w:szCs w:val="24"/>
              </w:rPr>
              <w:t>} CSIMQOD;</w:t>
            </w:r>
          </w:p>
        </w:tc>
      </w:tr>
    </w:tbl>
    <w:p w14:paraId="6006287F" w14:textId="0C228D47" w:rsidR="002D0858" w:rsidRDefault="00DF47BE" w:rsidP="008F703C">
      <w:pPr>
        <w:pStyle w:val="Caption"/>
      </w:pPr>
      <w:bookmarkStart w:id="1881" w:name="_Ref458402557"/>
      <w:bookmarkStart w:id="1882" w:name="_Toc470515353"/>
      <w:bookmarkStart w:id="1883" w:name="_Toc474121131"/>
      <w:bookmarkStart w:id="1884" w:name="_Toc46229033"/>
      <w:bookmarkStart w:id="1885" w:name="_Toc77049055"/>
      <w:bookmarkStart w:id="1886" w:name="_Toc185901002"/>
      <w:r w:rsidRPr="00476D2F">
        <w:t xml:space="preserve">Table </w:t>
      </w:r>
      <w:r w:rsidR="002C7E76">
        <w:fldChar w:fldCharType="begin"/>
      </w:r>
      <w:r w:rsidR="002C7E76">
        <w:instrText xml:space="preserve"> SEQ Table \* ARABIC </w:instrText>
      </w:r>
      <w:r w:rsidR="002C7E76">
        <w:fldChar w:fldCharType="separate"/>
      </w:r>
      <w:r w:rsidR="004501EF">
        <w:rPr>
          <w:noProof/>
        </w:rPr>
        <w:t>76</w:t>
      </w:r>
      <w:r w:rsidR="002C7E76">
        <w:fldChar w:fldCharType="end"/>
      </w:r>
      <w:bookmarkEnd w:id="1881"/>
      <w:r w:rsidRPr="00476D2F">
        <w:t>: MQ Object Descriptor</w:t>
      </w:r>
      <w:bookmarkEnd w:id="1882"/>
      <w:bookmarkEnd w:id="1883"/>
      <w:bookmarkEnd w:id="1884"/>
      <w:bookmarkEnd w:id="1885"/>
      <w:bookmarkEnd w:id="1886"/>
    </w:p>
    <w:p w14:paraId="5E07A0F6" w14:textId="77777777" w:rsidR="006901EC" w:rsidRPr="006901EC" w:rsidRDefault="006901EC" w:rsidP="006901EC"/>
    <w:p w14:paraId="24EE79A6" w14:textId="6F5D0E9A" w:rsidR="00DF47BE" w:rsidRPr="00476D2F" w:rsidRDefault="00DF47BE">
      <w:pPr>
        <w:rPr>
          <w:b/>
        </w:rPr>
      </w:pPr>
      <w:r w:rsidRPr="00476D2F">
        <w:rPr>
          <w:b/>
        </w:rPr>
        <w:t>Notes:</w:t>
      </w:r>
    </w:p>
    <w:p w14:paraId="24EE79A7" w14:textId="77777777" w:rsidR="00DF47BE" w:rsidRPr="00476D2F" w:rsidRDefault="00DF47BE">
      <w:r w:rsidRPr="00476D2F">
        <w:t>The Queue Name is inserted here. This allows a maximum length of 47 characters for the Queue Name.</w:t>
      </w:r>
    </w:p>
    <w:p w14:paraId="24EE79A8" w14:textId="2708A97B" w:rsidR="00DF47BE" w:rsidRPr="00476D2F" w:rsidRDefault="00DF47BE" w:rsidP="0089274D">
      <w:pPr>
        <w:pStyle w:val="CommentText"/>
        <w:tabs>
          <w:tab w:val="clear" w:pos="1701"/>
          <w:tab w:val="clear" w:pos="2268"/>
          <w:tab w:val="num" w:pos="1134"/>
          <w:tab w:val="left" w:pos="7371"/>
          <w:tab w:val="left" w:pos="9747"/>
        </w:tabs>
        <w:spacing w:before="0"/>
        <w:rPr>
          <w:rStyle w:val="source"/>
          <w:rFonts w:ascii="Times New Roman" w:hAnsi="Times New Roman"/>
          <w:sz w:val="24"/>
        </w:rPr>
      </w:pPr>
      <w:r w:rsidRPr="00476D2F">
        <w:t xml:space="preserve">The rules for queue naming are explained in paragraph </w:t>
      </w:r>
      <w:r w:rsidR="00A9312B" w:rsidRPr="00476D2F">
        <w:fldChar w:fldCharType="begin"/>
      </w:r>
      <w:r w:rsidR="00A9312B" w:rsidRPr="00476D2F">
        <w:instrText xml:space="preserve"> REF _Ref27377702 \r \h  \* MERGEFORMAT </w:instrText>
      </w:r>
      <w:r w:rsidR="00A9312B" w:rsidRPr="00476D2F">
        <w:fldChar w:fldCharType="separate"/>
      </w:r>
      <w:r w:rsidR="004501EF">
        <w:t>VIII.2.18.1</w:t>
      </w:r>
      <w:r w:rsidR="00A9312B" w:rsidRPr="00476D2F">
        <w:fldChar w:fldCharType="end"/>
      </w:r>
      <w:r w:rsidRPr="00476D2F">
        <w:t>.</w:t>
      </w:r>
    </w:p>
    <w:p w14:paraId="24EE79A9" w14:textId="77777777" w:rsidR="00DF47BE" w:rsidRPr="00476D2F" w:rsidRDefault="00DF47BE">
      <w:pPr>
        <w:spacing w:line="360" w:lineRule="auto"/>
      </w:pPr>
      <w:r w:rsidRPr="00476D2F">
        <w:t xml:space="preserve">When not used anymore, a queue must be closed by using the verb </w:t>
      </w:r>
      <w:proofErr w:type="spellStart"/>
      <w:r w:rsidRPr="00476D2F">
        <w:t>CSI_mq_close</w:t>
      </w:r>
      <w:proofErr w:type="spellEnd"/>
      <w:r w:rsidRPr="00476D2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B1" w14:textId="77777777">
        <w:tc>
          <w:tcPr>
            <w:tcW w:w="9287" w:type="dxa"/>
            <w:tcBorders>
              <w:top w:val="single" w:sz="4" w:space="0" w:color="000080"/>
              <w:left w:val="single" w:sz="4" w:space="0" w:color="000080"/>
              <w:bottom w:val="single" w:sz="4" w:space="0" w:color="000080"/>
              <w:right w:val="single" w:sz="4" w:space="0" w:color="000080"/>
            </w:tcBorders>
          </w:tcPr>
          <w:p w14:paraId="24EE79AA"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HL_mq_close</w:t>
            </w:r>
            <w:proofErr w:type="spellEnd"/>
            <w:r w:rsidRPr="00476D2F">
              <w:rPr>
                <w:rFonts w:ascii="Courier New" w:hAnsi="Courier New" w:cs="Courier New"/>
              </w:rPr>
              <w:t>(</w:t>
            </w:r>
          </w:p>
          <w:p w14:paraId="24EE79A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A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w:t>
            </w:r>
            <w:proofErr w:type="spellStart"/>
            <w:r w:rsidRPr="00476D2F">
              <w:rPr>
                <w:rFonts w:ascii="Courier New" w:hAnsi="Courier New" w:cs="Courier New"/>
              </w:rPr>
              <w:t>Obj</w:t>
            </w:r>
            <w:proofErr w:type="spellEnd"/>
            <w:r w:rsidRPr="00476D2F">
              <w:rPr>
                <w:rFonts w:ascii="Courier New" w:hAnsi="Courier New" w:cs="Courier New"/>
              </w:rPr>
              <w:t>,</w:t>
            </w:r>
          </w:p>
          <w:p w14:paraId="24EE79A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A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w:t>
            </w:r>
          </w:p>
          <w:p w14:paraId="24EE79A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9B0" w14:textId="77777777" w:rsidR="00DF47BE" w:rsidRPr="00476D2F" w:rsidRDefault="00DF47BE">
            <w:pPr>
              <w:spacing w:before="0"/>
              <w:ind w:left="720"/>
            </w:pPr>
            <w:r w:rsidRPr="00476D2F">
              <w:rPr>
                <w:rFonts w:ascii="Courier New" w:hAnsi="Courier New" w:cs="Courier New"/>
              </w:rPr>
              <w:t>);</w:t>
            </w:r>
          </w:p>
        </w:tc>
      </w:tr>
    </w:tbl>
    <w:p w14:paraId="24EE79B2" w14:textId="77777777" w:rsidR="00DF47BE" w:rsidRPr="00476D2F" w:rsidRDefault="00DF47BE" w:rsidP="0089274D">
      <w:pPr>
        <w:spacing w:before="0"/>
        <w:ind w:left="720"/>
      </w:pPr>
      <w:r w:rsidRPr="00476D2F">
        <w:t xml:space="preserve">Value of argument “Conn” is identical to the one obtained from </w:t>
      </w:r>
      <w:proofErr w:type="spellStart"/>
      <w:r w:rsidRPr="00476D2F">
        <w:t>HL_mq_conn</w:t>
      </w:r>
      <w:proofErr w:type="spellEnd"/>
      <w:r w:rsidRPr="00476D2F">
        <w:t>().</w:t>
      </w:r>
    </w:p>
    <w:p w14:paraId="24EE79B3" w14:textId="77777777" w:rsidR="00DF47BE" w:rsidRPr="00476D2F" w:rsidRDefault="00DF47BE" w:rsidP="0089274D">
      <w:pPr>
        <w:spacing w:before="0"/>
        <w:ind w:left="720"/>
      </w:pPr>
      <w:r w:rsidRPr="00476D2F">
        <w:t>Value of argument “</w:t>
      </w:r>
      <w:proofErr w:type="spellStart"/>
      <w:r w:rsidRPr="00476D2F">
        <w:t>Obj</w:t>
      </w:r>
      <w:proofErr w:type="spellEnd"/>
      <w:r w:rsidRPr="00476D2F">
        <w:t xml:space="preserve">” is identical to the one obtained from </w:t>
      </w:r>
      <w:proofErr w:type="spellStart"/>
      <w:r w:rsidRPr="00476D2F">
        <w:t>HL_mq_open</w:t>
      </w:r>
      <w:proofErr w:type="spellEnd"/>
      <w:r w:rsidRPr="00476D2F">
        <w:t>().</w:t>
      </w:r>
    </w:p>
    <w:p w14:paraId="24EE79B4" w14:textId="5300E0B4" w:rsidR="00DF47BE" w:rsidRPr="00476D2F" w:rsidRDefault="00DF47BE" w:rsidP="0089274D">
      <w:pPr>
        <w:spacing w:before="0"/>
        <w:ind w:left="720"/>
      </w:pPr>
      <w:r w:rsidRPr="00476D2F">
        <w:t>Value of argument “Options” must be set to CSIMQCO_NONE.</w:t>
      </w:r>
    </w:p>
    <w:p w14:paraId="63B94C2E" w14:textId="77777777" w:rsidR="00652F87" w:rsidRPr="00476D2F" w:rsidRDefault="00652F87" w:rsidP="0089274D">
      <w:pPr>
        <w:spacing w:before="0"/>
      </w:pPr>
    </w:p>
    <w:p w14:paraId="24EE79B5" w14:textId="77777777" w:rsidR="00DF47BE" w:rsidRPr="00476D2F" w:rsidRDefault="00DF47BE" w:rsidP="006F347D">
      <w:pPr>
        <w:pStyle w:val="Heading3"/>
      </w:pPr>
      <w:bookmarkStart w:id="1887" w:name="_Toc470515285"/>
      <w:bookmarkStart w:id="1888" w:name="_Toc259460397"/>
      <w:bookmarkStart w:id="1889" w:name="_Toc526170526"/>
      <w:bookmarkStart w:id="1890" w:name="_Toc185900810"/>
      <w:r w:rsidRPr="00476D2F">
        <w:t xml:space="preserve">CSI verbs allowed for queue </w:t>
      </w:r>
      <w:proofErr w:type="gramStart"/>
      <w:r w:rsidRPr="00476D2F">
        <w:t>accesses</w:t>
      </w:r>
      <w:bookmarkEnd w:id="1887"/>
      <w:bookmarkEnd w:id="1888"/>
      <w:bookmarkEnd w:id="1889"/>
      <w:bookmarkEnd w:id="1890"/>
      <w:proofErr w:type="gramEnd"/>
    </w:p>
    <w:p w14:paraId="24EE79B6" w14:textId="77777777" w:rsidR="00DF47BE" w:rsidRPr="00476D2F" w:rsidRDefault="00DF47BE">
      <w:r w:rsidRPr="00476D2F">
        <w:t xml:space="preserve">When a queue was successfully opened, it is identified by a handle </w:t>
      </w:r>
      <w:proofErr w:type="spellStart"/>
      <w:r w:rsidRPr="00476D2F">
        <w:t>Obj</w:t>
      </w:r>
      <w:proofErr w:type="spellEnd"/>
      <w:r w:rsidRPr="00476D2F">
        <w:t>, of type CSIMQHOBJ.</w:t>
      </w:r>
    </w:p>
    <w:p w14:paraId="24EE79B7" w14:textId="77777777" w:rsidR="00DF47BE" w:rsidRPr="00476D2F" w:rsidRDefault="00DF47BE">
      <w:pPr>
        <w:spacing w:after="240"/>
      </w:pPr>
      <w:r w:rsidRPr="00476D2F">
        <w:t xml:space="preserve">The following verbs may be used to deal with the </w:t>
      </w:r>
      <w:r w:rsidR="00881F27" w:rsidRPr="00476D2F">
        <w:t>“</w:t>
      </w:r>
      <w:proofErr w:type="spellStart"/>
      <w:r w:rsidRPr="00476D2F">
        <w:t>Obj</w:t>
      </w:r>
      <w:proofErr w:type="spellEnd"/>
      <w:r w:rsidRPr="00476D2F">
        <w:t>” queue contents: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984"/>
        <w:gridCol w:w="3969"/>
      </w:tblGrid>
      <w:tr w:rsidR="00DF47BE" w:rsidRPr="00110E6A" w14:paraId="24EE79BB" w14:textId="77777777">
        <w:trPr>
          <w:tblHeader/>
        </w:trPr>
        <w:tc>
          <w:tcPr>
            <w:tcW w:w="3119" w:type="dxa"/>
            <w:shd w:val="clear" w:color="auto" w:fill="002060"/>
          </w:tcPr>
          <w:p w14:paraId="24EE79B8" w14:textId="77777777" w:rsidR="00DF47BE" w:rsidRPr="00476D2F" w:rsidRDefault="00DF47BE">
            <w:pPr>
              <w:tabs>
                <w:tab w:val="left" w:pos="175"/>
              </w:tabs>
              <w:spacing w:before="0"/>
              <w:ind w:left="675" w:hanging="675"/>
              <w:jc w:val="left"/>
              <w:rPr>
                <w:b/>
                <w:szCs w:val="24"/>
              </w:rPr>
            </w:pPr>
            <w:r w:rsidRPr="00476D2F">
              <w:rPr>
                <w:b/>
                <w:szCs w:val="24"/>
              </w:rPr>
              <w:t>Class of verbs</w:t>
            </w:r>
          </w:p>
        </w:tc>
        <w:tc>
          <w:tcPr>
            <w:tcW w:w="1984" w:type="dxa"/>
            <w:shd w:val="clear" w:color="auto" w:fill="002060"/>
          </w:tcPr>
          <w:p w14:paraId="24EE79B9" w14:textId="77777777" w:rsidR="00DF47BE" w:rsidRPr="00476D2F" w:rsidRDefault="00DF47BE">
            <w:pPr>
              <w:spacing w:before="0"/>
              <w:ind w:left="675" w:hanging="675"/>
              <w:jc w:val="left"/>
              <w:rPr>
                <w:b/>
                <w:szCs w:val="24"/>
              </w:rPr>
            </w:pPr>
            <w:r w:rsidRPr="00476D2F">
              <w:rPr>
                <w:b/>
                <w:szCs w:val="24"/>
              </w:rPr>
              <w:t>Verb</w:t>
            </w:r>
          </w:p>
        </w:tc>
        <w:tc>
          <w:tcPr>
            <w:tcW w:w="3969" w:type="dxa"/>
            <w:shd w:val="clear" w:color="auto" w:fill="002060"/>
          </w:tcPr>
          <w:p w14:paraId="24EE79BA" w14:textId="77777777" w:rsidR="00DF47BE" w:rsidRPr="00476D2F" w:rsidRDefault="00DF47BE">
            <w:pPr>
              <w:spacing w:before="0"/>
              <w:ind w:left="675" w:hanging="675"/>
              <w:jc w:val="left"/>
              <w:rPr>
                <w:b/>
                <w:szCs w:val="24"/>
              </w:rPr>
            </w:pPr>
            <w:r w:rsidRPr="00476D2F">
              <w:rPr>
                <w:b/>
                <w:szCs w:val="24"/>
              </w:rPr>
              <w:t>Usage</w:t>
            </w:r>
          </w:p>
        </w:tc>
      </w:tr>
      <w:tr w:rsidR="00DF47BE" w:rsidRPr="00110E6A" w14:paraId="24EE79BF" w14:textId="77777777">
        <w:tc>
          <w:tcPr>
            <w:tcW w:w="3119" w:type="dxa"/>
          </w:tcPr>
          <w:p w14:paraId="24EE79BC" w14:textId="77777777" w:rsidR="00DF47BE" w:rsidRPr="00476D2F" w:rsidRDefault="00DF47BE">
            <w:pPr>
              <w:tabs>
                <w:tab w:val="left" w:pos="175"/>
              </w:tabs>
              <w:spacing w:before="0"/>
              <w:ind w:left="675" w:hanging="675"/>
              <w:jc w:val="left"/>
              <w:rPr>
                <w:szCs w:val="24"/>
              </w:rPr>
            </w:pPr>
            <w:r w:rsidRPr="00476D2F">
              <w:rPr>
                <w:szCs w:val="24"/>
              </w:rPr>
              <w:t>close queue</w:t>
            </w:r>
          </w:p>
        </w:tc>
        <w:tc>
          <w:tcPr>
            <w:tcW w:w="1984" w:type="dxa"/>
          </w:tcPr>
          <w:p w14:paraId="24EE79BD" w14:textId="77777777" w:rsidR="00DF47BE" w:rsidRPr="00476D2F" w:rsidRDefault="00DF47BE">
            <w:pPr>
              <w:tabs>
                <w:tab w:val="left" w:pos="175"/>
              </w:tabs>
              <w:spacing w:before="0"/>
              <w:ind w:left="675" w:hanging="675"/>
              <w:jc w:val="left"/>
              <w:rPr>
                <w:szCs w:val="24"/>
              </w:rPr>
            </w:pPr>
            <w:proofErr w:type="spellStart"/>
            <w:r w:rsidRPr="00476D2F">
              <w:rPr>
                <w:szCs w:val="24"/>
              </w:rPr>
              <w:t>HL_mq_close</w:t>
            </w:r>
            <w:proofErr w:type="spellEnd"/>
            <w:r w:rsidRPr="00476D2F">
              <w:rPr>
                <w:szCs w:val="24"/>
              </w:rPr>
              <w:t>()</w:t>
            </w:r>
          </w:p>
        </w:tc>
        <w:tc>
          <w:tcPr>
            <w:tcW w:w="3969" w:type="dxa"/>
          </w:tcPr>
          <w:p w14:paraId="24EE79BE"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3" w14:textId="77777777">
        <w:tc>
          <w:tcPr>
            <w:tcW w:w="3119" w:type="dxa"/>
          </w:tcPr>
          <w:p w14:paraId="24EE79C0" w14:textId="77777777" w:rsidR="00DF47BE" w:rsidRPr="00476D2F" w:rsidRDefault="00DF47BE">
            <w:pPr>
              <w:tabs>
                <w:tab w:val="left" w:pos="175"/>
              </w:tabs>
              <w:spacing w:before="0"/>
              <w:ind w:left="675" w:hanging="675"/>
              <w:jc w:val="left"/>
              <w:rPr>
                <w:szCs w:val="24"/>
              </w:rPr>
            </w:pPr>
            <w:r w:rsidRPr="00476D2F">
              <w:rPr>
                <w:szCs w:val="24"/>
              </w:rPr>
              <w:t>write in queue</w:t>
            </w:r>
          </w:p>
        </w:tc>
        <w:tc>
          <w:tcPr>
            <w:tcW w:w="1984" w:type="dxa"/>
          </w:tcPr>
          <w:p w14:paraId="24EE79C1" w14:textId="77777777" w:rsidR="00DF47BE" w:rsidRPr="00476D2F" w:rsidRDefault="00DF47BE">
            <w:pPr>
              <w:tabs>
                <w:tab w:val="left" w:pos="175"/>
              </w:tabs>
              <w:spacing w:before="0"/>
              <w:ind w:left="675" w:hanging="675"/>
              <w:jc w:val="left"/>
              <w:rPr>
                <w:szCs w:val="24"/>
              </w:rPr>
            </w:pPr>
            <w:proofErr w:type="spellStart"/>
            <w:r w:rsidRPr="00476D2F">
              <w:rPr>
                <w:szCs w:val="24"/>
              </w:rPr>
              <w:t>HL_mq_put</w:t>
            </w:r>
            <w:proofErr w:type="spellEnd"/>
            <w:r w:rsidRPr="00476D2F">
              <w:rPr>
                <w:szCs w:val="24"/>
              </w:rPr>
              <w:t>()</w:t>
            </w:r>
          </w:p>
        </w:tc>
        <w:tc>
          <w:tcPr>
            <w:tcW w:w="3969" w:type="dxa"/>
          </w:tcPr>
          <w:p w14:paraId="24EE79C2" w14:textId="4E0707D8" w:rsidR="00DF47BE" w:rsidRPr="00476D2F" w:rsidRDefault="00DF47BE">
            <w:pPr>
              <w:spacing w:before="0"/>
              <w:ind w:left="675" w:hanging="675"/>
              <w:jc w:val="left"/>
              <w:rPr>
                <w:szCs w:val="24"/>
              </w:rPr>
            </w:pPr>
            <w:r w:rsidRPr="00476D2F">
              <w:rPr>
                <w:szCs w:val="24"/>
              </w:rPr>
              <w:t xml:space="preserve">Mandatory (see also </w:t>
            </w:r>
            <w:r w:rsidR="00DA5677" w:rsidRPr="00476D2F">
              <w:rPr>
                <w:szCs w:val="24"/>
              </w:rPr>
              <w:fldChar w:fldCharType="begin"/>
            </w:r>
            <w:r w:rsidR="00DA5677" w:rsidRPr="00476D2F">
              <w:rPr>
                <w:szCs w:val="24"/>
              </w:rPr>
              <w:instrText xml:space="preserve"> REF _Ref69291963 \r \h </w:instrText>
            </w:r>
            <w:r w:rsidR="00DA5677" w:rsidRPr="00476D2F">
              <w:rPr>
                <w:szCs w:val="24"/>
              </w:rPr>
            </w:r>
            <w:r w:rsidR="00DA5677" w:rsidRPr="00476D2F">
              <w:rPr>
                <w:szCs w:val="24"/>
              </w:rPr>
              <w:fldChar w:fldCharType="separate"/>
            </w:r>
            <w:r w:rsidR="004501EF">
              <w:rPr>
                <w:szCs w:val="24"/>
              </w:rPr>
              <w:t>VIII.2.13</w:t>
            </w:r>
            <w:r w:rsidR="00DA5677" w:rsidRPr="00476D2F">
              <w:rPr>
                <w:szCs w:val="24"/>
              </w:rPr>
              <w:fldChar w:fldCharType="end"/>
            </w:r>
            <w:r w:rsidR="00C613E9" w:rsidRPr="00476D2F">
              <w:rPr>
                <w:szCs w:val="24"/>
              </w:rPr>
              <w:t xml:space="preserve"> </w:t>
            </w:r>
            <w:r w:rsidR="00A9312B" w:rsidRPr="00476D2F">
              <w:fldChar w:fldCharType="begin"/>
            </w:r>
            <w:r w:rsidR="00A9312B" w:rsidRPr="00476D2F">
              <w:instrText xml:space="preserve"> REF _Ref458765111 \n \h  \* MERGEFORMAT </w:instrText>
            </w:r>
            <w:r w:rsidR="00A9312B" w:rsidRPr="00476D2F">
              <w:fldChar w:fldCharType="separate"/>
            </w:r>
            <w:r w:rsidR="004501EF" w:rsidRPr="004501EF">
              <w:rPr>
                <w:szCs w:val="24"/>
              </w:rPr>
              <w:t>VIII</w:t>
            </w:r>
            <w:r w:rsidR="004501EF">
              <w:t>.2.14</w:t>
            </w:r>
            <w:r w:rsidR="00A9312B" w:rsidRPr="00476D2F">
              <w:fldChar w:fldCharType="end"/>
            </w:r>
            <w:r w:rsidRPr="00476D2F">
              <w:rPr>
                <w:szCs w:val="24"/>
              </w:rPr>
              <w:t xml:space="preserve"> however).</w:t>
            </w:r>
          </w:p>
        </w:tc>
      </w:tr>
      <w:tr w:rsidR="00DF47BE" w:rsidRPr="00110E6A" w14:paraId="24EE79C7" w14:textId="77777777">
        <w:tc>
          <w:tcPr>
            <w:tcW w:w="3119" w:type="dxa"/>
          </w:tcPr>
          <w:p w14:paraId="24EE79C4" w14:textId="77777777" w:rsidR="00DF47BE" w:rsidRPr="00476D2F" w:rsidRDefault="00DF47BE">
            <w:pPr>
              <w:tabs>
                <w:tab w:val="left" w:pos="175"/>
              </w:tabs>
              <w:spacing w:before="0"/>
              <w:ind w:left="675" w:hanging="675"/>
              <w:jc w:val="left"/>
              <w:rPr>
                <w:szCs w:val="24"/>
              </w:rPr>
            </w:pPr>
            <w:r w:rsidRPr="00476D2F">
              <w:rPr>
                <w:szCs w:val="24"/>
              </w:rPr>
              <w:t>read from queue</w:t>
            </w:r>
          </w:p>
        </w:tc>
        <w:tc>
          <w:tcPr>
            <w:tcW w:w="1984" w:type="dxa"/>
          </w:tcPr>
          <w:p w14:paraId="24EE79C5" w14:textId="77777777" w:rsidR="00DF47BE" w:rsidRPr="00476D2F" w:rsidRDefault="00DF47BE">
            <w:pPr>
              <w:tabs>
                <w:tab w:val="left" w:pos="175"/>
              </w:tabs>
              <w:spacing w:before="0"/>
              <w:ind w:left="675" w:hanging="675"/>
              <w:jc w:val="left"/>
              <w:rPr>
                <w:szCs w:val="24"/>
              </w:rPr>
            </w:pPr>
            <w:proofErr w:type="spellStart"/>
            <w:r w:rsidRPr="00476D2F">
              <w:rPr>
                <w:szCs w:val="24"/>
              </w:rPr>
              <w:t>HL_mq_browse</w:t>
            </w:r>
            <w:proofErr w:type="spellEnd"/>
          </w:p>
        </w:tc>
        <w:tc>
          <w:tcPr>
            <w:tcW w:w="3969" w:type="dxa"/>
          </w:tcPr>
          <w:p w14:paraId="24EE79C6"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B" w14:textId="77777777">
        <w:tc>
          <w:tcPr>
            <w:tcW w:w="3119" w:type="dxa"/>
          </w:tcPr>
          <w:p w14:paraId="24EE79C8" w14:textId="77777777" w:rsidR="00DF47BE" w:rsidRPr="00476D2F" w:rsidRDefault="00DF47BE">
            <w:pPr>
              <w:tabs>
                <w:tab w:val="left" w:pos="175"/>
              </w:tabs>
              <w:spacing w:before="0"/>
              <w:ind w:left="675" w:hanging="675"/>
              <w:jc w:val="left"/>
              <w:rPr>
                <w:szCs w:val="24"/>
              </w:rPr>
            </w:pPr>
            <w:r w:rsidRPr="00476D2F">
              <w:rPr>
                <w:szCs w:val="24"/>
              </w:rPr>
              <w:t>delete from queue</w:t>
            </w:r>
          </w:p>
        </w:tc>
        <w:tc>
          <w:tcPr>
            <w:tcW w:w="1984" w:type="dxa"/>
          </w:tcPr>
          <w:p w14:paraId="24EE79C9" w14:textId="77777777" w:rsidR="00DF47BE" w:rsidRPr="00476D2F" w:rsidRDefault="00DF47BE">
            <w:pPr>
              <w:tabs>
                <w:tab w:val="left" w:pos="175"/>
              </w:tabs>
              <w:spacing w:before="0"/>
              <w:ind w:left="675" w:hanging="675"/>
              <w:jc w:val="left"/>
              <w:rPr>
                <w:szCs w:val="24"/>
              </w:rPr>
            </w:pPr>
            <w:proofErr w:type="spellStart"/>
            <w:r w:rsidRPr="00476D2F">
              <w:rPr>
                <w:szCs w:val="24"/>
              </w:rPr>
              <w:t>HL_mq_delete</w:t>
            </w:r>
            <w:proofErr w:type="spellEnd"/>
          </w:p>
        </w:tc>
        <w:tc>
          <w:tcPr>
            <w:tcW w:w="3969" w:type="dxa"/>
          </w:tcPr>
          <w:p w14:paraId="24EE79CA" w14:textId="77777777" w:rsidR="00DF47BE" w:rsidRPr="00476D2F" w:rsidRDefault="00DF47BE">
            <w:pPr>
              <w:spacing w:before="0"/>
              <w:ind w:left="34" w:hanging="34"/>
              <w:jc w:val="left"/>
              <w:rPr>
                <w:szCs w:val="24"/>
              </w:rPr>
            </w:pPr>
            <w:r w:rsidRPr="00476D2F">
              <w:rPr>
                <w:szCs w:val="24"/>
              </w:rPr>
              <w:t>Mandatory. A message must have been successfully read and processed before deleting.</w:t>
            </w:r>
          </w:p>
        </w:tc>
      </w:tr>
    </w:tbl>
    <w:p w14:paraId="24EE79CC" w14:textId="5EACE2C1" w:rsidR="00DF47BE" w:rsidRPr="00476D2F" w:rsidRDefault="00DF47BE" w:rsidP="008F703C">
      <w:pPr>
        <w:pStyle w:val="Caption"/>
      </w:pPr>
      <w:bookmarkStart w:id="1891" w:name="_Ref458588790"/>
      <w:bookmarkStart w:id="1892" w:name="_Toc470515354"/>
      <w:bookmarkStart w:id="1893" w:name="_Toc474121132"/>
      <w:bookmarkStart w:id="1894" w:name="_Toc46229034"/>
      <w:bookmarkStart w:id="1895" w:name="_Toc77049056"/>
      <w:bookmarkStart w:id="1896" w:name="_Toc185901003"/>
      <w:r w:rsidRPr="00476D2F">
        <w:t xml:space="preserve">Table </w:t>
      </w:r>
      <w:r w:rsidR="002C7E76">
        <w:fldChar w:fldCharType="begin"/>
      </w:r>
      <w:r w:rsidR="002C7E76">
        <w:instrText xml:space="preserve"> SEQ Table \* ARABIC </w:instrText>
      </w:r>
      <w:r w:rsidR="002C7E76">
        <w:fldChar w:fldCharType="separate"/>
      </w:r>
      <w:r w:rsidR="004501EF">
        <w:rPr>
          <w:noProof/>
        </w:rPr>
        <w:t>77</w:t>
      </w:r>
      <w:r w:rsidR="002C7E76">
        <w:fldChar w:fldCharType="end"/>
      </w:r>
      <w:bookmarkEnd w:id="1891"/>
      <w:r w:rsidRPr="00476D2F">
        <w:t>: CSI verbs for queue access</w:t>
      </w:r>
      <w:bookmarkEnd w:id="1892"/>
      <w:bookmarkEnd w:id="1893"/>
      <w:bookmarkEnd w:id="1894"/>
      <w:bookmarkEnd w:id="1895"/>
      <w:bookmarkEnd w:id="1896"/>
    </w:p>
    <w:p w14:paraId="2304761E" w14:textId="0501D8A9" w:rsidR="00260CA4" w:rsidRPr="00476D2F" w:rsidRDefault="00DF47BE" w:rsidP="00DB6916">
      <w:pPr>
        <w:rPr>
          <w:b/>
          <w:i/>
        </w:rPr>
      </w:pPr>
      <w:r w:rsidRPr="00476D2F">
        <w:t xml:space="preserve">It is the responsibility of the application to organise the reading from a receiving queue </w:t>
      </w:r>
      <w:proofErr w:type="gramStart"/>
      <w:r w:rsidRPr="00476D2F">
        <w:t>in order to</w:t>
      </w:r>
      <w:proofErr w:type="gramEnd"/>
      <w:r w:rsidRPr="00476D2F">
        <w:t xml:space="preserve"> avoid loss of messages.</w:t>
      </w:r>
      <w:bookmarkStart w:id="1897" w:name="_Toc259460398"/>
      <w:bookmarkStart w:id="1898" w:name="_Toc526170527"/>
    </w:p>
    <w:p w14:paraId="24EE79CE" w14:textId="1B518FC0" w:rsidR="00DF47BE" w:rsidRPr="00476D2F" w:rsidRDefault="00DF47BE" w:rsidP="006F347D">
      <w:pPr>
        <w:pStyle w:val="Heading3"/>
      </w:pPr>
      <w:bookmarkStart w:id="1899" w:name="_Ref69291963"/>
      <w:bookmarkStart w:id="1900" w:name="_Toc185900811"/>
      <w:r w:rsidRPr="00476D2F">
        <w:t xml:space="preserve">Putting a message into a queue: </w:t>
      </w:r>
      <w:proofErr w:type="spellStart"/>
      <w:r w:rsidRPr="00476D2F">
        <w:t>HL_mq_put</w:t>
      </w:r>
      <w:proofErr w:type="spellEnd"/>
      <w:r w:rsidRPr="00476D2F">
        <w:t>()</w:t>
      </w:r>
      <w:bookmarkEnd w:id="1897"/>
      <w:bookmarkEnd w:id="1898"/>
      <w:bookmarkEnd w:id="1899"/>
      <w:bookmarkEnd w:id="19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D9" w14:textId="77777777">
        <w:tc>
          <w:tcPr>
            <w:tcW w:w="9287" w:type="dxa"/>
            <w:tcBorders>
              <w:top w:val="single" w:sz="4" w:space="0" w:color="000080"/>
              <w:left w:val="single" w:sz="4" w:space="0" w:color="000080"/>
              <w:bottom w:val="single" w:sz="4" w:space="0" w:color="000080"/>
              <w:right w:val="single" w:sz="4" w:space="0" w:color="000080"/>
            </w:tcBorders>
          </w:tcPr>
          <w:p w14:paraId="24EE79CF"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HL_mq_put</w:t>
            </w:r>
            <w:proofErr w:type="spellEnd"/>
            <w:r w:rsidRPr="00476D2F">
              <w:rPr>
                <w:rFonts w:ascii="Courier New" w:hAnsi="Courier New" w:cs="Courier New"/>
              </w:rPr>
              <w:t>(</w:t>
            </w:r>
          </w:p>
          <w:p w14:paraId="24EE79D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D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r>
            <w:proofErr w:type="spellStart"/>
            <w:r w:rsidRPr="00476D2F">
              <w:rPr>
                <w:rFonts w:ascii="Courier New" w:hAnsi="Courier New" w:cs="Courier New"/>
              </w:rPr>
              <w:t>ObjDesc</w:t>
            </w:r>
            <w:proofErr w:type="spellEnd"/>
            <w:r w:rsidRPr="00476D2F">
              <w:rPr>
                <w:rFonts w:ascii="Courier New" w:hAnsi="Courier New" w:cs="Courier New"/>
              </w:rPr>
              <w:t xml:space="preserve">, </w:t>
            </w:r>
          </w:p>
          <w:p w14:paraId="24EE79D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w:t>
            </w:r>
            <w:proofErr w:type="spellStart"/>
            <w:r w:rsidRPr="00476D2F">
              <w:rPr>
                <w:rFonts w:ascii="Courier New" w:hAnsi="Courier New" w:cs="Courier New"/>
              </w:rPr>
              <w:t>MsgDesc</w:t>
            </w:r>
            <w:proofErr w:type="spellEnd"/>
            <w:r w:rsidRPr="00476D2F">
              <w:rPr>
                <w:rFonts w:ascii="Courier New" w:hAnsi="Courier New" w:cs="Courier New"/>
              </w:rPr>
              <w:t xml:space="preserve">, </w:t>
            </w:r>
          </w:p>
          <w:p w14:paraId="24EE79D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CSIMQPMO</w:t>
            </w:r>
            <w:r w:rsidRPr="00476D2F">
              <w:rPr>
                <w:rFonts w:ascii="Courier New" w:hAnsi="Courier New" w:cs="Courier New"/>
              </w:rPr>
              <w:tab/>
              <w:t>*</w:t>
            </w:r>
            <w:proofErr w:type="spellStart"/>
            <w:r w:rsidRPr="00476D2F">
              <w:rPr>
                <w:rFonts w:ascii="Courier New" w:hAnsi="Courier New" w:cs="Courier New"/>
              </w:rPr>
              <w:t>PutMsgOpts</w:t>
            </w:r>
            <w:proofErr w:type="spellEnd"/>
            <w:r w:rsidRPr="00476D2F">
              <w:rPr>
                <w:rFonts w:ascii="Courier New" w:hAnsi="Courier New" w:cs="Courier New"/>
              </w:rPr>
              <w:t xml:space="preserve">, </w:t>
            </w:r>
          </w:p>
          <w:p w14:paraId="24EE79D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w:t>
            </w:r>
            <w:proofErr w:type="spellStart"/>
            <w:r w:rsidRPr="00476D2F">
              <w:rPr>
                <w:rFonts w:ascii="Courier New" w:hAnsi="Courier New" w:cs="Courier New"/>
              </w:rPr>
              <w:t>DataIn</w:t>
            </w:r>
            <w:proofErr w:type="spellEnd"/>
            <w:r w:rsidRPr="00476D2F">
              <w:rPr>
                <w:rFonts w:ascii="Courier New" w:hAnsi="Courier New" w:cs="Courier New"/>
              </w:rPr>
              <w:t xml:space="preserve">, </w:t>
            </w:r>
          </w:p>
          <w:p w14:paraId="24EE79D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t xml:space="preserve">*QoS, </w:t>
            </w:r>
          </w:p>
          <w:p w14:paraId="24EE79D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ReturnCode</w:t>
            </w:r>
            <w:proofErr w:type="spellEnd"/>
            <w:r w:rsidRPr="00476D2F">
              <w:rPr>
                <w:rFonts w:ascii="Courier New" w:hAnsi="Courier New" w:cs="Courier New"/>
              </w:rPr>
              <w:t xml:space="preserve">, </w:t>
            </w:r>
          </w:p>
          <w:p w14:paraId="24EE79D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w:t>
            </w:r>
            <w:proofErr w:type="spellStart"/>
            <w:r w:rsidRPr="00476D2F">
              <w:rPr>
                <w:rFonts w:ascii="Courier New" w:hAnsi="Courier New" w:cs="Courier New"/>
              </w:rPr>
              <w:t>ReasonCode</w:t>
            </w:r>
            <w:proofErr w:type="spellEnd"/>
          </w:p>
          <w:p w14:paraId="24EE79D8" w14:textId="77777777" w:rsidR="00DF47BE" w:rsidRPr="00476D2F" w:rsidRDefault="00DF47BE">
            <w:pPr>
              <w:spacing w:before="0"/>
              <w:ind w:left="720"/>
            </w:pPr>
            <w:r w:rsidRPr="00476D2F">
              <w:rPr>
                <w:rFonts w:ascii="Courier New" w:hAnsi="Courier New" w:cs="Courier New"/>
              </w:rPr>
              <w:t>);</w:t>
            </w:r>
          </w:p>
        </w:tc>
      </w:tr>
    </w:tbl>
    <w:p w14:paraId="24EE79DA" w14:textId="77777777" w:rsidR="00DF47BE" w:rsidRPr="00476D2F" w:rsidRDefault="00DF47BE" w:rsidP="0089274D">
      <w:pPr>
        <w:ind w:left="720"/>
      </w:pPr>
      <w:r w:rsidRPr="00476D2F">
        <w:t xml:space="preserve">Value of argument “Conn” is identical to the one obtained from </w:t>
      </w:r>
      <w:proofErr w:type="spellStart"/>
      <w:r w:rsidRPr="00476D2F">
        <w:t>HL_mq_conn</w:t>
      </w:r>
      <w:proofErr w:type="spellEnd"/>
      <w:r w:rsidRPr="00476D2F">
        <w:t>().</w:t>
      </w:r>
    </w:p>
    <w:p w14:paraId="24EE79DB" w14:textId="77777777" w:rsidR="00DF47BE" w:rsidRPr="00476D2F" w:rsidRDefault="00DF47BE" w:rsidP="0089274D">
      <w:pPr>
        <w:ind w:left="720"/>
      </w:pPr>
      <w:r w:rsidRPr="00476D2F">
        <w:t>Value of argument “</w:t>
      </w:r>
      <w:proofErr w:type="spellStart"/>
      <w:r w:rsidRPr="00476D2F">
        <w:t>Obj</w:t>
      </w:r>
      <w:proofErr w:type="spellEnd"/>
      <w:r w:rsidRPr="00476D2F">
        <w:t xml:space="preserve">” is identical to the one obtained from </w:t>
      </w:r>
      <w:proofErr w:type="spellStart"/>
      <w:r w:rsidRPr="00476D2F">
        <w:t>HL_mq_open</w:t>
      </w:r>
      <w:proofErr w:type="spellEnd"/>
      <w:r w:rsidRPr="00476D2F">
        <w:t>().</w:t>
      </w:r>
    </w:p>
    <w:p w14:paraId="24EE79DC" w14:textId="5D3502FE" w:rsidR="00DF47BE" w:rsidRPr="00476D2F" w:rsidRDefault="00DF47BE" w:rsidP="0089274D">
      <w:pPr>
        <w:ind w:left="720"/>
      </w:pPr>
      <w:r w:rsidRPr="00476D2F">
        <w:t>Argument “</w:t>
      </w:r>
      <w:proofErr w:type="spellStart"/>
      <w:r w:rsidRPr="00476D2F">
        <w:t>MsgDesc</w:t>
      </w:r>
      <w:proofErr w:type="spellEnd"/>
      <w:r w:rsidRPr="00476D2F">
        <w:t>” points to a CSIMQMD structure that was prepared as explained in paragraph</w:t>
      </w:r>
      <w:r w:rsidR="004851B2" w:rsidRPr="00476D2F">
        <w:t xml:space="preserve"> </w:t>
      </w:r>
      <w:r w:rsidR="004851B2" w:rsidRPr="00476D2F">
        <w:fldChar w:fldCharType="begin"/>
      </w:r>
      <w:r w:rsidR="004851B2" w:rsidRPr="00476D2F">
        <w:instrText xml:space="preserve"> REF _Ref27420064 \r \h </w:instrText>
      </w:r>
      <w:r w:rsidR="004851B2" w:rsidRPr="00476D2F">
        <w:fldChar w:fldCharType="separate"/>
      </w:r>
      <w:r w:rsidR="004501EF">
        <w:t>VIII.2.1</w:t>
      </w:r>
      <w:r w:rsidR="004851B2" w:rsidRPr="00476D2F">
        <w:fldChar w:fldCharType="end"/>
      </w:r>
      <w:r w:rsidRPr="00476D2F">
        <w:t xml:space="preserve">. The values present in this structure after a successful call of the </w:t>
      </w:r>
      <w:proofErr w:type="spellStart"/>
      <w:r w:rsidRPr="00476D2F">
        <w:t>HL_mq_put</w:t>
      </w:r>
      <w:proofErr w:type="spellEnd"/>
      <w:r w:rsidRPr="00476D2F">
        <w:t>() are not to be considered.</w:t>
      </w:r>
    </w:p>
    <w:p w14:paraId="24EE79DD" w14:textId="5A64BE35" w:rsidR="00DF47BE" w:rsidRPr="00476D2F" w:rsidRDefault="00DF47BE" w:rsidP="0089274D">
      <w:pPr>
        <w:spacing w:before="180"/>
        <w:ind w:left="720"/>
      </w:pPr>
      <w:r w:rsidRPr="00476D2F">
        <w:t>Argument “</w:t>
      </w:r>
      <w:proofErr w:type="spellStart"/>
      <w:r w:rsidRPr="00476D2F">
        <w:t>DataIn</w:t>
      </w:r>
      <w:proofErr w:type="spellEnd"/>
      <w:r w:rsidRPr="00476D2F">
        <w:t xml:space="preserve">” points to a CSIDD structure that was prepared as explained in paragraph </w:t>
      </w:r>
      <w:r w:rsidR="00A9312B" w:rsidRPr="00476D2F">
        <w:fldChar w:fldCharType="begin"/>
      </w:r>
      <w:r w:rsidR="00A9312B" w:rsidRPr="00476D2F">
        <w:instrText xml:space="preserve"> REF _Ref457988949 \n \h  \* MERGEFORMAT </w:instrText>
      </w:r>
      <w:r w:rsidR="00A9312B" w:rsidRPr="00476D2F">
        <w:fldChar w:fldCharType="separate"/>
      </w:r>
      <w:r w:rsidR="004501EF">
        <w:t>VIII.2.2</w:t>
      </w:r>
      <w:r w:rsidR="00A9312B" w:rsidRPr="00476D2F">
        <w:fldChar w:fldCharType="end"/>
      </w:r>
      <w:r w:rsidRPr="00476D2F">
        <w:t>.</w:t>
      </w:r>
    </w:p>
    <w:p w14:paraId="24EE79DE" w14:textId="230E182B" w:rsidR="00DF47BE" w:rsidRPr="00476D2F" w:rsidRDefault="00DF47BE" w:rsidP="0089274D">
      <w:pPr>
        <w:spacing w:before="180"/>
        <w:ind w:left="720"/>
      </w:pPr>
      <w:r w:rsidRPr="00476D2F">
        <w:t xml:space="preserve">Argument “QoS” points to a CSIQOS structure that was prepared as explained in section </w:t>
      </w:r>
      <w:r w:rsidR="00A9312B" w:rsidRPr="00476D2F">
        <w:fldChar w:fldCharType="begin"/>
      </w:r>
      <w:r w:rsidR="00A9312B" w:rsidRPr="00476D2F">
        <w:instrText xml:space="preserve"> REF _Ref157922542 \r \h  \* MERGEFORMAT </w:instrText>
      </w:r>
      <w:r w:rsidR="00A9312B" w:rsidRPr="00476D2F">
        <w:fldChar w:fldCharType="separate"/>
      </w:r>
      <w:r w:rsidR="004501EF">
        <w:t>VIII.2.6</w:t>
      </w:r>
      <w:r w:rsidR="00A9312B" w:rsidRPr="00476D2F">
        <w:fldChar w:fldCharType="end"/>
      </w:r>
      <w:r w:rsidRPr="00476D2F">
        <w:t>.</w:t>
      </w:r>
    </w:p>
    <w:p w14:paraId="24EE79DF" w14:textId="77777777" w:rsidR="00DF47BE" w:rsidRPr="00476D2F" w:rsidRDefault="00DF47BE" w:rsidP="0089274D">
      <w:pPr>
        <w:spacing w:before="120"/>
        <w:ind w:left="720"/>
      </w:pPr>
      <w:r w:rsidRPr="00476D2F">
        <w:t>Argument “</w:t>
      </w:r>
      <w:proofErr w:type="spellStart"/>
      <w:r w:rsidRPr="00476D2F">
        <w:t>PutMsgOpts</w:t>
      </w:r>
      <w:proofErr w:type="spellEnd"/>
      <w:r w:rsidRPr="00476D2F">
        <w:t>” is to be initialised with the statements:</w:t>
      </w:r>
    </w:p>
    <w:p w14:paraId="24EE79E0" w14:textId="77777777" w:rsidR="00DF47BE" w:rsidRPr="00476D2F" w:rsidRDefault="00DF47BE" w:rsidP="0089274D">
      <w:pPr>
        <w:numPr>
          <w:ilvl w:val="0"/>
          <w:numId w:val="19"/>
        </w:numPr>
        <w:tabs>
          <w:tab w:val="clear" w:pos="957"/>
          <w:tab w:val="num" w:pos="1835"/>
        </w:tabs>
        <w:spacing w:before="120" w:after="120"/>
        <w:ind w:left="1829" w:hanging="389"/>
      </w:pPr>
      <w:r w:rsidRPr="00476D2F">
        <w:t xml:space="preserve">Define a static variable </w:t>
      </w:r>
      <w:proofErr w:type="spellStart"/>
      <w:r w:rsidRPr="00476D2F">
        <w:rPr>
          <w:sz w:val="20"/>
        </w:rPr>
        <w:t>s_DefMQPMO</w:t>
      </w:r>
      <w:proofErr w:type="spellEnd"/>
      <w:r w:rsidRPr="00476D2F">
        <w:rPr>
          <w:sz w:val="20"/>
        </w:rPr>
        <w:t xml:space="preserve"> </w:t>
      </w:r>
      <w:r w:rsidRPr="00476D2F">
        <w:t>of type CSIMQPMO initialised with constant values:</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2"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1" w14:textId="77777777" w:rsidR="00DF47BE" w:rsidRPr="00476D2F" w:rsidRDefault="00DF47BE">
            <w:pPr>
              <w:spacing w:before="120" w:after="120"/>
              <w:ind w:left="720"/>
              <w:rPr>
                <w:rFonts w:ascii="Courier New" w:hAnsi="Courier New" w:cs="Courier New"/>
              </w:rPr>
            </w:pPr>
            <w:r w:rsidRPr="00476D2F">
              <w:rPr>
                <w:rFonts w:ascii="Courier New" w:hAnsi="Courier New" w:cs="Courier New"/>
              </w:rPr>
              <w:t xml:space="preserve">CSIMQPMO </w:t>
            </w:r>
            <w:proofErr w:type="spellStart"/>
            <w:r w:rsidRPr="00476D2F">
              <w:rPr>
                <w:rFonts w:ascii="Courier New" w:hAnsi="Courier New" w:cs="Courier New"/>
              </w:rPr>
              <w:t>s_DefMQPMO</w:t>
            </w:r>
            <w:proofErr w:type="spellEnd"/>
            <w:r w:rsidRPr="00476D2F">
              <w:rPr>
                <w:rFonts w:ascii="Courier New" w:hAnsi="Courier New" w:cs="Courier New"/>
              </w:rPr>
              <w:t xml:space="preserve"> = {CSIMQPMO_DEFAULT};</w:t>
            </w:r>
          </w:p>
        </w:tc>
      </w:tr>
    </w:tbl>
    <w:p w14:paraId="24EE79E3" w14:textId="77777777" w:rsidR="00DF47BE" w:rsidRPr="00476D2F" w:rsidRDefault="00DF47BE" w:rsidP="0089274D">
      <w:pPr>
        <w:numPr>
          <w:ilvl w:val="0"/>
          <w:numId w:val="19"/>
        </w:numPr>
        <w:tabs>
          <w:tab w:val="clear" w:pos="957"/>
          <w:tab w:val="num" w:pos="1835"/>
        </w:tabs>
        <w:spacing w:after="240"/>
        <w:ind w:left="1835"/>
      </w:pPr>
      <w:r w:rsidRPr="00476D2F">
        <w:t xml:space="preserve">Each time the </w:t>
      </w:r>
      <w:proofErr w:type="spellStart"/>
      <w:r w:rsidRPr="00476D2F">
        <w:t>HL_mq_put</w:t>
      </w:r>
      <w:proofErr w:type="spellEnd"/>
      <w:r w:rsidRPr="00476D2F">
        <w:t xml:space="preserve">() verb will be used, </w:t>
      </w:r>
      <w:proofErr w:type="gramStart"/>
      <w:r w:rsidRPr="00476D2F">
        <w:t>define</w:t>
      </w:r>
      <w:proofErr w:type="gramEnd"/>
      <w:r w:rsidRPr="00476D2F">
        <w:t xml:space="preserve"> and initialise dynamically a variable </w:t>
      </w:r>
      <w:proofErr w:type="spellStart"/>
      <w:r w:rsidRPr="00476D2F">
        <w:rPr>
          <w:sz w:val="20"/>
        </w:rPr>
        <w:t>s_MQPMO</w:t>
      </w:r>
      <w:proofErr w:type="spellEnd"/>
      <w:r w:rsidRPr="00476D2F">
        <w:t xml:space="preserve"> of type CSIMQPMO by using the static variable</w:t>
      </w:r>
      <w:r w:rsidRPr="00476D2F">
        <w:rPr>
          <w:sz w:val="20"/>
        </w:rPr>
        <w:t xml:space="preserve"> </w:t>
      </w:r>
      <w:proofErr w:type="spellStart"/>
      <w:r w:rsidRPr="00476D2F">
        <w:rPr>
          <w:sz w:val="20"/>
        </w:rPr>
        <w:t>s_DefMQPMO</w:t>
      </w:r>
      <w:proofErr w:type="spellEnd"/>
      <w:r w:rsidRPr="00476D2F">
        <w:t xml:space="preserve"> :</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6"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CSIMQPMO </w:t>
            </w:r>
            <w:proofErr w:type="spellStart"/>
            <w:r w:rsidRPr="00476D2F">
              <w:rPr>
                <w:rFonts w:ascii="Courier New" w:hAnsi="Courier New" w:cs="Courier New"/>
              </w:rPr>
              <w:t>s_MQPMO</w:t>
            </w:r>
            <w:proofErr w:type="spellEnd"/>
            <w:r w:rsidRPr="00476D2F">
              <w:rPr>
                <w:rFonts w:ascii="Courier New" w:hAnsi="Courier New" w:cs="Courier New"/>
              </w:rPr>
              <w:t xml:space="preserve">; </w:t>
            </w:r>
          </w:p>
          <w:p w14:paraId="24EE79E5" w14:textId="77777777" w:rsidR="00DF47BE" w:rsidRPr="00476D2F" w:rsidRDefault="00DF47BE">
            <w:pPr>
              <w:spacing w:before="0"/>
              <w:ind w:left="720"/>
            </w:pPr>
            <w:proofErr w:type="spellStart"/>
            <w:r w:rsidRPr="00476D2F">
              <w:rPr>
                <w:rFonts w:ascii="Courier New" w:hAnsi="Courier New" w:cs="Courier New"/>
              </w:rPr>
              <w:t>memcpy</w:t>
            </w:r>
            <w:proofErr w:type="spellEnd"/>
            <w:r w:rsidRPr="00476D2F">
              <w:rPr>
                <w:rFonts w:ascii="Courier New" w:hAnsi="Courier New" w:cs="Courier New"/>
              </w:rPr>
              <w:t>(&amp;</w:t>
            </w:r>
            <w:proofErr w:type="spellStart"/>
            <w:r w:rsidRPr="00476D2F">
              <w:rPr>
                <w:rFonts w:ascii="Courier New" w:hAnsi="Courier New" w:cs="Courier New"/>
              </w:rPr>
              <w:t>s_MQPMO</w:t>
            </w:r>
            <w:proofErr w:type="spellEnd"/>
            <w:r w:rsidRPr="00476D2F">
              <w:rPr>
                <w:rFonts w:ascii="Courier New" w:hAnsi="Courier New" w:cs="Courier New"/>
              </w:rPr>
              <w:t xml:space="preserve">, </w:t>
            </w:r>
            <w:proofErr w:type="spellStart"/>
            <w:r w:rsidRPr="00476D2F">
              <w:rPr>
                <w:rFonts w:ascii="Courier New" w:hAnsi="Courier New" w:cs="Courier New"/>
              </w:rPr>
              <w:t>s_DefMQPMO</w:t>
            </w:r>
            <w:proofErr w:type="spellEnd"/>
            <w:r w:rsidRPr="00476D2F">
              <w:rPr>
                <w:rFonts w:ascii="Courier New" w:hAnsi="Courier New" w:cs="Courier New"/>
              </w:rPr>
              <w:t xml:space="preserve">, </w:t>
            </w:r>
            <w:proofErr w:type="spellStart"/>
            <w:r w:rsidRPr="00476D2F">
              <w:rPr>
                <w:rFonts w:ascii="Courier New" w:hAnsi="Courier New" w:cs="Courier New"/>
              </w:rPr>
              <w:t>sizeof</w:t>
            </w:r>
            <w:proofErr w:type="spellEnd"/>
            <w:r w:rsidRPr="00476D2F">
              <w:rPr>
                <w:rFonts w:ascii="Courier New" w:hAnsi="Courier New" w:cs="Courier New"/>
              </w:rPr>
              <w:t>(CSIMQPMO));</w:t>
            </w:r>
          </w:p>
        </w:tc>
      </w:tr>
    </w:tbl>
    <w:p w14:paraId="24EE79E7" w14:textId="584A5CA4" w:rsidR="00DF47BE" w:rsidRPr="00476D2F" w:rsidRDefault="00DF47BE" w:rsidP="006F347D">
      <w:pPr>
        <w:pStyle w:val="Heading3"/>
      </w:pPr>
      <w:bookmarkStart w:id="1901" w:name="_Ref458765111"/>
      <w:bookmarkStart w:id="1902" w:name="_Toc259460399"/>
      <w:bookmarkStart w:id="1903" w:name="_Toc526170528"/>
      <w:bookmarkStart w:id="1904" w:name="_Toc185900812"/>
      <w:r w:rsidRPr="00476D2F">
        <w:t>Putting a message into a queue: HL_mq_put1()</w:t>
      </w:r>
      <w:bookmarkEnd w:id="1901"/>
      <w:bookmarkEnd w:id="1902"/>
      <w:bookmarkEnd w:id="1903"/>
      <w:bookmarkEnd w:id="1904"/>
    </w:p>
    <w:p w14:paraId="24EE79E8" w14:textId="77777777" w:rsidR="00DF47BE" w:rsidRPr="00476D2F" w:rsidRDefault="00DF47BE" w:rsidP="00594131">
      <w:pPr>
        <w:spacing w:before="120"/>
      </w:pPr>
      <w:r w:rsidRPr="00476D2F">
        <w:t xml:space="preserve">The verb HL_mq_put1() is identical to the verb </w:t>
      </w:r>
      <w:proofErr w:type="spellStart"/>
      <w:r w:rsidRPr="00476D2F">
        <w:t>HL_mq_put</w:t>
      </w:r>
      <w:proofErr w:type="spellEnd"/>
      <w:r w:rsidRPr="00476D2F">
        <w:t xml:space="preserve">(), with the exception that it uses an additional argument to specify the queue that </w:t>
      </w:r>
      <w:proofErr w:type="gramStart"/>
      <w:r w:rsidRPr="00476D2F">
        <w:t>has to</w:t>
      </w:r>
      <w:proofErr w:type="gramEnd"/>
      <w:r w:rsidRPr="00476D2F">
        <w:t xml:space="preserve"> be written to, instead of a queue handle. This verb performs in one call the function of the three operations: </w:t>
      </w:r>
      <w:proofErr w:type="spellStart"/>
      <w:r w:rsidRPr="00476D2F">
        <w:t>HL_mq_open</w:t>
      </w:r>
      <w:proofErr w:type="spellEnd"/>
      <w:r w:rsidRPr="00476D2F">
        <w:t xml:space="preserve">(), </w:t>
      </w:r>
      <w:proofErr w:type="spellStart"/>
      <w:r w:rsidRPr="00476D2F">
        <w:t>HL_mq_put</w:t>
      </w:r>
      <w:proofErr w:type="spellEnd"/>
      <w:r w:rsidRPr="00476D2F">
        <w:t xml:space="preserve">(), </w:t>
      </w:r>
      <w:proofErr w:type="spellStart"/>
      <w:r w:rsidRPr="00476D2F">
        <w:t>HL_mq_close</w:t>
      </w:r>
      <w:proofErr w:type="spellEnd"/>
      <w:r w:rsidRPr="00476D2F">
        <w:t>().</w:t>
      </w:r>
    </w:p>
    <w:p w14:paraId="24EE79E9" w14:textId="77777777" w:rsidR="00DF47BE" w:rsidRPr="00476D2F" w:rsidRDefault="00DF47BE">
      <w:pPr>
        <w:spacing w:before="120"/>
        <w:rPr>
          <w:b/>
        </w:rPr>
      </w:pPr>
      <w:r w:rsidRPr="00476D2F">
        <w:rPr>
          <w:b/>
        </w:rPr>
        <w:t xml:space="preserve">Reading a message from a queue: </w:t>
      </w:r>
      <w:proofErr w:type="spellStart"/>
      <w:r w:rsidRPr="00476D2F">
        <w:rPr>
          <w:b/>
        </w:rPr>
        <w:t>HL_mq_get</w:t>
      </w:r>
      <w:proofErr w:type="spellEnd"/>
      <w:r w:rsidRPr="00476D2F">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5" w14:textId="77777777">
        <w:tc>
          <w:tcPr>
            <w:tcW w:w="9287" w:type="dxa"/>
            <w:tcBorders>
              <w:top w:val="single" w:sz="4" w:space="0" w:color="000080"/>
              <w:left w:val="single" w:sz="4" w:space="0" w:color="000080"/>
              <w:bottom w:val="single" w:sz="4" w:space="0" w:color="000080"/>
              <w:right w:val="single" w:sz="4" w:space="0" w:color="000080"/>
            </w:tcBorders>
          </w:tcPr>
          <w:p w14:paraId="24EE79EA"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HL_mq_get</w:t>
            </w:r>
            <w:proofErr w:type="spellEnd"/>
            <w:r w:rsidRPr="00476D2F">
              <w:rPr>
                <w:rFonts w:ascii="Courier New" w:hAnsi="Courier New" w:cs="Courier New"/>
              </w:rPr>
              <w:t>(</w:t>
            </w:r>
          </w:p>
          <w:p w14:paraId="24EE79E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E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r>
            <w:proofErr w:type="spellStart"/>
            <w:r w:rsidRPr="00476D2F">
              <w:rPr>
                <w:rFonts w:ascii="Courier New" w:hAnsi="Courier New" w:cs="Courier New"/>
              </w:rPr>
              <w:t>ObjDesc</w:t>
            </w:r>
            <w:proofErr w:type="spellEnd"/>
            <w:r w:rsidRPr="00476D2F">
              <w:rPr>
                <w:rFonts w:ascii="Courier New" w:hAnsi="Courier New" w:cs="Courier New"/>
              </w:rPr>
              <w:t xml:space="preserve">, </w:t>
            </w:r>
          </w:p>
          <w:p w14:paraId="24EE79E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w:t>
            </w:r>
            <w:proofErr w:type="spellStart"/>
            <w:r w:rsidRPr="00476D2F">
              <w:rPr>
                <w:rFonts w:ascii="Courier New" w:hAnsi="Courier New" w:cs="Courier New"/>
              </w:rPr>
              <w:t>MsgDesc</w:t>
            </w:r>
            <w:proofErr w:type="spellEnd"/>
            <w:r w:rsidRPr="00476D2F">
              <w:rPr>
                <w:rFonts w:ascii="Courier New" w:hAnsi="Courier New" w:cs="Courier New"/>
              </w:rPr>
              <w:t xml:space="preserve">, </w:t>
            </w:r>
          </w:p>
          <w:p w14:paraId="24EE79E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w:t>
            </w:r>
            <w:proofErr w:type="spellStart"/>
            <w:r w:rsidRPr="00476D2F">
              <w:rPr>
                <w:rFonts w:ascii="Courier New" w:hAnsi="Courier New" w:cs="Courier New"/>
              </w:rPr>
              <w:t>GetMsgOpts</w:t>
            </w:r>
            <w:proofErr w:type="spellEnd"/>
            <w:r w:rsidRPr="00476D2F">
              <w:rPr>
                <w:rFonts w:ascii="Courier New" w:hAnsi="Courier New" w:cs="Courier New"/>
              </w:rPr>
              <w:t xml:space="preserve">, </w:t>
            </w:r>
          </w:p>
          <w:p w14:paraId="24EE79E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w:t>
            </w:r>
            <w:proofErr w:type="spellStart"/>
            <w:r w:rsidRPr="00476D2F">
              <w:rPr>
                <w:rFonts w:ascii="Courier New" w:hAnsi="Courier New" w:cs="Courier New"/>
              </w:rPr>
              <w:t>DataOut</w:t>
            </w:r>
            <w:proofErr w:type="spellEnd"/>
            <w:r w:rsidRPr="00476D2F">
              <w:rPr>
                <w:rFonts w:ascii="Courier New" w:hAnsi="Courier New" w:cs="Courier New"/>
              </w:rPr>
              <w:t xml:space="preserve">, </w:t>
            </w:r>
          </w:p>
          <w:p w14:paraId="24EE79F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w:t>
            </w:r>
            <w:proofErr w:type="spellStart"/>
            <w:r w:rsidRPr="00476D2F">
              <w:rPr>
                <w:rFonts w:ascii="Courier New" w:hAnsi="Courier New" w:cs="Courier New"/>
              </w:rPr>
              <w:t>MsgLen</w:t>
            </w:r>
            <w:proofErr w:type="spellEnd"/>
            <w:r w:rsidRPr="00476D2F">
              <w:rPr>
                <w:rFonts w:ascii="Courier New" w:hAnsi="Courier New" w:cs="Courier New"/>
              </w:rPr>
              <w:t>,</w:t>
            </w:r>
          </w:p>
          <w:p w14:paraId="24EE79F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9F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w:t>
            </w:r>
            <w:proofErr w:type="spellStart"/>
            <w:r w:rsidRPr="00476D2F">
              <w:rPr>
                <w:rFonts w:ascii="Courier New" w:hAnsi="Courier New" w:cs="Courier New"/>
              </w:rPr>
              <w:t>ReturnCode</w:t>
            </w:r>
            <w:proofErr w:type="spellEnd"/>
            <w:r w:rsidRPr="00476D2F">
              <w:rPr>
                <w:rFonts w:ascii="Courier New" w:hAnsi="Courier New" w:cs="Courier New"/>
              </w:rPr>
              <w:t xml:space="preserve">, </w:t>
            </w:r>
          </w:p>
          <w:p w14:paraId="24EE79F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w:t>
            </w:r>
            <w:proofErr w:type="spellStart"/>
            <w:r w:rsidRPr="00476D2F">
              <w:rPr>
                <w:rFonts w:ascii="Courier New" w:hAnsi="Courier New" w:cs="Courier New"/>
              </w:rPr>
              <w:t>ReasonCode</w:t>
            </w:r>
            <w:proofErr w:type="spellEnd"/>
          </w:p>
          <w:p w14:paraId="24EE79F4" w14:textId="77777777" w:rsidR="00DF47BE" w:rsidRPr="00476D2F" w:rsidRDefault="00DF47BE">
            <w:pPr>
              <w:spacing w:before="0"/>
              <w:ind w:left="720"/>
              <w:rPr>
                <w:b/>
              </w:rPr>
            </w:pPr>
            <w:r w:rsidRPr="00476D2F">
              <w:rPr>
                <w:rFonts w:ascii="Courier New" w:hAnsi="Courier New" w:cs="Courier New"/>
              </w:rPr>
              <w:t>);</w:t>
            </w:r>
          </w:p>
        </w:tc>
      </w:tr>
    </w:tbl>
    <w:p w14:paraId="24EE79F6" w14:textId="77777777" w:rsidR="00DF47BE" w:rsidRPr="00476D2F" w:rsidRDefault="00DF47BE">
      <w:r w:rsidRPr="00476D2F">
        <w:rPr>
          <w:b/>
        </w:rPr>
        <w:t>Beware</w:t>
      </w:r>
      <w:r w:rsidRPr="00476D2F">
        <w:t xml:space="preserve">: As soon a message has been retrieved from a queue using the </w:t>
      </w:r>
      <w:proofErr w:type="spellStart"/>
      <w:r w:rsidRPr="00476D2F">
        <w:t>HL_mq_get</w:t>
      </w:r>
      <w:proofErr w:type="spellEnd"/>
      <w:r w:rsidRPr="00476D2F">
        <w:t>() verb, this message is deleted from the queue.</w:t>
      </w:r>
    </w:p>
    <w:p w14:paraId="24EE79F7" w14:textId="77777777" w:rsidR="00DF47BE" w:rsidRPr="00476D2F" w:rsidRDefault="00DF47BE">
      <w:r w:rsidRPr="00476D2F">
        <w:t xml:space="preserve">Value of argument “Conn” is identical to the one obtained from </w:t>
      </w:r>
      <w:proofErr w:type="spellStart"/>
      <w:r w:rsidRPr="00476D2F">
        <w:t>HL_mq_conn</w:t>
      </w:r>
      <w:proofErr w:type="spellEnd"/>
      <w:r w:rsidRPr="00476D2F">
        <w:t>().</w:t>
      </w:r>
    </w:p>
    <w:p w14:paraId="24EE79F8" w14:textId="77777777" w:rsidR="00DF47BE" w:rsidRPr="00476D2F" w:rsidRDefault="00DF47BE">
      <w:r w:rsidRPr="00476D2F">
        <w:t>Value of argument “</w:t>
      </w:r>
      <w:proofErr w:type="spellStart"/>
      <w:r w:rsidRPr="00476D2F">
        <w:t>Obj</w:t>
      </w:r>
      <w:proofErr w:type="spellEnd"/>
      <w:r w:rsidRPr="00476D2F">
        <w:t xml:space="preserve">” is identical to the one obtained from </w:t>
      </w:r>
      <w:proofErr w:type="spellStart"/>
      <w:r w:rsidRPr="00476D2F">
        <w:t>HL_mq_open</w:t>
      </w:r>
      <w:proofErr w:type="spellEnd"/>
      <w:r w:rsidRPr="00476D2F">
        <w:t>().</w:t>
      </w:r>
    </w:p>
    <w:p w14:paraId="24EE79F9" w14:textId="77777777" w:rsidR="00DF47BE" w:rsidRPr="00476D2F" w:rsidRDefault="00DF47BE">
      <w:r w:rsidRPr="00476D2F">
        <w:t>The “</w:t>
      </w:r>
      <w:proofErr w:type="spellStart"/>
      <w:r w:rsidRPr="00476D2F">
        <w:t>MsgDesc</w:t>
      </w:r>
      <w:proofErr w:type="spellEnd"/>
      <w:r w:rsidRPr="00476D2F">
        <w:t xml:space="preserve">” argument contains, as input parameter, a set of attributes the message to retrieve must have and as output parameter the set of attributes the retrieved message </w:t>
      </w:r>
      <w:proofErr w:type="gramStart"/>
      <w:r w:rsidRPr="00476D2F">
        <w:t>actually has</w:t>
      </w:r>
      <w:proofErr w:type="gramEnd"/>
      <w:r w:rsidRPr="00476D2F">
        <w:t xml:space="preserve">. </w:t>
      </w:r>
    </w:p>
    <w:p w14:paraId="24EE79FA" w14:textId="77777777" w:rsidR="00DF47BE" w:rsidRPr="00476D2F" w:rsidRDefault="00DF47BE">
      <w:pPr>
        <w:spacing w:before="120"/>
        <w:rPr>
          <w:b/>
        </w:rPr>
      </w:pPr>
      <w:r w:rsidRPr="00476D2F">
        <w:rPr>
          <w:b/>
        </w:rPr>
        <w:t>Method 1</w:t>
      </w:r>
    </w:p>
    <w:p w14:paraId="24EE79FB" w14:textId="77777777" w:rsidR="00DF47BE" w:rsidRPr="00476D2F" w:rsidRDefault="00DF47BE">
      <w:pPr>
        <w:spacing w:before="0" w:after="120"/>
      </w:pPr>
      <w:r w:rsidRPr="00476D2F">
        <w:t xml:space="preserve">When the application is in such a state that it is waiting for a report message, it </w:t>
      </w:r>
      <w:proofErr w:type="gramStart"/>
      <w:r w:rsidRPr="00476D2F">
        <w:t>has to</w:t>
      </w:r>
      <w:proofErr w:type="gramEnd"/>
      <w:r w:rsidRPr="00476D2F">
        <w:t xml:space="preserve"> set two attributes in the “</w:t>
      </w:r>
      <w:proofErr w:type="spellStart"/>
      <w:r w:rsidRPr="00476D2F">
        <w:t>MsgDesc</w:t>
      </w:r>
      <w:proofErr w:type="spellEnd"/>
      <w:r w:rsidRPr="00476D2F">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E" w14:textId="77777777">
        <w:tc>
          <w:tcPr>
            <w:tcW w:w="9287" w:type="dxa"/>
            <w:tcBorders>
              <w:top w:val="single" w:sz="4" w:space="0" w:color="000080"/>
              <w:left w:val="single" w:sz="4" w:space="0" w:color="000080"/>
              <w:bottom w:val="single" w:sz="4" w:space="0" w:color="000080"/>
              <w:right w:val="single" w:sz="4" w:space="0" w:color="000080"/>
            </w:tcBorders>
          </w:tcPr>
          <w:p w14:paraId="24EE79FC" w14:textId="77777777" w:rsidR="00DF47BE" w:rsidRPr="00476D2F" w:rsidRDefault="00DF47BE">
            <w:pPr>
              <w:spacing w:before="0"/>
              <w:ind w:left="720"/>
              <w:rPr>
                <w:rFonts w:ascii="Courier New" w:hAnsi="Courier New" w:cs="Courier New"/>
              </w:rPr>
            </w:pPr>
            <w:proofErr w:type="spellStart"/>
            <w:r w:rsidRPr="00476D2F">
              <w:rPr>
                <w:rFonts w:ascii="Courier New" w:hAnsi="Courier New" w:cs="Courier New"/>
              </w:rPr>
              <w:t>MsgDesc.MsgId</w:t>
            </w:r>
            <w:proofErr w:type="spellEnd"/>
            <w:r w:rsidRPr="00476D2F">
              <w:rPr>
                <w:rFonts w:ascii="Courier New" w:hAnsi="Courier New" w:cs="Courier New"/>
              </w:rPr>
              <w:t xml:space="preserve"> = CSIMQMI_NONE ;</w:t>
            </w:r>
          </w:p>
          <w:p w14:paraId="24EE79FD" w14:textId="77777777" w:rsidR="00DF47BE" w:rsidRPr="00476D2F" w:rsidRDefault="00DF47BE">
            <w:pPr>
              <w:spacing w:before="0"/>
              <w:ind w:left="720"/>
            </w:pPr>
            <w:proofErr w:type="spellStart"/>
            <w:r w:rsidRPr="00476D2F">
              <w:rPr>
                <w:rFonts w:ascii="Courier New" w:hAnsi="Courier New" w:cs="Courier New"/>
              </w:rPr>
              <w:t>MsgDesc.CorrelId</w:t>
            </w:r>
            <w:proofErr w:type="spellEnd"/>
            <w:r w:rsidRPr="00476D2F">
              <w:rPr>
                <w:rFonts w:ascii="Courier New" w:hAnsi="Courier New" w:cs="Courier New"/>
              </w:rPr>
              <w:t xml:space="preserve"> = {value of the </w:t>
            </w:r>
            <w:proofErr w:type="spellStart"/>
            <w:r w:rsidRPr="00476D2F">
              <w:rPr>
                <w:rFonts w:ascii="Courier New" w:hAnsi="Courier New" w:cs="Courier New"/>
              </w:rPr>
              <w:t>MsgId</w:t>
            </w:r>
            <w:proofErr w:type="spellEnd"/>
            <w:r w:rsidRPr="00476D2F">
              <w:rPr>
                <w:rFonts w:ascii="Courier New" w:hAnsi="Courier New" w:cs="Courier New"/>
              </w:rPr>
              <w:t xml:space="preserve"> in the original message, for which a report is now awaited};</w:t>
            </w:r>
          </w:p>
        </w:tc>
      </w:tr>
    </w:tbl>
    <w:p w14:paraId="24EE79FF" w14:textId="77777777" w:rsidR="00DF47BE" w:rsidRPr="00476D2F" w:rsidRDefault="00DF47BE">
      <w:pPr>
        <w:spacing w:before="120"/>
      </w:pPr>
      <w:r w:rsidRPr="00476D2F">
        <w:t xml:space="preserve">This initialisation is to be performed before each </w:t>
      </w:r>
      <w:proofErr w:type="spellStart"/>
      <w:r w:rsidRPr="00476D2F">
        <w:t>HL_mq_get</w:t>
      </w:r>
      <w:proofErr w:type="spellEnd"/>
      <w:r w:rsidRPr="00476D2F">
        <w:t>() invocation.</w:t>
      </w:r>
    </w:p>
    <w:p w14:paraId="24EE7A00" w14:textId="77777777" w:rsidR="00DF47BE" w:rsidRPr="00476D2F" w:rsidRDefault="00DF47BE">
      <w:pPr>
        <w:spacing w:before="120"/>
        <w:rPr>
          <w:b/>
        </w:rPr>
      </w:pPr>
      <w:r w:rsidRPr="00476D2F">
        <w:rPr>
          <w:b/>
        </w:rPr>
        <w:t>Method 2</w:t>
      </w:r>
    </w:p>
    <w:p w14:paraId="24EE7A01" w14:textId="77777777" w:rsidR="00DF47BE" w:rsidRPr="00476D2F" w:rsidRDefault="00DF47BE">
      <w:pPr>
        <w:spacing w:before="0" w:after="120"/>
      </w:pPr>
      <w:r w:rsidRPr="00476D2F">
        <w:t xml:space="preserve">When the application is in such a state that it is waiting for any kind of message, it </w:t>
      </w:r>
      <w:proofErr w:type="gramStart"/>
      <w:r w:rsidRPr="00476D2F">
        <w:t>has to</w:t>
      </w:r>
      <w:proofErr w:type="gramEnd"/>
      <w:r w:rsidRPr="00476D2F">
        <w:t xml:space="preserve"> set two attributes in the “</w:t>
      </w:r>
      <w:proofErr w:type="spellStart"/>
      <w:r w:rsidRPr="00476D2F">
        <w:t>MsgDesc</w:t>
      </w:r>
      <w:proofErr w:type="spellEnd"/>
      <w:r w:rsidRPr="00476D2F">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04" w14:textId="77777777">
        <w:tc>
          <w:tcPr>
            <w:tcW w:w="9287" w:type="dxa"/>
            <w:tcBorders>
              <w:top w:val="single" w:sz="4" w:space="0" w:color="000080"/>
              <w:left w:val="single" w:sz="4" w:space="0" w:color="000080"/>
              <w:bottom w:val="single" w:sz="4" w:space="0" w:color="000080"/>
              <w:right w:val="single" w:sz="4" w:space="0" w:color="000080"/>
            </w:tcBorders>
          </w:tcPr>
          <w:p w14:paraId="24EE7A02" w14:textId="77777777" w:rsidR="00DF47BE" w:rsidRPr="00476D2F" w:rsidRDefault="00DF47BE">
            <w:pPr>
              <w:spacing w:before="0"/>
              <w:ind w:left="720"/>
              <w:rPr>
                <w:rFonts w:ascii="Courier New" w:hAnsi="Courier New" w:cs="Courier New"/>
              </w:rPr>
            </w:pPr>
            <w:proofErr w:type="spellStart"/>
            <w:r w:rsidRPr="00476D2F">
              <w:rPr>
                <w:rFonts w:ascii="Courier New" w:hAnsi="Courier New" w:cs="Courier New"/>
              </w:rPr>
              <w:t>MsgDesc.MsgId</w:t>
            </w:r>
            <w:proofErr w:type="spellEnd"/>
            <w:r w:rsidRPr="00476D2F">
              <w:rPr>
                <w:rFonts w:ascii="Courier New" w:hAnsi="Courier New" w:cs="Courier New"/>
              </w:rPr>
              <w:t xml:space="preserve"> = CSIMQMI_NONE ;</w:t>
            </w:r>
          </w:p>
          <w:p w14:paraId="24EE7A03" w14:textId="77777777" w:rsidR="00DF47BE" w:rsidRPr="00476D2F" w:rsidRDefault="00DF47BE">
            <w:pPr>
              <w:spacing w:before="0"/>
              <w:ind w:left="720"/>
            </w:pPr>
            <w:proofErr w:type="spellStart"/>
            <w:r w:rsidRPr="00476D2F">
              <w:rPr>
                <w:rFonts w:ascii="Courier New" w:hAnsi="Courier New" w:cs="Courier New"/>
              </w:rPr>
              <w:t>MsgDesc.CorrelId</w:t>
            </w:r>
            <w:proofErr w:type="spellEnd"/>
            <w:r w:rsidRPr="00476D2F">
              <w:rPr>
                <w:rFonts w:ascii="Courier New" w:hAnsi="Courier New" w:cs="Courier New"/>
              </w:rPr>
              <w:t xml:space="preserve"> = CSIMQCI_NONE ;</w:t>
            </w:r>
          </w:p>
        </w:tc>
      </w:tr>
    </w:tbl>
    <w:p w14:paraId="24EE7A05" w14:textId="77777777" w:rsidR="00DF47BE" w:rsidRPr="00476D2F" w:rsidRDefault="00DF47BE">
      <w:pPr>
        <w:spacing w:before="0"/>
        <w:ind w:left="720"/>
      </w:pPr>
    </w:p>
    <w:p w14:paraId="24EE7A06" w14:textId="77777777" w:rsidR="00DF47BE" w:rsidRPr="00476D2F" w:rsidRDefault="00DF47BE">
      <w:pPr>
        <w:spacing w:before="120"/>
      </w:pPr>
      <w:r w:rsidRPr="00476D2F">
        <w:t xml:space="preserve">This initialisation is to be performed before each </w:t>
      </w:r>
      <w:proofErr w:type="spellStart"/>
      <w:r w:rsidRPr="00476D2F">
        <w:t>HL_mq_get</w:t>
      </w:r>
      <w:proofErr w:type="spellEnd"/>
      <w:r w:rsidRPr="00476D2F">
        <w:t>() invocation.</w:t>
      </w:r>
    </w:p>
    <w:p w14:paraId="24EE7A07" w14:textId="77777777" w:rsidR="00DF47BE" w:rsidRPr="00476D2F" w:rsidRDefault="00DF47BE">
      <w:r w:rsidRPr="00476D2F">
        <w:t xml:space="preserve">While the policy for reading messages from a queue with </w:t>
      </w:r>
      <w:proofErr w:type="spellStart"/>
      <w:r w:rsidRPr="00476D2F">
        <w:t>HL_mq_get</w:t>
      </w:r>
      <w:proofErr w:type="spellEnd"/>
      <w:r w:rsidRPr="00476D2F">
        <w:t>() depends on the design of the application architecture, it is recommended though to use the Method 2 in combination with a priority value explained in attribute “Priority” of the “QoS”.</w:t>
      </w:r>
    </w:p>
    <w:p w14:paraId="24EE7A08" w14:textId="77777777" w:rsidR="00DF47BE" w:rsidRPr="00476D2F" w:rsidRDefault="00DF47BE">
      <w:r w:rsidRPr="00476D2F">
        <w:t>This means in practical terms that, within a set of messages read with a uniform “Priority” (see argument “QoS”), the messages will be read in their order of appearance.</w:t>
      </w:r>
    </w:p>
    <w:p w14:paraId="24EE7A09" w14:textId="0D3D0EFC" w:rsidR="00DF47BE" w:rsidRPr="00476D2F" w:rsidRDefault="00DF47BE">
      <w:r w:rsidRPr="00476D2F">
        <w:t>They have then to be handled separately in line with the value of the “</w:t>
      </w:r>
      <w:proofErr w:type="spellStart"/>
      <w:r w:rsidRPr="00476D2F">
        <w:t>MsgDesc.MsgType</w:t>
      </w:r>
      <w:proofErr w:type="spellEnd"/>
      <w:r w:rsidRPr="00476D2F">
        <w:t xml:space="preserve">” (either CSIMQMT_DATAGRAM or CSIMQMT_REPORT, as stated in </w:t>
      </w:r>
      <w:r w:rsidR="00A9312B" w:rsidRPr="00476D2F">
        <w:fldChar w:fldCharType="begin"/>
      </w:r>
      <w:r w:rsidR="00A9312B" w:rsidRPr="00476D2F">
        <w:instrText xml:space="preserve"> REF _Ref458144439 \h  \* MERGEFORMAT </w:instrText>
      </w:r>
      <w:r w:rsidR="00A9312B" w:rsidRPr="00476D2F">
        <w:fldChar w:fldCharType="separate"/>
      </w:r>
      <w:r w:rsidR="004501EF" w:rsidRPr="00476D2F">
        <w:t xml:space="preserve">Table </w:t>
      </w:r>
      <w:r w:rsidR="004501EF">
        <w:t>72</w:t>
      </w:r>
      <w:r w:rsidR="00A9312B" w:rsidRPr="00476D2F">
        <w:fldChar w:fldCharType="end"/>
      </w:r>
      <w:r w:rsidRPr="00476D2F">
        <w:t xml:space="preserve">). Any message with its </w:t>
      </w:r>
      <w:proofErr w:type="spellStart"/>
      <w:r w:rsidRPr="00476D2F">
        <w:t>MsgType</w:t>
      </w:r>
      <w:proofErr w:type="spellEnd"/>
      <w:r w:rsidRPr="00476D2F">
        <w:t xml:space="preserve"> equal to CSIMQMT_REPORT must be matched to its own originator by the rule:</w:t>
      </w:r>
    </w:p>
    <w:p w14:paraId="24EE7A0A" w14:textId="77777777" w:rsidR="00DF47BE" w:rsidRPr="00476D2F" w:rsidRDefault="00DF47BE">
      <w:pPr>
        <w:jc w:val="center"/>
      </w:pPr>
      <w:r w:rsidRPr="00476D2F">
        <w:t>[</w:t>
      </w:r>
      <w:proofErr w:type="spellStart"/>
      <w:r w:rsidRPr="00476D2F">
        <w:t>report_message.CorrelId</w:t>
      </w:r>
      <w:proofErr w:type="spellEnd"/>
      <w:r w:rsidRPr="00476D2F">
        <w:t>] is equal to [</w:t>
      </w:r>
      <w:proofErr w:type="spellStart"/>
      <w:r w:rsidRPr="00476D2F">
        <w:t>original_message.MsgId</w:t>
      </w:r>
      <w:proofErr w:type="spellEnd"/>
      <w:r w:rsidRPr="00476D2F">
        <w:t>]</w:t>
      </w:r>
    </w:p>
    <w:p w14:paraId="24EE7A0B" w14:textId="77777777" w:rsidR="00DF47BE" w:rsidRPr="00476D2F" w:rsidRDefault="00DF47BE">
      <w:r w:rsidRPr="00476D2F">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24EE7A0C" w14:textId="77777777" w:rsidR="00DF47BE" w:rsidRPr="00476D2F" w:rsidRDefault="00DF47BE" w:rsidP="00117A38">
      <w:pPr>
        <w:numPr>
          <w:ilvl w:val="0"/>
          <w:numId w:val="34"/>
        </w:numPr>
        <w:spacing w:before="120" w:after="120"/>
      </w:pPr>
      <w:r w:rsidRPr="00476D2F">
        <w:t xml:space="preserve">Value of field </w:t>
      </w:r>
      <w:proofErr w:type="spellStart"/>
      <w:r w:rsidRPr="00476D2F">
        <w:t>CSIMQMD.MsgId</w:t>
      </w:r>
      <w:proofErr w:type="spellEnd"/>
      <w:r w:rsidRPr="00476D2F">
        <w:t xml:space="preserve"> in the message sent by the sending NTA</w:t>
      </w:r>
      <w:r w:rsidR="00FA14F8" w:rsidRPr="00476D2F">
        <w:t>;</w:t>
      </w:r>
    </w:p>
    <w:p w14:paraId="24EE7A0D" w14:textId="65B6D854" w:rsidR="00DF47BE" w:rsidRDefault="00DF47BE" w:rsidP="00117A38">
      <w:pPr>
        <w:numPr>
          <w:ilvl w:val="0"/>
          <w:numId w:val="34"/>
        </w:numPr>
        <w:spacing w:before="120" w:after="120"/>
      </w:pPr>
      <w:r w:rsidRPr="00476D2F">
        <w:t xml:space="preserve">Value of field </w:t>
      </w:r>
      <w:proofErr w:type="spellStart"/>
      <w:r w:rsidRPr="00476D2F">
        <w:t>CSIMQMD.CorrelId</w:t>
      </w:r>
      <w:proofErr w:type="spellEnd"/>
      <w:r w:rsidRPr="00476D2F">
        <w:t xml:space="preserve"> in a report message given by the sending NTA (exception, COA, expiration, COD).</w:t>
      </w:r>
    </w:p>
    <w:p w14:paraId="3295FBFD" w14:textId="77777777" w:rsidR="006901EC" w:rsidRDefault="006901EC" w:rsidP="006901EC">
      <w:pPr>
        <w:spacing w:before="120" w:after="120"/>
      </w:pPr>
    </w:p>
    <w:p w14:paraId="24EE7A0E" w14:textId="42B41BB9" w:rsidR="00DF47BE" w:rsidRPr="00476D2F" w:rsidRDefault="00DF47BE">
      <w:pPr>
        <w:pStyle w:val="BodyTextIndent"/>
        <w:spacing w:after="240"/>
      </w:pPr>
      <w:r w:rsidRPr="00476D2F">
        <w:t>The “</w:t>
      </w:r>
      <w:proofErr w:type="spellStart"/>
      <w:r w:rsidRPr="00476D2F">
        <w:t>GetMsgOpts</w:t>
      </w:r>
      <w:proofErr w:type="spellEnd"/>
      <w:r w:rsidRPr="00476D2F">
        <w:t xml:space="preserve">” argument is a structure that controls the behaviour of the </w:t>
      </w:r>
      <w:proofErr w:type="spellStart"/>
      <w:r w:rsidRPr="00476D2F">
        <w:t>HL_mq_get</w:t>
      </w:r>
      <w:proofErr w:type="spellEnd"/>
      <w:r w:rsidRPr="00476D2F">
        <w:t xml:space="preserve">() verb. The structure is shown in </w:t>
      </w:r>
      <w:r w:rsidR="00A9312B" w:rsidRPr="00476D2F">
        <w:fldChar w:fldCharType="begin"/>
      </w:r>
      <w:r w:rsidR="00A9312B" w:rsidRPr="00476D2F">
        <w:instrText xml:space="preserve"> REF _Ref30570672 \h  \* MERGEFORMAT </w:instrText>
      </w:r>
      <w:r w:rsidR="00A9312B" w:rsidRPr="00476D2F">
        <w:fldChar w:fldCharType="separate"/>
      </w:r>
      <w:r w:rsidR="004501EF" w:rsidRPr="00476D2F">
        <w:t xml:space="preserve">Table </w:t>
      </w:r>
      <w:r w:rsidR="004501EF">
        <w:t>78</w:t>
      </w:r>
      <w:r w:rsidR="00A9312B" w:rsidRPr="00476D2F">
        <w:fldChar w:fldCharType="end"/>
      </w:r>
      <w:r w:rsidRPr="00476D2F">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97"/>
        <w:gridCol w:w="2026"/>
        <w:gridCol w:w="2949"/>
      </w:tblGrid>
      <w:tr w:rsidR="00DF47BE" w:rsidRPr="00110E6A" w14:paraId="24EE7A12" w14:textId="77777777" w:rsidTr="00615AD2">
        <w:trPr>
          <w:cantSplit/>
          <w:tblHeader/>
          <w:jc w:val="center"/>
        </w:trPr>
        <w:tc>
          <w:tcPr>
            <w:tcW w:w="6123" w:type="dxa"/>
            <w:gridSpan w:val="2"/>
            <w:tcBorders>
              <w:bottom w:val="nil"/>
            </w:tcBorders>
            <w:shd w:val="clear" w:color="auto" w:fill="000080"/>
          </w:tcPr>
          <w:p w14:paraId="24EE7A10" w14:textId="77777777" w:rsidR="00DF47BE" w:rsidRPr="00476D2F" w:rsidRDefault="00DF47BE" w:rsidP="006901EC">
            <w:pPr>
              <w:tabs>
                <w:tab w:val="left" w:pos="1134"/>
                <w:tab w:val="left" w:pos="2835"/>
                <w:tab w:val="left" w:pos="5103"/>
                <w:tab w:val="left" w:pos="8789"/>
              </w:tabs>
              <w:spacing w:before="120"/>
              <w:jc w:val="left"/>
              <w:rPr>
                <w:b/>
              </w:rPr>
            </w:pPr>
            <w:r w:rsidRPr="00476D2F">
              <w:rPr>
                <w:b/>
              </w:rPr>
              <w:t>typedef struct tag</w:t>
            </w:r>
          </w:p>
        </w:tc>
        <w:tc>
          <w:tcPr>
            <w:tcW w:w="2949" w:type="dxa"/>
            <w:tcBorders>
              <w:bottom w:val="nil"/>
            </w:tcBorders>
            <w:shd w:val="clear" w:color="auto" w:fill="000080"/>
          </w:tcPr>
          <w:p w14:paraId="24EE7A11" w14:textId="77777777" w:rsidR="00DF47BE" w:rsidRPr="00476D2F" w:rsidRDefault="00DF47BE" w:rsidP="006901EC">
            <w:pPr>
              <w:tabs>
                <w:tab w:val="left" w:pos="1134"/>
                <w:tab w:val="left" w:pos="2835"/>
                <w:tab w:val="left" w:pos="5103"/>
                <w:tab w:val="left" w:pos="8789"/>
              </w:tabs>
              <w:spacing w:before="120"/>
              <w:jc w:val="left"/>
              <w:rPr>
                <w:b/>
              </w:rPr>
            </w:pPr>
            <w:r w:rsidRPr="00476D2F">
              <w:rPr>
                <w:b/>
              </w:rPr>
              <w:t>Initial value</w:t>
            </w:r>
          </w:p>
        </w:tc>
      </w:tr>
      <w:tr w:rsidR="00DF47BE" w:rsidRPr="00110E6A" w14:paraId="24EE7A14"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13" w14:textId="77777777" w:rsidR="00DF47BE" w:rsidRPr="00476D2F" w:rsidRDefault="00DF47BE" w:rsidP="006901EC">
            <w:pPr>
              <w:pStyle w:val="Table12"/>
              <w:spacing w:before="120" w:after="0"/>
              <w:rPr>
                <w:sz w:val="20"/>
              </w:rPr>
            </w:pPr>
            <w:r w:rsidRPr="00476D2F">
              <w:rPr>
                <w:sz w:val="20"/>
              </w:rPr>
              <w:t>CSIMQGMO{</w:t>
            </w:r>
          </w:p>
        </w:tc>
      </w:tr>
      <w:tr w:rsidR="00DF47BE" w:rsidRPr="00110E6A" w14:paraId="24EE7A1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5" w14:textId="77777777" w:rsidR="00DF47BE" w:rsidRPr="00476D2F" w:rsidRDefault="00DF47BE" w:rsidP="006901EC">
            <w:pPr>
              <w:pStyle w:val="Table12"/>
              <w:spacing w:before="120" w:after="0"/>
              <w:rPr>
                <w:sz w:val="20"/>
              </w:rPr>
            </w:pPr>
            <w:r w:rsidRPr="00476D2F">
              <w:rPr>
                <w:sz w:val="20"/>
              </w:rPr>
              <w:t>CSICHAR4</w:t>
            </w:r>
          </w:p>
        </w:tc>
        <w:tc>
          <w:tcPr>
            <w:tcW w:w="2026" w:type="dxa"/>
            <w:tcBorders>
              <w:top w:val="single" w:sz="4" w:space="0" w:color="auto"/>
              <w:left w:val="single" w:sz="4" w:space="0" w:color="auto"/>
              <w:bottom w:val="single" w:sz="4" w:space="0" w:color="auto"/>
              <w:right w:val="single" w:sz="4" w:space="0" w:color="auto"/>
            </w:tcBorders>
          </w:tcPr>
          <w:p w14:paraId="24EE7A16" w14:textId="77777777" w:rsidR="00DF47BE" w:rsidRPr="00476D2F" w:rsidRDefault="00DF47BE" w:rsidP="006901EC">
            <w:pPr>
              <w:pStyle w:val="Table12"/>
              <w:spacing w:before="120" w:after="0"/>
              <w:rPr>
                <w:sz w:val="20"/>
              </w:rPr>
            </w:pPr>
            <w:proofErr w:type="spellStart"/>
            <w:r w:rsidRPr="00476D2F">
              <w:rPr>
                <w:sz w:val="20"/>
              </w:rPr>
              <w:t>StrucId</w:t>
            </w:r>
            <w:proofErr w:type="spellEnd"/>
            <w:r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17" w14:textId="77777777" w:rsidR="00DF47BE" w:rsidRPr="00476D2F" w:rsidRDefault="00DF47BE" w:rsidP="006901EC">
            <w:pPr>
              <w:pStyle w:val="Table12"/>
              <w:spacing w:before="120" w:after="0"/>
              <w:rPr>
                <w:sz w:val="20"/>
              </w:rPr>
            </w:pPr>
            <w:r w:rsidRPr="00476D2F">
              <w:rPr>
                <w:sz w:val="20"/>
              </w:rPr>
              <w:t>CSIMQGMO_STRUC_ID</w:t>
            </w:r>
          </w:p>
        </w:tc>
      </w:tr>
      <w:tr w:rsidR="00DF47BE" w:rsidRPr="00110E6A" w14:paraId="24EE7A1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9" w14:textId="77777777" w:rsidR="00DF47BE" w:rsidRPr="00476D2F" w:rsidRDefault="00DF47BE" w:rsidP="006901EC">
            <w:pPr>
              <w:pStyle w:val="Table12"/>
              <w:spacing w:before="12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A" w14:textId="77777777" w:rsidR="00DF47BE" w:rsidRPr="00476D2F" w:rsidRDefault="00DF47BE" w:rsidP="006901EC">
            <w:pPr>
              <w:pStyle w:val="Table12"/>
              <w:spacing w:before="120" w:after="0"/>
              <w:rPr>
                <w:sz w:val="20"/>
              </w:rPr>
            </w:pPr>
            <w:r w:rsidRPr="00476D2F">
              <w:rPr>
                <w:sz w:val="20"/>
              </w:rPr>
              <w:t>Version;</w:t>
            </w:r>
          </w:p>
        </w:tc>
        <w:tc>
          <w:tcPr>
            <w:tcW w:w="2949" w:type="dxa"/>
            <w:tcBorders>
              <w:top w:val="single" w:sz="4" w:space="0" w:color="auto"/>
              <w:left w:val="single" w:sz="4" w:space="0" w:color="auto"/>
              <w:bottom w:val="single" w:sz="4" w:space="0" w:color="auto"/>
              <w:right w:val="single" w:sz="4" w:space="0" w:color="auto"/>
            </w:tcBorders>
          </w:tcPr>
          <w:p w14:paraId="24EE7A1B" w14:textId="77777777" w:rsidR="00DF47BE" w:rsidRPr="00476D2F" w:rsidRDefault="00DF47BE" w:rsidP="006901EC">
            <w:pPr>
              <w:pStyle w:val="Table12"/>
              <w:spacing w:before="120" w:after="0"/>
              <w:rPr>
                <w:sz w:val="20"/>
              </w:rPr>
            </w:pPr>
            <w:r w:rsidRPr="00476D2F">
              <w:rPr>
                <w:sz w:val="20"/>
              </w:rPr>
              <w:t>CSIMQGMO_VERSION_1</w:t>
            </w:r>
          </w:p>
        </w:tc>
      </w:tr>
      <w:tr w:rsidR="00DF47BE" w:rsidRPr="00110E6A" w14:paraId="24EE7A2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D" w14:textId="77777777" w:rsidR="00DF47BE" w:rsidRPr="00476D2F" w:rsidRDefault="00DF47BE" w:rsidP="006901EC">
            <w:pPr>
              <w:pStyle w:val="Table12"/>
              <w:spacing w:before="12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E" w14:textId="77777777" w:rsidR="00DF47BE" w:rsidRPr="00476D2F" w:rsidRDefault="00DF47BE" w:rsidP="006901EC">
            <w:pPr>
              <w:pStyle w:val="Table12"/>
              <w:spacing w:before="120" w:after="0"/>
              <w:rPr>
                <w:sz w:val="20"/>
              </w:rPr>
            </w:pPr>
            <w:r w:rsidRPr="00476D2F">
              <w:rPr>
                <w:sz w:val="20"/>
              </w:rPr>
              <w:t>Options;</w:t>
            </w:r>
          </w:p>
        </w:tc>
        <w:tc>
          <w:tcPr>
            <w:tcW w:w="2949" w:type="dxa"/>
            <w:tcBorders>
              <w:top w:val="single" w:sz="4" w:space="0" w:color="auto"/>
              <w:left w:val="single" w:sz="4" w:space="0" w:color="auto"/>
              <w:bottom w:val="single" w:sz="4" w:space="0" w:color="auto"/>
              <w:right w:val="single" w:sz="4" w:space="0" w:color="auto"/>
            </w:tcBorders>
          </w:tcPr>
          <w:p w14:paraId="24EE7A1F" w14:textId="77777777" w:rsidR="00DF47BE" w:rsidRPr="00476D2F" w:rsidRDefault="00DF47BE" w:rsidP="006901EC">
            <w:pPr>
              <w:pStyle w:val="Table12"/>
              <w:spacing w:before="120" w:after="0"/>
              <w:rPr>
                <w:sz w:val="20"/>
              </w:rPr>
            </w:pPr>
          </w:p>
        </w:tc>
      </w:tr>
      <w:tr w:rsidR="00DF47BE" w:rsidRPr="00110E6A" w14:paraId="24EE7A24"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1" w14:textId="77777777" w:rsidR="00DF47BE" w:rsidRPr="00476D2F" w:rsidRDefault="00DF47BE" w:rsidP="006901EC">
            <w:pPr>
              <w:pStyle w:val="Table12"/>
              <w:spacing w:before="12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2" w14:textId="77777777" w:rsidR="00DF47BE" w:rsidRPr="00476D2F" w:rsidRDefault="00DF47BE" w:rsidP="006901EC">
            <w:pPr>
              <w:pStyle w:val="Table12"/>
              <w:spacing w:before="120" w:after="0"/>
              <w:rPr>
                <w:sz w:val="20"/>
              </w:rPr>
            </w:pPr>
            <w:proofErr w:type="spellStart"/>
            <w:r w:rsidRPr="00476D2F">
              <w:rPr>
                <w:sz w:val="20"/>
              </w:rPr>
              <w:t>WaitInterval</w:t>
            </w:r>
            <w:proofErr w:type="spellEnd"/>
            <w:r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3" w14:textId="77777777" w:rsidR="00DF47BE" w:rsidRPr="00476D2F" w:rsidRDefault="00DF47BE" w:rsidP="006901EC">
            <w:pPr>
              <w:pStyle w:val="Table12"/>
              <w:spacing w:before="120" w:after="0"/>
              <w:rPr>
                <w:sz w:val="20"/>
              </w:rPr>
            </w:pPr>
          </w:p>
        </w:tc>
      </w:tr>
      <w:tr w:rsidR="00DF47BE" w:rsidRPr="00110E6A" w14:paraId="24EE7A2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5" w14:textId="77777777" w:rsidR="00DF47BE" w:rsidRPr="00476D2F" w:rsidRDefault="00DF47BE" w:rsidP="006901EC">
            <w:pPr>
              <w:pStyle w:val="Table12"/>
              <w:spacing w:before="12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6" w14:textId="77777777" w:rsidR="00DF47BE" w:rsidRPr="00476D2F" w:rsidRDefault="000508AC" w:rsidP="006901EC">
            <w:pPr>
              <w:pStyle w:val="Table12"/>
              <w:spacing w:before="120" w:after="0"/>
              <w:rPr>
                <w:sz w:val="20"/>
              </w:rPr>
            </w:pPr>
            <w:r w:rsidRPr="00476D2F">
              <w:rPr>
                <w:sz w:val="20"/>
              </w:rPr>
              <w:t>Signal1</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7" w14:textId="77777777" w:rsidR="00DF47BE" w:rsidRPr="00476D2F" w:rsidRDefault="00DF47BE" w:rsidP="006901EC">
            <w:pPr>
              <w:pStyle w:val="Table12"/>
              <w:spacing w:before="120" w:after="0"/>
              <w:rPr>
                <w:sz w:val="20"/>
              </w:rPr>
            </w:pPr>
            <w:r w:rsidRPr="00476D2F">
              <w:rPr>
                <w:sz w:val="20"/>
              </w:rPr>
              <w:t>(DNC)</w:t>
            </w:r>
          </w:p>
        </w:tc>
      </w:tr>
      <w:tr w:rsidR="00DF47BE" w:rsidRPr="00110E6A" w14:paraId="24EE7A2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9" w14:textId="77777777" w:rsidR="00DF47BE" w:rsidRPr="00476D2F" w:rsidRDefault="00DF47BE" w:rsidP="006901EC">
            <w:pPr>
              <w:pStyle w:val="Table12"/>
              <w:spacing w:before="12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A" w14:textId="77777777" w:rsidR="00DF47BE" w:rsidRPr="00476D2F" w:rsidRDefault="000508AC" w:rsidP="006901EC">
            <w:pPr>
              <w:pStyle w:val="Table12"/>
              <w:spacing w:before="120" w:after="0"/>
              <w:rPr>
                <w:sz w:val="20"/>
              </w:rPr>
            </w:pPr>
            <w:r w:rsidRPr="00476D2F">
              <w:rPr>
                <w:sz w:val="20"/>
              </w:rPr>
              <w:t>Signal2</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B" w14:textId="77777777" w:rsidR="00DF47BE" w:rsidRPr="00476D2F" w:rsidRDefault="00DF47BE" w:rsidP="006901EC">
            <w:pPr>
              <w:pStyle w:val="Table12"/>
              <w:spacing w:before="120" w:after="0"/>
              <w:rPr>
                <w:sz w:val="20"/>
              </w:rPr>
            </w:pPr>
            <w:r w:rsidRPr="00476D2F">
              <w:rPr>
                <w:sz w:val="20"/>
              </w:rPr>
              <w:t>(DNC)</w:t>
            </w:r>
          </w:p>
        </w:tc>
      </w:tr>
      <w:tr w:rsidR="00DF47BE" w:rsidRPr="00110E6A" w14:paraId="24EE7A3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D" w14:textId="77777777" w:rsidR="00DF47BE" w:rsidRPr="00476D2F" w:rsidRDefault="00DF47BE" w:rsidP="006901EC">
            <w:pPr>
              <w:pStyle w:val="Table12"/>
              <w:spacing w:before="120" w:after="0"/>
              <w:rPr>
                <w:sz w:val="20"/>
              </w:rPr>
            </w:pPr>
            <w:r w:rsidRPr="00476D2F">
              <w:rPr>
                <w:sz w:val="20"/>
              </w:rPr>
              <w:t>CSICHAR48</w:t>
            </w:r>
          </w:p>
        </w:tc>
        <w:tc>
          <w:tcPr>
            <w:tcW w:w="2026" w:type="dxa"/>
            <w:tcBorders>
              <w:top w:val="single" w:sz="4" w:space="0" w:color="auto"/>
              <w:left w:val="single" w:sz="4" w:space="0" w:color="auto"/>
              <w:bottom w:val="single" w:sz="4" w:space="0" w:color="auto"/>
              <w:right w:val="single" w:sz="4" w:space="0" w:color="auto"/>
            </w:tcBorders>
          </w:tcPr>
          <w:p w14:paraId="24EE7A2E" w14:textId="77777777" w:rsidR="00DF47BE" w:rsidRPr="00476D2F" w:rsidRDefault="00DF47BE" w:rsidP="006901EC">
            <w:pPr>
              <w:pStyle w:val="Table12"/>
              <w:spacing w:before="120" w:after="0"/>
              <w:rPr>
                <w:sz w:val="20"/>
              </w:rPr>
            </w:pPr>
            <w:proofErr w:type="spellStart"/>
            <w:r w:rsidRPr="00476D2F">
              <w:rPr>
                <w:sz w:val="20"/>
              </w:rPr>
              <w:t>DynamicQName</w:t>
            </w:r>
            <w:proofErr w:type="spellEnd"/>
            <w:r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F" w14:textId="77777777" w:rsidR="00DF47BE" w:rsidRPr="00476D2F" w:rsidRDefault="00DF47BE" w:rsidP="006901EC">
            <w:pPr>
              <w:pStyle w:val="Table12"/>
              <w:spacing w:before="120" w:after="0"/>
              <w:rPr>
                <w:sz w:val="20"/>
              </w:rPr>
            </w:pPr>
            <w:r w:rsidRPr="00476D2F">
              <w:rPr>
                <w:sz w:val="20"/>
              </w:rPr>
              <w:t>(DNC)</w:t>
            </w:r>
          </w:p>
        </w:tc>
      </w:tr>
      <w:tr w:rsidR="00DF47BE" w:rsidRPr="00110E6A" w14:paraId="24EE7A32"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31" w14:textId="77777777" w:rsidR="00DF47BE" w:rsidRPr="00476D2F" w:rsidRDefault="00DF47BE" w:rsidP="006901EC">
            <w:pPr>
              <w:pStyle w:val="Table12"/>
              <w:spacing w:before="120" w:after="0"/>
              <w:rPr>
                <w:sz w:val="20"/>
              </w:rPr>
            </w:pPr>
            <w:r w:rsidRPr="00476D2F">
              <w:rPr>
                <w:sz w:val="20"/>
              </w:rPr>
              <w:t>} CSIMGMO;</w:t>
            </w:r>
          </w:p>
        </w:tc>
      </w:tr>
    </w:tbl>
    <w:p w14:paraId="24EE7A33" w14:textId="4AFBCB93" w:rsidR="00DF47BE" w:rsidRPr="00476D2F" w:rsidRDefault="00DF47BE" w:rsidP="008F703C">
      <w:pPr>
        <w:pStyle w:val="Caption"/>
      </w:pPr>
      <w:bookmarkStart w:id="1905" w:name="_Ref30570672"/>
      <w:bookmarkStart w:id="1906" w:name="_Toc46229035"/>
      <w:bookmarkStart w:id="1907" w:name="_Toc77049057"/>
      <w:bookmarkStart w:id="1908" w:name="_Toc185901004"/>
      <w:r w:rsidRPr="00476D2F">
        <w:t xml:space="preserve">Table </w:t>
      </w:r>
      <w:r w:rsidR="002C7E76">
        <w:fldChar w:fldCharType="begin"/>
      </w:r>
      <w:r w:rsidR="002C7E76">
        <w:instrText xml:space="preserve"> SEQ Table \* ARABIC </w:instrText>
      </w:r>
      <w:r w:rsidR="002C7E76">
        <w:fldChar w:fldCharType="separate"/>
      </w:r>
      <w:r w:rsidR="004501EF">
        <w:rPr>
          <w:noProof/>
        </w:rPr>
        <w:t>78</w:t>
      </w:r>
      <w:r w:rsidR="002C7E76">
        <w:fldChar w:fldCharType="end"/>
      </w:r>
      <w:bookmarkEnd w:id="1905"/>
      <w:r w:rsidRPr="00476D2F">
        <w:t>: CSIMQGMO Object Descriptor</w:t>
      </w:r>
      <w:bookmarkEnd w:id="1906"/>
      <w:bookmarkEnd w:id="1907"/>
      <w:bookmarkEnd w:id="1908"/>
    </w:p>
    <w:p w14:paraId="24EE7A34" w14:textId="77777777" w:rsidR="00DF47BE" w:rsidRPr="00476D2F" w:rsidRDefault="00DF47BE">
      <w:pPr>
        <w:rPr>
          <w:b/>
        </w:rPr>
      </w:pPr>
      <w:r w:rsidRPr="00476D2F">
        <w:rPr>
          <w:b/>
        </w:rPr>
        <w:t>Notes:</w:t>
      </w:r>
    </w:p>
    <w:p w14:paraId="24EE7A35" w14:textId="77777777" w:rsidR="00DF47BE" w:rsidRPr="00476D2F" w:rsidRDefault="00DF47BE" w:rsidP="00117A38">
      <w:pPr>
        <w:numPr>
          <w:ilvl w:val="0"/>
          <w:numId w:val="20"/>
        </w:numPr>
        <w:tabs>
          <w:tab w:val="clear" w:pos="1287"/>
          <w:tab w:val="num" w:pos="927"/>
        </w:tabs>
        <w:ind w:left="927"/>
      </w:pPr>
      <w:r w:rsidRPr="00476D2F">
        <w:t>It is a design issue related to the NCA architecture, to choose between an applicative polling of a queue or a triggering mechanism initiated by CCN/CSI software, to be awakened upon a new message forthcoming in the queue. Regarding polling of a queue two processing mechanisms can be used:</w:t>
      </w:r>
    </w:p>
    <w:p w14:paraId="24EE7A36" w14:textId="77777777" w:rsidR="00DF47BE" w:rsidRPr="00476D2F" w:rsidRDefault="00DF47BE" w:rsidP="00117A38">
      <w:pPr>
        <w:numPr>
          <w:ilvl w:val="1"/>
          <w:numId w:val="34"/>
        </w:numPr>
        <w:spacing w:before="120" w:after="120"/>
      </w:pPr>
      <w:r w:rsidRPr="00476D2F">
        <w:t>Constant CSIMQGMO_NO_WAIT is related to first choice;</w:t>
      </w:r>
    </w:p>
    <w:p w14:paraId="24EE7A37" w14:textId="77777777" w:rsidR="00DF47BE" w:rsidRPr="00476D2F" w:rsidRDefault="00DF47BE" w:rsidP="00117A38">
      <w:pPr>
        <w:numPr>
          <w:ilvl w:val="1"/>
          <w:numId w:val="34"/>
        </w:numPr>
        <w:spacing w:before="120" w:after="120"/>
      </w:pPr>
      <w:r w:rsidRPr="00476D2F">
        <w:t xml:space="preserve">While CSIMQGMO_ WAIT and value of </w:t>
      </w:r>
      <w:proofErr w:type="spellStart"/>
      <w:r w:rsidRPr="00476D2F">
        <w:t>WaitInterval</w:t>
      </w:r>
      <w:proofErr w:type="spellEnd"/>
      <w:r w:rsidRPr="00476D2F">
        <w:t xml:space="preserve"> set relate to second choice.</w:t>
      </w:r>
    </w:p>
    <w:p w14:paraId="24EE7A38" w14:textId="77777777" w:rsidR="00DF47BE" w:rsidRPr="00476D2F" w:rsidRDefault="00DF47BE">
      <w:pPr>
        <w:spacing w:before="0"/>
        <w:ind w:left="916"/>
      </w:pPr>
      <w:r w:rsidRPr="00476D2F">
        <w:t xml:space="preserve">Whichever the choice </w:t>
      </w:r>
      <w:proofErr w:type="gramStart"/>
      <w:r w:rsidRPr="00476D2F">
        <w:t>taken,</w:t>
      </w:r>
      <w:proofErr w:type="gramEnd"/>
      <w:r w:rsidRPr="00476D2F">
        <w:t xml:space="preserve"> two precautions must be taken:</w:t>
      </w:r>
    </w:p>
    <w:p w14:paraId="24EE7A39" w14:textId="77777777" w:rsidR="00DF47BE" w:rsidRPr="00476D2F" w:rsidRDefault="00DF47BE" w:rsidP="00117A38">
      <w:pPr>
        <w:numPr>
          <w:ilvl w:val="1"/>
          <w:numId w:val="34"/>
        </w:numPr>
        <w:spacing w:before="120" w:after="120"/>
      </w:pPr>
      <w:r w:rsidRPr="00476D2F">
        <w:t>“</w:t>
      </w:r>
      <w:proofErr w:type="spellStart"/>
      <w:r w:rsidRPr="00476D2F">
        <w:t>WaitInterval</w:t>
      </w:r>
      <w:proofErr w:type="spellEnd"/>
      <w:r w:rsidRPr="00476D2F">
        <w:t>” cannot be set to CSIMQWI_UNLIMITED when “Options” has value CSIMQGMO_WAIT</w:t>
      </w:r>
      <w:r w:rsidR="00FA14F8" w:rsidRPr="00476D2F">
        <w:t>;</w:t>
      </w:r>
    </w:p>
    <w:p w14:paraId="24EE7A3A" w14:textId="77777777" w:rsidR="00DF47BE" w:rsidRPr="00476D2F" w:rsidRDefault="00DF47BE" w:rsidP="00117A38">
      <w:pPr>
        <w:numPr>
          <w:ilvl w:val="1"/>
          <w:numId w:val="34"/>
        </w:numPr>
        <w:spacing w:before="120" w:after="120"/>
      </w:pPr>
      <w:r w:rsidRPr="00476D2F">
        <w:t>When applicative polling is used (“Options” has value CSIMQGMO_NO_WAIT), then there must be a grace period foreseen in the application between two successive readings in the queue.</w:t>
      </w:r>
    </w:p>
    <w:p w14:paraId="24EE7A3B" w14:textId="22F6205F" w:rsidR="00DF47BE" w:rsidRPr="00476D2F" w:rsidRDefault="00DF47BE">
      <w:r w:rsidRPr="00476D2F">
        <w:t>Value of argument “</w:t>
      </w:r>
      <w:proofErr w:type="spellStart"/>
      <w:r w:rsidRPr="00476D2F">
        <w:t>DataOut</w:t>
      </w:r>
      <w:proofErr w:type="spellEnd"/>
      <w:r w:rsidRPr="00476D2F">
        <w:t xml:space="preserve">” represents the location of the </w:t>
      </w:r>
      <w:proofErr w:type="gramStart"/>
      <w:r w:rsidRPr="00476D2F">
        <w:t>data, when</w:t>
      </w:r>
      <w:proofErr w:type="gramEnd"/>
      <w:r w:rsidRPr="00476D2F">
        <w:t xml:space="preserve"> the value of the “</w:t>
      </w:r>
      <w:proofErr w:type="spellStart"/>
      <w:r w:rsidRPr="00476D2F">
        <w:t>MsgDesc.MsgType</w:t>
      </w:r>
      <w:proofErr w:type="spellEnd"/>
      <w:r w:rsidRPr="00476D2F">
        <w:t>” is CSIMQMT_DATAGRAM. Otherwise (in the case of a CSIMQMT_REPORT) the CSIDD “</w:t>
      </w:r>
      <w:proofErr w:type="spellStart"/>
      <w:r w:rsidRPr="00476D2F">
        <w:t>DataOut</w:t>
      </w:r>
      <w:proofErr w:type="spellEnd"/>
      <w:r w:rsidRPr="00476D2F">
        <w:t>” is left undefined (check this with the value of argument “</w:t>
      </w:r>
      <w:proofErr w:type="spellStart"/>
      <w:r w:rsidRPr="00476D2F">
        <w:t>MsgLen</w:t>
      </w:r>
      <w:proofErr w:type="spellEnd"/>
      <w:r w:rsidRPr="00476D2F">
        <w:t>”, that must be 0L).</w:t>
      </w:r>
    </w:p>
    <w:p w14:paraId="24EE7A3C" w14:textId="77777777" w:rsidR="00DF47BE" w:rsidRPr="00476D2F" w:rsidRDefault="00DF47BE">
      <w:r w:rsidRPr="00476D2F">
        <w:t>When a value for “</w:t>
      </w:r>
      <w:proofErr w:type="spellStart"/>
      <w:r w:rsidRPr="00476D2F">
        <w:t>DataOut</w:t>
      </w:r>
      <w:proofErr w:type="spellEnd"/>
      <w:r w:rsidRPr="00476D2F">
        <w:t>” is defined, the attribute “Flags” of this CSIDD structure defines the way the information in CSIDD is to be represented.</w:t>
      </w:r>
    </w:p>
    <w:p w14:paraId="24EE7A3D" w14:textId="352D7079" w:rsidR="00DF47BE" w:rsidRPr="00476D2F" w:rsidRDefault="00DF47BE">
      <w:r w:rsidRPr="00476D2F">
        <w:t>Value of argument “</w:t>
      </w:r>
      <w:proofErr w:type="spellStart"/>
      <w:r w:rsidRPr="00476D2F">
        <w:t>MsgLen</w:t>
      </w:r>
      <w:proofErr w:type="spellEnd"/>
      <w:r w:rsidRPr="00476D2F">
        <w:t>” represents the actual length in bytes of the application data in the retrieved message. It must be compared to the attribute “</w:t>
      </w:r>
      <w:proofErr w:type="spellStart"/>
      <w:r w:rsidRPr="00476D2F">
        <w:t>DataOut.DataLen</w:t>
      </w:r>
      <w:proofErr w:type="spellEnd"/>
      <w:r w:rsidRPr="00476D2F">
        <w:t>” (see [</w:t>
      </w:r>
      <w:r w:rsidR="00A9312B" w:rsidRPr="00476D2F">
        <w:fldChar w:fldCharType="begin"/>
      </w:r>
      <w:r w:rsidR="00A9312B" w:rsidRPr="00476D2F">
        <w:instrText xml:space="preserve"> REF CCNAD4 \h  \* MERGEFORMAT </w:instrText>
      </w:r>
      <w:r w:rsidR="00A9312B" w:rsidRPr="00476D2F">
        <w:fldChar w:fldCharType="separate"/>
      </w:r>
      <w:r w:rsidR="004501EF" w:rsidRPr="00476D2F">
        <w:rPr>
          <w:szCs w:val="24"/>
        </w:rPr>
        <w:t>A</w:t>
      </w:r>
      <w:r w:rsidR="004501EF">
        <w:rPr>
          <w:szCs w:val="24"/>
        </w:rPr>
        <w:t>4</w:t>
      </w:r>
      <w:r w:rsidR="00A9312B" w:rsidRPr="00476D2F">
        <w:fldChar w:fldCharType="end"/>
      </w:r>
      <w:r w:rsidRPr="00476D2F">
        <w:t>]).</w:t>
      </w:r>
    </w:p>
    <w:p w14:paraId="24EE7A3E" w14:textId="37ADB4DC" w:rsidR="00DF47BE" w:rsidRDefault="00DF47BE">
      <w:r w:rsidRPr="00476D2F">
        <w:t xml:space="preserve">The argument “QoS” represents a CSIQOS structure that describes the </w:t>
      </w:r>
      <w:proofErr w:type="gramStart"/>
      <w:r w:rsidRPr="00476D2F">
        <w:t>particular handling</w:t>
      </w:r>
      <w:proofErr w:type="gramEnd"/>
      <w:r w:rsidRPr="00476D2F">
        <w:t xml:space="preserve"> that was applied on “</w:t>
      </w:r>
      <w:proofErr w:type="spellStart"/>
      <w:r w:rsidRPr="00476D2F">
        <w:t>DataOut</w:t>
      </w:r>
      <w:proofErr w:type="spellEnd"/>
      <w:r w:rsidRPr="00476D2F">
        <w:t xml:space="preserve">”. Within this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4501EF"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_Ref157922672 \r \h  \* MERGEFORMAT </w:instrText>
      </w:r>
      <w:r w:rsidR="00A9312B" w:rsidRPr="00476D2F">
        <w:fldChar w:fldCharType="separate"/>
      </w:r>
      <w:r w:rsidR="004501EF">
        <w:t>VIII.2.6</w:t>
      </w:r>
      <w:r w:rsidR="00A9312B" w:rsidRPr="00476D2F">
        <w:fldChar w:fldCharType="end"/>
      </w:r>
      <w:r w:rsidRPr="00476D2F">
        <w:t>.</w:t>
      </w:r>
    </w:p>
    <w:p w14:paraId="3CF5BF5A" w14:textId="77777777" w:rsidR="006901EC" w:rsidRPr="00476D2F" w:rsidRDefault="006901EC"/>
    <w:p w14:paraId="24EE7A3F" w14:textId="757E5359" w:rsidR="00DF47BE" w:rsidRPr="00476D2F" w:rsidRDefault="00DF47BE" w:rsidP="006F347D">
      <w:pPr>
        <w:pStyle w:val="Heading3"/>
      </w:pPr>
      <w:bookmarkStart w:id="1909" w:name="_Ref458588414"/>
      <w:bookmarkStart w:id="1910" w:name="_Toc259460400"/>
      <w:bookmarkStart w:id="1911" w:name="_Toc526170529"/>
      <w:bookmarkStart w:id="1912" w:name="_Toc185900813"/>
      <w:r w:rsidRPr="00476D2F">
        <w:t xml:space="preserve">Browsing through a queue: </w:t>
      </w:r>
      <w:proofErr w:type="spellStart"/>
      <w:r w:rsidRPr="00476D2F">
        <w:t>HL_mq_browse</w:t>
      </w:r>
      <w:proofErr w:type="spellEnd"/>
      <w:r w:rsidRPr="00476D2F">
        <w:t>()</w:t>
      </w:r>
      <w:bookmarkEnd w:id="1909"/>
      <w:bookmarkEnd w:id="1910"/>
      <w:bookmarkEnd w:id="1911"/>
      <w:bookmarkEnd w:id="19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4B" w14:textId="77777777">
        <w:tc>
          <w:tcPr>
            <w:tcW w:w="9287" w:type="dxa"/>
            <w:tcBorders>
              <w:top w:val="single" w:sz="4" w:space="0" w:color="000080"/>
              <w:left w:val="single" w:sz="4" w:space="0" w:color="000080"/>
              <w:bottom w:val="single" w:sz="4" w:space="0" w:color="000080"/>
              <w:right w:val="single" w:sz="4" w:space="0" w:color="000080"/>
            </w:tcBorders>
          </w:tcPr>
          <w:p w14:paraId="24EE7A40"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HL_mq_browse</w:t>
            </w:r>
            <w:proofErr w:type="spellEnd"/>
            <w:r w:rsidRPr="00476D2F">
              <w:rPr>
                <w:rFonts w:ascii="Courier New" w:hAnsi="Courier New" w:cs="Courier New"/>
              </w:rPr>
              <w:t>(</w:t>
            </w:r>
          </w:p>
          <w:p w14:paraId="24EE7A4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4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r>
            <w:proofErr w:type="spellStart"/>
            <w:r w:rsidRPr="00476D2F">
              <w:rPr>
                <w:rFonts w:ascii="Courier New" w:hAnsi="Courier New" w:cs="Courier New"/>
              </w:rPr>
              <w:t>ObjDesc</w:t>
            </w:r>
            <w:proofErr w:type="spellEnd"/>
            <w:r w:rsidRPr="00476D2F">
              <w:rPr>
                <w:rFonts w:ascii="Courier New" w:hAnsi="Courier New" w:cs="Courier New"/>
              </w:rPr>
              <w:t xml:space="preserve">, </w:t>
            </w:r>
          </w:p>
          <w:p w14:paraId="24EE7A4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w:t>
            </w:r>
            <w:proofErr w:type="spellStart"/>
            <w:r w:rsidRPr="00476D2F">
              <w:rPr>
                <w:rFonts w:ascii="Courier New" w:hAnsi="Courier New" w:cs="Courier New"/>
              </w:rPr>
              <w:t>MsgDesc</w:t>
            </w:r>
            <w:proofErr w:type="spellEnd"/>
            <w:r w:rsidRPr="00476D2F">
              <w:rPr>
                <w:rFonts w:ascii="Courier New" w:hAnsi="Courier New" w:cs="Courier New"/>
              </w:rPr>
              <w:t xml:space="preserve">, </w:t>
            </w:r>
          </w:p>
          <w:p w14:paraId="24EE7A4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w:t>
            </w:r>
            <w:proofErr w:type="spellStart"/>
            <w:r w:rsidRPr="00476D2F">
              <w:rPr>
                <w:rFonts w:ascii="Courier New" w:hAnsi="Courier New" w:cs="Courier New"/>
              </w:rPr>
              <w:t>GetMsgOpts</w:t>
            </w:r>
            <w:proofErr w:type="spellEnd"/>
            <w:r w:rsidRPr="00476D2F">
              <w:rPr>
                <w:rFonts w:ascii="Courier New" w:hAnsi="Courier New" w:cs="Courier New"/>
              </w:rPr>
              <w:t xml:space="preserve">, </w:t>
            </w:r>
          </w:p>
          <w:p w14:paraId="24EE7A4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w:t>
            </w:r>
            <w:proofErr w:type="spellStart"/>
            <w:r w:rsidRPr="00476D2F">
              <w:rPr>
                <w:rFonts w:ascii="Courier New" w:hAnsi="Courier New" w:cs="Courier New"/>
              </w:rPr>
              <w:t>DataOut</w:t>
            </w:r>
            <w:proofErr w:type="spellEnd"/>
            <w:r w:rsidRPr="00476D2F">
              <w:rPr>
                <w:rFonts w:ascii="Courier New" w:hAnsi="Courier New" w:cs="Courier New"/>
              </w:rPr>
              <w:t xml:space="preserve">, </w:t>
            </w:r>
          </w:p>
          <w:p w14:paraId="24EE7A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w:t>
            </w:r>
            <w:proofErr w:type="spellStart"/>
            <w:r w:rsidRPr="00476D2F">
              <w:rPr>
                <w:rFonts w:ascii="Courier New" w:hAnsi="Courier New" w:cs="Courier New"/>
              </w:rPr>
              <w:t>MsgLen</w:t>
            </w:r>
            <w:proofErr w:type="spellEnd"/>
            <w:r w:rsidRPr="00476D2F">
              <w:rPr>
                <w:rFonts w:ascii="Courier New" w:hAnsi="Courier New" w:cs="Courier New"/>
              </w:rPr>
              <w:t>,</w:t>
            </w:r>
          </w:p>
          <w:p w14:paraId="24EE7A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4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w:t>
            </w:r>
            <w:proofErr w:type="spellStart"/>
            <w:r w:rsidRPr="00476D2F">
              <w:rPr>
                <w:rFonts w:ascii="Courier New" w:hAnsi="Courier New" w:cs="Courier New"/>
              </w:rPr>
              <w:t>ReturnCode</w:t>
            </w:r>
            <w:proofErr w:type="spellEnd"/>
            <w:r w:rsidRPr="00476D2F">
              <w:rPr>
                <w:rFonts w:ascii="Courier New" w:hAnsi="Courier New" w:cs="Courier New"/>
              </w:rPr>
              <w:t xml:space="preserve">, </w:t>
            </w:r>
          </w:p>
          <w:p w14:paraId="24EE7A4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w:t>
            </w:r>
            <w:proofErr w:type="spellStart"/>
            <w:r w:rsidRPr="00476D2F">
              <w:rPr>
                <w:rFonts w:ascii="Courier New" w:hAnsi="Courier New" w:cs="Courier New"/>
              </w:rPr>
              <w:t>ReasonCode</w:t>
            </w:r>
            <w:proofErr w:type="spellEnd"/>
          </w:p>
          <w:p w14:paraId="24EE7A4A" w14:textId="77777777" w:rsidR="00DF47BE" w:rsidRPr="00476D2F" w:rsidRDefault="00DF47BE">
            <w:pPr>
              <w:spacing w:before="0"/>
              <w:ind w:left="720"/>
            </w:pPr>
            <w:r w:rsidRPr="00476D2F">
              <w:rPr>
                <w:rFonts w:ascii="Courier New" w:hAnsi="Courier New" w:cs="Courier New"/>
              </w:rPr>
              <w:t>);</w:t>
            </w:r>
          </w:p>
        </w:tc>
      </w:tr>
    </w:tbl>
    <w:p w14:paraId="24EE7A4C" w14:textId="77777777" w:rsidR="00DF47BE" w:rsidRPr="00476D2F" w:rsidRDefault="00DF47BE">
      <w:r w:rsidRPr="00476D2F">
        <w:t xml:space="preserve">All arguments used in this verb are explained as for the </w:t>
      </w:r>
      <w:proofErr w:type="spellStart"/>
      <w:r w:rsidRPr="00476D2F">
        <w:t>HL_mq_get</w:t>
      </w:r>
      <w:proofErr w:type="spellEnd"/>
      <w:r w:rsidRPr="00476D2F">
        <w:t>() verb.</w:t>
      </w:r>
    </w:p>
    <w:p w14:paraId="24EE7A4D" w14:textId="77777777" w:rsidR="00DF47BE" w:rsidRPr="00476D2F" w:rsidRDefault="00DF47BE">
      <w:r w:rsidRPr="00476D2F">
        <w:t xml:space="preserve">The </w:t>
      </w:r>
      <w:proofErr w:type="spellStart"/>
      <w:r w:rsidRPr="00476D2F">
        <w:t>HL_mq_browse</w:t>
      </w:r>
      <w:proofErr w:type="spellEnd"/>
      <w:r w:rsidRPr="00476D2F">
        <w:t xml:space="preserve">() verb does not delete the message read from the queue. An explicit use of the verb </w:t>
      </w:r>
      <w:proofErr w:type="spellStart"/>
      <w:r w:rsidRPr="00476D2F">
        <w:t>HL_mq_delete</w:t>
      </w:r>
      <w:proofErr w:type="spellEnd"/>
      <w:r w:rsidRPr="00476D2F">
        <w:t>() is required for deleting it.</w:t>
      </w:r>
    </w:p>
    <w:p w14:paraId="24EE7A4E" w14:textId="7EA44360" w:rsidR="00DF47BE" w:rsidRPr="00476D2F" w:rsidRDefault="00DF47BE">
      <w:r w:rsidRPr="00476D2F">
        <w:t xml:space="preserve">Within the “QoS”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4501EF"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_Ref157922701 \r \h  \* MERGEFORMAT </w:instrText>
      </w:r>
      <w:r w:rsidR="00A9312B" w:rsidRPr="00476D2F">
        <w:fldChar w:fldCharType="separate"/>
      </w:r>
      <w:r w:rsidR="004501EF">
        <w:t>VIII.2.6</w:t>
      </w:r>
      <w:r w:rsidR="00A9312B" w:rsidRPr="00476D2F">
        <w:fldChar w:fldCharType="end"/>
      </w:r>
      <w:r w:rsidRPr="00476D2F">
        <w:t>.</w:t>
      </w:r>
    </w:p>
    <w:p w14:paraId="24EE7A4F" w14:textId="0F93E583" w:rsidR="00DF47BE" w:rsidRPr="00476D2F" w:rsidRDefault="00DF47BE" w:rsidP="006F347D">
      <w:pPr>
        <w:pStyle w:val="Heading3"/>
      </w:pPr>
      <w:bookmarkStart w:id="1913" w:name="_Toc259460401"/>
      <w:bookmarkStart w:id="1914" w:name="_Toc526170530"/>
      <w:bookmarkStart w:id="1915" w:name="_Toc185900814"/>
      <w:r w:rsidRPr="00476D2F">
        <w:t xml:space="preserve">Deleting an element from a queue: </w:t>
      </w:r>
      <w:proofErr w:type="spellStart"/>
      <w:r w:rsidRPr="00476D2F">
        <w:t>HL_mq_delete</w:t>
      </w:r>
      <w:proofErr w:type="spellEnd"/>
      <w:r w:rsidRPr="00476D2F">
        <w:t>()</w:t>
      </w:r>
      <w:bookmarkEnd w:id="1913"/>
      <w:bookmarkEnd w:id="1914"/>
      <w:bookmarkEnd w:id="19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5B" w14:textId="77777777">
        <w:tc>
          <w:tcPr>
            <w:tcW w:w="9287" w:type="dxa"/>
            <w:tcBorders>
              <w:top w:val="single" w:sz="4" w:space="0" w:color="000080"/>
              <w:left w:val="single" w:sz="4" w:space="0" w:color="000080"/>
              <w:bottom w:val="single" w:sz="4" w:space="0" w:color="000080"/>
              <w:right w:val="single" w:sz="4" w:space="0" w:color="000080"/>
            </w:tcBorders>
          </w:tcPr>
          <w:p w14:paraId="24EE7A50"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proofErr w:type="spellStart"/>
            <w:r w:rsidRPr="00476D2F">
              <w:rPr>
                <w:rFonts w:ascii="Courier New" w:hAnsi="Courier New" w:cs="Courier New"/>
              </w:rPr>
              <w:t>HL_mq_delete</w:t>
            </w:r>
            <w:proofErr w:type="spellEnd"/>
            <w:r w:rsidRPr="00476D2F">
              <w:rPr>
                <w:rFonts w:ascii="Courier New" w:hAnsi="Courier New" w:cs="Courier New"/>
              </w:rPr>
              <w:t>(</w:t>
            </w:r>
          </w:p>
          <w:p w14:paraId="24EE7A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r>
            <w:proofErr w:type="spellStart"/>
            <w:r w:rsidRPr="00476D2F">
              <w:rPr>
                <w:rFonts w:ascii="Courier New" w:hAnsi="Courier New" w:cs="Courier New"/>
              </w:rPr>
              <w:t>ObjDesc</w:t>
            </w:r>
            <w:proofErr w:type="spellEnd"/>
            <w:r w:rsidRPr="00476D2F">
              <w:rPr>
                <w:rFonts w:ascii="Courier New" w:hAnsi="Courier New" w:cs="Courier New"/>
              </w:rPr>
              <w:t xml:space="preserve">, </w:t>
            </w:r>
          </w:p>
          <w:p w14:paraId="24EE7A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w:t>
            </w:r>
            <w:proofErr w:type="spellStart"/>
            <w:r w:rsidRPr="00476D2F">
              <w:rPr>
                <w:rFonts w:ascii="Courier New" w:hAnsi="Courier New" w:cs="Courier New"/>
              </w:rPr>
              <w:t>MsgDesc</w:t>
            </w:r>
            <w:proofErr w:type="spellEnd"/>
            <w:r w:rsidRPr="00476D2F">
              <w:rPr>
                <w:rFonts w:ascii="Courier New" w:hAnsi="Courier New" w:cs="Courier New"/>
              </w:rPr>
              <w:t xml:space="preserve">, </w:t>
            </w:r>
          </w:p>
          <w:p w14:paraId="24EE7A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w:t>
            </w:r>
            <w:proofErr w:type="spellStart"/>
            <w:r w:rsidRPr="00476D2F">
              <w:rPr>
                <w:rFonts w:ascii="Courier New" w:hAnsi="Courier New" w:cs="Courier New"/>
              </w:rPr>
              <w:t>GetMsgOpts</w:t>
            </w:r>
            <w:proofErr w:type="spellEnd"/>
            <w:r w:rsidRPr="00476D2F">
              <w:rPr>
                <w:rFonts w:ascii="Courier New" w:hAnsi="Courier New" w:cs="Courier New"/>
              </w:rPr>
              <w:t xml:space="preserve">, </w:t>
            </w:r>
          </w:p>
          <w:p w14:paraId="24EE7A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w:t>
            </w:r>
            <w:proofErr w:type="spellStart"/>
            <w:r w:rsidRPr="00476D2F">
              <w:rPr>
                <w:rFonts w:ascii="Courier New" w:hAnsi="Courier New" w:cs="Courier New"/>
              </w:rPr>
              <w:t>DataOut</w:t>
            </w:r>
            <w:proofErr w:type="spellEnd"/>
            <w:r w:rsidRPr="00476D2F">
              <w:rPr>
                <w:rFonts w:ascii="Courier New" w:hAnsi="Courier New" w:cs="Courier New"/>
              </w:rPr>
              <w:t xml:space="preserve">, </w:t>
            </w:r>
          </w:p>
          <w:p w14:paraId="24EE7A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w:t>
            </w:r>
            <w:proofErr w:type="spellStart"/>
            <w:r w:rsidRPr="00476D2F">
              <w:rPr>
                <w:rFonts w:ascii="Courier New" w:hAnsi="Courier New" w:cs="Courier New"/>
              </w:rPr>
              <w:t>MsgLen</w:t>
            </w:r>
            <w:proofErr w:type="spellEnd"/>
            <w:r w:rsidRPr="00476D2F">
              <w:rPr>
                <w:rFonts w:ascii="Courier New" w:hAnsi="Courier New" w:cs="Courier New"/>
              </w:rPr>
              <w:t>,</w:t>
            </w:r>
          </w:p>
          <w:p w14:paraId="24EE7A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w:t>
            </w:r>
            <w:proofErr w:type="spellStart"/>
            <w:r w:rsidRPr="00476D2F">
              <w:rPr>
                <w:rFonts w:ascii="Courier New" w:hAnsi="Courier New" w:cs="Courier New"/>
              </w:rPr>
              <w:t>ReturnCode</w:t>
            </w:r>
            <w:proofErr w:type="spellEnd"/>
            <w:r w:rsidRPr="00476D2F">
              <w:rPr>
                <w:rFonts w:ascii="Courier New" w:hAnsi="Courier New" w:cs="Courier New"/>
              </w:rPr>
              <w:t xml:space="preserve">, </w:t>
            </w:r>
          </w:p>
          <w:p w14:paraId="24EE7A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w:t>
            </w:r>
            <w:proofErr w:type="spellStart"/>
            <w:r w:rsidRPr="00476D2F">
              <w:rPr>
                <w:rFonts w:ascii="Courier New" w:hAnsi="Courier New" w:cs="Courier New"/>
              </w:rPr>
              <w:t>ReasonCode</w:t>
            </w:r>
            <w:proofErr w:type="spellEnd"/>
          </w:p>
          <w:p w14:paraId="24EE7A5A" w14:textId="77777777" w:rsidR="00DF47BE" w:rsidRPr="00476D2F" w:rsidRDefault="00DF47BE">
            <w:pPr>
              <w:spacing w:before="0"/>
              <w:ind w:left="720"/>
            </w:pPr>
            <w:r w:rsidRPr="00476D2F">
              <w:rPr>
                <w:rFonts w:ascii="Courier New" w:hAnsi="Courier New" w:cs="Courier New"/>
              </w:rPr>
              <w:t>);</w:t>
            </w:r>
          </w:p>
        </w:tc>
      </w:tr>
    </w:tbl>
    <w:p w14:paraId="24EE7A5C" w14:textId="77777777" w:rsidR="00DF47BE" w:rsidRPr="00476D2F" w:rsidRDefault="00DF47BE">
      <w:r w:rsidRPr="00476D2F">
        <w:t xml:space="preserve">All arguments used in this verb are explained as for the </w:t>
      </w:r>
      <w:proofErr w:type="spellStart"/>
      <w:r w:rsidRPr="00476D2F">
        <w:t>HL_mq_browse</w:t>
      </w:r>
      <w:proofErr w:type="spellEnd"/>
      <w:r w:rsidRPr="00476D2F">
        <w:t>() verb.</w:t>
      </w:r>
    </w:p>
    <w:p w14:paraId="24EE7A5D" w14:textId="6FEE3774" w:rsidR="00DF47BE" w:rsidRPr="00476D2F" w:rsidRDefault="00DF47BE">
      <w:bookmarkStart w:id="1916" w:name="_Hlt458425175"/>
      <w:bookmarkStart w:id="1917" w:name="_Ref458425154"/>
      <w:bookmarkEnd w:id="1916"/>
      <w:r w:rsidRPr="00476D2F">
        <w:t xml:space="preserve">Important advice: </w:t>
      </w:r>
      <w:r w:rsidR="00291F80" w:rsidRPr="00476D2F">
        <w:t xml:space="preserve">message may not be left indefinitely in a queue; it must be deleted at some time by using </w:t>
      </w:r>
      <w:proofErr w:type="spellStart"/>
      <w:r w:rsidR="00291F80" w:rsidRPr="00476D2F">
        <w:t>HL_mq_delete</w:t>
      </w:r>
      <w:proofErr w:type="spellEnd"/>
      <w:r w:rsidR="00291F80" w:rsidRPr="00476D2F">
        <w:t>(). Otherwise, if the policy of the application is to neglect this message repeatedly, this message will always be in first position to be read after, hence will block the queue for reading any other message</w:t>
      </w:r>
      <w:r w:rsidRPr="00476D2F">
        <w:t>.</w:t>
      </w:r>
    </w:p>
    <w:p w14:paraId="24EE7A5E" w14:textId="0A3F605E" w:rsidR="00DF47BE" w:rsidRPr="00476D2F" w:rsidRDefault="00DF47BE" w:rsidP="006F347D">
      <w:pPr>
        <w:pStyle w:val="Heading3"/>
      </w:pPr>
      <w:bookmarkStart w:id="1918" w:name="_Hlt455460288"/>
      <w:bookmarkStart w:id="1919" w:name="_Ref98651191"/>
      <w:bookmarkStart w:id="1920" w:name="_Toc259460402"/>
      <w:bookmarkStart w:id="1921" w:name="_Toc526170531"/>
      <w:bookmarkStart w:id="1922" w:name="_Toc185900815"/>
      <w:bookmarkEnd w:id="1917"/>
      <w:bookmarkEnd w:id="1918"/>
      <w:r w:rsidRPr="00476D2F">
        <w:t xml:space="preserve">Queue naming and </w:t>
      </w:r>
      <w:proofErr w:type="gramStart"/>
      <w:r w:rsidRPr="00476D2F">
        <w:t>addressing</w:t>
      </w:r>
      <w:bookmarkEnd w:id="1919"/>
      <w:bookmarkEnd w:id="1920"/>
      <w:bookmarkEnd w:id="1921"/>
      <w:bookmarkEnd w:id="1922"/>
      <w:proofErr w:type="gramEnd"/>
    </w:p>
    <w:p w14:paraId="24EE7A5F" w14:textId="77777777" w:rsidR="00DF47BE" w:rsidRPr="00476D2F" w:rsidRDefault="00DF47BE">
      <w:r w:rsidRPr="00476D2F">
        <w:t xml:space="preserve">Messages on CCN are always exchanged between </w:t>
      </w:r>
      <w:r w:rsidRPr="00476D2F">
        <w:rPr>
          <w:b/>
        </w:rPr>
        <w:t>Gateways</w:t>
      </w:r>
      <w:r w:rsidRPr="00476D2F">
        <w:t xml:space="preserve">. In Customs systems, two kinds of Gateways </w:t>
      </w:r>
      <w:proofErr w:type="gramStart"/>
      <w:r w:rsidRPr="00476D2F">
        <w:t>have to</w:t>
      </w:r>
      <w:proofErr w:type="gramEnd"/>
      <w:r w:rsidRPr="00476D2F">
        <w:t xml:space="preserve"> be considered:</w:t>
      </w:r>
    </w:p>
    <w:p w14:paraId="24EE7A60" w14:textId="77777777" w:rsidR="00DF47BE" w:rsidRPr="00476D2F" w:rsidRDefault="00DF47BE" w:rsidP="00117A38">
      <w:pPr>
        <w:numPr>
          <w:ilvl w:val="0"/>
          <w:numId w:val="34"/>
        </w:numPr>
        <w:spacing w:before="120" w:after="120"/>
      </w:pPr>
      <w:r w:rsidRPr="00476D2F">
        <w:rPr>
          <w:b/>
        </w:rPr>
        <w:t>National Gateways</w:t>
      </w:r>
      <w:r w:rsidRPr="00476D2F">
        <w:t xml:space="preserve"> used by all the NAs to perform Customs systems business; </w:t>
      </w:r>
    </w:p>
    <w:p w14:paraId="24EE7A61" w14:textId="0055E92E" w:rsidR="00DF47BE" w:rsidRPr="00476D2F" w:rsidRDefault="00DF47BE" w:rsidP="00117A38">
      <w:pPr>
        <w:numPr>
          <w:ilvl w:val="0"/>
          <w:numId w:val="34"/>
        </w:numPr>
        <w:spacing w:before="120" w:after="120"/>
      </w:pPr>
      <w:r w:rsidRPr="00476D2F">
        <w:rPr>
          <w:b/>
        </w:rPr>
        <w:t>Commission Gateways</w:t>
      </w:r>
      <w:r w:rsidRPr="00476D2F">
        <w:t xml:space="preserve"> used by Taxation and Customs Union DG, European Anti-fraud Office (OLAF) or its contractors to operate the Customs systems, or to develop the CDCA.</w:t>
      </w:r>
    </w:p>
    <w:p w14:paraId="24EE7A62" w14:textId="77777777" w:rsidR="00DF47BE" w:rsidRPr="00476D2F" w:rsidRDefault="00DF47BE">
      <w:r w:rsidRPr="00476D2F">
        <w:t xml:space="preserve">It </w:t>
      </w:r>
      <w:proofErr w:type="gramStart"/>
      <w:r w:rsidRPr="00476D2F">
        <w:t>has to</w:t>
      </w:r>
      <w:proofErr w:type="gramEnd"/>
      <w:r w:rsidRPr="00476D2F">
        <w:t xml:space="preserve"> be noted that countries and Commission always have multimode Gateways, i.e. both operational and back-up.</w:t>
      </w:r>
    </w:p>
    <w:p w14:paraId="24EE7A63" w14:textId="77777777" w:rsidR="00DF47BE" w:rsidRPr="00476D2F" w:rsidRDefault="00DF47BE">
      <w:r w:rsidRPr="00476D2F">
        <w:t xml:space="preserve">On every Gateway, </w:t>
      </w:r>
      <w:r w:rsidRPr="00476D2F">
        <w:rPr>
          <w:b/>
        </w:rPr>
        <w:t>Environments</w:t>
      </w:r>
      <w:r w:rsidRPr="00476D2F">
        <w:t xml:space="preserve"> will be defined. An environment can be seen as a ‘layer’ in which messages are exchanged.</w:t>
      </w:r>
    </w:p>
    <w:p w14:paraId="24EE7A64" w14:textId="77777777" w:rsidR="00DF47BE" w:rsidRPr="00476D2F" w:rsidRDefault="00DF47BE">
      <w:r w:rsidRPr="00476D2F">
        <w:t>Within Customs systems, four environments are defined:</w:t>
      </w:r>
    </w:p>
    <w:p w14:paraId="24EE7A65" w14:textId="77777777" w:rsidR="00DF47BE" w:rsidRPr="00476D2F" w:rsidRDefault="00DF47BE" w:rsidP="00117A38">
      <w:pPr>
        <w:numPr>
          <w:ilvl w:val="0"/>
          <w:numId w:val="34"/>
        </w:numPr>
        <w:spacing w:before="120" w:after="120"/>
      </w:pPr>
      <w:r w:rsidRPr="00476D2F">
        <w:t xml:space="preserve">The </w:t>
      </w:r>
      <w:r w:rsidRPr="00476D2F">
        <w:rPr>
          <w:b/>
        </w:rPr>
        <w:t>Operational Environment</w:t>
      </w:r>
      <w:r w:rsidRPr="00476D2F">
        <w:t xml:space="preserve"> is used to exchange messages in operations;</w:t>
      </w:r>
    </w:p>
    <w:p w14:paraId="24EE7A66" w14:textId="59B03EF0" w:rsidR="00DF47BE" w:rsidRPr="00476D2F" w:rsidRDefault="00DF47BE" w:rsidP="00117A38">
      <w:pPr>
        <w:numPr>
          <w:ilvl w:val="0"/>
          <w:numId w:val="34"/>
        </w:numPr>
        <w:spacing w:before="120" w:after="120"/>
      </w:pPr>
      <w:r w:rsidRPr="00476D2F">
        <w:t xml:space="preserve">The </w:t>
      </w:r>
      <w:r w:rsidRPr="00476D2F">
        <w:rPr>
          <w:b/>
        </w:rPr>
        <w:t>National Testing Environment</w:t>
      </w:r>
      <w:r w:rsidRPr="00476D2F">
        <w:t xml:space="preserve"> is used to exchange messages for national testing purposes. In practice, this environment </w:t>
      </w:r>
      <w:proofErr w:type="gramStart"/>
      <w:r w:rsidRPr="00476D2F">
        <w:t>has to</w:t>
      </w:r>
      <w:proofErr w:type="gramEnd"/>
      <w:r w:rsidRPr="00476D2F">
        <w:t xml:space="preserve"> be used for National Testing of an NCA using </w:t>
      </w:r>
      <w:r w:rsidR="003809B3">
        <w:t>C</w:t>
      </w:r>
      <w:r w:rsidR="003809B3" w:rsidRPr="00476D2F">
        <w:t xml:space="preserve">TA </w:t>
      </w:r>
      <w:r w:rsidRPr="00476D2F">
        <w:t>or a National Test Application</w:t>
      </w:r>
      <w:r w:rsidRPr="00476D2F">
        <w:rPr>
          <w:rStyle w:val="FootnoteReference"/>
        </w:rPr>
        <w:footnoteReference w:id="36"/>
      </w:r>
      <w:r w:rsidRPr="00476D2F">
        <w:t>;</w:t>
      </w:r>
    </w:p>
    <w:p w14:paraId="24EE7A67" w14:textId="7ADF4D11" w:rsidR="00DF47BE" w:rsidRPr="00476D2F" w:rsidRDefault="00DF47BE" w:rsidP="00117A38">
      <w:pPr>
        <w:numPr>
          <w:ilvl w:val="0"/>
          <w:numId w:val="34"/>
        </w:numPr>
        <w:spacing w:before="120" w:after="120"/>
      </w:pPr>
      <w:r w:rsidRPr="00476D2F">
        <w:t xml:space="preserve">The </w:t>
      </w:r>
      <w:r w:rsidR="000C62EF" w:rsidRPr="00476D2F">
        <w:rPr>
          <w:b/>
        </w:rPr>
        <w:t>Common Domain</w:t>
      </w:r>
      <w:r w:rsidRPr="00476D2F">
        <w:rPr>
          <w:b/>
        </w:rPr>
        <w:t xml:space="preserve"> Testing Environment</w:t>
      </w:r>
      <w:r w:rsidRPr="00476D2F">
        <w:t xml:space="preserve"> is used to exchange messages for testing purposes on the </w:t>
      </w:r>
      <w:r w:rsidR="000C62EF" w:rsidRPr="00476D2F">
        <w:t>Common Domain</w:t>
      </w:r>
      <w:r w:rsidRPr="00476D2F">
        <w:t xml:space="preserve">. In practice, this environment </w:t>
      </w:r>
      <w:proofErr w:type="gramStart"/>
      <w:r w:rsidRPr="00476D2F">
        <w:t>has to</w:t>
      </w:r>
      <w:proofErr w:type="gramEnd"/>
      <w:r w:rsidRPr="00476D2F">
        <w:t xml:space="preserve"> be used for Conformance Testing with ITSM and International Testing between two or more countries;</w:t>
      </w:r>
    </w:p>
    <w:p w14:paraId="24EE7A68" w14:textId="77777777" w:rsidR="00DF47BE" w:rsidRPr="00476D2F" w:rsidRDefault="00DF47BE" w:rsidP="00117A38">
      <w:pPr>
        <w:numPr>
          <w:ilvl w:val="0"/>
          <w:numId w:val="34"/>
        </w:numPr>
        <w:spacing w:before="120" w:after="120"/>
      </w:pPr>
      <w:r w:rsidRPr="00476D2F">
        <w:t xml:space="preserve">The </w:t>
      </w:r>
      <w:r w:rsidRPr="00476D2F">
        <w:rPr>
          <w:b/>
        </w:rPr>
        <w:t>Training Environment</w:t>
      </w:r>
      <w:r w:rsidRPr="00476D2F">
        <w:t xml:space="preserve"> is used to exchange messages for training purposes.</w:t>
      </w:r>
      <w:r w:rsidRPr="00476D2F">
        <w:rPr>
          <w:rStyle w:val="FootnoteReference"/>
        </w:rPr>
        <w:footnoteReference w:id="37"/>
      </w:r>
    </w:p>
    <w:p w14:paraId="24EE7A69" w14:textId="6F6EC39C" w:rsidR="00DF47BE" w:rsidRPr="00476D2F" w:rsidRDefault="00DF47BE">
      <w:r w:rsidRPr="00476D2F">
        <w:t xml:space="preserve">The Operational Gateway contains the Operational Environment. The Back-up Gateway contains the </w:t>
      </w:r>
      <w:r w:rsidR="000C62EF" w:rsidRPr="00476D2F">
        <w:t>Common Domain</w:t>
      </w:r>
      <w:r w:rsidRPr="00476D2F">
        <w:t xml:space="preserve"> Testing Environment, the National Testing </w:t>
      </w:r>
      <w:proofErr w:type="gramStart"/>
      <w:r w:rsidRPr="00476D2F">
        <w:t>Environment</w:t>
      </w:r>
      <w:proofErr w:type="gramEnd"/>
      <w:r w:rsidRPr="00476D2F">
        <w:t xml:space="preserve"> and the Training Environment.</w:t>
      </w:r>
    </w:p>
    <w:p w14:paraId="24EE7A6A" w14:textId="77777777" w:rsidR="00DF47BE" w:rsidRPr="00476D2F" w:rsidRDefault="00DF47BE">
      <w:r w:rsidRPr="00476D2F">
        <w:t xml:space="preserve">In every environment, </w:t>
      </w:r>
      <w:r w:rsidRPr="00476D2F">
        <w:rPr>
          <w:b/>
        </w:rPr>
        <w:t>queues</w:t>
      </w:r>
      <w:r w:rsidRPr="00476D2F">
        <w:t xml:space="preserve"> </w:t>
      </w:r>
      <w:proofErr w:type="gramStart"/>
      <w:r w:rsidRPr="00476D2F">
        <w:t>have to</w:t>
      </w:r>
      <w:proofErr w:type="gramEnd"/>
      <w:r w:rsidRPr="00476D2F">
        <w:t xml:space="preserve"> be defined on the different Gateways. It </w:t>
      </w:r>
      <w:proofErr w:type="gramStart"/>
      <w:r w:rsidRPr="00476D2F">
        <w:t>has to</w:t>
      </w:r>
      <w:proofErr w:type="gramEnd"/>
      <w:r w:rsidRPr="00476D2F">
        <w:t xml:space="preserve"> be noted that messages should only be exchanged between queues belonging to the same Environment.</w:t>
      </w:r>
    </w:p>
    <w:p w14:paraId="24EE7A6B" w14:textId="77777777" w:rsidR="00DF47BE" w:rsidRPr="00476D2F" w:rsidRDefault="00DF47BE">
      <w:pPr>
        <w:spacing w:after="240"/>
      </w:pPr>
      <w:r w:rsidRPr="00476D2F">
        <w:t>Every queue always has the following syntax: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6D" w14:textId="77777777">
        <w:tc>
          <w:tcPr>
            <w:tcW w:w="9287" w:type="dxa"/>
            <w:tcBorders>
              <w:top w:val="single" w:sz="4" w:space="0" w:color="000080"/>
              <w:left w:val="single" w:sz="4" w:space="0" w:color="000080"/>
              <w:bottom w:val="single" w:sz="4" w:space="0" w:color="000080"/>
              <w:right w:val="single" w:sz="4" w:space="0" w:color="000080"/>
            </w:tcBorders>
          </w:tcPr>
          <w:p w14:paraId="24EE7A6C" w14:textId="77777777" w:rsidR="00DF47BE" w:rsidRPr="00476D2F" w:rsidRDefault="00DF47BE">
            <w:pPr>
              <w:spacing w:before="120" w:after="120"/>
              <w:jc w:val="center"/>
              <w:rPr>
                <w:b/>
              </w:rPr>
            </w:pPr>
            <w:r w:rsidRPr="00476D2F">
              <w:rPr>
                <w:b/>
              </w:rPr>
              <w:t>&lt;QUEUE NAME.XXXX@GATEWAY NAME&gt;</w:t>
            </w:r>
          </w:p>
        </w:tc>
      </w:tr>
    </w:tbl>
    <w:p w14:paraId="24EE7A6E" w14:textId="77777777" w:rsidR="00DF47BE" w:rsidRPr="00476D2F" w:rsidRDefault="00DF47BE">
      <w:r w:rsidRPr="00476D2F">
        <w:t>Where “XXXX” represents the specific Customs system name e.g. NCTS, ECS and ICS.</w:t>
      </w:r>
    </w:p>
    <w:p w14:paraId="24EE7A6F" w14:textId="77777777" w:rsidR="00DF47BE" w:rsidRPr="00476D2F" w:rsidRDefault="00DF47BE">
      <w:r w:rsidRPr="00476D2F">
        <w:t>Within Customs systems, the queues can be divided in several groups based upon their function:</w:t>
      </w:r>
    </w:p>
    <w:p w14:paraId="24EE7A70" w14:textId="35F50564" w:rsidR="00DF47BE" w:rsidRPr="00476D2F" w:rsidRDefault="00DF47BE" w:rsidP="00117A38">
      <w:pPr>
        <w:numPr>
          <w:ilvl w:val="0"/>
          <w:numId w:val="34"/>
        </w:numPr>
        <w:spacing w:before="120" w:after="120"/>
      </w:pPr>
      <w:r w:rsidRPr="00476D2F">
        <w:rPr>
          <w:b/>
        </w:rPr>
        <w:t xml:space="preserve">‘Core flow’ </w:t>
      </w:r>
      <w:r w:rsidR="008B176A">
        <w:rPr>
          <w:b/>
        </w:rPr>
        <w:t xml:space="preserve">(CORE) </w:t>
      </w:r>
      <w:r w:rsidRPr="00476D2F">
        <w:t>is used for the messages marked as such in Tables residing in the Customs systems’ DDNA volumes;</w:t>
      </w:r>
    </w:p>
    <w:p w14:paraId="24EE7A71" w14:textId="07D1CEA9" w:rsidR="00DF47BE" w:rsidRPr="00476D2F" w:rsidRDefault="00DF47BE" w:rsidP="00117A38">
      <w:pPr>
        <w:numPr>
          <w:ilvl w:val="0"/>
          <w:numId w:val="34"/>
        </w:numPr>
        <w:spacing w:before="120" w:after="120"/>
      </w:pPr>
      <w:r w:rsidRPr="00476D2F">
        <w:rPr>
          <w:b/>
        </w:rPr>
        <w:t>‘Administration’</w:t>
      </w:r>
      <w:r w:rsidRPr="00476D2F">
        <w:t xml:space="preserve"> </w:t>
      </w:r>
      <w:r w:rsidR="008B176A" w:rsidRPr="008B176A">
        <w:rPr>
          <w:b/>
          <w:bCs/>
        </w:rPr>
        <w:t>(ADMIN)</w:t>
      </w:r>
      <w:r w:rsidR="008B176A">
        <w:t xml:space="preserve"> </w:t>
      </w:r>
      <w:r w:rsidRPr="00476D2F">
        <w:t xml:space="preserve">is used for </w:t>
      </w:r>
      <w:r w:rsidR="008B176A">
        <w:t>CD056D, CD</w:t>
      </w:r>
      <w:r w:rsidR="008D3D42" w:rsidRPr="00476D2F">
        <w:t>903</w:t>
      </w:r>
      <w:r w:rsidR="008B176A">
        <w:t>D</w:t>
      </w:r>
      <w:r w:rsidR="008D3D42" w:rsidRPr="00476D2F">
        <w:t xml:space="preserve">, </w:t>
      </w:r>
      <w:r w:rsidR="008B176A">
        <w:t>CD</w:t>
      </w:r>
      <w:r w:rsidRPr="00476D2F">
        <w:t>904</w:t>
      </w:r>
      <w:r w:rsidR="008B176A">
        <w:t>A</w:t>
      </w:r>
      <w:r w:rsidRPr="00476D2F">
        <w:t xml:space="preserve">, </w:t>
      </w:r>
      <w:r w:rsidR="008B176A">
        <w:t>CD</w:t>
      </w:r>
      <w:r w:rsidRPr="00476D2F">
        <w:t>905</w:t>
      </w:r>
      <w:r w:rsidR="008B176A">
        <w:t>A</w:t>
      </w:r>
      <w:r w:rsidRPr="00476D2F">
        <w:t xml:space="preserve">, </w:t>
      </w:r>
      <w:r w:rsidR="008B176A">
        <w:t>CD906C, CD</w:t>
      </w:r>
      <w:r w:rsidRPr="00476D2F">
        <w:t>906</w:t>
      </w:r>
      <w:r w:rsidR="008B176A">
        <w:t>D</w:t>
      </w:r>
      <w:r w:rsidRPr="00476D2F">
        <w:t xml:space="preserve">, </w:t>
      </w:r>
      <w:r w:rsidR="008B176A">
        <w:t>CD</w:t>
      </w:r>
      <w:r w:rsidRPr="00476D2F">
        <w:t>907</w:t>
      </w:r>
      <w:r w:rsidR="008B176A">
        <w:t>A</w:t>
      </w:r>
      <w:r w:rsidRPr="00476D2F">
        <w:t xml:space="preserve">, </w:t>
      </w:r>
      <w:r w:rsidR="008B176A">
        <w:t>CD</w:t>
      </w:r>
      <w:r w:rsidRPr="00476D2F">
        <w:t>913</w:t>
      </w:r>
      <w:r w:rsidR="008B176A">
        <w:t>A, CD917C</w:t>
      </w:r>
      <w:r w:rsidRPr="00476D2F">
        <w:t xml:space="preserve"> and </w:t>
      </w:r>
      <w:r w:rsidR="008B176A">
        <w:t>CD</w:t>
      </w:r>
      <w:r w:rsidRPr="00476D2F">
        <w:t>917</w:t>
      </w:r>
      <w:r w:rsidR="008B176A">
        <w:t>D</w:t>
      </w:r>
      <w:r w:rsidRPr="00476D2F">
        <w:t>;</w:t>
      </w:r>
    </w:p>
    <w:p w14:paraId="24EE7A72" w14:textId="668EA421" w:rsidR="00DF47BE" w:rsidRPr="00476D2F" w:rsidRDefault="00DF47BE" w:rsidP="00117A38">
      <w:pPr>
        <w:numPr>
          <w:ilvl w:val="0"/>
          <w:numId w:val="34"/>
        </w:numPr>
        <w:spacing w:before="120" w:after="120"/>
      </w:pPr>
      <w:r w:rsidRPr="00476D2F">
        <w:rPr>
          <w:b/>
        </w:rPr>
        <w:t>‘Reports’</w:t>
      </w:r>
      <w:r w:rsidRPr="00476D2F">
        <w:t xml:space="preserve"> </w:t>
      </w:r>
      <w:r w:rsidR="008B176A">
        <w:t xml:space="preserve">(REPORT) </w:t>
      </w:r>
      <w:r w:rsidRPr="00476D2F">
        <w:t>is used for the CCN/CSI Reports (IE908, IE909, IE910 and IE911). The CCN/CSI reports are returned for every message type. It is received by a sending application in the queue that was indicated by the QoS "</w:t>
      </w:r>
      <w:proofErr w:type="spellStart"/>
      <w:r w:rsidRPr="00476D2F">
        <w:t>ReplyToQ</w:t>
      </w:r>
      <w:proofErr w:type="spellEnd"/>
      <w:r w:rsidRPr="00476D2F">
        <w:t>" argument when sending the Information Exchange. It is highly recommended to request these reports in the associated REPORT queue. In this manner, pending reports can be recognised quickly and problems can be identified in a straightforward manner. It is recommended to use the REPORT queue solely for storing those CCN/CSI reports;</w:t>
      </w:r>
    </w:p>
    <w:p w14:paraId="24EE7A74" w14:textId="2C9F5177" w:rsidR="00DF47BE" w:rsidRPr="00476D2F" w:rsidRDefault="00F315F4" w:rsidP="00117A38">
      <w:pPr>
        <w:numPr>
          <w:ilvl w:val="0"/>
          <w:numId w:val="34"/>
        </w:numPr>
        <w:spacing w:before="120" w:after="120"/>
      </w:pPr>
      <w:r w:rsidRPr="00476D2F" w:rsidDel="00F315F4">
        <w:rPr>
          <w:b/>
        </w:rPr>
        <w:t xml:space="preserve"> </w:t>
      </w:r>
      <w:r w:rsidR="00DF47BE" w:rsidRPr="00476D2F">
        <w:rPr>
          <w:b/>
        </w:rPr>
        <w:t xml:space="preserve">‘Technical Statistics’ </w:t>
      </w:r>
      <w:r w:rsidR="00DF47BE" w:rsidRPr="00476D2F">
        <w:t xml:space="preserve">is used for CCN/CSI technical statistics from </w:t>
      </w:r>
      <w:r w:rsidR="0012044A">
        <w:t>ITSM</w:t>
      </w:r>
      <w:r w:rsidR="00AD5197" w:rsidRPr="00AD5197">
        <w:t xml:space="preserve"> Contractor</w:t>
      </w:r>
      <w:r w:rsidR="00DF47BE" w:rsidRPr="00476D2F">
        <w:t>;</w:t>
      </w:r>
      <w:r w:rsidR="00DF47BE" w:rsidRPr="00476D2F">
        <w:rPr>
          <w:rStyle w:val="FootnoteReference"/>
        </w:rPr>
        <w:footnoteReference w:id="38"/>
      </w:r>
    </w:p>
    <w:p w14:paraId="24EE7A75" w14:textId="77051D31" w:rsidR="00DF47BE" w:rsidRPr="00476D2F" w:rsidRDefault="00DF47BE" w:rsidP="00117A38">
      <w:pPr>
        <w:numPr>
          <w:ilvl w:val="0"/>
          <w:numId w:val="34"/>
        </w:numPr>
        <w:spacing w:before="120" w:after="120"/>
      </w:pPr>
      <w:r w:rsidRPr="00476D2F">
        <w:rPr>
          <w:b/>
        </w:rPr>
        <w:t>‘Audit’</w:t>
      </w:r>
      <w:r w:rsidRPr="00476D2F">
        <w:t xml:space="preserve"> is used for CCN/CSI audit files from </w:t>
      </w:r>
      <w:r w:rsidR="0012044A">
        <w:t>ITSM</w:t>
      </w:r>
      <w:r w:rsidR="00AD5197" w:rsidRPr="00AD5197">
        <w:t xml:space="preserve"> Contractor</w:t>
      </w:r>
      <w:r w:rsidRPr="00476D2F">
        <w:t>.</w:t>
      </w:r>
      <w:r w:rsidRPr="00476D2F">
        <w:rPr>
          <w:rStyle w:val="FootnoteReference"/>
        </w:rPr>
        <w:footnoteReference w:id="39"/>
      </w:r>
    </w:p>
    <w:p w14:paraId="24EE7A77" w14:textId="386C0E22" w:rsidR="00DF47BE" w:rsidRPr="00476D2F" w:rsidRDefault="00DF47BE" w:rsidP="0017371F">
      <w:pPr>
        <w:spacing w:before="60"/>
      </w:pPr>
      <w:r w:rsidRPr="00476D2F">
        <w:t>Additional queue groups used within NCTS are:</w:t>
      </w:r>
    </w:p>
    <w:p w14:paraId="24EE7A78" w14:textId="455374A2" w:rsidR="00DF47BE" w:rsidRPr="00476D2F" w:rsidRDefault="00353F0C" w:rsidP="00117A38">
      <w:pPr>
        <w:numPr>
          <w:ilvl w:val="0"/>
          <w:numId w:val="34"/>
        </w:numPr>
        <w:spacing w:before="120" w:after="120"/>
      </w:pPr>
      <w:r w:rsidRPr="00476D2F" w:rsidDel="00353F0C">
        <w:rPr>
          <w:b/>
        </w:rPr>
        <w:t xml:space="preserve"> </w:t>
      </w:r>
      <w:r w:rsidR="00DF47BE" w:rsidRPr="00476D2F">
        <w:rPr>
          <w:b/>
        </w:rPr>
        <w:t xml:space="preserve">‘ATIS’ </w:t>
      </w:r>
      <w:r w:rsidR="00DF47BE" w:rsidRPr="00476D2F">
        <w:t>is used for sending the IE</w:t>
      </w:r>
      <w:r w:rsidR="005349F3" w:rsidRPr="00476D2F">
        <w:t>0</w:t>
      </w:r>
      <w:r w:rsidR="00DF47BE" w:rsidRPr="00476D2F">
        <w:t>11 to OLAF.</w:t>
      </w:r>
    </w:p>
    <w:p w14:paraId="24EE7A79" w14:textId="77777777" w:rsidR="00797E31" w:rsidRPr="00476D2F" w:rsidRDefault="00797E31" w:rsidP="00095463">
      <w:pPr>
        <w:spacing w:before="120" w:after="120"/>
      </w:pPr>
      <w:r w:rsidRPr="00476D2F">
        <w:t>Additional queue groups used within NCTS, ECS and ICS are:</w:t>
      </w:r>
    </w:p>
    <w:p w14:paraId="24EE7A7A" w14:textId="1500FA18" w:rsidR="00797E31" w:rsidRPr="00476D2F" w:rsidRDefault="00797E31" w:rsidP="00117A38">
      <w:pPr>
        <w:numPr>
          <w:ilvl w:val="0"/>
          <w:numId w:val="34"/>
        </w:numPr>
        <w:spacing w:before="120" w:after="120"/>
      </w:pPr>
      <w:r w:rsidRPr="00476D2F">
        <w:rPr>
          <w:b/>
        </w:rPr>
        <w:t>‘Business Statistics’</w:t>
      </w:r>
      <w:r w:rsidRPr="00476D2F">
        <w:t xml:space="preserve"> is used for IE411;</w:t>
      </w:r>
      <w:r w:rsidRPr="00476D2F">
        <w:rPr>
          <w:rStyle w:val="FootnoteReference"/>
        </w:rPr>
        <w:footnoteReference w:id="40"/>
      </w:r>
    </w:p>
    <w:p w14:paraId="61871A26" w14:textId="3E81C6CE" w:rsidR="00624FC7" w:rsidRPr="00476D2F" w:rsidRDefault="00207F8B" w:rsidP="00117A38">
      <w:pPr>
        <w:numPr>
          <w:ilvl w:val="0"/>
          <w:numId w:val="34"/>
        </w:numPr>
        <w:spacing w:before="120" w:after="120"/>
      </w:pPr>
      <w:r w:rsidRPr="00476D2F">
        <w:rPr>
          <w:b/>
        </w:rPr>
        <w:t>‘Availability’</w:t>
      </w:r>
      <w:r w:rsidRPr="00476D2F">
        <w:t xml:space="preserve"> is used for </w:t>
      </w:r>
      <w:r w:rsidR="0046571E" w:rsidRPr="00476D2F">
        <w:t>IE974, IE975</w:t>
      </w:r>
      <w:r w:rsidR="00E04887" w:rsidRPr="00476D2F">
        <w:t>;</w:t>
      </w:r>
    </w:p>
    <w:p w14:paraId="043C74DC" w14:textId="031797B0" w:rsidR="00613767" w:rsidRPr="00476D2F" w:rsidRDefault="00613767" w:rsidP="00613767">
      <w:pPr>
        <w:numPr>
          <w:ilvl w:val="0"/>
          <w:numId w:val="34"/>
        </w:numPr>
        <w:spacing w:before="120" w:after="120"/>
      </w:pPr>
      <w:r w:rsidRPr="00476D2F">
        <w:rPr>
          <w:b/>
        </w:rPr>
        <w:t>‘Link</w:t>
      </w:r>
      <w:r w:rsidRPr="00476D2F">
        <w:t xml:space="preserve"> is used for IEx78</w:t>
      </w:r>
      <w:r w:rsidR="00E04887" w:rsidRPr="00476D2F">
        <w:t>.</w:t>
      </w:r>
    </w:p>
    <w:p w14:paraId="58A11728" w14:textId="1B65332E" w:rsidR="00CA148B" w:rsidRPr="00476D2F" w:rsidRDefault="00DF47BE" w:rsidP="00CA148B">
      <w:pPr>
        <w:spacing w:after="240"/>
      </w:pPr>
      <w:r w:rsidRPr="00476D2F">
        <w:t>In the following chapters, the queues per environment are defined as well as the actual names to be used for the queues and the Gateways.</w:t>
      </w:r>
      <w:r w:rsidRPr="00476D2F">
        <w:rPr>
          <w:szCs w:val="24"/>
          <w:vertAlign w:val="superscript"/>
        </w:rPr>
        <w:footnoteReference w:id="41"/>
      </w:r>
    </w:p>
    <w:p w14:paraId="3702449B"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6D0EB770" w14:textId="1A3DCE46"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rPr>
          <w:u w:val="single"/>
        </w:rPr>
      </w:pPr>
      <w:r w:rsidRPr="00476D2F">
        <w:rPr>
          <w:u w:val="single"/>
        </w:rPr>
        <w:t xml:space="preserve">Important for users of the </w:t>
      </w:r>
      <w:r w:rsidR="00B4694F">
        <w:rPr>
          <w:u w:val="single"/>
        </w:rPr>
        <w:t>ieCA/TED</w:t>
      </w:r>
      <w:r w:rsidRPr="00476D2F">
        <w:rPr>
          <w:u w:val="single"/>
        </w:rPr>
        <w:t xml:space="preserve"> application</w:t>
      </w:r>
    </w:p>
    <w:p w14:paraId="68A02850" w14:textId="18416C21"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pPr>
      <w:r w:rsidRPr="00476D2F">
        <w:t>READ ALSO the section 6 (</w:t>
      </w:r>
      <w:bookmarkStart w:id="1923" w:name="_Toc46161866"/>
      <w:bookmarkStart w:id="1924" w:name="_Ref45629310"/>
      <w:bookmarkStart w:id="1925" w:name="_Ref45283702"/>
      <w:r w:rsidRPr="00476D2F">
        <w:t xml:space="preserve">Technical Integration with TAXUD </w:t>
      </w:r>
      <w:bookmarkEnd w:id="1923"/>
      <w:bookmarkEnd w:id="1924"/>
      <w:bookmarkEnd w:id="1925"/>
      <w:r w:rsidR="00B4694F">
        <w:t>ieCA/TED</w:t>
      </w:r>
      <w:r w:rsidRPr="00476D2F">
        <w:t xml:space="preserve">) of </w:t>
      </w:r>
      <w:r w:rsidRPr="00476D2F">
        <w:br/>
        <w:t xml:space="preserve">the document </w:t>
      </w:r>
      <w:r w:rsidR="00B4694F">
        <w:rPr>
          <w:b/>
        </w:rPr>
        <w:t>ieCA/TED</w:t>
      </w:r>
      <w:r w:rsidRPr="00476D2F">
        <w:rPr>
          <w:b/>
        </w:rPr>
        <w:t xml:space="preserve"> Use Cases</w:t>
      </w:r>
      <w:r w:rsidRPr="00476D2F">
        <w:t xml:space="preserve"> [</w:t>
      </w:r>
      <w:r w:rsidRPr="00476D2F">
        <w:fldChar w:fldCharType="begin"/>
      </w:r>
      <w:r w:rsidRPr="00476D2F">
        <w:instrText xml:space="preserve"> REF R42 \h </w:instrText>
      </w:r>
      <w:r w:rsidRPr="00476D2F">
        <w:fldChar w:fldCharType="separate"/>
      </w:r>
      <w:r w:rsidR="004501EF" w:rsidRPr="000C1B4B">
        <w:rPr>
          <w:szCs w:val="24"/>
        </w:rPr>
        <w:t>R</w:t>
      </w:r>
      <w:r w:rsidR="004501EF">
        <w:rPr>
          <w:noProof/>
          <w:szCs w:val="24"/>
        </w:rPr>
        <w:t>41</w:t>
      </w:r>
      <w:r w:rsidRPr="00476D2F">
        <w:fldChar w:fldCharType="end"/>
      </w:r>
      <w:r w:rsidRPr="00476D2F">
        <w:t>] that complements this version of the DDCOM.</w:t>
      </w:r>
    </w:p>
    <w:p w14:paraId="6337832A"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24EE7A7E" w14:textId="5C47B179" w:rsidR="00DF47BE" w:rsidRPr="00476D2F" w:rsidRDefault="00DF47BE" w:rsidP="006F347D">
      <w:pPr>
        <w:pStyle w:val="Heading3"/>
      </w:pPr>
      <w:bookmarkStart w:id="1926" w:name="_Ref98651197"/>
      <w:bookmarkStart w:id="1927" w:name="_Toc259460403"/>
      <w:bookmarkStart w:id="1928" w:name="_Toc526170532"/>
      <w:bookmarkStart w:id="1929" w:name="_Toc185900816"/>
      <w:r w:rsidRPr="00476D2F">
        <w:t>National Gateways</w:t>
      </w:r>
      <w:bookmarkEnd w:id="1926"/>
      <w:bookmarkEnd w:id="1927"/>
      <w:bookmarkEnd w:id="1928"/>
      <w:bookmarkEnd w:id="1929"/>
    </w:p>
    <w:p w14:paraId="24EE7A7F" w14:textId="77777777" w:rsidR="00DF47BE" w:rsidRPr="00476D2F" w:rsidRDefault="00DF47BE" w:rsidP="00301D82">
      <w:pPr>
        <w:pStyle w:val="Heading4"/>
      </w:pPr>
      <w:bookmarkStart w:id="1930" w:name="_Ref27377702"/>
      <w:r w:rsidRPr="00476D2F">
        <w:t>Queue Name</w:t>
      </w:r>
      <w:bookmarkEnd w:id="1930"/>
    </w:p>
    <w:p w14:paraId="24EE7A80" w14:textId="046B5CA9" w:rsidR="00DF47BE" w:rsidRPr="00476D2F" w:rsidRDefault="00DF47BE">
      <w:pPr>
        <w:spacing w:after="240"/>
      </w:pPr>
      <w:r w:rsidRPr="00476D2F">
        <w:t xml:space="preserve">Every National Gateway </w:t>
      </w:r>
      <w:proofErr w:type="gramStart"/>
      <w:r w:rsidRPr="00476D2F">
        <w:t>has to</w:t>
      </w:r>
      <w:proofErr w:type="gramEnd"/>
      <w:r w:rsidRPr="00476D2F">
        <w:t xml:space="preserve"> be configured to contain the following queues as shown in </w:t>
      </w:r>
      <w:r w:rsidR="00A9312B" w:rsidRPr="00476D2F">
        <w:fldChar w:fldCharType="begin"/>
      </w:r>
      <w:r w:rsidR="00A9312B" w:rsidRPr="00476D2F">
        <w:instrText xml:space="preserve"> REF _Ref30570922 \h  \* MERGEFORMAT </w:instrText>
      </w:r>
      <w:r w:rsidR="00A9312B" w:rsidRPr="00476D2F">
        <w:fldChar w:fldCharType="separate"/>
      </w:r>
      <w:r w:rsidR="004501EF" w:rsidRPr="00476D2F">
        <w:t xml:space="preserve">Table </w:t>
      </w:r>
      <w:r w:rsidR="004501EF">
        <w:t>79</w:t>
      </w:r>
      <w:r w:rsidR="00A9312B" w:rsidRPr="00476D2F">
        <w:fldChar w:fldCharType="end"/>
      </w:r>
      <w:r w:rsidRPr="00476D2F">
        <w: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3794"/>
        <w:gridCol w:w="2126"/>
        <w:gridCol w:w="3119"/>
      </w:tblGrid>
      <w:tr w:rsidR="00DF47BE" w:rsidRPr="00110E6A" w14:paraId="24EE7A84" w14:textId="77777777">
        <w:trPr>
          <w:tblHeader/>
          <w:jc w:val="center"/>
        </w:trPr>
        <w:tc>
          <w:tcPr>
            <w:tcW w:w="3794" w:type="dxa"/>
            <w:shd w:val="clear" w:color="auto" w:fill="002060"/>
          </w:tcPr>
          <w:p w14:paraId="24EE7A81" w14:textId="77777777" w:rsidR="00DF47BE" w:rsidRPr="00476D2F" w:rsidRDefault="00DF47BE">
            <w:pPr>
              <w:spacing w:before="0"/>
              <w:ind w:firstLine="5"/>
              <w:jc w:val="left"/>
              <w:rPr>
                <w:b/>
                <w:szCs w:val="24"/>
              </w:rPr>
            </w:pPr>
            <w:r w:rsidRPr="00476D2F">
              <w:rPr>
                <w:b/>
                <w:szCs w:val="24"/>
              </w:rPr>
              <w:t>Environment</w:t>
            </w:r>
          </w:p>
        </w:tc>
        <w:tc>
          <w:tcPr>
            <w:tcW w:w="2126" w:type="dxa"/>
            <w:shd w:val="clear" w:color="auto" w:fill="002060"/>
          </w:tcPr>
          <w:p w14:paraId="24EE7A82" w14:textId="77777777" w:rsidR="00DF47BE" w:rsidRPr="00476D2F" w:rsidRDefault="00DF47BE">
            <w:pPr>
              <w:spacing w:before="0"/>
              <w:ind w:firstLine="5"/>
              <w:jc w:val="left"/>
              <w:rPr>
                <w:b/>
                <w:szCs w:val="24"/>
              </w:rPr>
            </w:pPr>
            <w:r w:rsidRPr="00476D2F">
              <w:rPr>
                <w:b/>
                <w:szCs w:val="24"/>
              </w:rPr>
              <w:t>Queue Function</w:t>
            </w:r>
          </w:p>
        </w:tc>
        <w:tc>
          <w:tcPr>
            <w:tcW w:w="3119" w:type="dxa"/>
            <w:shd w:val="clear" w:color="auto" w:fill="002060"/>
          </w:tcPr>
          <w:p w14:paraId="24EE7A83" w14:textId="77777777" w:rsidR="00DF47BE" w:rsidRPr="00476D2F" w:rsidRDefault="00DF47BE">
            <w:pPr>
              <w:spacing w:before="0"/>
              <w:ind w:firstLine="5"/>
              <w:jc w:val="left"/>
              <w:rPr>
                <w:b/>
                <w:szCs w:val="24"/>
              </w:rPr>
            </w:pPr>
            <w:r w:rsidRPr="00476D2F">
              <w:rPr>
                <w:b/>
                <w:szCs w:val="24"/>
              </w:rPr>
              <w:t>Queue Name</w:t>
            </w:r>
          </w:p>
        </w:tc>
      </w:tr>
      <w:tr w:rsidR="00276E08" w:rsidRPr="00BB51DB" w14:paraId="24EE7A88" w14:textId="77777777">
        <w:trPr>
          <w:cantSplit/>
          <w:jc w:val="center"/>
        </w:trPr>
        <w:tc>
          <w:tcPr>
            <w:tcW w:w="3794" w:type="dxa"/>
            <w:vMerge w:val="restart"/>
          </w:tcPr>
          <w:p w14:paraId="24EE7A85" w14:textId="77777777" w:rsidR="00276E08" w:rsidRPr="00476D2F" w:rsidRDefault="00276E08">
            <w:pPr>
              <w:spacing w:before="0"/>
              <w:ind w:firstLine="5"/>
              <w:jc w:val="left"/>
              <w:rPr>
                <w:szCs w:val="24"/>
              </w:rPr>
            </w:pPr>
            <w:r w:rsidRPr="00476D2F">
              <w:rPr>
                <w:szCs w:val="24"/>
              </w:rPr>
              <w:t>Normal operation</w:t>
            </w:r>
          </w:p>
        </w:tc>
        <w:tc>
          <w:tcPr>
            <w:tcW w:w="2126" w:type="dxa"/>
          </w:tcPr>
          <w:p w14:paraId="24EE7A86" w14:textId="77777777" w:rsidR="00276E08" w:rsidRPr="00476D2F" w:rsidRDefault="00276E08">
            <w:pPr>
              <w:spacing w:before="0"/>
              <w:ind w:firstLine="5"/>
              <w:jc w:val="left"/>
              <w:rPr>
                <w:szCs w:val="24"/>
              </w:rPr>
            </w:pPr>
            <w:r w:rsidRPr="00476D2F">
              <w:rPr>
                <w:szCs w:val="24"/>
              </w:rPr>
              <w:t>Core flow</w:t>
            </w:r>
          </w:p>
        </w:tc>
        <w:tc>
          <w:tcPr>
            <w:tcW w:w="3119" w:type="dxa"/>
          </w:tcPr>
          <w:p w14:paraId="42EA7113" w14:textId="77777777" w:rsidR="00276E08" w:rsidRPr="00BB51DB" w:rsidRDefault="00276E08">
            <w:pPr>
              <w:spacing w:before="0"/>
              <w:ind w:firstLine="5"/>
              <w:jc w:val="left"/>
              <w:rPr>
                <w:szCs w:val="24"/>
                <w:lang w:val="fr-BE"/>
              </w:rPr>
            </w:pPr>
            <w:r w:rsidRPr="00BB51DB">
              <w:rPr>
                <w:szCs w:val="24"/>
                <w:lang w:val="fr-BE"/>
              </w:rPr>
              <w:t>CORE-QUE</w:t>
            </w:r>
          </w:p>
          <w:p w14:paraId="479F956E" w14:textId="77777777" w:rsidR="008B4F84" w:rsidRPr="00BB51DB" w:rsidRDefault="008B4F84">
            <w:pPr>
              <w:spacing w:before="0"/>
              <w:ind w:firstLine="5"/>
              <w:jc w:val="left"/>
              <w:rPr>
                <w:szCs w:val="24"/>
                <w:lang w:val="fr-BE"/>
              </w:rPr>
            </w:pPr>
            <w:r w:rsidRPr="00BB51DB">
              <w:rPr>
                <w:szCs w:val="24"/>
                <w:lang w:val="fr-BE"/>
              </w:rPr>
              <w:t>CORE-IECA</w:t>
            </w:r>
            <w:r w:rsidR="00C528B2" w:rsidRPr="00BB51DB">
              <w:rPr>
                <w:szCs w:val="24"/>
                <w:lang w:val="fr-BE"/>
              </w:rPr>
              <w:t>-QUE</w:t>
            </w:r>
          </w:p>
          <w:p w14:paraId="24EE7A87" w14:textId="2C47BBA1" w:rsidR="008B4F84" w:rsidRPr="00BB51DB" w:rsidRDefault="000A3BD8">
            <w:pPr>
              <w:spacing w:before="0"/>
              <w:ind w:firstLine="5"/>
              <w:jc w:val="left"/>
              <w:rPr>
                <w:szCs w:val="24"/>
                <w:lang w:val="fr-BE"/>
              </w:rPr>
            </w:pPr>
            <w:r w:rsidRPr="00BB51DB">
              <w:rPr>
                <w:szCs w:val="24"/>
                <w:lang w:val="fr-BE"/>
              </w:rPr>
              <w:t>CORE-TED-QUE</w:t>
            </w:r>
          </w:p>
        </w:tc>
      </w:tr>
      <w:tr w:rsidR="00276E08" w:rsidRPr="00BB51DB" w14:paraId="24EE7A8C" w14:textId="77777777">
        <w:trPr>
          <w:cantSplit/>
          <w:jc w:val="center"/>
        </w:trPr>
        <w:tc>
          <w:tcPr>
            <w:tcW w:w="3794" w:type="dxa"/>
            <w:vMerge/>
          </w:tcPr>
          <w:p w14:paraId="24EE7A89" w14:textId="77777777" w:rsidR="00276E08" w:rsidRPr="00BB51DB" w:rsidRDefault="00276E08">
            <w:pPr>
              <w:spacing w:before="0"/>
              <w:ind w:firstLine="5"/>
              <w:jc w:val="left"/>
              <w:rPr>
                <w:szCs w:val="24"/>
                <w:lang w:val="fr-BE"/>
              </w:rPr>
            </w:pPr>
          </w:p>
        </w:tc>
        <w:tc>
          <w:tcPr>
            <w:tcW w:w="2126" w:type="dxa"/>
          </w:tcPr>
          <w:p w14:paraId="24EE7A8A" w14:textId="77777777" w:rsidR="00276E08" w:rsidRPr="00476D2F" w:rsidRDefault="00276E08">
            <w:pPr>
              <w:spacing w:before="0"/>
              <w:ind w:firstLine="5"/>
              <w:jc w:val="left"/>
              <w:rPr>
                <w:szCs w:val="24"/>
              </w:rPr>
            </w:pPr>
            <w:r w:rsidRPr="00476D2F">
              <w:rPr>
                <w:szCs w:val="24"/>
              </w:rPr>
              <w:t>Administration</w:t>
            </w:r>
          </w:p>
        </w:tc>
        <w:tc>
          <w:tcPr>
            <w:tcW w:w="3119" w:type="dxa"/>
          </w:tcPr>
          <w:p w14:paraId="26D20CB7" w14:textId="77777777" w:rsidR="00276E08" w:rsidRPr="00BB51DB" w:rsidRDefault="00276E08">
            <w:pPr>
              <w:spacing w:before="0"/>
              <w:ind w:firstLine="5"/>
              <w:jc w:val="left"/>
              <w:rPr>
                <w:szCs w:val="24"/>
                <w:lang w:val="fr-BE"/>
              </w:rPr>
            </w:pPr>
            <w:r w:rsidRPr="00BB51DB">
              <w:rPr>
                <w:szCs w:val="24"/>
                <w:lang w:val="fr-BE"/>
              </w:rPr>
              <w:t>ADMIN-QUE</w:t>
            </w:r>
          </w:p>
          <w:p w14:paraId="0C8008E0" w14:textId="77777777" w:rsidR="00C528B2" w:rsidRPr="00BB51DB" w:rsidRDefault="00C528B2">
            <w:pPr>
              <w:spacing w:before="0"/>
              <w:ind w:firstLine="5"/>
              <w:jc w:val="left"/>
              <w:rPr>
                <w:szCs w:val="24"/>
                <w:lang w:val="fr-BE"/>
              </w:rPr>
            </w:pPr>
            <w:r w:rsidRPr="00BB51DB">
              <w:rPr>
                <w:szCs w:val="24"/>
                <w:lang w:val="fr-BE"/>
              </w:rPr>
              <w:t>ADMIN-IECA-QUE</w:t>
            </w:r>
          </w:p>
          <w:p w14:paraId="24EE7A8B" w14:textId="03C4E041" w:rsidR="00C528B2" w:rsidRPr="00BB51DB" w:rsidRDefault="005A265E">
            <w:pPr>
              <w:spacing w:before="0"/>
              <w:ind w:firstLine="5"/>
              <w:jc w:val="left"/>
              <w:rPr>
                <w:szCs w:val="24"/>
                <w:lang w:val="fr-BE"/>
              </w:rPr>
            </w:pPr>
            <w:r w:rsidRPr="00BB51DB">
              <w:rPr>
                <w:szCs w:val="24"/>
                <w:lang w:val="fr-BE"/>
              </w:rPr>
              <w:t>ADMIN-TED-QUE</w:t>
            </w:r>
          </w:p>
        </w:tc>
      </w:tr>
      <w:tr w:rsidR="00276E08" w:rsidRPr="00BB51DB" w14:paraId="24EE7A90" w14:textId="77777777">
        <w:trPr>
          <w:cantSplit/>
          <w:jc w:val="center"/>
        </w:trPr>
        <w:tc>
          <w:tcPr>
            <w:tcW w:w="3794" w:type="dxa"/>
            <w:vMerge/>
          </w:tcPr>
          <w:p w14:paraId="24EE7A8D" w14:textId="77777777" w:rsidR="00276E08" w:rsidRPr="00BB51DB" w:rsidRDefault="00276E08">
            <w:pPr>
              <w:spacing w:before="0"/>
              <w:ind w:firstLine="5"/>
              <w:jc w:val="left"/>
              <w:rPr>
                <w:szCs w:val="24"/>
                <w:lang w:val="fr-BE"/>
              </w:rPr>
            </w:pPr>
          </w:p>
        </w:tc>
        <w:tc>
          <w:tcPr>
            <w:tcW w:w="2126" w:type="dxa"/>
          </w:tcPr>
          <w:p w14:paraId="24EE7A8E" w14:textId="77777777" w:rsidR="00276E08" w:rsidRPr="00476D2F" w:rsidRDefault="00276E08">
            <w:pPr>
              <w:spacing w:before="0"/>
              <w:ind w:firstLine="5"/>
              <w:jc w:val="left"/>
              <w:rPr>
                <w:szCs w:val="24"/>
              </w:rPr>
            </w:pPr>
            <w:r w:rsidRPr="00476D2F">
              <w:rPr>
                <w:szCs w:val="24"/>
              </w:rPr>
              <w:t>Reports</w:t>
            </w:r>
          </w:p>
        </w:tc>
        <w:tc>
          <w:tcPr>
            <w:tcW w:w="3119" w:type="dxa"/>
          </w:tcPr>
          <w:p w14:paraId="13255B1F" w14:textId="77777777" w:rsidR="00276E08" w:rsidRPr="00BB51DB" w:rsidRDefault="00276E08">
            <w:pPr>
              <w:spacing w:before="0"/>
              <w:ind w:firstLine="5"/>
              <w:jc w:val="left"/>
              <w:rPr>
                <w:szCs w:val="24"/>
                <w:lang w:val="fr-BE"/>
              </w:rPr>
            </w:pPr>
            <w:r w:rsidRPr="00BB51DB">
              <w:rPr>
                <w:szCs w:val="24"/>
                <w:lang w:val="fr-BE"/>
              </w:rPr>
              <w:t>REPORT-QUE</w:t>
            </w:r>
          </w:p>
          <w:p w14:paraId="388C1306" w14:textId="77777777" w:rsidR="00C528B2" w:rsidRPr="00BB51DB" w:rsidRDefault="00C528B2">
            <w:pPr>
              <w:spacing w:before="0"/>
              <w:ind w:firstLine="5"/>
              <w:jc w:val="left"/>
              <w:rPr>
                <w:szCs w:val="24"/>
                <w:lang w:val="fr-BE"/>
              </w:rPr>
            </w:pPr>
            <w:r w:rsidRPr="00BB51DB">
              <w:rPr>
                <w:szCs w:val="24"/>
                <w:lang w:val="fr-BE"/>
              </w:rPr>
              <w:t>REPORT-IECA-QUE</w:t>
            </w:r>
          </w:p>
          <w:p w14:paraId="24EE7A8F" w14:textId="70316635" w:rsidR="00C528B2" w:rsidRPr="00BB51DB" w:rsidRDefault="005A265E">
            <w:pPr>
              <w:spacing w:before="0"/>
              <w:ind w:firstLine="5"/>
              <w:jc w:val="left"/>
              <w:rPr>
                <w:szCs w:val="24"/>
                <w:lang w:val="fr-BE"/>
              </w:rPr>
            </w:pPr>
            <w:r w:rsidRPr="00BB51DB">
              <w:rPr>
                <w:szCs w:val="24"/>
                <w:lang w:val="fr-BE"/>
              </w:rPr>
              <w:t>REPORT-TED-QUE</w:t>
            </w:r>
          </w:p>
        </w:tc>
      </w:tr>
      <w:tr w:rsidR="00276E08" w:rsidRPr="00110E6A" w14:paraId="24EE7A98" w14:textId="77777777">
        <w:trPr>
          <w:cantSplit/>
          <w:jc w:val="center"/>
        </w:trPr>
        <w:tc>
          <w:tcPr>
            <w:tcW w:w="3794" w:type="dxa"/>
            <w:vMerge/>
          </w:tcPr>
          <w:p w14:paraId="24EE7A95" w14:textId="77777777" w:rsidR="00276E08" w:rsidRPr="00BB51DB" w:rsidRDefault="00276E08">
            <w:pPr>
              <w:spacing w:before="0"/>
              <w:ind w:firstLine="5"/>
              <w:jc w:val="left"/>
              <w:rPr>
                <w:szCs w:val="24"/>
                <w:lang w:val="fr-BE"/>
              </w:rPr>
            </w:pPr>
          </w:p>
        </w:tc>
        <w:tc>
          <w:tcPr>
            <w:tcW w:w="2126" w:type="dxa"/>
          </w:tcPr>
          <w:p w14:paraId="24EE7A96" w14:textId="77777777" w:rsidR="00276E08" w:rsidRPr="00476D2F" w:rsidRDefault="00276E08">
            <w:pPr>
              <w:spacing w:before="0"/>
              <w:ind w:firstLine="5"/>
              <w:jc w:val="left"/>
              <w:rPr>
                <w:szCs w:val="24"/>
              </w:rPr>
            </w:pPr>
            <w:r w:rsidRPr="00476D2F">
              <w:rPr>
                <w:szCs w:val="24"/>
              </w:rPr>
              <w:t>Business Statistics</w:t>
            </w:r>
          </w:p>
        </w:tc>
        <w:tc>
          <w:tcPr>
            <w:tcW w:w="3119" w:type="dxa"/>
          </w:tcPr>
          <w:p w14:paraId="24EE7A97" w14:textId="77777777" w:rsidR="00276E08" w:rsidRPr="00476D2F" w:rsidRDefault="00276E08">
            <w:pPr>
              <w:spacing w:before="0"/>
              <w:ind w:firstLine="5"/>
              <w:jc w:val="left"/>
              <w:rPr>
                <w:szCs w:val="24"/>
              </w:rPr>
            </w:pPr>
            <w:r w:rsidRPr="00476D2F">
              <w:rPr>
                <w:szCs w:val="24"/>
              </w:rPr>
              <w:t>-</w:t>
            </w:r>
          </w:p>
        </w:tc>
      </w:tr>
      <w:tr w:rsidR="00276E08" w:rsidRPr="00110E6A" w14:paraId="24EE7A9C" w14:textId="77777777">
        <w:trPr>
          <w:cantSplit/>
          <w:jc w:val="center"/>
        </w:trPr>
        <w:tc>
          <w:tcPr>
            <w:tcW w:w="3794" w:type="dxa"/>
            <w:vMerge/>
          </w:tcPr>
          <w:p w14:paraId="24EE7A99" w14:textId="77777777" w:rsidR="00276E08" w:rsidRPr="00476D2F" w:rsidRDefault="00276E08">
            <w:pPr>
              <w:spacing w:before="0"/>
              <w:ind w:firstLine="5"/>
              <w:jc w:val="left"/>
              <w:rPr>
                <w:szCs w:val="24"/>
              </w:rPr>
            </w:pPr>
          </w:p>
        </w:tc>
        <w:tc>
          <w:tcPr>
            <w:tcW w:w="2126" w:type="dxa"/>
          </w:tcPr>
          <w:p w14:paraId="24EE7A9A" w14:textId="77777777" w:rsidR="00276E08" w:rsidRPr="00476D2F" w:rsidRDefault="00276E08">
            <w:pPr>
              <w:spacing w:before="0"/>
              <w:ind w:firstLine="5"/>
              <w:jc w:val="left"/>
              <w:rPr>
                <w:szCs w:val="24"/>
              </w:rPr>
            </w:pPr>
            <w:r w:rsidRPr="00476D2F">
              <w:rPr>
                <w:szCs w:val="24"/>
              </w:rPr>
              <w:t>Technical Statistics</w:t>
            </w:r>
          </w:p>
        </w:tc>
        <w:tc>
          <w:tcPr>
            <w:tcW w:w="3119" w:type="dxa"/>
          </w:tcPr>
          <w:p w14:paraId="24EE7A9B" w14:textId="77777777" w:rsidR="00276E08" w:rsidRPr="00476D2F" w:rsidRDefault="00276E08">
            <w:pPr>
              <w:spacing w:before="0"/>
              <w:ind w:firstLine="5"/>
              <w:jc w:val="left"/>
              <w:rPr>
                <w:szCs w:val="24"/>
              </w:rPr>
            </w:pPr>
            <w:r w:rsidRPr="00476D2F">
              <w:rPr>
                <w:szCs w:val="24"/>
              </w:rPr>
              <w:t>-</w:t>
            </w:r>
          </w:p>
        </w:tc>
      </w:tr>
      <w:tr w:rsidR="00276E08" w:rsidRPr="00110E6A" w14:paraId="24EE7AA0" w14:textId="77777777">
        <w:trPr>
          <w:cantSplit/>
          <w:jc w:val="center"/>
        </w:trPr>
        <w:tc>
          <w:tcPr>
            <w:tcW w:w="3794" w:type="dxa"/>
            <w:vMerge/>
          </w:tcPr>
          <w:p w14:paraId="24EE7A9D" w14:textId="77777777" w:rsidR="00276E08" w:rsidRPr="00476D2F" w:rsidRDefault="00276E08">
            <w:pPr>
              <w:spacing w:before="0"/>
              <w:ind w:firstLine="5"/>
              <w:jc w:val="left"/>
              <w:rPr>
                <w:szCs w:val="24"/>
              </w:rPr>
            </w:pPr>
          </w:p>
        </w:tc>
        <w:tc>
          <w:tcPr>
            <w:tcW w:w="2126" w:type="dxa"/>
          </w:tcPr>
          <w:p w14:paraId="24EE7A9E" w14:textId="77777777" w:rsidR="00276E08" w:rsidRPr="00476D2F" w:rsidRDefault="00276E08">
            <w:pPr>
              <w:spacing w:before="0"/>
              <w:ind w:firstLine="5"/>
              <w:jc w:val="left"/>
              <w:rPr>
                <w:szCs w:val="24"/>
              </w:rPr>
            </w:pPr>
            <w:r w:rsidRPr="00476D2F">
              <w:rPr>
                <w:szCs w:val="24"/>
              </w:rPr>
              <w:t>Audit</w:t>
            </w:r>
          </w:p>
        </w:tc>
        <w:tc>
          <w:tcPr>
            <w:tcW w:w="3119" w:type="dxa"/>
          </w:tcPr>
          <w:p w14:paraId="24EE7A9F" w14:textId="77777777" w:rsidR="00276E08" w:rsidRPr="00476D2F" w:rsidRDefault="00276E08">
            <w:pPr>
              <w:spacing w:before="0"/>
              <w:ind w:firstLine="5"/>
              <w:jc w:val="left"/>
              <w:rPr>
                <w:szCs w:val="24"/>
              </w:rPr>
            </w:pPr>
            <w:r w:rsidRPr="00476D2F">
              <w:rPr>
                <w:szCs w:val="24"/>
              </w:rPr>
              <w:t>-</w:t>
            </w:r>
          </w:p>
        </w:tc>
      </w:tr>
      <w:tr w:rsidR="00276E08" w:rsidRPr="00110E6A" w14:paraId="0C838D3C" w14:textId="77777777">
        <w:trPr>
          <w:cantSplit/>
          <w:jc w:val="center"/>
        </w:trPr>
        <w:tc>
          <w:tcPr>
            <w:tcW w:w="3794" w:type="dxa"/>
            <w:vMerge/>
          </w:tcPr>
          <w:p w14:paraId="3B5C7263" w14:textId="77777777" w:rsidR="00276E08" w:rsidRPr="00476D2F" w:rsidRDefault="00276E08">
            <w:pPr>
              <w:spacing w:before="0"/>
              <w:ind w:firstLine="5"/>
              <w:jc w:val="left"/>
              <w:rPr>
                <w:szCs w:val="24"/>
              </w:rPr>
            </w:pPr>
          </w:p>
        </w:tc>
        <w:tc>
          <w:tcPr>
            <w:tcW w:w="2126" w:type="dxa"/>
          </w:tcPr>
          <w:p w14:paraId="649D099E" w14:textId="56DBF6F8" w:rsidR="00276E08" w:rsidRPr="00476D2F" w:rsidRDefault="00276E08">
            <w:pPr>
              <w:spacing w:before="0"/>
              <w:ind w:firstLine="5"/>
              <w:jc w:val="left"/>
              <w:rPr>
                <w:szCs w:val="24"/>
              </w:rPr>
            </w:pPr>
            <w:r w:rsidRPr="00476D2F">
              <w:rPr>
                <w:szCs w:val="24"/>
              </w:rPr>
              <w:t>Availability</w:t>
            </w:r>
          </w:p>
        </w:tc>
        <w:tc>
          <w:tcPr>
            <w:tcW w:w="3119" w:type="dxa"/>
          </w:tcPr>
          <w:p w14:paraId="7786E170" w14:textId="094C846C" w:rsidR="00276E08" w:rsidRPr="00476D2F" w:rsidRDefault="007C148C">
            <w:pPr>
              <w:spacing w:before="0"/>
              <w:ind w:firstLine="5"/>
              <w:jc w:val="left"/>
              <w:rPr>
                <w:szCs w:val="24"/>
              </w:rPr>
            </w:pPr>
            <w:r w:rsidRPr="00476D2F">
              <w:rPr>
                <w:szCs w:val="24"/>
              </w:rPr>
              <w:t>CSMIS-AVAIL-SEND-QUE</w:t>
            </w:r>
            <w:r w:rsidR="00CA19F0" w:rsidRPr="00476D2F">
              <w:rPr>
                <w:rStyle w:val="FootnoteReference"/>
              </w:rPr>
              <w:footnoteReference w:id="42"/>
            </w:r>
          </w:p>
        </w:tc>
      </w:tr>
      <w:tr w:rsidR="00DF47BE" w:rsidRPr="00110E6A" w14:paraId="24EE7AA5" w14:textId="77777777">
        <w:trPr>
          <w:cantSplit/>
          <w:jc w:val="center"/>
        </w:trPr>
        <w:tc>
          <w:tcPr>
            <w:tcW w:w="3794" w:type="dxa"/>
            <w:vMerge w:val="restart"/>
          </w:tcPr>
          <w:p w14:paraId="24EE7AA1" w14:textId="2F5F8393" w:rsidR="00DF47BE" w:rsidRPr="00476D2F" w:rsidRDefault="000C62EF">
            <w:pPr>
              <w:spacing w:before="0"/>
              <w:ind w:firstLine="5"/>
              <w:jc w:val="left"/>
              <w:rPr>
                <w:szCs w:val="24"/>
              </w:rPr>
            </w:pPr>
            <w:r w:rsidRPr="00476D2F">
              <w:rPr>
                <w:szCs w:val="24"/>
              </w:rPr>
              <w:t>Common Domain</w:t>
            </w:r>
            <w:r w:rsidR="00DF47BE" w:rsidRPr="00476D2F">
              <w:rPr>
                <w:szCs w:val="24"/>
              </w:rPr>
              <w:t xml:space="preserve"> Testing</w:t>
            </w:r>
            <w:r w:rsidR="00DF47BE" w:rsidRPr="0044100F">
              <w:rPr>
                <w:rStyle w:val="FootnoteReference"/>
              </w:rPr>
              <w:footnoteReference w:id="43"/>
            </w:r>
          </w:p>
        </w:tc>
        <w:tc>
          <w:tcPr>
            <w:tcW w:w="2126" w:type="dxa"/>
          </w:tcPr>
          <w:p w14:paraId="24EE7AA2" w14:textId="77777777" w:rsidR="00DF47BE" w:rsidRPr="00476D2F" w:rsidRDefault="00DF47BE">
            <w:pPr>
              <w:spacing w:before="0"/>
              <w:ind w:firstLine="5"/>
              <w:jc w:val="left"/>
              <w:rPr>
                <w:szCs w:val="24"/>
              </w:rPr>
            </w:pPr>
            <w:r w:rsidRPr="00476D2F">
              <w:rPr>
                <w:szCs w:val="24"/>
              </w:rPr>
              <w:t>Core flow</w:t>
            </w:r>
          </w:p>
        </w:tc>
        <w:tc>
          <w:tcPr>
            <w:tcW w:w="3119" w:type="dxa"/>
          </w:tcPr>
          <w:p w14:paraId="24EE7AA3" w14:textId="52704913" w:rsidR="00DF47BE" w:rsidRPr="00BB51DB" w:rsidRDefault="00DF47BE">
            <w:pPr>
              <w:spacing w:before="0"/>
              <w:ind w:firstLine="5"/>
              <w:jc w:val="left"/>
              <w:rPr>
                <w:szCs w:val="24"/>
                <w:lang w:val="fr-BE"/>
              </w:rPr>
            </w:pPr>
            <w:r w:rsidRPr="00BB51DB">
              <w:rPr>
                <w:szCs w:val="24"/>
                <w:lang w:val="fr-BE"/>
              </w:rPr>
              <w:t>CORE-RCT-QUE</w:t>
            </w:r>
          </w:p>
          <w:p w14:paraId="38B0400F" w14:textId="0A6F142D" w:rsidR="00BE6452" w:rsidRPr="00BB51DB" w:rsidRDefault="00BE6452">
            <w:pPr>
              <w:spacing w:before="0"/>
              <w:ind w:firstLine="5"/>
              <w:jc w:val="left"/>
              <w:rPr>
                <w:szCs w:val="24"/>
                <w:lang w:val="fr-BE"/>
              </w:rPr>
            </w:pPr>
            <w:r w:rsidRPr="00BB51DB">
              <w:rPr>
                <w:lang w:val="fr-BE"/>
              </w:rPr>
              <w:t>CORE-RIT-QUE</w:t>
            </w:r>
          </w:p>
          <w:p w14:paraId="7BDBAC14" w14:textId="7EBBA722" w:rsidR="00774AE2" w:rsidRPr="00BB51DB" w:rsidRDefault="00774AE2">
            <w:pPr>
              <w:spacing w:before="0"/>
              <w:ind w:firstLine="5"/>
              <w:jc w:val="left"/>
              <w:rPr>
                <w:szCs w:val="24"/>
                <w:lang w:val="fr-BE"/>
              </w:rPr>
            </w:pPr>
            <w:bookmarkStart w:id="1931" w:name="_Hlk533067492"/>
            <w:r w:rsidRPr="00BB51DB">
              <w:rPr>
                <w:szCs w:val="24"/>
                <w:lang w:val="fr-BE"/>
              </w:rPr>
              <w:t>CORE-CTA-RCT-QUE</w:t>
            </w:r>
          </w:p>
          <w:p w14:paraId="4F20D40E" w14:textId="77777777" w:rsidR="00A40DE6" w:rsidRPr="00BB51DB" w:rsidRDefault="00A40DE6" w:rsidP="00A40DE6">
            <w:pPr>
              <w:spacing w:before="0"/>
              <w:ind w:firstLine="5"/>
              <w:jc w:val="left"/>
              <w:rPr>
                <w:szCs w:val="24"/>
                <w:lang w:val="fr-BE"/>
              </w:rPr>
            </w:pPr>
            <w:r w:rsidRPr="00BB51DB">
              <w:rPr>
                <w:szCs w:val="24"/>
                <w:lang w:val="fr-BE"/>
              </w:rPr>
              <w:t>CORE-IECA-RCT-QUE​</w:t>
            </w:r>
          </w:p>
          <w:p w14:paraId="1667F22B" w14:textId="77777777" w:rsidR="00DF47BE" w:rsidRPr="00BB51DB" w:rsidRDefault="00A40DE6" w:rsidP="00F45975">
            <w:pPr>
              <w:spacing w:before="0"/>
              <w:ind w:firstLine="5"/>
              <w:jc w:val="left"/>
              <w:rPr>
                <w:szCs w:val="24"/>
                <w:lang w:val="fr-BE"/>
              </w:rPr>
            </w:pPr>
            <w:r w:rsidRPr="00BB51DB">
              <w:rPr>
                <w:szCs w:val="24"/>
                <w:lang w:val="fr-BE"/>
              </w:rPr>
              <w:t>CORE-IECA-RIT-QUE</w:t>
            </w:r>
            <w:bookmarkEnd w:id="1931"/>
          </w:p>
          <w:p w14:paraId="2CC22700" w14:textId="7E8C9BEC" w:rsidR="002019FB" w:rsidRPr="00BB51DB" w:rsidRDefault="002019FB" w:rsidP="002019FB">
            <w:pPr>
              <w:spacing w:before="0"/>
              <w:ind w:firstLine="5"/>
              <w:jc w:val="left"/>
              <w:rPr>
                <w:szCs w:val="24"/>
                <w:lang w:val="fr-BE"/>
              </w:rPr>
            </w:pPr>
            <w:r w:rsidRPr="00BB51DB">
              <w:rPr>
                <w:szCs w:val="24"/>
                <w:lang w:val="fr-BE"/>
              </w:rPr>
              <w:t>CORE-TED-RCT-QUE​</w:t>
            </w:r>
          </w:p>
          <w:p w14:paraId="24EE7AA4" w14:textId="62349FCF" w:rsidR="00DF47BE" w:rsidRPr="00476D2F" w:rsidRDefault="002019FB" w:rsidP="00F45975">
            <w:pPr>
              <w:spacing w:before="0"/>
              <w:ind w:firstLine="5"/>
              <w:jc w:val="left"/>
              <w:rPr>
                <w:szCs w:val="24"/>
              </w:rPr>
            </w:pPr>
            <w:r w:rsidRPr="00476D2F">
              <w:rPr>
                <w:szCs w:val="24"/>
              </w:rPr>
              <w:t>CORE-</w:t>
            </w:r>
            <w:r>
              <w:rPr>
                <w:szCs w:val="24"/>
              </w:rPr>
              <w:t>TED</w:t>
            </w:r>
            <w:r w:rsidRPr="00476D2F">
              <w:rPr>
                <w:szCs w:val="24"/>
              </w:rPr>
              <w:t>-RIT-QUE</w:t>
            </w:r>
          </w:p>
        </w:tc>
      </w:tr>
      <w:tr w:rsidR="00DF47BE" w:rsidRPr="009C24AC" w14:paraId="24EE7AAA" w14:textId="77777777">
        <w:trPr>
          <w:cantSplit/>
          <w:jc w:val="center"/>
        </w:trPr>
        <w:tc>
          <w:tcPr>
            <w:tcW w:w="3794" w:type="dxa"/>
            <w:vMerge/>
          </w:tcPr>
          <w:p w14:paraId="24EE7AA6" w14:textId="77777777" w:rsidR="00DF47BE" w:rsidRPr="00476D2F" w:rsidRDefault="00DF47BE">
            <w:pPr>
              <w:spacing w:before="0"/>
              <w:ind w:firstLine="5"/>
              <w:jc w:val="left"/>
              <w:rPr>
                <w:szCs w:val="24"/>
              </w:rPr>
            </w:pPr>
          </w:p>
        </w:tc>
        <w:tc>
          <w:tcPr>
            <w:tcW w:w="2126" w:type="dxa"/>
          </w:tcPr>
          <w:p w14:paraId="24EE7AA7"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A8" w14:textId="12977A8F" w:rsidR="00DF47BE" w:rsidRPr="00BB51DB" w:rsidRDefault="00DF47BE">
            <w:pPr>
              <w:spacing w:before="0"/>
              <w:ind w:firstLine="5"/>
              <w:jc w:val="left"/>
              <w:rPr>
                <w:szCs w:val="24"/>
                <w:lang w:val="fr-BE"/>
              </w:rPr>
            </w:pPr>
            <w:r w:rsidRPr="00BB51DB">
              <w:rPr>
                <w:szCs w:val="24"/>
                <w:lang w:val="fr-BE"/>
              </w:rPr>
              <w:t>ADMIN-RCT-QUE</w:t>
            </w:r>
          </w:p>
          <w:p w14:paraId="584582C9" w14:textId="10FC870B" w:rsidR="00BE6452" w:rsidRPr="00BB51DB" w:rsidRDefault="00BE6452">
            <w:pPr>
              <w:spacing w:before="0"/>
              <w:ind w:firstLine="5"/>
              <w:jc w:val="left"/>
              <w:rPr>
                <w:szCs w:val="24"/>
                <w:lang w:val="fr-BE"/>
              </w:rPr>
            </w:pPr>
            <w:r w:rsidRPr="00BB51DB">
              <w:rPr>
                <w:lang w:val="fr-BE"/>
              </w:rPr>
              <w:t>ADMIN</w:t>
            </w:r>
            <w:r w:rsidRPr="00BB51DB">
              <w:rPr>
                <w:szCs w:val="24"/>
                <w:lang w:val="fr-BE"/>
              </w:rPr>
              <w:t>-</w:t>
            </w:r>
            <w:r w:rsidRPr="00BB51DB">
              <w:rPr>
                <w:lang w:val="fr-BE"/>
              </w:rPr>
              <w:t>RIT-QUE</w:t>
            </w:r>
          </w:p>
          <w:p w14:paraId="286A62E2" w14:textId="241344CC" w:rsidR="00A40DE6" w:rsidRPr="00BB51DB" w:rsidRDefault="00A40DE6">
            <w:pPr>
              <w:spacing w:before="0"/>
              <w:ind w:firstLine="5"/>
              <w:jc w:val="left"/>
              <w:rPr>
                <w:szCs w:val="24"/>
                <w:lang w:val="fr-BE"/>
              </w:rPr>
            </w:pPr>
            <w:bookmarkStart w:id="1932" w:name="_Hlk533067523"/>
            <w:r w:rsidRPr="00BB51DB">
              <w:rPr>
                <w:szCs w:val="24"/>
                <w:lang w:val="fr-BE"/>
              </w:rPr>
              <w:t>ADMIN-CTA-RCT-QUE</w:t>
            </w:r>
          </w:p>
          <w:p w14:paraId="31087C81" w14:textId="77777777" w:rsidR="00B80A48" w:rsidRPr="00BB51DB" w:rsidRDefault="00B80A48" w:rsidP="00B80A48">
            <w:pPr>
              <w:spacing w:before="0"/>
              <w:ind w:firstLine="5"/>
              <w:jc w:val="left"/>
              <w:rPr>
                <w:szCs w:val="24"/>
                <w:lang w:val="fr-BE"/>
              </w:rPr>
            </w:pPr>
            <w:r w:rsidRPr="00BB51DB">
              <w:rPr>
                <w:szCs w:val="24"/>
                <w:lang w:val="fr-BE"/>
              </w:rPr>
              <w:t>ADMIN-IECA-RCT-QUE​</w:t>
            </w:r>
          </w:p>
          <w:p w14:paraId="55EC56FB" w14:textId="77777777" w:rsidR="00DF47BE" w:rsidRPr="00BB51DB" w:rsidRDefault="00B80A48">
            <w:pPr>
              <w:spacing w:before="0"/>
              <w:ind w:firstLine="5"/>
              <w:jc w:val="left"/>
              <w:rPr>
                <w:szCs w:val="24"/>
                <w:lang w:val="fr-BE"/>
              </w:rPr>
            </w:pPr>
            <w:r w:rsidRPr="00BB51DB">
              <w:rPr>
                <w:szCs w:val="24"/>
                <w:lang w:val="fr-BE"/>
              </w:rPr>
              <w:t>ADMIN-IECA-RIT-QUE</w:t>
            </w:r>
            <w:bookmarkEnd w:id="1932"/>
          </w:p>
          <w:p w14:paraId="66D1BE3D" w14:textId="0988F672" w:rsidR="00F7684E" w:rsidRPr="00BB51DB" w:rsidRDefault="00F7684E" w:rsidP="00F7684E">
            <w:pPr>
              <w:spacing w:before="0"/>
              <w:ind w:firstLine="5"/>
              <w:jc w:val="left"/>
              <w:rPr>
                <w:szCs w:val="24"/>
                <w:lang w:val="fr-BE"/>
              </w:rPr>
            </w:pPr>
            <w:r w:rsidRPr="00BB51DB">
              <w:rPr>
                <w:szCs w:val="24"/>
                <w:lang w:val="fr-BE"/>
              </w:rPr>
              <w:t>ADMIN-TED-RCT-QUE​</w:t>
            </w:r>
          </w:p>
          <w:p w14:paraId="24EE7AA9" w14:textId="770EA059" w:rsidR="00F7684E" w:rsidRPr="0044100F" w:rsidRDefault="00F7684E" w:rsidP="00F7684E">
            <w:pPr>
              <w:spacing w:before="0"/>
              <w:ind w:firstLine="5"/>
              <w:jc w:val="left"/>
              <w:rPr>
                <w:szCs w:val="24"/>
                <w:lang w:val="fr-BE"/>
              </w:rPr>
            </w:pPr>
            <w:r w:rsidRPr="0044100F">
              <w:rPr>
                <w:szCs w:val="24"/>
                <w:lang w:val="fr-BE"/>
              </w:rPr>
              <w:t>ADMIN-TED-RIT-QUE</w:t>
            </w:r>
          </w:p>
        </w:tc>
      </w:tr>
      <w:tr w:rsidR="00DF47BE" w:rsidRPr="009C24AC" w14:paraId="24EE7AAF" w14:textId="77777777">
        <w:trPr>
          <w:cantSplit/>
          <w:jc w:val="center"/>
        </w:trPr>
        <w:tc>
          <w:tcPr>
            <w:tcW w:w="3794" w:type="dxa"/>
            <w:vMerge/>
          </w:tcPr>
          <w:p w14:paraId="24EE7AAB" w14:textId="77777777" w:rsidR="00DF47BE" w:rsidRPr="0044100F" w:rsidRDefault="00DF47BE">
            <w:pPr>
              <w:spacing w:before="0"/>
              <w:ind w:firstLine="5"/>
              <w:jc w:val="left"/>
              <w:rPr>
                <w:szCs w:val="24"/>
                <w:lang w:val="fr-BE"/>
              </w:rPr>
            </w:pPr>
          </w:p>
        </w:tc>
        <w:tc>
          <w:tcPr>
            <w:tcW w:w="2126" w:type="dxa"/>
          </w:tcPr>
          <w:p w14:paraId="24EE7AAC" w14:textId="77777777" w:rsidR="00DF47BE" w:rsidRPr="00476D2F" w:rsidRDefault="00DF47BE">
            <w:pPr>
              <w:spacing w:before="0"/>
              <w:ind w:firstLine="5"/>
              <w:jc w:val="left"/>
              <w:rPr>
                <w:szCs w:val="24"/>
              </w:rPr>
            </w:pPr>
            <w:r w:rsidRPr="00476D2F">
              <w:rPr>
                <w:szCs w:val="24"/>
              </w:rPr>
              <w:t>Reports</w:t>
            </w:r>
          </w:p>
        </w:tc>
        <w:tc>
          <w:tcPr>
            <w:tcW w:w="3119" w:type="dxa"/>
          </w:tcPr>
          <w:p w14:paraId="24EE7AAD" w14:textId="6C2006E6" w:rsidR="00DF47BE" w:rsidRPr="00BB51DB" w:rsidRDefault="00DF47BE">
            <w:pPr>
              <w:spacing w:before="0"/>
              <w:ind w:firstLine="5"/>
              <w:jc w:val="left"/>
              <w:rPr>
                <w:szCs w:val="24"/>
                <w:lang w:val="fr-BE"/>
              </w:rPr>
            </w:pPr>
            <w:r w:rsidRPr="00BB51DB">
              <w:rPr>
                <w:szCs w:val="24"/>
                <w:lang w:val="fr-BE"/>
              </w:rPr>
              <w:t>REPORT-RCT-QUE</w:t>
            </w:r>
          </w:p>
          <w:p w14:paraId="23B59C78" w14:textId="35AE6B33" w:rsidR="00BE6452" w:rsidRPr="00BB51DB" w:rsidRDefault="00BE6452">
            <w:pPr>
              <w:spacing w:before="0"/>
              <w:ind w:firstLine="5"/>
              <w:jc w:val="left"/>
              <w:rPr>
                <w:szCs w:val="24"/>
                <w:lang w:val="fr-BE"/>
              </w:rPr>
            </w:pPr>
            <w:r w:rsidRPr="00BB51DB">
              <w:rPr>
                <w:lang w:val="fr-BE"/>
              </w:rPr>
              <w:t>REPORT</w:t>
            </w:r>
            <w:r w:rsidRPr="00BB51DB">
              <w:rPr>
                <w:szCs w:val="24"/>
                <w:lang w:val="fr-BE"/>
              </w:rPr>
              <w:t>-</w:t>
            </w:r>
            <w:r w:rsidRPr="00BB51DB">
              <w:rPr>
                <w:lang w:val="fr-BE"/>
              </w:rPr>
              <w:t>RIT-QUE</w:t>
            </w:r>
          </w:p>
          <w:p w14:paraId="5BC1D20E" w14:textId="0344F635" w:rsidR="00A40DE6" w:rsidRPr="00BB51DB" w:rsidRDefault="00A40DE6" w:rsidP="0006549D">
            <w:pPr>
              <w:spacing w:before="0"/>
              <w:ind w:firstLine="5"/>
              <w:jc w:val="left"/>
              <w:rPr>
                <w:szCs w:val="24"/>
                <w:lang w:val="fr-BE"/>
              </w:rPr>
            </w:pPr>
            <w:bookmarkStart w:id="1933" w:name="_Hlk533067560"/>
            <w:r w:rsidRPr="00BB51DB">
              <w:rPr>
                <w:szCs w:val="24"/>
                <w:lang w:val="fr-BE"/>
              </w:rPr>
              <w:t>REPORT-CTA-RCT-QUE</w:t>
            </w:r>
          </w:p>
          <w:p w14:paraId="32E9F7EB" w14:textId="77777777" w:rsidR="00B80A48" w:rsidRPr="00BB51DB" w:rsidRDefault="00B80A48" w:rsidP="00B80A48">
            <w:pPr>
              <w:spacing w:before="0"/>
              <w:ind w:firstLine="5"/>
              <w:jc w:val="left"/>
              <w:rPr>
                <w:szCs w:val="24"/>
                <w:lang w:val="fr-BE"/>
              </w:rPr>
            </w:pPr>
            <w:r w:rsidRPr="00BB51DB">
              <w:rPr>
                <w:szCs w:val="24"/>
                <w:lang w:val="fr-BE"/>
              </w:rPr>
              <w:t>REPORT-IECA-RCT-QUE​</w:t>
            </w:r>
          </w:p>
          <w:p w14:paraId="59B90E56" w14:textId="77777777" w:rsidR="00DF47BE" w:rsidRPr="00BB51DB" w:rsidRDefault="00B80A48">
            <w:pPr>
              <w:spacing w:before="0"/>
              <w:ind w:firstLine="5"/>
              <w:jc w:val="left"/>
              <w:rPr>
                <w:szCs w:val="24"/>
                <w:lang w:val="fr-BE"/>
              </w:rPr>
            </w:pPr>
            <w:r w:rsidRPr="00BB51DB">
              <w:rPr>
                <w:szCs w:val="24"/>
                <w:lang w:val="fr-BE"/>
              </w:rPr>
              <w:t>REPORT-IECA-RIT-QUE</w:t>
            </w:r>
            <w:bookmarkEnd w:id="1933"/>
          </w:p>
          <w:p w14:paraId="2B67E4EA" w14:textId="2A435D3C" w:rsidR="00F7684E" w:rsidRPr="00BB51DB" w:rsidRDefault="00F7684E" w:rsidP="00F7684E">
            <w:pPr>
              <w:spacing w:before="0"/>
              <w:ind w:firstLine="5"/>
              <w:jc w:val="left"/>
              <w:rPr>
                <w:szCs w:val="24"/>
                <w:lang w:val="fr-BE"/>
              </w:rPr>
            </w:pPr>
            <w:r w:rsidRPr="00BB51DB">
              <w:rPr>
                <w:szCs w:val="24"/>
                <w:lang w:val="fr-BE"/>
              </w:rPr>
              <w:t>REPORT-TED-RCT-QUE​</w:t>
            </w:r>
          </w:p>
          <w:p w14:paraId="24EE7AAE" w14:textId="5D7B7F41" w:rsidR="00F7684E" w:rsidRPr="0044100F" w:rsidRDefault="00F7684E" w:rsidP="00F7684E">
            <w:pPr>
              <w:spacing w:before="0"/>
              <w:ind w:firstLine="5"/>
              <w:jc w:val="left"/>
              <w:rPr>
                <w:szCs w:val="24"/>
                <w:lang w:val="fr-BE"/>
              </w:rPr>
            </w:pPr>
            <w:r w:rsidRPr="0044100F">
              <w:rPr>
                <w:szCs w:val="24"/>
                <w:lang w:val="fr-BE"/>
              </w:rPr>
              <w:t>REPORT-</w:t>
            </w:r>
            <w:r w:rsidR="006D2CC6" w:rsidRPr="0044100F">
              <w:rPr>
                <w:szCs w:val="24"/>
                <w:lang w:val="fr-BE"/>
              </w:rPr>
              <w:t>TED</w:t>
            </w:r>
            <w:r w:rsidRPr="0044100F">
              <w:rPr>
                <w:szCs w:val="24"/>
                <w:lang w:val="fr-BE"/>
              </w:rPr>
              <w:t>-RIT-QUE</w:t>
            </w:r>
          </w:p>
        </w:tc>
      </w:tr>
      <w:tr w:rsidR="00DF47BE" w:rsidRPr="00110E6A" w14:paraId="24EE7AB7" w14:textId="77777777">
        <w:trPr>
          <w:cantSplit/>
          <w:jc w:val="center"/>
        </w:trPr>
        <w:tc>
          <w:tcPr>
            <w:tcW w:w="3794" w:type="dxa"/>
            <w:vMerge/>
          </w:tcPr>
          <w:p w14:paraId="24EE7AB4" w14:textId="77777777" w:rsidR="00DF47BE" w:rsidRPr="0044100F" w:rsidRDefault="00DF47BE">
            <w:pPr>
              <w:spacing w:before="0"/>
              <w:ind w:firstLine="5"/>
              <w:jc w:val="left"/>
              <w:rPr>
                <w:szCs w:val="24"/>
                <w:lang w:val="fr-BE"/>
              </w:rPr>
            </w:pPr>
          </w:p>
        </w:tc>
        <w:tc>
          <w:tcPr>
            <w:tcW w:w="2126" w:type="dxa"/>
          </w:tcPr>
          <w:p w14:paraId="24EE7AB5"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B6" w14:textId="77777777" w:rsidR="00DF47BE" w:rsidRPr="00476D2F" w:rsidRDefault="00DF47BE">
            <w:pPr>
              <w:spacing w:before="0"/>
              <w:ind w:firstLine="5"/>
              <w:jc w:val="left"/>
              <w:rPr>
                <w:szCs w:val="24"/>
              </w:rPr>
            </w:pPr>
            <w:r w:rsidRPr="00476D2F">
              <w:rPr>
                <w:szCs w:val="24"/>
              </w:rPr>
              <w:t>-</w:t>
            </w:r>
          </w:p>
        </w:tc>
      </w:tr>
      <w:tr w:rsidR="00DF47BE" w:rsidRPr="00110E6A" w14:paraId="24EE7ABB" w14:textId="77777777">
        <w:trPr>
          <w:cantSplit/>
          <w:jc w:val="center"/>
        </w:trPr>
        <w:tc>
          <w:tcPr>
            <w:tcW w:w="3794" w:type="dxa"/>
            <w:vMerge/>
          </w:tcPr>
          <w:p w14:paraId="24EE7AB8" w14:textId="77777777" w:rsidR="00DF47BE" w:rsidRPr="00476D2F" w:rsidRDefault="00DF47BE">
            <w:pPr>
              <w:spacing w:before="0"/>
              <w:ind w:firstLine="5"/>
              <w:jc w:val="left"/>
              <w:rPr>
                <w:szCs w:val="24"/>
              </w:rPr>
            </w:pPr>
          </w:p>
        </w:tc>
        <w:tc>
          <w:tcPr>
            <w:tcW w:w="2126" w:type="dxa"/>
          </w:tcPr>
          <w:p w14:paraId="24EE7AB9"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BA" w14:textId="77777777" w:rsidR="00DF47BE" w:rsidRPr="00476D2F" w:rsidRDefault="00DF47BE">
            <w:pPr>
              <w:spacing w:before="0"/>
              <w:ind w:firstLine="5"/>
              <w:jc w:val="left"/>
              <w:rPr>
                <w:szCs w:val="24"/>
              </w:rPr>
            </w:pPr>
            <w:r w:rsidRPr="00476D2F">
              <w:rPr>
                <w:szCs w:val="24"/>
              </w:rPr>
              <w:t>-</w:t>
            </w:r>
          </w:p>
        </w:tc>
      </w:tr>
      <w:tr w:rsidR="00DF47BE" w:rsidRPr="00110E6A" w14:paraId="24EE7ABF" w14:textId="77777777">
        <w:trPr>
          <w:cantSplit/>
          <w:jc w:val="center"/>
        </w:trPr>
        <w:tc>
          <w:tcPr>
            <w:tcW w:w="3794" w:type="dxa"/>
            <w:vMerge/>
          </w:tcPr>
          <w:p w14:paraId="24EE7ABC" w14:textId="77777777" w:rsidR="00DF47BE" w:rsidRPr="00476D2F" w:rsidRDefault="00DF47BE">
            <w:pPr>
              <w:spacing w:before="0"/>
              <w:ind w:firstLine="5"/>
              <w:jc w:val="left"/>
              <w:rPr>
                <w:szCs w:val="24"/>
              </w:rPr>
            </w:pPr>
          </w:p>
        </w:tc>
        <w:tc>
          <w:tcPr>
            <w:tcW w:w="2126" w:type="dxa"/>
          </w:tcPr>
          <w:p w14:paraId="24EE7ABD" w14:textId="77777777" w:rsidR="00DF47BE" w:rsidRPr="00476D2F" w:rsidRDefault="00DF47BE">
            <w:pPr>
              <w:spacing w:before="0"/>
              <w:ind w:firstLine="5"/>
              <w:jc w:val="left"/>
              <w:rPr>
                <w:szCs w:val="24"/>
              </w:rPr>
            </w:pPr>
            <w:r w:rsidRPr="00476D2F">
              <w:rPr>
                <w:szCs w:val="24"/>
              </w:rPr>
              <w:t>Audit</w:t>
            </w:r>
          </w:p>
        </w:tc>
        <w:tc>
          <w:tcPr>
            <w:tcW w:w="3119" w:type="dxa"/>
          </w:tcPr>
          <w:p w14:paraId="24EE7ABE" w14:textId="77777777" w:rsidR="00DF47BE" w:rsidRPr="00476D2F" w:rsidRDefault="00DF47BE">
            <w:pPr>
              <w:spacing w:before="0"/>
              <w:ind w:firstLine="5"/>
              <w:jc w:val="left"/>
              <w:rPr>
                <w:szCs w:val="24"/>
              </w:rPr>
            </w:pPr>
            <w:r w:rsidRPr="00476D2F">
              <w:rPr>
                <w:szCs w:val="24"/>
              </w:rPr>
              <w:t>-</w:t>
            </w:r>
          </w:p>
        </w:tc>
      </w:tr>
      <w:tr w:rsidR="00DF47BE" w:rsidRPr="00110E6A" w14:paraId="24EE7AC3" w14:textId="77777777">
        <w:trPr>
          <w:cantSplit/>
          <w:jc w:val="center"/>
        </w:trPr>
        <w:tc>
          <w:tcPr>
            <w:tcW w:w="3794" w:type="dxa"/>
            <w:vMerge w:val="restart"/>
          </w:tcPr>
          <w:p w14:paraId="24EE7AC0" w14:textId="77777777" w:rsidR="00DF47BE" w:rsidRPr="00476D2F" w:rsidRDefault="00DF47BE">
            <w:pPr>
              <w:spacing w:before="0"/>
              <w:ind w:firstLine="5"/>
              <w:jc w:val="left"/>
              <w:rPr>
                <w:szCs w:val="24"/>
              </w:rPr>
            </w:pPr>
            <w:r w:rsidRPr="00476D2F">
              <w:rPr>
                <w:szCs w:val="24"/>
              </w:rPr>
              <w:t>National testing</w:t>
            </w:r>
            <w:r w:rsidRPr="0044100F">
              <w:rPr>
                <w:rStyle w:val="FootnoteReference"/>
              </w:rPr>
              <w:footnoteReference w:id="44"/>
            </w:r>
          </w:p>
        </w:tc>
        <w:tc>
          <w:tcPr>
            <w:tcW w:w="2126" w:type="dxa"/>
            <w:vMerge w:val="restart"/>
          </w:tcPr>
          <w:p w14:paraId="24EE7AC1" w14:textId="77777777" w:rsidR="00DF47BE" w:rsidRPr="00476D2F" w:rsidRDefault="00DF47BE">
            <w:pPr>
              <w:spacing w:before="0"/>
              <w:ind w:firstLine="5"/>
              <w:jc w:val="left"/>
              <w:rPr>
                <w:szCs w:val="24"/>
              </w:rPr>
            </w:pPr>
            <w:r w:rsidRPr="00476D2F">
              <w:rPr>
                <w:szCs w:val="24"/>
              </w:rPr>
              <w:t>Core flow</w:t>
            </w:r>
          </w:p>
        </w:tc>
        <w:tc>
          <w:tcPr>
            <w:tcW w:w="3119" w:type="dxa"/>
          </w:tcPr>
          <w:p w14:paraId="24EE7AC2" w14:textId="77777777" w:rsidR="00DF47BE" w:rsidRPr="00476D2F" w:rsidRDefault="00DF47BE">
            <w:pPr>
              <w:spacing w:before="0"/>
              <w:ind w:firstLine="5"/>
              <w:jc w:val="left"/>
              <w:rPr>
                <w:szCs w:val="24"/>
              </w:rPr>
            </w:pPr>
            <w:r w:rsidRPr="00476D2F">
              <w:rPr>
                <w:szCs w:val="24"/>
              </w:rPr>
              <w:t>CORE-LCT-QUE</w:t>
            </w:r>
          </w:p>
        </w:tc>
      </w:tr>
      <w:tr w:rsidR="00DF47BE" w:rsidRPr="00110E6A" w14:paraId="24EE7AC7" w14:textId="77777777">
        <w:trPr>
          <w:cantSplit/>
          <w:jc w:val="center"/>
        </w:trPr>
        <w:tc>
          <w:tcPr>
            <w:tcW w:w="3794" w:type="dxa"/>
            <w:vMerge/>
          </w:tcPr>
          <w:p w14:paraId="24EE7AC4" w14:textId="77777777" w:rsidR="00DF47BE" w:rsidRPr="00476D2F" w:rsidRDefault="00DF47BE">
            <w:pPr>
              <w:spacing w:before="0"/>
              <w:ind w:firstLine="5"/>
              <w:jc w:val="left"/>
              <w:rPr>
                <w:szCs w:val="24"/>
              </w:rPr>
            </w:pPr>
          </w:p>
        </w:tc>
        <w:tc>
          <w:tcPr>
            <w:tcW w:w="2126" w:type="dxa"/>
            <w:vMerge/>
          </w:tcPr>
          <w:p w14:paraId="24EE7AC5" w14:textId="77777777" w:rsidR="00DF47BE" w:rsidRPr="00476D2F" w:rsidRDefault="00DF47BE">
            <w:pPr>
              <w:spacing w:before="0"/>
              <w:ind w:firstLine="5"/>
              <w:jc w:val="left"/>
              <w:rPr>
                <w:szCs w:val="24"/>
              </w:rPr>
            </w:pPr>
          </w:p>
        </w:tc>
        <w:tc>
          <w:tcPr>
            <w:tcW w:w="3119" w:type="dxa"/>
          </w:tcPr>
          <w:p w14:paraId="24EE7AC6" w14:textId="77777777" w:rsidR="00DF47BE" w:rsidRPr="00476D2F" w:rsidRDefault="00DF47BE">
            <w:pPr>
              <w:spacing w:before="0"/>
              <w:ind w:firstLine="5"/>
              <w:jc w:val="left"/>
              <w:rPr>
                <w:szCs w:val="24"/>
              </w:rPr>
            </w:pPr>
            <w:r w:rsidRPr="00476D2F">
              <w:rPr>
                <w:szCs w:val="24"/>
              </w:rPr>
              <w:t>CORE-xx-LCT-QUE</w:t>
            </w:r>
          </w:p>
        </w:tc>
      </w:tr>
      <w:tr w:rsidR="00DF47BE" w:rsidRPr="00110E6A" w14:paraId="24EE7ACB" w14:textId="77777777">
        <w:trPr>
          <w:cantSplit/>
          <w:jc w:val="center"/>
        </w:trPr>
        <w:tc>
          <w:tcPr>
            <w:tcW w:w="3794" w:type="dxa"/>
            <w:vMerge/>
          </w:tcPr>
          <w:p w14:paraId="24EE7AC8" w14:textId="77777777" w:rsidR="00DF47BE" w:rsidRPr="00476D2F" w:rsidRDefault="00DF47BE">
            <w:pPr>
              <w:spacing w:before="0"/>
              <w:ind w:firstLine="5"/>
              <w:jc w:val="left"/>
              <w:rPr>
                <w:szCs w:val="24"/>
              </w:rPr>
            </w:pPr>
          </w:p>
        </w:tc>
        <w:tc>
          <w:tcPr>
            <w:tcW w:w="2126" w:type="dxa"/>
            <w:vMerge w:val="restart"/>
          </w:tcPr>
          <w:p w14:paraId="24EE7AC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CA" w14:textId="77777777" w:rsidR="00DF47BE" w:rsidRPr="00476D2F" w:rsidRDefault="00DF47BE">
            <w:pPr>
              <w:spacing w:before="0"/>
              <w:ind w:firstLine="5"/>
              <w:jc w:val="left"/>
              <w:rPr>
                <w:szCs w:val="24"/>
              </w:rPr>
            </w:pPr>
            <w:r w:rsidRPr="00476D2F">
              <w:rPr>
                <w:szCs w:val="24"/>
              </w:rPr>
              <w:t>ADMIN-LCT-QUE</w:t>
            </w:r>
          </w:p>
        </w:tc>
      </w:tr>
      <w:tr w:rsidR="00DF47BE" w:rsidRPr="00110E6A" w14:paraId="24EE7ACF" w14:textId="77777777">
        <w:trPr>
          <w:cantSplit/>
          <w:jc w:val="center"/>
        </w:trPr>
        <w:tc>
          <w:tcPr>
            <w:tcW w:w="3794" w:type="dxa"/>
            <w:vMerge/>
          </w:tcPr>
          <w:p w14:paraId="24EE7ACC" w14:textId="77777777" w:rsidR="00DF47BE" w:rsidRPr="00476D2F" w:rsidRDefault="00DF47BE">
            <w:pPr>
              <w:spacing w:before="0"/>
              <w:ind w:firstLine="5"/>
              <w:jc w:val="left"/>
              <w:rPr>
                <w:szCs w:val="24"/>
              </w:rPr>
            </w:pPr>
          </w:p>
        </w:tc>
        <w:tc>
          <w:tcPr>
            <w:tcW w:w="2126" w:type="dxa"/>
            <w:vMerge/>
          </w:tcPr>
          <w:p w14:paraId="24EE7ACD" w14:textId="77777777" w:rsidR="00DF47BE" w:rsidRPr="00476D2F" w:rsidRDefault="00DF47BE">
            <w:pPr>
              <w:spacing w:before="0"/>
              <w:ind w:firstLine="5"/>
              <w:jc w:val="left"/>
              <w:rPr>
                <w:szCs w:val="24"/>
              </w:rPr>
            </w:pPr>
          </w:p>
        </w:tc>
        <w:tc>
          <w:tcPr>
            <w:tcW w:w="3119" w:type="dxa"/>
          </w:tcPr>
          <w:p w14:paraId="24EE7ACE" w14:textId="77777777" w:rsidR="00DF47BE" w:rsidRPr="00476D2F" w:rsidRDefault="00DF47BE">
            <w:pPr>
              <w:spacing w:before="0"/>
              <w:ind w:firstLine="5"/>
              <w:jc w:val="left"/>
              <w:rPr>
                <w:szCs w:val="24"/>
              </w:rPr>
            </w:pPr>
            <w:r w:rsidRPr="00476D2F">
              <w:rPr>
                <w:szCs w:val="24"/>
              </w:rPr>
              <w:t>ADMIN-xx-LCT-QUE</w:t>
            </w:r>
          </w:p>
        </w:tc>
      </w:tr>
      <w:tr w:rsidR="00DF47BE" w:rsidRPr="00110E6A" w14:paraId="24EE7AD3" w14:textId="77777777">
        <w:trPr>
          <w:cantSplit/>
          <w:jc w:val="center"/>
        </w:trPr>
        <w:tc>
          <w:tcPr>
            <w:tcW w:w="3794" w:type="dxa"/>
            <w:vMerge/>
          </w:tcPr>
          <w:p w14:paraId="24EE7AD0" w14:textId="77777777" w:rsidR="00DF47BE" w:rsidRPr="00476D2F" w:rsidRDefault="00DF47BE">
            <w:pPr>
              <w:spacing w:before="0"/>
              <w:ind w:firstLine="5"/>
              <w:jc w:val="left"/>
              <w:rPr>
                <w:szCs w:val="24"/>
              </w:rPr>
            </w:pPr>
          </w:p>
        </w:tc>
        <w:tc>
          <w:tcPr>
            <w:tcW w:w="2126" w:type="dxa"/>
            <w:vMerge w:val="restart"/>
          </w:tcPr>
          <w:p w14:paraId="24EE7AD1" w14:textId="77777777" w:rsidR="00DF47BE" w:rsidRPr="00476D2F" w:rsidRDefault="00DF47BE">
            <w:pPr>
              <w:spacing w:before="0"/>
              <w:ind w:firstLine="5"/>
              <w:jc w:val="left"/>
              <w:rPr>
                <w:szCs w:val="24"/>
              </w:rPr>
            </w:pPr>
            <w:r w:rsidRPr="00476D2F">
              <w:rPr>
                <w:szCs w:val="24"/>
              </w:rPr>
              <w:t>Reports</w:t>
            </w:r>
          </w:p>
        </w:tc>
        <w:tc>
          <w:tcPr>
            <w:tcW w:w="3119" w:type="dxa"/>
          </w:tcPr>
          <w:p w14:paraId="24EE7AD2" w14:textId="77777777" w:rsidR="00DF47BE" w:rsidRPr="00476D2F" w:rsidRDefault="00DF47BE">
            <w:pPr>
              <w:spacing w:before="0"/>
              <w:ind w:firstLine="5"/>
              <w:jc w:val="left"/>
              <w:rPr>
                <w:szCs w:val="24"/>
              </w:rPr>
            </w:pPr>
            <w:r w:rsidRPr="00476D2F">
              <w:rPr>
                <w:szCs w:val="24"/>
              </w:rPr>
              <w:t>REPORT-LCT-QUE</w:t>
            </w:r>
          </w:p>
        </w:tc>
      </w:tr>
      <w:tr w:rsidR="00DF47BE" w:rsidRPr="00110E6A" w14:paraId="24EE7AD7" w14:textId="77777777">
        <w:trPr>
          <w:cantSplit/>
          <w:jc w:val="center"/>
        </w:trPr>
        <w:tc>
          <w:tcPr>
            <w:tcW w:w="3794" w:type="dxa"/>
            <w:vMerge/>
          </w:tcPr>
          <w:p w14:paraId="24EE7AD4" w14:textId="77777777" w:rsidR="00DF47BE" w:rsidRPr="00476D2F" w:rsidRDefault="00DF47BE">
            <w:pPr>
              <w:spacing w:before="0"/>
              <w:ind w:firstLine="5"/>
              <w:jc w:val="left"/>
              <w:rPr>
                <w:szCs w:val="24"/>
              </w:rPr>
            </w:pPr>
          </w:p>
        </w:tc>
        <w:tc>
          <w:tcPr>
            <w:tcW w:w="2126" w:type="dxa"/>
            <w:vMerge/>
          </w:tcPr>
          <w:p w14:paraId="24EE7AD5" w14:textId="77777777" w:rsidR="00DF47BE" w:rsidRPr="00476D2F" w:rsidRDefault="00DF47BE">
            <w:pPr>
              <w:spacing w:before="0"/>
              <w:ind w:firstLine="5"/>
              <w:jc w:val="left"/>
              <w:rPr>
                <w:szCs w:val="24"/>
              </w:rPr>
            </w:pPr>
          </w:p>
        </w:tc>
        <w:tc>
          <w:tcPr>
            <w:tcW w:w="3119" w:type="dxa"/>
          </w:tcPr>
          <w:p w14:paraId="24EE7AD6" w14:textId="77777777" w:rsidR="00DF47BE" w:rsidRPr="00476D2F" w:rsidRDefault="00DF47BE">
            <w:pPr>
              <w:spacing w:before="0"/>
              <w:ind w:firstLine="5"/>
              <w:jc w:val="left"/>
              <w:rPr>
                <w:szCs w:val="24"/>
              </w:rPr>
            </w:pPr>
            <w:r w:rsidRPr="00476D2F">
              <w:rPr>
                <w:szCs w:val="24"/>
              </w:rPr>
              <w:t>REPORT-xx-LCT-QUE</w:t>
            </w:r>
          </w:p>
        </w:tc>
      </w:tr>
      <w:tr w:rsidR="00DF47BE" w:rsidRPr="00110E6A" w14:paraId="24EE7AE3" w14:textId="77777777">
        <w:trPr>
          <w:cantSplit/>
          <w:jc w:val="center"/>
        </w:trPr>
        <w:tc>
          <w:tcPr>
            <w:tcW w:w="3794" w:type="dxa"/>
            <w:vMerge/>
          </w:tcPr>
          <w:p w14:paraId="24EE7AE0" w14:textId="77777777" w:rsidR="00DF47BE" w:rsidRPr="00476D2F" w:rsidRDefault="00DF47BE">
            <w:pPr>
              <w:spacing w:before="0"/>
              <w:ind w:firstLine="5"/>
              <w:jc w:val="left"/>
              <w:rPr>
                <w:szCs w:val="24"/>
              </w:rPr>
            </w:pPr>
          </w:p>
        </w:tc>
        <w:tc>
          <w:tcPr>
            <w:tcW w:w="2126" w:type="dxa"/>
          </w:tcPr>
          <w:p w14:paraId="24EE7AE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E2" w14:textId="77777777" w:rsidR="00DF47BE" w:rsidRPr="00476D2F" w:rsidRDefault="00DF47BE">
            <w:pPr>
              <w:spacing w:before="0"/>
              <w:ind w:firstLine="5"/>
              <w:jc w:val="left"/>
              <w:rPr>
                <w:szCs w:val="24"/>
              </w:rPr>
            </w:pPr>
            <w:r w:rsidRPr="00476D2F">
              <w:rPr>
                <w:szCs w:val="24"/>
              </w:rPr>
              <w:t>-</w:t>
            </w:r>
          </w:p>
        </w:tc>
      </w:tr>
      <w:tr w:rsidR="00DF47BE" w:rsidRPr="00110E6A" w14:paraId="24EE7AE7" w14:textId="77777777">
        <w:trPr>
          <w:cantSplit/>
          <w:jc w:val="center"/>
        </w:trPr>
        <w:tc>
          <w:tcPr>
            <w:tcW w:w="3794" w:type="dxa"/>
            <w:vMerge/>
          </w:tcPr>
          <w:p w14:paraId="24EE7AE4" w14:textId="77777777" w:rsidR="00DF47BE" w:rsidRPr="00476D2F" w:rsidRDefault="00DF47BE">
            <w:pPr>
              <w:spacing w:before="0"/>
              <w:ind w:firstLine="5"/>
              <w:jc w:val="left"/>
              <w:rPr>
                <w:szCs w:val="24"/>
              </w:rPr>
            </w:pPr>
          </w:p>
        </w:tc>
        <w:tc>
          <w:tcPr>
            <w:tcW w:w="2126" w:type="dxa"/>
          </w:tcPr>
          <w:p w14:paraId="24EE7AE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E6" w14:textId="77777777" w:rsidR="00DF47BE" w:rsidRPr="00476D2F" w:rsidRDefault="00DF47BE">
            <w:pPr>
              <w:spacing w:before="0"/>
              <w:ind w:firstLine="5"/>
              <w:jc w:val="left"/>
              <w:rPr>
                <w:szCs w:val="24"/>
              </w:rPr>
            </w:pPr>
            <w:r w:rsidRPr="00476D2F">
              <w:rPr>
                <w:szCs w:val="24"/>
              </w:rPr>
              <w:t>-</w:t>
            </w:r>
          </w:p>
        </w:tc>
      </w:tr>
      <w:tr w:rsidR="00DF47BE" w:rsidRPr="00110E6A" w14:paraId="24EE7AEB" w14:textId="77777777" w:rsidTr="004656F9">
        <w:trPr>
          <w:cantSplit/>
          <w:trHeight w:val="248"/>
          <w:jc w:val="center"/>
        </w:trPr>
        <w:tc>
          <w:tcPr>
            <w:tcW w:w="3794" w:type="dxa"/>
            <w:vMerge/>
          </w:tcPr>
          <w:p w14:paraId="24EE7AE8" w14:textId="77777777" w:rsidR="00DF47BE" w:rsidRPr="00476D2F" w:rsidRDefault="00DF47BE">
            <w:pPr>
              <w:spacing w:before="0"/>
              <w:ind w:firstLine="5"/>
              <w:jc w:val="left"/>
              <w:rPr>
                <w:szCs w:val="24"/>
              </w:rPr>
            </w:pPr>
          </w:p>
        </w:tc>
        <w:tc>
          <w:tcPr>
            <w:tcW w:w="2126" w:type="dxa"/>
          </w:tcPr>
          <w:p w14:paraId="24EE7AE9" w14:textId="77777777" w:rsidR="00DF47BE" w:rsidRPr="00476D2F" w:rsidRDefault="00DF47BE">
            <w:pPr>
              <w:spacing w:before="0"/>
              <w:ind w:firstLine="5"/>
              <w:jc w:val="left"/>
              <w:rPr>
                <w:szCs w:val="24"/>
              </w:rPr>
            </w:pPr>
            <w:r w:rsidRPr="00476D2F">
              <w:rPr>
                <w:szCs w:val="24"/>
              </w:rPr>
              <w:t>Audit</w:t>
            </w:r>
          </w:p>
        </w:tc>
        <w:tc>
          <w:tcPr>
            <w:tcW w:w="3119" w:type="dxa"/>
          </w:tcPr>
          <w:p w14:paraId="24EE7AEA" w14:textId="77777777" w:rsidR="00DF47BE" w:rsidRPr="00476D2F" w:rsidRDefault="00DF47BE">
            <w:pPr>
              <w:spacing w:before="0"/>
              <w:ind w:firstLine="5"/>
              <w:jc w:val="left"/>
              <w:rPr>
                <w:szCs w:val="24"/>
              </w:rPr>
            </w:pPr>
            <w:r w:rsidRPr="00476D2F">
              <w:rPr>
                <w:szCs w:val="24"/>
              </w:rPr>
              <w:t>-</w:t>
            </w:r>
          </w:p>
        </w:tc>
      </w:tr>
      <w:tr w:rsidR="00DF47BE" w:rsidRPr="00110E6A" w14:paraId="24EE7AF3" w14:textId="77777777">
        <w:trPr>
          <w:cantSplit/>
          <w:jc w:val="center"/>
        </w:trPr>
        <w:tc>
          <w:tcPr>
            <w:tcW w:w="3794" w:type="dxa"/>
            <w:vMerge w:val="restart"/>
          </w:tcPr>
          <w:p w14:paraId="24EE7AF0" w14:textId="024053CC" w:rsidR="00DF47BE" w:rsidRPr="00476D2F" w:rsidRDefault="00DF47BE">
            <w:pPr>
              <w:spacing w:before="0"/>
              <w:ind w:firstLine="5"/>
              <w:jc w:val="left"/>
              <w:rPr>
                <w:szCs w:val="24"/>
              </w:rPr>
            </w:pPr>
            <w:r w:rsidRPr="00476D2F">
              <w:rPr>
                <w:szCs w:val="24"/>
              </w:rPr>
              <w:t>Training</w:t>
            </w:r>
            <w:r w:rsidRPr="00476D2F">
              <w:rPr>
                <w:rStyle w:val="FootnoteReference"/>
                <w:sz w:val="24"/>
                <w:szCs w:val="24"/>
              </w:rPr>
              <w:footnoteReference w:id="45"/>
            </w:r>
          </w:p>
        </w:tc>
        <w:tc>
          <w:tcPr>
            <w:tcW w:w="2126" w:type="dxa"/>
            <w:vMerge w:val="restart"/>
          </w:tcPr>
          <w:p w14:paraId="24EE7AF1" w14:textId="77777777" w:rsidR="00DF47BE" w:rsidRPr="00476D2F" w:rsidRDefault="00DF47BE">
            <w:pPr>
              <w:spacing w:before="0"/>
              <w:ind w:firstLine="5"/>
              <w:jc w:val="left"/>
              <w:rPr>
                <w:szCs w:val="24"/>
              </w:rPr>
            </w:pPr>
            <w:r w:rsidRPr="00476D2F">
              <w:rPr>
                <w:szCs w:val="24"/>
              </w:rPr>
              <w:t>Core flow</w:t>
            </w:r>
          </w:p>
        </w:tc>
        <w:tc>
          <w:tcPr>
            <w:tcW w:w="3119" w:type="dxa"/>
          </w:tcPr>
          <w:p w14:paraId="24EE7AF2" w14:textId="77777777" w:rsidR="00DF47BE" w:rsidRPr="00476D2F" w:rsidRDefault="00DF47BE">
            <w:pPr>
              <w:spacing w:before="0"/>
              <w:ind w:firstLine="5"/>
              <w:jc w:val="left"/>
              <w:rPr>
                <w:szCs w:val="24"/>
              </w:rPr>
            </w:pPr>
            <w:r w:rsidRPr="00476D2F">
              <w:rPr>
                <w:szCs w:val="24"/>
              </w:rPr>
              <w:t>CORE-LST-QUE</w:t>
            </w:r>
          </w:p>
        </w:tc>
      </w:tr>
      <w:tr w:rsidR="00DF47BE" w:rsidRPr="00110E6A" w14:paraId="24EE7AF7" w14:textId="77777777">
        <w:trPr>
          <w:cantSplit/>
          <w:jc w:val="center"/>
        </w:trPr>
        <w:tc>
          <w:tcPr>
            <w:tcW w:w="3794" w:type="dxa"/>
            <w:vMerge/>
          </w:tcPr>
          <w:p w14:paraId="24EE7AF4" w14:textId="77777777" w:rsidR="00DF47BE" w:rsidRPr="00476D2F" w:rsidRDefault="00DF47BE">
            <w:pPr>
              <w:spacing w:before="0"/>
              <w:ind w:firstLine="5"/>
              <w:jc w:val="left"/>
              <w:rPr>
                <w:szCs w:val="24"/>
              </w:rPr>
            </w:pPr>
          </w:p>
        </w:tc>
        <w:tc>
          <w:tcPr>
            <w:tcW w:w="2126" w:type="dxa"/>
            <w:vMerge/>
          </w:tcPr>
          <w:p w14:paraId="24EE7AF5" w14:textId="77777777" w:rsidR="00DF47BE" w:rsidRPr="00476D2F" w:rsidRDefault="00DF47BE">
            <w:pPr>
              <w:spacing w:before="0"/>
              <w:ind w:firstLine="5"/>
              <w:jc w:val="left"/>
              <w:rPr>
                <w:szCs w:val="24"/>
              </w:rPr>
            </w:pPr>
          </w:p>
        </w:tc>
        <w:tc>
          <w:tcPr>
            <w:tcW w:w="3119" w:type="dxa"/>
          </w:tcPr>
          <w:p w14:paraId="24EE7AF6" w14:textId="77777777" w:rsidR="00DF47BE" w:rsidRPr="00476D2F" w:rsidRDefault="00DF47BE">
            <w:pPr>
              <w:spacing w:before="0"/>
              <w:ind w:firstLine="5"/>
              <w:jc w:val="left"/>
              <w:rPr>
                <w:szCs w:val="24"/>
              </w:rPr>
            </w:pPr>
            <w:r w:rsidRPr="00476D2F">
              <w:rPr>
                <w:szCs w:val="24"/>
              </w:rPr>
              <w:t>CORE-xx-LST-QUE</w:t>
            </w:r>
          </w:p>
        </w:tc>
      </w:tr>
      <w:tr w:rsidR="00DF47BE" w:rsidRPr="00110E6A" w14:paraId="24EE7AFB" w14:textId="77777777">
        <w:trPr>
          <w:cantSplit/>
          <w:jc w:val="center"/>
        </w:trPr>
        <w:tc>
          <w:tcPr>
            <w:tcW w:w="3794" w:type="dxa"/>
            <w:vMerge/>
          </w:tcPr>
          <w:p w14:paraId="24EE7AF8" w14:textId="77777777" w:rsidR="00DF47BE" w:rsidRPr="00476D2F" w:rsidRDefault="00DF47BE">
            <w:pPr>
              <w:spacing w:before="0"/>
              <w:ind w:firstLine="5"/>
              <w:jc w:val="left"/>
              <w:rPr>
                <w:szCs w:val="24"/>
              </w:rPr>
            </w:pPr>
          </w:p>
        </w:tc>
        <w:tc>
          <w:tcPr>
            <w:tcW w:w="2126" w:type="dxa"/>
            <w:vMerge w:val="restart"/>
          </w:tcPr>
          <w:p w14:paraId="24EE7AF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FA" w14:textId="77777777" w:rsidR="00DF47BE" w:rsidRPr="00476D2F" w:rsidRDefault="00DF47BE">
            <w:pPr>
              <w:spacing w:before="0"/>
              <w:ind w:firstLine="5"/>
              <w:jc w:val="left"/>
              <w:rPr>
                <w:szCs w:val="24"/>
              </w:rPr>
            </w:pPr>
            <w:r w:rsidRPr="00476D2F">
              <w:rPr>
                <w:szCs w:val="24"/>
              </w:rPr>
              <w:t>ADMIN-LST-QUE</w:t>
            </w:r>
          </w:p>
        </w:tc>
      </w:tr>
      <w:tr w:rsidR="00DF47BE" w:rsidRPr="00110E6A" w14:paraId="24EE7AFF" w14:textId="77777777">
        <w:trPr>
          <w:cantSplit/>
          <w:jc w:val="center"/>
        </w:trPr>
        <w:tc>
          <w:tcPr>
            <w:tcW w:w="3794" w:type="dxa"/>
            <w:vMerge/>
          </w:tcPr>
          <w:p w14:paraId="24EE7AFC" w14:textId="77777777" w:rsidR="00DF47BE" w:rsidRPr="00476D2F" w:rsidRDefault="00DF47BE">
            <w:pPr>
              <w:spacing w:before="0"/>
              <w:ind w:firstLine="5"/>
              <w:jc w:val="left"/>
              <w:rPr>
                <w:szCs w:val="24"/>
              </w:rPr>
            </w:pPr>
          </w:p>
        </w:tc>
        <w:tc>
          <w:tcPr>
            <w:tcW w:w="2126" w:type="dxa"/>
            <w:vMerge/>
          </w:tcPr>
          <w:p w14:paraId="24EE7AFD" w14:textId="77777777" w:rsidR="00DF47BE" w:rsidRPr="00476D2F" w:rsidRDefault="00DF47BE">
            <w:pPr>
              <w:spacing w:before="0"/>
              <w:ind w:firstLine="5"/>
              <w:jc w:val="left"/>
              <w:rPr>
                <w:szCs w:val="24"/>
              </w:rPr>
            </w:pPr>
          </w:p>
        </w:tc>
        <w:tc>
          <w:tcPr>
            <w:tcW w:w="3119" w:type="dxa"/>
          </w:tcPr>
          <w:p w14:paraId="24EE7AFE" w14:textId="77777777" w:rsidR="00DF47BE" w:rsidRPr="00476D2F" w:rsidRDefault="00DF47BE">
            <w:pPr>
              <w:spacing w:before="0"/>
              <w:ind w:firstLine="5"/>
              <w:jc w:val="left"/>
              <w:rPr>
                <w:szCs w:val="24"/>
              </w:rPr>
            </w:pPr>
            <w:r w:rsidRPr="00476D2F">
              <w:rPr>
                <w:szCs w:val="24"/>
              </w:rPr>
              <w:t>ADMIN-xx-LST-QUE</w:t>
            </w:r>
          </w:p>
        </w:tc>
      </w:tr>
      <w:tr w:rsidR="00DF47BE" w:rsidRPr="00110E6A" w14:paraId="24EE7B03" w14:textId="77777777">
        <w:trPr>
          <w:cantSplit/>
          <w:jc w:val="center"/>
        </w:trPr>
        <w:tc>
          <w:tcPr>
            <w:tcW w:w="3794" w:type="dxa"/>
            <w:vMerge/>
          </w:tcPr>
          <w:p w14:paraId="24EE7B00" w14:textId="77777777" w:rsidR="00DF47BE" w:rsidRPr="00476D2F" w:rsidRDefault="00DF47BE">
            <w:pPr>
              <w:spacing w:before="0"/>
              <w:ind w:firstLine="5"/>
              <w:jc w:val="left"/>
              <w:rPr>
                <w:szCs w:val="24"/>
              </w:rPr>
            </w:pPr>
          </w:p>
        </w:tc>
        <w:tc>
          <w:tcPr>
            <w:tcW w:w="2126" w:type="dxa"/>
            <w:vMerge w:val="restart"/>
          </w:tcPr>
          <w:p w14:paraId="24EE7B01" w14:textId="77777777" w:rsidR="00DF47BE" w:rsidRPr="00476D2F" w:rsidRDefault="00DF47BE">
            <w:pPr>
              <w:spacing w:before="0"/>
              <w:ind w:firstLine="5"/>
              <w:jc w:val="left"/>
              <w:rPr>
                <w:szCs w:val="24"/>
              </w:rPr>
            </w:pPr>
            <w:r w:rsidRPr="00476D2F">
              <w:rPr>
                <w:szCs w:val="24"/>
              </w:rPr>
              <w:t>Reports</w:t>
            </w:r>
          </w:p>
        </w:tc>
        <w:tc>
          <w:tcPr>
            <w:tcW w:w="3119" w:type="dxa"/>
          </w:tcPr>
          <w:p w14:paraId="24EE7B02" w14:textId="77777777" w:rsidR="00DF47BE" w:rsidRPr="00476D2F" w:rsidRDefault="00DF47BE">
            <w:pPr>
              <w:spacing w:before="0"/>
              <w:ind w:firstLine="5"/>
              <w:jc w:val="left"/>
              <w:rPr>
                <w:szCs w:val="24"/>
              </w:rPr>
            </w:pPr>
            <w:r w:rsidRPr="00476D2F">
              <w:rPr>
                <w:szCs w:val="24"/>
              </w:rPr>
              <w:t>REPORT-LST-QUE</w:t>
            </w:r>
          </w:p>
        </w:tc>
      </w:tr>
      <w:tr w:rsidR="00DF47BE" w:rsidRPr="00110E6A" w14:paraId="24EE7B07" w14:textId="77777777">
        <w:trPr>
          <w:cantSplit/>
          <w:jc w:val="center"/>
        </w:trPr>
        <w:tc>
          <w:tcPr>
            <w:tcW w:w="3794" w:type="dxa"/>
            <w:vMerge/>
          </w:tcPr>
          <w:p w14:paraId="24EE7B04" w14:textId="77777777" w:rsidR="00DF47BE" w:rsidRPr="00476D2F" w:rsidRDefault="00DF47BE">
            <w:pPr>
              <w:spacing w:before="0"/>
              <w:ind w:firstLine="5"/>
              <w:jc w:val="left"/>
              <w:rPr>
                <w:szCs w:val="24"/>
              </w:rPr>
            </w:pPr>
          </w:p>
        </w:tc>
        <w:tc>
          <w:tcPr>
            <w:tcW w:w="2126" w:type="dxa"/>
            <w:vMerge/>
          </w:tcPr>
          <w:p w14:paraId="24EE7B05" w14:textId="77777777" w:rsidR="00DF47BE" w:rsidRPr="00476D2F" w:rsidRDefault="00DF47BE">
            <w:pPr>
              <w:spacing w:before="0"/>
              <w:ind w:firstLine="5"/>
              <w:jc w:val="left"/>
              <w:rPr>
                <w:szCs w:val="24"/>
              </w:rPr>
            </w:pPr>
          </w:p>
        </w:tc>
        <w:tc>
          <w:tcPr>
            <w:tcW w:w="3119" w:type="dxa"/>
          </w:tcPr>
          <w:p w14:paraId="24EE7B06" w14:textId="77777777" w:rsidR="00DF47BE" w:rsidRPr="00476D2F" w:rsidRDefault="00DF47BE">
            <w:pPr>
              <w:spacing w:before="0"/>
              <w:ind w:firstLine="5"/>
              <w:jc w:val="left"/>
              <w:rPr>
                <w:szCs w:val="24"/>
              </w:rPr>
            </w:pPr>
            <w:r w:rsidRPr="00476D2F">
              <w:rPr>
                <w:szCs w:val="24"/>
              </w:rPr>
              <w:t>REPORT-xx-LST-QUE</w:t>
            </w:r>
          </w:p>
        </w:tc>
      </w:tr>
      <w:tr w:rsidR="00DF47BE" w:rsidRPr="00110E6A" w14:paraId="24EE7B13" w14:textId="77777777">
        <w:trPr>
          <w:cantSplit/>
          <w:jc w:val="center"/>
        </w:trPr>
        <w:tc>
          <w:tcPr>
            <w:tcW w:w="3794" w:type="dxa"/>
            <w:vMerge/>
          </w:tcPr>
          <w:p w14:paraId="24EE7B10" w14:textId="77777777" w:rsidR="00DF47BE" w:rsidRPr="00476D2F" w:rsidRDefault="00DF47BE">
            <w:pPr>
              <w:spacing w:before="0"/>
              <w:ind w:firstLine="5"/>
              <w:jc w:val="left"/>
              <w:rPr>
                <w:szCs w:val="24"/>
              </w:rPr>
            </w:pPr>
          </w:p>
        </w:tc>
        <w:tc>
          <w:tcPr>
            <w:tcW w:w="2126" w:type="dxa"/>
          </w:tcPr>
          <w:p w14:paraId="24EE7B1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B12" w14:textId="77777777" w:rsidR="00DF47BE" w:rsidRPr="00476D2F" w:rsidRDefault="00DF47BE">
            <w:pPr>
              <w:spacing w:before="0"/>
              <w:ind w:firstLine="5"/>
              <w:jc w:val="left"/>
              <w:rPr>
                <w:szCs w:val="24"/>
              </w:rPr>
            </w:pPr>
            <w:r w:rsidRPr="00476D2F">
              <w:rPr>
                <w:szCs w:val="24"/>
              </w:rPr>
              <w:t>-</w:t>
            </w:r>
          </w:p>
        </w:tc>
      </w:tr>
      <w:tr w:rsidR="00DF47BE" w:rsidRPr="00110E6A" w14:paraId="24EE7B17" w14:textId="77777777">
        <w:trPr>
          <w:cantSplit/>
          <w:jc w:val="center"/>
        </w:trPr>
        <w:tc>
          <w:tcPr>
            <w:tcW w:w="3794" w:type="dxa"/>
            <w:vMerge/>
          </w:tcPr>
          <w:p w14:paraId="24EE7B14" w14:textId="77777777" w:rsidR="00DF47BE" w:rsidRPr="00476D2F" w:rsidRDefault="00DF47BE">
            <w:pPr>
              <w:spacing w:before="0"/>
              <w:ind w:firstLine="5"/>
              <w:jc w:val="left"/>
              <w:rPr>
                <w:szCs w:val="24"/>
              </w:rPr>
            </w:pPr>
          </w:p>
        </w:tc>
        <w:tc>
          <w:tcPr>
            <w:tcW w:w="2126" w:type="dxa"/>
          </w:tcPr>
          <w:p w14:paraId="24EE7B1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B16" w14:textId="77777777" w:rsidR="00DF47BE" w:rsidRPr="00476D2F" w:rsidRDefault="00DF47BE">
            <w:pPr>
              <w:spacing w:before="0"/>
              <w:ind w:firstLine="5"/>
              <w:jc w:val="left"/>
              <w:rPr>
                <w:szCs w:val="24"/>
              </w:rPr>
            </w:pPr>
            <w:r w:rsidRPr="00476D2F">
              <w:rPr>
                <w:szCs w:val="24"/>
              </w:rPr>
              <w:t>-</w:t>
            </w:r>
          </w:p>
        </w:tc>
      </w:tr>
      <w:tr w:rsidR="00DF47BE" w:rsidRPr="00110E6A" w14:paraId="24EE7B1B" w14:textId="77777777">
        <w:trPr>
          <w:cantSplit/>
          <w:jc w:val="center"/>
        </w:trPr>
        <w:tc>
          <w:tcPr>
            <w:tcW w:w="3794" w:type="dxa"/>
            <w:vMerge/>
          </w:tcPr>
          <w:p w14:paraId="24EE7B18" w14:textId="77777777" w:rsidR="00DF47BE" w:rsidRPr="00476D2F" w:rsidRDefault="00DF47BE">
            <w:pPr>
              <w:spacing w:before="0"/>
              <w:ind w:firstLine="5"/>
              <w:jc w:val="left"/>
              <w:rPr>
                <w:szCs w:val="24"/>
              </w:rPr>
            </w:pPr>
          </w:p>
        </w:tc>
        <w:tc>
          <w:tcPr>
            <w:tcW w:w="2126" w:type="dxa"/>
          </w:tcPr>
          <w:p w14:paraId="24EE7B19" w14:textId="77777777" w:rsidR="00DF47BE" w:rsidRPr="00476D2F" w:rsidRDefault="00DF47BE">
            <w:pPr>
              <w:spacing w:before="0"/>
              <w:ind w:firstLine="5"/>
              <w:jc w:val="left"/>
              <w:rPr>
                <w:szCs w:val="24"/>
              </w:rPr>
            </w:pPr>
            <w:r w:rsidRPr="00476D2F">
              <w:rPr>
                <w:szCs w:val="24"/>
              </w:rPr>
              <w:t>Audit</w:t>
            </w:r>
          </w:p>
        </w:tc>
        <w:tc>
          <w:tcPr>
            <w:tcW w:w="3119" w:type="dxa"/>
          </w:tcPr>
          <w:p w14:paraId="24EE7B1A" w14:textId="77777777" w:rsidR="00DF47BE" w:rsidRPr="00476D2F" w:rsidRDefault="00DF47BE">
            <w:pPr>
              <w:spacing w:before="0"/>
              <w:ind w:firstLine="5"/>
              <w:jc w:val="left"/>
              <w:rPr>
                <w:szCs w:val="24"/>
              </w:rPr>
            </w:pPr>
            <w:r w:rsidRPr="00476D2F">
              <w:rPr>
                <w:szCs w:val="24"/>
              </w:rPr>
              <w:t>-</w:t>
            </w:r>
          </w:p>
        </w:tc>
      </w:tr>
    </w:tbl>
    <w:p w14:paraId="24EE7B20" w14:textId="673CE58B" w:rsidR="00DF47BE" w:rsidRPr="00476D2F" w:rsidRDefault="00DF47BE" w:rsidP="008F703C">
      <w:pPr>
        <w:pStyle w:val="Caption"/>
      </w:pPr>
      <w:bookmarkStart w:id="1934" w:name="_Ref30570922"/>
      <w:bookmarkStart w:id="1935" w:name="_Toc46229036"/>
      <w:bookmarkStart w:id="1936" w:name="_Toc77049058"/>
      <w:bookmarkStart w:id="1937" w:name="_Toc185901005"/>
      <w:r w:rsidRPr="00476D2F">
        <w:t xml:space="preserve">Table </w:t>
      </w:r>
      <w:r w:rsidR="002C7E76">
        <w:fldChar w:fldCharType="begin"/>
      </w:r>
      <w:r w:rsidR="002C7E76">
        <w:instrText xml:space="preserve"> SEQ Table \* ARABIC </w:instrText>
      </w:r>
      <w:r w:rsidR="002C7E76">
        <w:fldChar w:fldCharType="separate"/>
      </w:r>
      <w:r w:rsidR="004501EF">
        <w:rPr>
          <w:noProof/>
        </w:rPr>
        <w:t>79</w:t>
      </w:r>
      <w:r w:rsidR="002C7E76">
        <w:fldChar w:fldCharType="end"/>
      </w:r>
      <w:bookmarkEnd w:id="1934"/>
      <w:r w:rsidRPr="00476D2F">
        <w:t>: Queue Names for National Gateways</w:t>
      </w:r>
      <w:bookmarkEnd w:id="1935"/>
      <w:bookmarkEnd w:id="1936"/>
      <w:bookmarkEnd w:id="1937"/>
    </w:p>
    <w:p w14:paraId="24EE7B21" w14:textId="77777777" w:rsidR="00DF47BE" w:rsidRPr="00476D2F" w:rsidRDefault="00DF47BE">
      <w:pPr>
        <w:spacing w:after="240"/>
        <w:rPr>
          <w:b/>
        </w:rPr>
      </w:pPr>
      <w:r w:rsidRPr="00476D2F">
        <w:rPr>
          <w:b/>
        </w:rPr>
        <w:t>Notes:</w:t>
      </w:r>
    </w:p>
    <w:p w14:paraId="24EE7B22" w14:textId="6941B327" w:rsidR="00DF47BE" w:rsidRDefault="00DF47BE" w:rsidP="00117A38">
      <w:pPr>
        <w:numPr>
          <w:ilvl w:val="0"/>
          <w:numId w:val="34"/>
        </w:numPr>
        <w:spacing w:before="120" w:after="120"/>
      </w:pPr>
      <w:r w:rsidRPr="00476D2F">
        <w:t>In the above table “xx” can take the value 01 – 10 (or value NCTA in case of Reports) to indicate different queues for use (</w:t>
      </w:r>
      <w:proofErr w:type="spellStart"/>
      <w:r w:rsidRPr="00476D2F">
        <w:t>i</w:t>
      </w:r>
      <w:proofErr w:type="spellEnd"/>
      <w:r w:rsidRPr="00476D2F">
        <w:t>) by NCTA in National Testing environment or (ii) by any application in Training environment.</w:t>
      </w:r>
    </w:p>
    <w:p w14:paraId="26F7A86E" w14:textId="77777777" w:rsidR="0060754E" w:rsidRPr="00476D2F" w:rsidRDefault="0060754E" w:rsidP="0060754E">
      <w:pPr>
        <w:spacing w:before="120" w:after="120"/>
      </w:pPr>
    </w:p>
    <w:p w14:paraId="24EE7B23" w14:textId="77777777" w:rsidR="00DF47BE" w:rsidRPr="00476D2F" w:rsidRDefault="00DF47BE" w:rsidP="006F347D">
      <w:pPr>
        <w:pStyle w:val="Heading4"/>
      </w:pPr>
      <w:r w:rsidRPr="00476D2F">
        <w:t>Gateway Site Names</w:t>
      </w:r>
    </w:p>
    <w:p w14:paraId="1FCF1807" w14:textId="5FA637A6" w:rsidR="008055B7" w:rsidRDefault="007032C6" w:rsidP="008055B7">
      <w:pPr>
        <w:spacing w:before="0"/>
        <w:jc w:val="left"/>
        <w:rPr>
          <w:rStyle w:val="Hyperlink"/>
          <w:szCs w:val="24"/>
        </w:rPr>
      </w:pPr>
      <w:r w:rsidRPr="00476D2F">
        <w:rPr>
          <w:szCs w:val="24"/>
        </w:rPr>
        <w:t>The name of the Gateway Site for each Country is published on CIRCABC eCustoms IT aspects.</w:t>
      </w:r>
      <w:r w:rsidR="008055B7" w:rsidRPr="00476D2F">
        <w:rPr>
          <w:szCs w:val="24"/>
        </w:rPr>
        <w:br/>
        <w:t>For NCTS the relevant link is the following:</w:t>
      </w:r>
      <w:r w:rsidR="008055B7" w:rsidRPr="00476D2F">
        <w:rPr>
          <w:szCs w:val="24"/>
        </w:rPr>
        <w:br/>
      </w:r>
      <w:hyperlink r:id="rId129" w:tgtFrame="_blank" w:tooltip="https://circabc.europa.eu/w/browse/d297088d-9cfa-4e5d-a6e8-d2e47ef33049" w:history="1">
        <w:r w:rsidR="008055B7" w:rsidRPr="00476D2F">
          <w:rPr>
            <w:rStyle w:val="Hyperlink"/>
            <w:szCs w:val="24"/>
          </w:rPr>
          <w:t>https://circabc.europa.eu/w/browse/d297088d-9cfa-4e5d-a6e8-d2e47ef33049</w:t>
        </w:r>
      </w:hyperlink>
      <w:r w:rsidR="008055B7" w:rsidRPr="00476D2F">
        <w:rPr>
          <w:szCs w:val="24"/>
        </w:rPr>
        <w:br/>
        <w:t>For ECS/AES the link to CIRCABC is:</w:t>
      </w:r>
      <w:r w:rsidR="008055B7" w:rsidRPr="00476D2F">
        <w:rPr>
          <w:szCs w:val="24"/>
        </w:rPr>
        <w:br/>
      </w:r>
      <w:hyperlink r:id="rId130" w:tgtFrame="_blank" w:tooltip="https://circabc.europa.eu/w/browse/e7887955-d799-4392-acc1-6f0c11825c21" w:history="1">
        <w:r w:rsidR="008055B7" w:rsidRPr="00476D2F">
          <w:rPr>
            <w:rStyle w:val="Hyperlink"/>
            <w:szCs w:val="24"/>
          </w:rPr>
          <w:t>https://circabc.europa.eu/w/browse/e7887955-d799-4392-acc1-6f0c11825c21</w:t>
        </w:r>
      </w:hyperlink>
    </w:p>
    <w:p w14:paraId="14AEDEDD" w14:textId="77777777" w:rsidR="0060754E" w:rsidRDefault="0060754E" w:rsidP="008055B7">
      <w:pPr>
        <w:spacing w:before="0"/>
        <w:jc w:val="left"/>
        <w:rPr>
          <w:rStyle w:val="Hyperlink"/>
          <w:szCs w:val="24"/>
        </w:rPr>
      </w:pPr>
    </w:p>
    <w:p w14:paraId="3FFBFD0A" w14:textId="77777777" w:rsidR="0060754E" w:rsidRDefault="0060754E" w:rsidP="008055B7">
      <w:pPr>
        <w:spacing w:before="0"/>
        <w:jc w:val="left"/>
        <w:rPr>
          <w:szCs w:val="24"/>
        </w:rPr>
      </w:pPr>
    </w:p>
    <w:p w14:paraId="086DB892" w14:textId="77777777" w:rsidR="0060754E" w:rsidRDefault="0060754E" w:rsidP="008055B7">
      <w:pPr>
        <w:spacing w:before="0"/>
        <w:jc w:val="left"/>
        <w:rPr>
          <w:szCs w:val="24"/>
        </w:rPr>
      </w:pPr>
    </w:p>
    <w:p w14:paraId="0074CC51" w14:textId="77777777" w:rsidR="0060754E" w:rsidRDefault="0060754E" w:rsidP="008055B7">
      <w:pPr>
        <w:spacing w:before="0"/>
        <w:jc w:val="left"/>
        <w:rPr>
          <w:szCs w:val="24"/>
        </w:rPr>
      </w:pPr>
    </w:p>
    <w:p w14:paraId="72217020" w14:textId="77777777" w:rsidR="0060754E" w:rsidRDefault="0060754E" w:rsidP="008055B7">
      <w:pPr>
        <w:spacing w:before="0"/>
        <w:jc w:val="left"/>
        <w:rPr>
          <w:szCs w:val="24"/>
        </w:rPr>
      </w:pPr>
    </w:p>
    <w:p w14:paraId="6C9A3518" w14:textId="77777777" w:rsidR="0060754E" w:rsidRDefault="0060754E" w:rsidP="008055B7">
      <w:pPr>
        <w:spacing w:before="0"/>
        <w:jc w:val="left"/>
        <w:rPr>
          <w:szCs w:val="24"/>
        </w:rPr>
      </w:pPr>
    </w:p>
    <w:p w14:paraId="615157C0" w14:textId="77777777" w:rsidR="0060754E" w:rsidRDefault="0060754E" w:rsidP="008055B7">
      <w:pPr>
        <w:spacing w:before="0"/>
        <w:jc w:val="left"/>
        <w:rPr>
          <w:szCs w:val="24"/>
        </w:rPr>
      </w:pPr>
    </w:p>
    <w:p w14:paraId="757C7DE4" w14:textId="77777777" w:rsidR="0060754E" w:rsidRDefault="0060754E" w:rsidP="008055B7">
      <w:pPr>
        <w:spacing w:before="0"/>
        <w:jc w:val="left"/>
        <w:rPr>
          <w:szCs w:val="24"/>
        </w:rPr>
      </w:pPr>
    </w:p>
    <w:p w14:paraId="30E10263" w14:textId="77777777" w:rsidR="0060754E" w:rsidRDefault="0060754E" w:rsidP="008055B7">
      <w:pPr>
        <w:spacing w:before="0"/>
        <w:jc w:val="left"/>
        <w:rPr>
          <w:szCs w:val="24"/>
        </w:rPr>
      </w:pPr>
    </w:p>
    <w:p w14:paraId="1165F2D7" w14:textId="77777777" w:rsidR="0060754E" w:rsidRDefault="0060754E" w:rsidP="008055B7">
      <w:pPr>
        <w:spacing w:before="0"/>
        <w:jc w:val="left"/>
        <w:rPr>
          <w:szCs w:val="24"/>
        </w:rPr>
      </w:pPr>
    </w:p>
    <w:p w14:paraId="3C34EA38" w14:textId="77777777" w:rsidR="0060754E" w:rsidRDefault="0060754E" w:rsidP="008055B7">
      <w:pPr>
        <w:spacing w:before="0"/>
        <w:jc w:val="left"/>
        <w:rPr>
          <w:szCs w:val="24"/>
        </w:rPr>
      </w:pPr>
    </w:p>
    <w:p w14:paraId="66B1C0B3" w14:textId="77777777" w:rsidR="0060754E" w:rsidRDefault="0060754E" w:rsidP="008055B7">
      <w:pPr>
        <w:spacing w:before="0"/>
        <w:jc w:val="left"/>
        <w:rPr>
          <w:szCs w:val="24"/>
        </w:rPr>
      </w:pPr>
    </w:p>
    <w:p w14:paraId="5D98D692" w14:textId="77777777" w:rsidR="0060754E" w:rsidRDefault="0060754E" w:rsidP="008055B7">
      <w:pPr>
        <w:spacing w:before="0"/>
        <w:jc w:val="left"/>
        <w:rPr>
          <w:szCs w:val="24"/>
        </w:rPr>
      </w:pPr>
    </w:p>
    <w:p w14:paraId="32FEDE73" w14:textId="77777777" w:rsidR="0060754E" w:rsidRPr="00476D2F" w:rsidRDefault="0060754E" w:rsidP="008055B7">
      <w:pPr>
        <w:spacing w:before="0"/>
        <w:jc w:val="left"/>
        <w:rPr>
          <w:szCs w:val="24"/>
        </w:rPr>
      </w:pPr>
    </w:p>
    <w:p w14:paraId="24EE7B25" w14:textId="6113F39F" w:rsidR="00DF47BE" w:rsidRPr="00476D2F" w:rsidRDefault="00DF47BE" w:rsidP="006F347D">
      <w:pPr>
        <w:pStyle w:val="Heading3"/>
      </w:pPr>
      <w:bookmarkStart w:id="1938" w:name="_Ref98651292"/>
      <w:bookmarkStart w:id="1939" w:name="_Toc259460404"/>
      <w:bookmarkStart w:id="1940" w:name="_Toc526170533"/>
      <w:bookmarkStart w:id="1941" w:name="_Toc185900817"/>
      <w:r w:rsidRPr="00476D2F">
        <w:t>Taxation and Customs Union DG Gateways</w:t>
      </w:r>
      <w:bookmarkEnd w:id="1938"/>
      <w:bookmarkEnd w:id="1939"/>
      <w:bookmarkEnd w:id="1940"/>
      <w:bookmarkEnd w:id="1941"/>
    </w:p>
    <w:p w14:paraId="24EE7B26" w14:textId="77777777" w:rsidR="00DF47BE" w:rsidRPr="00476D2F" w:rsidRDefault="00DF47BE" w:rsidP="00301D82">
      <w:pPr>
        <w:pStyle w:val="Heading4"/>
      </w:pPr>
      <w:r w:rsidRPr="00476D2F">
        <w:t>Queue Name</w:t>
      </w:r>
    </w:p>
    <w:p w14:paraId="24EE7B27" w14:textId="2FC5E5D6" w:rsidR="00DF47BE" w:rsidRPr="00476D2F" w:rsidRDefault="00DF47BE">
      <w:pPr>
        <w:spacing w:after="240"/>
      </w:pPr>
      <w:r w:rsidRPr="00476D2F">
        <w:t xml:space="preserve">The names of the Queues are defined as shown in </w:t>
      </w:r>
      <w:r w:rsidR="00A9312B" w:rsidRPr="00476D2F">
        <w:fldChar w:fldCharType="begin"/>
      </w:r>
      <w:r w:rsidR="00A9312B" w:rsidRPr="00476D2F">
        <w:instrText xml:space="preserve"> REF _Ref245097377 \h  \* MERGEFORMAT </w:instrText>
      </w:r>
      <w:r w:rsidR="00A9312B" w:rsidRPr="00476D2F">
        <w:fldChar w:fldCharType="separate"/>
      </w:r>
      <w:r w:rsidR="004501EF" w:rsidRPr="00476D2F">
        <w:t xml:space="preserve">Table </w:t>
      </w:r>
      <w:r w:rsidR="004501EF">
        <w:t>80</w:t>
      </w:r>
      <w:r w:rsidR="00A9312B" w:rsidRPr="00476D2F">
        <w:fldChar w:fldCharType="end"/>
      </w:r>
      <w:r w:rsidRPr="00476D2F">
        <w:t xml:space="preserve">: </w:t>
      </w:r>
    </w:p>
    <w:tbl>
      <w:tblPr>
        <w:tblW w:w="4639"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900"/>
        <w:gridCol w:w="2213"/>
        <w:gridCol w:w="4288"/>
      </w:tblGrid>
      <w:tr w:rsidR="00DF47BE" w:rsidRPr="00110E6A" w14:paraId="24EE7B2B" w14:textId="77777777" w:rsidTr="00476D2F">
        <w:trPr>
          <w:tblHeader/>
          <w:jc w:val="center"/>
        </w:trPr>
        <w:tc>
          <w:tcPr>
            <w:tcW w:w="1131" w:type="pct"/>
            <w:shd w:val="clear" w:color="auto" w:fill="002060"/>
          </w:tcPr>
          <w:p w14:paraId="24EE7B28" w14:textId="77777777" w:rsidR="00DF47BE" w:rsidRPr="00476D2F" w:rsidRDefault="00DF47BE">
            <w:pPr>
              <w:spacing w:before="0"/>
              <w:ind w:firstLine="5"/>
              <w:jc w:val="left"/>
              <w:rPr>
                <w:b/>
              </w:rPr>
            </w:pPr>
            <w:r w:rsidRPr="00476D2F">
              <w:rPr>
                <w:b/>
              </w:rPr>
              <w:t>Environment</w:t>
            </w:r>
          </w:p>
        </w:tc>
        <w:tc>
          <w:tcPr>
            <w:tcW w:w="1317" w:type="pct"/>
            <w:shd w:val="clear" w:color="auto" w:fill="002060"/>
          </w:tcPr>
          <w:p w14:paraId="24EE7B29" w14:textId="77777777" w:rsidR="00DF47BE" w:rsidRPr="00476D2F" w:rsidRDefault="00DF47BE">
            <w:pPr>
              <w:spacing w:before="0"/>
              <w:ind w:firstLine="5"/>
              <w:jc w:val="left"/>
              <w:rPr>
                <w:b/>
              </w:rPr>
            </w:pPr>
            <w:r w:rsidRPr="00476D2F">
              <w:rPr>
                <w:b/>
              </w:rPr>
              <w:t>Queue Function</w:t>
            </w:r>
          </w:p>
        </w:tc>
        <w:tc>
          <w:tcPr>
            <w:tcW w:w="2552" w:type="pct"/>
            <w:shd w:val="clear" w:color="auto" w:fill="002060"/>
          </w:tcPr>
          <w:p w14:paraId="24EE7B2A" w14:textId="77777777" w:rsidR="00DF47BE" w:rsidRPr="00476D2F" w:rsidRDefault="00DF47BE">
            <w:pPr>
              <w:spacing w:before="0"/>
              <w:ind w:firstLine="5"/>
              <w:jc w:val="left"/>
              <w:rPr>
                <w:b/>
              </w:rPr>
            </w:pPr>
            <w:r w:rsidRPr="00476D2F">
              <w:rPr>
                <w:b/>
              </w:rPr>
              <w:t>Queue Name</w:t>
            </w:r>
          </w:p>
        </w:tc>
      </w:tr>
      <w:tr w:rsidR="00D1592F" w:rsidRPr="00110E6A" w14:paraId="24EE7B2F" w14:textId="77777777" w:rsidTr="00476D2F">
        <w:trPr>
          <w:cantSplit/>
          <w:jc w:val="center"/>
        </w:trPr>
        <w:tc>
          <w:tcPr>
            <w:tcW w:w="1131" w:type="pct"/>
            <w:vMerge w:val="restart"/>
          </w:tcPr>
          <w:p w14:paraId="24EE7B2C" w14:textId="77777777" w:rsidR="00D1592F" w:rsidRPr="00476D2F" w:rsidRDefault="00D1592F">
            <w:pPr>
              <w:spacing w:before="0"/>
              <w:ind w:firstLine="5"/>
              <w:jc w:val="left"/>
            </w:pPr>
            <w:r w:rsidRPr="00476D2F">
              <w:t>Normal operation</w:t>
            </w:r>
          </w:p>
        </w:tc>
        <w:tc>
          <w:tcPr>
            <w:tcW w:w="1317" w:type="pct"/>
          </w:tcPr>
          <w:p w14:paraId="24EE7B2D" w14:textId="77777777" w:rsidR="00D1592F" w:rsidRPr="00476D2F" w:rsidRDefault="00D1592F">
            <w:pPr>
              <w:spacing w:before="0"/>
              <w:ind w:firstLine="5"/>
              <w:jc w:val="left"/>
            </w:pPr>
            <w:r w:rsidRPr="00476D2F">
              <w:t>Core flow</w:t>
            </w:r>
          </w:p>
        </w:tc>
        <w:tc>
          <w:tcPr>
            <w:tcW w:w="2552" w:type="pct"/>
          </w:tcPr>
          <w:p w14:paraId="506F1E84" w14:textId="77777777" w:rsidR="00364CDB" w:rsidRPr="00BB51DB" w:rsidRDefault="00BB6837">
            <w:pPr>
              <w:spacing w:before="0"/>
              <w:ind w:firstLine="5"/>
              <w:jc w:val="left"/>
              <w:rPr>
                <w:lang w:val="fr-BE"/>
              </w:rPr>
            </w:pPr>
            <w:r w:rsidRPr="00BB51DB">
              <w:rPr>
                <w:lang w:val="fr-BE"/>
              </w:rPr>
              <w:t>CORE-IECA-</w:t>
            </w:r>
            <w:r w:rsidR="00B0359C" w:rsidRPr="00BB51DB">
              <w:rPr>
                <w:lang w:val="fr-BE"/>
              </w:rPr>
              <w:t>[</w:t>
            </w:r>
            <w:r w:rsidR="00642382" w:rsidRPr="00BB51DB">
              <w:rPr>
                <w:lang w:val="fr-BE"/>
              </w:rPr>
              <w:t>Nr</w:t>
            </w:r>
            <w:r w:rsidR="00B0359C" w:rsidRPr="00BB51DB">
              <w:rPr>
                <w:lang w:val="fr-BE"/>
              </w:rPr>
              <w:t>]</w:t>
            </w:r>
            <w:r w:rsidRPr="00476D2F">
              <w:rPr>
                <w:rStyle w:val="FootnoteReference"/>
              </w:rPr>
              <w:footnoteReference w:id="46"/>
            </w:r>
            <w:r w:rsidRPr="00BB51DB">
              <w:rPr>
                <w:lang w:val="fr-BE"/>
              </w:rPr>
              <w:t>-QUE</w:t>
            </w:r>
          </w:p>
          <w:p w14:paraId="24EE7B2E" w14:textId="07856B3F" w:rsidR="00364CDB" w:rsidRPr="00476D2F" w:rsidRDefault="003C3934">
            <w:pPr>
              <w:spacing w:before="0"/>
              <w:ind w:firstLine="5"/>
              <w:jc w:val="left"/>
            </w:pPr>
            <w:r w:rsidRPr="00476D2F">
              <w:t>CORE-</w:t>
            </w:r>
            <w:r>
              <w:t>TED</w:t>
            </w:r>
            <w:r w:rsidRPr="00476D2F">
              <w:t>-[Nr]</w:t>
            </w:r>
            <w:r w:rsidRPr="00476D2F">
              <w:rPr>
                <w:rStyle w:val="FootnoteReference"/>
              </w:rPr>
              <w:footnoteReference w:id="47"/>
            </w:r>
            <w:r w:rsidRPr="00476D2F">
              <w:t>-QUE</w:t>
            </w:r>
          </w:p>
        </w:tc>
      </w:tr>
      <w:tr w:rsidR="00D1592F" w:rsidRPr="00110E6A" w14:paraId="24EE7B33" w14:textId="77777777" w:rsidTr="00476D2F">
        <w:trPr>
          <w:cantSplit/>
          <w:jc w:val="center"/>
        </w:trPr>
        <w:tc>
          <w:tcPr>
            <w:tcW w:w="1131" w:type="pct"/>
            <w:vMerge/>
          </w:tcPr>
          <w:p w14:paraId="24EE7B30" w14:textId="77777777" w:rsidR="00D1592F" w:rsidRPr="00476D2F" w:rsidRDefault="00D1592F">
            <w:pPr>
              <w:spacing w:before="0"/>
              <w:ind w:firstLine="5"/>
              <w:jc w:val="left"/>
            </w:pPr>
          </w:p>
        </w:tc>
        <w:tc>
          <w:tcPr>
            <w:tcW w:w="1317" w:type="pct"/>
          </w:tcPr>
          <w:p w14:paraId="24EE7B31" w14:textId="77777777" w:rsidR="00D1592F" w:rsidRPr="00476D2F" w:rsidRDefault="00D1592F">
            <w:pPr>
              <w:spacing w:before="0"/>
              <w:ind w:firstLine="5"/>
              <w:jc w:val="left"/>
            </w:pPr>
            <w:r w:rsidRPr="00476D2F">
              <w:t>Administration</w:t>
            </w:r>
          </w:p>
        </w:tc>
        <w:tc>
          <w:tcPr>
            <w:tcW w:w="2552" w:type="pct"/>
          </w:tcPr>
          <w:p w14:paraId="39D03E3C" w14:textId="77777777" w:rsidR="00D1592F" w:rsidRPr="00BB51DB" w:rsidRDefault="00D1592F">
            <w:pPr>
              <w:spacing w:before="0"/>
              <w:ind w:firstLine="5"/>
              <w:jc w:val="left"/>
              <w:rPr>
                <w:lang w:val="fr-BE"/>
              </w:rPr>
            </w:pPr>
            <w:r w:rsidRPr="00BB51DB">
              <w:rPr>
                <w:lang w:val="fr-BE"/>
              </w:rPr>
              <w:t>ADMIN-QUE</w:t>
            </w:r>
          </w:p>
          <w:p w14:paraId="15AA72BC" w14:textId="77777777" w:rsidR="00281110" w:rsidRPr="00BB51DB" w:rsidRDefault="006F25FF" w:rsidP="00A5236E">
            <w:pPr>
              <w:spacing w:before="0"/>
              <w:ind w:firstLine="5"/>
              <w:jc w:val="left"/>
              <w:rPr>
                <w:lang w:val="fr-BE"/>
              </w:rPr>
            </w:pPr>
            <w:r w:rsidRPr="00BB51DB">
              <w:rPr>
                <w:lang w:val="fr-BE"/>
              </w:rPr>
              <w:t>ADMIN-IECA</w:t>
            </w:r>
            <w:r w:rsidR="00281110" w:rsidRPr="00BB51DB">
              <w:rPr>
                <w:lang w:val="fr-BE"/>
              </w:rPr>
              <w:t>-</w:t>
            </w:r>
            <w:r w:rsidR="00733E19" w:rsidRPr="00BB51DB">
              <w:rPr>
                <w:lang w:val="fr-BE"/>
              </w:rPr>
              <w:t>[</w:t>
            </w:r>
            <w:r w:rsidR="004A11D9" w:rsidRPr="00BB51DB">
              <w:rPr>
                <w:lang w:val="fr-BE"/>
              </w:rPr>
              <w:t>Nr</w:t>
            </w:r>
            <w:r w:rsidR="00733E19" w:rsidRPr="00BB51DB">
              <w:rPr>
                <w:lang w:val="fr-BE"/>
              </w:rPr>
              <w:t>]</w:t>
            </w:r>
            <w:r w:rsidR="00281110" w:rsidRPr="00BB51DB">
              <w:rPr>
                <w:lang w:val="fr-BE"/>
              </w:rPr>
              <w:t>-QUE</w:t>
            </w:r>
          </w:p>
          <w:p w14:paraId="24EE7B32" w14:textId="6810D61D" w:rsidR="00281110" w:rsidRPr="00476D2F" w:rsidRDefault="003C3934" w:rsidP="00A5236E">
            <w:pPr>
              <w:spacing w:before="0"/>
              <w:ind w:firstLine="5"/>
              <w:jc w:val="left"/>
            </w:pPr>
            <w:r w:rsidRPr="00476D2F">
              <w:t>ADMIN-</w:t>
            </w:r>
            <w:r>
              <w:t>TED</w:t>
            </w:r>
            <w:r w:rsidRPr="00476D2F">
              <w:t>-[Nr]-QUE</w:t>
            </w:r>
          </w:p>
        </w:tc>
      </w:tr>
      <w:tr w:rsidR="00D1592F" w:rsidRPr="00BB51DB" w14:paraId="24EE7B38" w14:textId="77777777" w:rsidTr="00476D2F">
        <w:trPr>
          <w:cantSplit/>
          <w:jc w:val="center"/>
        </w:trPr>
        <w:tc>
          <w:tcPr>
            <w:tcW w:w="1131" w:type="pct"/>
            <w:vMerge/>
          </w:tcPr>
          <w:p w14:paraId="24EE7B34" w14:textId="77777777" w:rsidR="00D1592F" w:rsidRPr="00476D2F" w:rsidRDefault="00D1592F">
            <w:pPr>
              <w:spacing w:before="0"/>
              <w:ind w:firstLine="5"/>
              <w:jc w:val="left"/>
            </w:pPr>
          </w:p>
        </w:tc>
        <w:tc>
          <w:tcPr>
            <w:tcW w:w="1317" w:type="pct"/>
          </w:tcPr>
          <w:p w14:paraId="24EE7B35" w14:textId="77777777" w:rsidR="00D1592F" w:rsidRPr="00476D2F" w:rsidRDefault="00D1592F">
            <w:pPr>
              <w:spacing w:before="0"/>
              <w:ind w:firstLine="5"/>
              <w:jc w:val="left"/>
            </w:pPr>
            <w:r w:rsidRPr="00476D2F">
              <w:t>Reports</w:t>
            </w:r>
          </w:p>
        </w:tc>
        <w:tc>
          <w:tcPr>
            <w:tcW w:w="2552" w:type="pct"/>
          </w:tcPr>
          <w:p w14:paraId="24EE7B36" w14:textId="77777777" w:rsidR="00D1592F" w:rsidRPr="00BB51DB" w:rsidRDefault="00D1592F">
            <w:pPr>
              <w:spacing w:before="0"/>
              <w:ind w:firstLine="5"/>
              <w:jc w:val="left"/>
              <w:rPr>
                <w:lang w:val="fr-BE"/>
              </w:rPr>
            </w:pPr>
            <w:r w:rsidRPr="00BB51DB">
              <w:rPr>
                <w:lang w:val="fr-BE"/>
              </w:rPr>
              <w:t>REPORT-QUE</w:t>
            </w:r>
          </w:p>
          <w:p w14:paraId="6CAD7B95" w14:textId="7DB8B193" w:rsidR="00F9669E" w:rsidRPr="00BB51DB" w:rsidRDefault="00F9669E">
            <w:pPr>
              <w:spacing w:before="0"/>
              <w:ind w:firstLine="5"/>
              <w:jc w:val="left"/>
              <w:rPr>
                <w:lang w:val="fr-BE"/>
              </w:rPr>
            </w:pPr>
            <w:r w:rsidRPr="00BB51DB">
              <w:rPr>
                <w:lang w:val="fr-BE"/>
              </w:rPr>
              <w:t>REPORT-IECA-[Nr]-QUE</w:t>
            </w:r>
          </w:p>
          <w:p w14:paraId="24EE7B37" w14:textId="3087A93E" w:rsidR="00D1592F" w:rsidRPr="00BB51DB" w:rsidRDefault="003C3934" w:rsidP="0044100F">
            <w:pPr>
              <w:spacing w:before="0"/>
              <w:ind w:firstLine="5"/>
              <w:jc w:val="left"/>
              <w:rPr>
                <w:lang w:val="fr-BE"/>
              </w:rPr>
            </w:pPr>
            <w:r w:rsidRPr="00BB51DB">
              <w:rPr>
                <w:lang w:val="fr-BE"/>
              </w:rPr>
              <w:t>REPORT-TED-[Nr]-QUE</w:t>
            </w:r>
          </w:p>
        </w:tc>
      </w:tr>
      <w:tr w:rsidR="00D1592F" w:rsidRPr="009C24AC" w14:paraId="24EE7B40" w14:textId="77777777" w:rsidTr="00476D2F">
        <w:trPr>
          <w:cantSplit/>
          <w:jc w:val="center"/>
        </w:trPr>
        <w:tc>
          <w:tcPr>
            <w:tcW w:w="1131" w:type="pct"/>
            <w:vMerge/>
          </w:tcPr>
          <w:p w14:paraId="24EE7B3D" w14:textId="77777777" w:rsidR="00D1592F" w:rsidRPr="00BB51DB" w:rsidRDefault="00D1592F">
            <w:pPr>
              <w:spacing w:before="0"/>
              <w:ind w:firstLine="5"/>
              <w:jc w:val="left"/>
              <w:rPr>
                <w:lang w:val="fr-BE"/>
              </w:rPr>
            </w:pPr>
          </w:p>
        </w:tc>
        <w:tc>
          <w:tcPr>
            <w:tcW w:w="1317" w:type="pct"/>
          </w:tcPr>
          <w:p w14:paraId="24EE7B3E" w14:textId="77777777" w:rsidR="00D1592F" w:rsidRPr="00476D2F" w:rsidRDefault="00D1592F">
            <w:pPr>
              <w:spacing w:before="0"/>
              <w:ind w:firstLine="5"/>
              <w:jc w:val="left"/>
            </w:pPr>
            <w:r w:rsidRPr="00476D2F">
              <w:t>Business Statistics</w:t>
            </w:r>
          </w:p>
        </w:tc>
        <w:tc>
          <w:tcPr>
            <w:tcW w:w="2552" w:type="pct"/>
          </w:tcPr>
          <w:p w14:paraId="6F42143F" w14:textId="77777777" w:rsidR="00D1592F" w:rsidRPr="0044100F" w:rsidRDefault="00D1592F">
            <w:pPr>
              <w:spacing w:before="0"/>
              <w:ind w:firstLine="5"/>
              <w:jc w:val="left"/>
              <w:rPr>
                <w:lang w:val="es-ES"/>
              </w:rPr>
            </w:pPr>
            <w:r w:rsidRPr="0044100F">
              <w:rPr>
                <w:lang w:val="es-ES"/>
              </w:rPr>
              <w:t>CSMIS-QUE</w:t>
            </w:r>
            <w:r w:rsidRPr="00476D2F">
              <w:rPr>
                <w:rStyle w:val="FootnoteReference"/>
              </w:rPr>
              <w:footnoteReference w:id="48"/>
            </w:r>
          </w:p>
          <w:p w14:paraId="24EE7B3F" w14:textId="25D89B39" w:rsidR="005B6466" w:rsidRPr="0044100F" w:rsidRDefault="005B6466">
            <w:pPr>
              <w:spacing w:before="0"/>
              <w:ind w:firstLine="5"/>
              <w:jc w:val="left"/>
              <w:rPr>
                <w:lang w:val="es-ES"/>
              </w:rPr>
            </w:pPr>
            <w:r w:rsidRPr="0044100F">
              <w:rPr>
                <w:lang w:val="es-ES"/>
              </w:rPr>
              <w:t>CSMIS-BSP-QUE</w:t>
            </w:r>
          </w:p>
        </w:tc>
      </w:tr>
      <w:tr w:rsidR="00D1592F" w:rsidRPr="009C24AC" w14:paraId="24EE7B44" w14:textId="77777777" w:rsidTr="00476D2F">
        <w:trPr>
          <w:cantSplit/>
          <w:jc w:val="center"/>
        </w:trPr>
        <w:tc>
          <w:tcPr>
            <w:tcW w:w="1131" w:type="pct"/>
            <w:vMerge/>
          </w:tcPr>
          <w:p w14:paraId="24EE7B41" w14:textId="77777777" w:rsidR="00D1592F" w:rsidRPr="0044100F" w:rsidRDefault="00D1592F">
            <w:pPr>
              <w:spacing w:before="0"/>
              <w:ind w:firstLine="5"/>
              <w:jc w:val="left"/>
              <w:rPr>
                <w:lang w:val="es-ES"/>
              </w:rPr>
            </w:pPr>
          </w:p>
        </w:tc>
        <w:tc>
          <w:tcPr>
            <w:tcW w:w="1317" w:type="pct"/>
          </w:tcPr>
          <w:p w14:paraId="24EE7B42" w14:textId="77777777" w:rsidR="00D1592F" w:rsidRPr="00476D2F" w:rsidRDefault="00D1592F">
            <w:pPr>
              <w:spacing w:before="0"/>
              <w:ind w:firstLine="5"/>
              <w:jc w:val="left"/>
            </w:pPr>
            <w:r w:rsidRPr="00476D2F">
              <w:t>Technical Statistics</w:t>
            </w:r>
          </w:p>
        </w:tc>
        <w:tc>
          <w:tcPr>
            <w:tcW w:w="2552" w:type="pct"/>
          </w:tcPr>
          <w:p w14:paraId="52BF0547" w14:textId="496EF4BA" w:rsidR="00D1592F" w:rsidRPr="00BB51DB" w:rsidRDefault="00D1592F">
            <w:pPr>
              <w:spacing w:before="0"/>
              <w:ind w:firstLine="5"/>
              <w:jc w:val="left"/>
              <w:rPr>
                <w:lang w:val="fr-BE"/>
              </w:rPr>
            </w:pPr>
            <w:r w:rsidRPr="00BB51DB">
              <w:rPr>
                <w:lang w:val="fr-BE"/>
              </w:rPr>
              <w:t>CSMIS-STATP</w:t>
            </w:r>
            <w:r w:rsidRPr="00BB51DB" w:rsidDel="00027DD6">
              <w:rPr>
                <w:lang w:val="fr-BE"/>
              </w:rPr>
              <w:t xml:space="preserve"> </w:t>
            </w:r>
            <w:r w:rsidRPr="00BB51DB">
              <w:rPr>
                <w:lang w:val="fr-BE"/>
              </w:rPr>
              <w:t>-QUE</w:t>
            </w:r>
            <w:r w:rsidRPr="00476D2F">
              <w:rPr>
                <w:rStyle w:val="FootnoteReference"/>
              </w:rPr>
              <w:footnoteReference w:id="49"/>
            </w:r>
          </w:p>
          <w:p w14:paraId="24EE7B43" w14:textId="040B8FE5" w:rsidR="00D1592F" w:rsidRPr="00BB51DB" w:rsidRDefault="00D1592F" w:rsidP="003A6882">
            <w:pPr>
              <w:spacing w:before="0"/>
              <w:ind w:firstLine="5"/>
              <w:jc w:val="left"/>
              <w:rPr>
                <w:lang w:val="fr-BE"/>
              </w:rPr>
            </w:pPr>
            <w:r w:rsidRPr="00BB51DB">
              <w:rPr>
                <w:lang w:val="fr-BE"/>
              </w:rPr>
              <w:t>CSMIS-STATT-QUE</w:t>
            </w:r>
            <w:r w:rsidRPr="00476D2F">
              <w:rPr>
                <w:rStyle w:val="FootnoteReference"/>
              </w:rPr>
              <w:footnoteReference w:id="50"/>
            </w:r>
          </w:p>
        </w:tc>
      </w:tr>
      <w:tr w:rsidR="00D1592F" w:rsidRPr="009C24AC" w14:paraId="24EE7B48" w14:textId="77777777" w:rsidTr="00476D2F">
        <w:trPr>
          <w:cantSplit/>
          <w:jc w:val="center"/>
        </w:trPr>
        <w:tc>
          <w:tcPr>
            <w:tcW w:w="1131" w:type="pct"/>
            <w:vMerge/>
          </w:tcPr>
          <w:p w14:paraId="24EE7B45" w14:textId="77777777" w:rsidR="00D1592F" w:rsidRPr="00BB51DB" w:rsidRDefault="00D1592F">
            <w:pPr>
              <w:spacing w:before="0"/>
              <w:ind w:firstLine="5"/>
              <w:jc w:val="left"/>
              <w:rPr>
                <w:lang w:val="fr-BE"/>
              </w:rPr>
            </w:pPr>
          </w:p>
        </w:tc>
        <w:tc>
          <w:tcPr>
            <w:tcW w:w="1317" w:type="pct"/>
          </w:tcPr>
          <w:p w14:paraId="24EE7B46" w14:textId="77777777" w:rsidR="00D1592F" w:rsidRPr="00476D2F" w:rsidRDefault="00D1592F">
            <w:pPr>
              <w:spacing w:before="0"/>
              <w:ind w:firstLine="5"/>
              <w:jc w:val="left"/>
            </w:pPr>
            <w:r w:rsidRPr="00476D2F">
              <w:t>Audit</w:t>
            </w:r>
          </w:p>
        </w:tc>
        <w:tc>
          <w:tcPr>
            <w:tcW w:w="2552" w:type="pct"/>
          </w:tcPr>
          <w:p w14:paraId="58D13574" w14:textId="77777777" w:rsidR="00D1592F" w:rsidRPr="00BB51DB" w:rsidRDefault="00D1592F">
            <w:pPr>
              <w:spacing w:before="0"/>
              <w:ind w:firstLine="5"/>
              <w:jc w:val="left"/>
              <w:rPr>
                <w:lang w:val="fr-BE"/>
              </w:rPr>
            </w:pPr>
            <w:r w:rsidRPr="00BB51DB">
              <w:rPr>
                <w:lang w:val="fr-BE"/>
              </w:rPr>
              <w:t>CSMIS-AUDITP-QUE</w:t>
            </w:r>
            <w:r w:rsidRPr="00476D2F">
              <w:rPr>
                <w:rStyle w:val="FootnoteReference"/>
              </w:rPr>
              <w:footnoteReference w:id="51"/>
            </w:r>
          </w:p>
          <w:p w14:paraId="24EE7B47" w14:textId="06EE5C66" w:rsidR="00D1592F" w:rsidRPr="00BB51DB" w:rsidRDefault="00D1592F" w:rsidP="003A6882">
            <w:pPr>
              <w:spacing w:before="0"/>
              <w:ind w:firstLine="5"/>
              <w:jc w:val="left"/>
              <w:rPr>
                <w:lang w:val="fr-BE"/>
              </w:rPr>
            </w:pPr>
            <w:r w:rsidRPr="00BB51DB">
              <w:rPr>
                <w:lang w:val="fr-BE"/>
              </w:rPr>
              <w:t>CSMIS-AUDITT-QUE</w:t>
            </w:r>
            <w:r w:rsidRPr="00476D2F">
              <w:rPr>
                <w:rStyle w:val="FootnoteReference"/>
              </w:rPr>
              <w:footnoteReference w:id="52"/>
            </w:r>
          </w:p>
        </w:tc>
      </w:tr>
      <w:tr w:rsidR="00D1592F" w:rsidRPr="00110E6A" w14:paraId="622BDE03" w14:textId="77777777" w:rsidTr="00476D2F">
        <w:trPr>
          <w:cantSplit/>
          <w:jc w:val="center"/>
        </w:trPr>
        <w:tc>
          <w:tcPr>
            <w:tcW w:w="1131" w:type="pct"/>
            <w:vMerge/>
          </w:tcPr>
          <w:p w14:paraId="5444504B" w14:textId="77777777" w:rsidR="00D1592F" w:rsidRPr="00BB51DB" w:rsidRDefault="00D1592F">
            <w:pPr>
              <w:spacing w:before="0"/>
              <w:ind w:firstLine="5"/>
              <w:jc w:val="left"/>
              <w:rPr>
                <w:lang w:val="fr-BE"/>
              </w:rPr>
            </w:pPr>
          </w:p>
        </w:tc>
        <w:tc>
          <w:tcPr>
            <w:tcW w:w="1317" w:type="pct"/>
            <w:shd w:val="clear" w:color="auto" w:fill="auto"/>
          </w:tcPr>
          <w:p w14:paraId="5BC93432" w14:textId="20EAFBDA" w:rsidR="00D1592F" w:rsidRPr="00476D2F" w:rsidRDefault="00D1592F">
            <w:pPr>
              <w:spacing w:before="0"/>
              <w:ind w:firstLine="5"/>
              <w:jc w:val="left"/>
            </w:pPr>
            <w:r w:rsidRPr="00476D2F">
              <w:t>Availability</w:t>
            </w:r>
          </w:p>
        </w:tc>
        <w:tc>
          <w:tcPr>
            <w:tcW w:w="2552" w:type="pct"/>
            <w:shd w:val="clear" w:color="auto" w:fill="auto"/>
          </w:tcPr>
          <w:p w14:paraId="50E45208" w14:textId="7A69CCCC" w:rsidR="00D1592F" w:rsidRPr="00476D2F" w:rsidRDefault="00D1592F">
            <w:pPr>
              <w:spacing w:before="0"/>
              <w:ind w:firstLine="5"/>
              <w:jc w:val="left"/>
            </w:pPr>
            <w:r w:rsidRPr="00476D2F">
              <w:t>CSMIS-AVAIL-RECEIVE-QUE</w:t>
            </w:r>
            <w:r w:rsidRPr="00476D2F">
              <w:rPr>
                <w:rStyle w:val="FootnoteReference"/>
              </w:rPr>
              <w:footnoteReference w:id="53"/>
            </w:r>
          </w:p>
        </w:tc>
      </w:tr>
      <w:tr w:rsidR="00D1592F" w:rsidRPr="00110E6A" w14:paraId="6589A14C" w14:textId="77777777" w:rsidTr="00476D2F">
        <w:trPr>
          <w:cantSplit/>
          <w:jc w:val="center"/>
        </w:trPr>
        <w:tc>
          <w:tcPr>
            <w:tcW w:w="1131" w:type="pct"/>
            <w:vMerge/>
          </w:tcPr>
          <w:p w14:paraId="78C8C1E9" w14:textId="77777777" w:rsidR="00D1592F" w:rsidRPr="00476D2F" w:rsidRDefault="00D1592F">
            <w:pPr>
              <w:spacing w:before="0"/>
              <w:ind w:firstLine="5"/>
              <w:jc w:val="left"/>
            </w:pPr>
          </w:p>
        </w:tc>
        <w:tc>
          <w:tcPr>
            <w:tcW w:w="1317" w:type="pct"/>
            <w:shd w:val="clear" w:color="auto" w:fill="auto"/>
          </w:tcPr>
          <w:p w14:paraId="48C3F32B" w14:textId="560E2F36" w:rsidR="00D1592F" w:rsidRPr="00476D2F" w:rsidRDefault="00C75B9B">
            <w:pPr>
              <w:spacing w:before="0"/>
              <w:ind w:firstLine="5"/>
              <w:jc w:val="left"/>
            </w:pPr>
            <w:r w:rsidRPr="00476D2F">
              <w:t>Link</w:t>
            </w:r>
          </w:p>
        </w:tc>
        <w:tc>
          <w:tcPr>
            <w:tcW w:w="2552" w:type="pct"/>
            <w:shd w:val="clear" w:color="auto" w:fill="auto"/>
          </w:tcPr>
          <w:p w14:paraId="20548546" w14:textId="52559933" w:rsidR="00D1592F" w:rsidRPr="00476D2F" w:rsidRDefault="0007443B">
            <w:pPr>
              <w:spacing w:before="0"/>
              <w:ind w:firstLine="5"/>
              <w:jc w:val="left"/>
            </w:pPr>
            <w:r w:rsidRPr="00476D2F">
              <w:t>CSMIS-LINK-QUE</w:t>
            </w:r>
            <w:r w:rsidRPr="00476D2F">
              <w:rPr>
                <w:rStyle w:val="FootnoteReference"/>
              </w:rPr>
              <w:footnoteReference w:id="54"/>
            </w:r>
          </w:p>
        </w:tc>
      </w:tr>
      <w:tr w:rsidR="00652F87" w:rsidRPr="009C24AC" w14:paraId="24EE7B52" w14:textId="77777777" w:rsidTr="00476D2F">
        <w:trPr>
          <w:cantSplit/>
          <w:jc w:val="center"/>
        </w:trPr>
        <w:tc>
          <w:tcPr>
            <w:tcW w:w="1131" w:type="pct"/>
            <w:vMerge w:val="restart"/>
          </w:tcPr>
          <w:p w14:paraId="24EE7B4D" w14:textId="66928F7E" w:rsidR="00652F87" w:rsidRPr="00476D2F" w:rsidRDefault="00652F87">
            <w:pPr>
              <w:spacing w:before="0"/>
              <w:ind w:firstLine="5"/>
              <w:jc w:val="left"/>
            </w:pPr>
            <w:r w:rsidRPr="00476D2F">
              <w:t>Common Domain Testing</w:t>
            </w:r>
            <w:r w:rsidRPr="00476D2F">
              <w:rPr>
                <w:rStyle w:val="FootnoteReference"/>
              </w:rPr>
              <w:footnoteReference w:id="55"/>
            </w:r>
          </w:p>
        </w:tc>
        <w:tc>
          <w:tcPr>
            <w:tcW w:w="1317" w:type="pct"/>
          </w:tcPr>
          <w:p w14:paraId="24EE7B4E" w14:textId="77777777" w:rsidR="00652F87" w:rsidRPr="00476D2F" w:rsidRDefault="00652F87">
            <w:pPr>
              <w:spacing w:before="0"/>
              <w:ind w:firstLine="5"/>
              <w:jc w:val="left"/>
            </w:pPr>
            <w:r w:rsidRPr="00476D2F">
              <w:t>Core flow</w:t>
            </w:r>
          </w:p>
        </w:tc>
        <w:tc>
          <w:tcPr>
            <w:tcW w:w="2552" w:type="pct"/>
          </w:tcPr>
          <w:p w14:paraId="13FF2427" w14:textId="00D44598" w:rsidR="00652F87" w:rsidRPr="00476D2F" w:rsidRDefault="00652F87" w:rsidP="00B80A48">
            <w:pPr>
              <w:spacing w:before="0"/>
              <w:ind w:firstLine="5"/>
              <w:jc w:val="left"/>
            </w:pPr>
            <w:bookmarkStart w:id="1942" w:name="_Hlk533067620"/>
            <w:r w:rsidRPr="00476D2F">
              <w:t>COR[reference]-[</w:t>
            </w:r>
            <w:proofErr w:type="spellStart"/>
            <w:r w:rsidRPr="00476D2F">
              <w:t>country:id</w:t>
            </w:r>
            <w:proofErr w:type="spellEnd"/>
            <w:r w:rsidRPr="00476D2F">
              <w:t>]-RCT-QUE</w:t>
            </w:r>
          </w:p>
          <w:p w14:paraId="6D241085" w14:textId="55FC6ADB" w:rsidR="00652F87" w:rsidRPr="00BB51DB" w:rsidRDefault="00652F87" w:rsidP="00B80A48">
            <w:pPr>
              <w:spacing w:before="0"/>
              <w:ind w:firstLine="5"/>
              <w:jc w:val="left"/>
              <w:rPr>
                <w:lang w:val="fr-BE"/>
              </w:rPr>
            </w:pPr>
            <w:r w:rsidRPr="00BB51DB">
              <w:rPr>
                <w:lang w:val="fr-BE"/>
              </w:rPr>
              <w:t>CORE-IECA-[</w:t>
            </w:r>
            <w:r w:rsidR="00F9669E" w:rsidRPr="00BB51DB">
              <w:rPr>
                <w:lang w:val="fr-BE"/>
              </w:rPr>
              <w:t>Nr</w:t>
            </w:r>
            <w:r w:rsidRPr="00BB51DB">
              <w:rPr>
                <w:lang w:val="fr-BE"/>
              </w:rPr>
              <w:t>]-RCT-QUE​</w:t>
            </w:r>
          </w:p>
          <w:p w14:paraId="41E80338" w14:textId="4F9C43BA" w:rsidR="00652F87" w:rsidRPr="00BB51DB" w:rsidRDefault="00652F87" w:rsidP="00B80A48">
            <w:pPr>
              <w:spacing w:before="0"/>
              <w:ind w:firstLine="5"/>
              <w:jc w:val="left"/>
              <w:rPr>
                <w:lang w:val="fr-BE"/>
              </w:rPr>
            </w:pPr>
            <w:r w:rsidRPr="00BB51DB">
              <w:rPr>
                <w:lang w:val="fr-BE"/>
              </w:rPr>
              <w:t>CORE-IECA-[</w:t>
            </w:r>
            <w:r w:rsidR="00F9669E" w:rsidRPr="00BB51DB">
              <w:rPr>
                <w:lang w:val="fr-BE"/>
              </w:rPr>
              <w:t>Nr</w:t>
            </w:r>
            <w:r w:rsidRPr="00BB51DB">
              <w:rPr>
                <w:lang w:val="fr-BE"/>
              </w:rPr>
              <w:t>]-RIT-QUE</w:t>
            </w:r>
          </w:p>
          <w:bookmarkEnd w:id="1942"/>
          <w:p w14:paraId="2BCF6BA4" w14:textId="24E1C634" w:rsidR="002019FB" w:rsidRPr="00BB51DB" w:rsidRDefault="002019FB" w:rsidP="002019FB">
            <w:pPr>
              <w:spacing w:before="0"/>
              <w:ind w:firstLine="5"/>
              <w:jc w:val="left"/>
              <w:rPr>
                <w:lang w:val="fr-BE"/>
              </w:rPr>
            </w:pPr>
            <w:r w:rsidRPr="00BB51DB">
              <w:rPr>
                <w:lang w:val="fr-BE"/>
              </w:rPr>
              <w:t>CORE-TED-[Nr]-RCT-QUE​</w:t>
            </w:r>
          </w:p>
          <w:p w14:paraId="24EE7B51" w14:textId="11AD2A27" w:rsidR="00652F87" w:rsidRPr="00BB51DB" w:rsidRDefault="002019FB" w:rsidP="0044100F">
            <w:pPr>
              <w:spacing w:before="0"/>
              <w:jc w:val="left"/>
              <w:rPr>
                <w:lang w:val="fr-BE"/>
              </w:rPr>
            </w:pPr>
            <w:r w:rsidRPr="00BB51DB">
              <w:rPr>
                <w:lang w:val="fr-BE"/>
              </w:rPr>
              <w:t>CORE-TED-[Nr]-RIT-QUE</w:t>
            </w:r>
          </w:p>
        </w:tc>
      </w:tr>
      <w:tr w:rsidR="00652F87" w:rsidRPr="009C24AC" w14:paraId="24EE7B56" w14:textId="77777777" w:rsidTr="00476D2F">
        <w:trPr>
          <w:cantSplit/>
          <w:jc w:val="center"/>
        </w:trPr>
        <w:tc>
          <w:tcPr>
            <w:tcW w:w="1131" w:type="pct"/>
            <w:vMerge/>
          </w:tcPr>
          <w:p w14:paraId="24EE7B53" w14:textId="77777777" w:rsidR="00652F87" w:rsidRPr="00BB51DB" w:rsidRDefault="00652F87">
            <w:pPr>
              <w:spacing w:before="0"/>
              <w:ind w:firstLine="5"/>
              <w:jc w:val="left"/>
              <w:rPr>
                <w:lang w:val="fr-BE"/>
              </w:rPr>
            </w:pPr>
          </w:p>
        </w:tc>
        <w:tc>
          <w:tcPr>
            <w:tcW w:w="1317" w:type="pct"/>
          </w:tcPr>
          <w:p w14:paraId="24EE7B54" w14:textId="77777777" w:rsidR="00652F87" w:rsidRPr="00476D2F" w:rsidRDefault="00652F87">
            <w:pPr>
              <w:spacing w:before="0"/>
              <w:ind w:firstLine="5"/>
              <w:jc w:val="left"/>
            </w:pPr>
            <w:r w:rsidRPr="00476D2F">
              <w:t>Administration</w:t>
            </w:r>
          </w:p>
        </w:tc>
        <w:tc>
          <w:tcPr>
            <w:tcW w:w="2552" w:type="pct"/>
          </w:tcPr>
          <w:p w14:paraId="3E0831A9" w14:textId="2AF45933" w:rsidR="00652F87" w:rsidRPr="00476D2F" w:rsidRDefault="00652F87" w:rsidP="00B80A48">
            <w:pPr>
              <w:spacing w:before="0"/>
              <w:ind w:firstLine="5"/>
              <w:jc w:val="left"/>
            </w:pPr>
            <w:bookmarkStart w:id="1943" w:name="_Hlk533067640"/>
            <w:r w:rsidRPr="00476D2F">
              <w:t>ADM[reference]-[</w:t>
            </w:r>
            <w:proofErr w:type="spellStart"/>
            <w:r w:rsidRPr="00476D2F">
              <w:t>country:id</w:t>
            </w:r>
            <w:proofErr w:type="spellEnd"/>
            <w:r w:rsidRPr="00476D2F">
              <w:t>]-RCT-QUE</w:t>
            </w:r>
          </w:p>
          <w:p w14:paraId="3C72755A" w14:textId="60608D95" w:rsidR="00652F87" w:rsidRPr="00BB51DB" w:rsidRDefault="00652F87" w:rsidP="00B80A48">
            <w:pPr>
              <w:spacing w:before="0"/>
              <w:ind w:firstLine="5"/>
              <w:jc w:val="left"/>
              <w:rPr>
                <w:lang w:val="fr-BE"/>
              </w:rPr>
            </w:pPr>
            <w:r w:rsidRPr="00BB51DB">
              <w:rPr>
                <w:lang w:val="fr-BE"/>
              </w:rPr>
              <w:t>ADMIN-IECA-[</w:t>
            </w:r>
            <w:r w:rsidR="00F9669E" w:rsidRPr="00BB51DB">
              <w:rPr>
                <w:lang w:val="fr-BE"/>
              </w:rPr>
              <w:t>Nr</w:t>
            </w:r>
            <w:r w:rsidRPr="00BB51DB">
              <w:rPr>
                <w:lang w:val="fr-BE"/>
              </w:rPr>
              <w:t>]-RCT-QUE​</w:t>
            </w:r>
          </w:p>
          <w:p w14:paraId="0648A543" w14:textId="77777777" w:rsidR="00652F87" w:rsidRPr="00BB51DB" w:rsidRDefault="00652F87" w:rsidP="0006549D">
            <w:pPr>
              <w:spacing w:before="0"/>
              <w:ind w:firstLine="5"/>
              <w:jc w:val="left"/>
              <w:rPr>
                <w:lang w:val="fr-BE"/>
              </w:rPr>
            </w:pPr>
            <w:r w:rsidRPr="00BB51DB">
              <w:rPr>
                <w:lang w:val="fr-BE"/>
              </w:rPr>
              <w:t>ADMIN-IECA-[</w:t>
            </w:r>
            <w:r w:rsidR="00F9669E" w:rsidRPr="00BB51DB">
              <w:rPr>
                <w:lang w:val="fr-BE"/>
              </w:rPr>
              <w:t>Nr</w:t>
            </w:r>
            <w:r w:rsidRPr="00BB51DB">
              <w:rPr>
                <w:lang w:val="fr-BE"/>
              </w:rPr>
              <w:t>]-RIT-QUE</w:t>
            </w:r>
            <w:bookmarkEnd w:id="1943"/>
          </w:p>
          <w:p w14:paraId="2BF8B2F0" w14:textId="35272A52" w:rsidR="00EB5FDD" w:rsidRPr="00BB51DB" w:rsidRDefault="00EB5FDD" w:rsidP="00EB5FDD">
            <w:pPr>
              <w:spacing w:before="0"/>
              <w:ind w:firstLine="5"/>
              <w:jc w:val="left"/>
              <w:rPr>
                <w:lang w:val="fr-BE"/>
              </w:rPr>
            </w:pPr>
            <w:r w:rsidRPr="00BB51DB">
              <w:rPr>
                <w:lang w:val="fr-BE"/>
              </w:rPr>
              <w:t>ADMIN-TED-[Nr]-RCT-QUE​</w:t>
            </w:r>
          </w:p>
          <w:p w14:paraId="24EE7B55" w14:textId="5C615E4E" w:rsidR="00EB5FDD" w:rsidRPr="00BB51DB" w:rsidRDefault="00EB5FDD" w:rsidP="00EB5FDD">
            <w:pPr>
              <w:spacing w:before="0"/>
              <w:ind w:firstLine="5"/>
              <w:jc w:val="left"/>
              <w:rPr>
                <w:lang w:val="fr-BE"/>
              </w:rPr>
            </w:pPr>
            <w:r w:rsidRPr="00BB51DB">
              <w:rPr>
                <w:lang w:val="fr-BE"/>
              </w:rPr>
              <w:t>ADMIN-TED-[Nr]-RIT-QUE</w:t>
            </w:r>
          </w:p>
        </w:tc>
      </w:tr>
      <w:tr w:rsidR="00652F87" w:rsidRPr="00BB51DB" w14:paraId="24EE7B5C" w14:textId="77777777" w:rsidTr="00476D2F">
        <w:trPr>
          <w:cantSplit/>
          <w:jc w:val="center"/>
        </w:trPr>
        <w:tc>
          <w:tcPr>
            <w:tcW w:w="1131" w:type="pct"/>
            <w:vMerge/>
          </w:tcPr>
          <w:p w14:paraId="24EE7B57" w14:textId="77777777" w:rsidR="00652F87" w:rsidRPr="00BB51DB" w:rsidRDefault="00652F87">
            <w:pPr>
              <w:spacing w:before="0"/>
              <w:ind w:firstLine="5"/>
              <w:jc w:val="left"/>
              <w:rPr>
                <w:lang w:val="fr-BE"/>
              </w:rPr>
            </w:pPr>
          </w:p>
        </w:tc>
        <w:tc>
          <w:tcPr>
            <w:tcW w:w="1317" w:type="pct"/>
          </w:tcPr>
          <w:p w14:paraId="24EE7B58" w14:textId="77777777" w:rsidR="00652F87" w:rsidRPr="00476D2F" w:rsidRDefault="00652F87">
            <w:pPr>
              <w:spacing w:before="0"/>
              <w:ind w:firstLine="5"/>
              <w:jc w:val="left"/>
            </w:pPr>
            <w:r w:rsidRPr="00476D2F">
              <w:t>Reports</w:t>
            </w:r>
          </w:p>
        </w:tc>
        <w:tc>
          <w:tcPr>
            <w:tcW w:w="2552" w:type="pct"/>
          </w:tcPr>
          <w:p w14:paraId="6AA0D8B8" w14:textId="005A0B26" w:rsidR="00652F87" w:rsidRPr="0044100F" w:rsidRDefault="00652F87" w:rsidP="00B80A48">
            <w:pPr>
              <w:spacing w:before="0"/>
              <w:ind w:firstLine="5"/>
              <w:jc w:val="left"/>
              <w:rPr>
                <w:lang w:val="en-IE"/>
              </w:rPr>
            </w:pPr>
            <w:bookmarkStart w:id="1944" w:name="_Hlk11331009"/>
            <w:bookmarkStart w:id="1945" w:name="_Hlk533067657"/>
            <w:r w:rsidRPr="0044100F">
              <w:rPr>
                <w:lang w:val="en-IE"/>
              </w:rPr>
              <w:t>REP-[</w:t>
            </w:r>
            <w:proofErr w:type="spellStart"/>
            <w:r w:rsidRPr="0044100F">
              <w:rPr>
                <w:lang w:val="en-IE"/>
              </w:rPr>
              <w:t>country:id</w:t>
            </w:r>
            <w:proofErr w:type="spellEnd"/>
            <w:r w:rsidRPr="0044100F">
              <w:rPr>
                <w:lang w:val="en-IE"/>
              </w:rPr>
              <w:t>]-RCT-QUE</w:t>
            </w:r>
          </w:p>
          <w:bookmarkEnd w:id="1944"/>
          <w:p w14:paraId="09322426" w14:textId="1F3ED048" w:rsidR="00652F87" w:rsidRPr="0044100F" w:rsidRDefault="00652F87" w:rsidP="00B80A48">
            <w:pPr>
              <w:spacing w:before="0"/>
              <w:ind w:firstLine="5"/>
              <w:jc w:val="left"/>
              <w:rPr>
                <w:lang w:val="en-IE"/>
              </w:rPr>
            </w:pPr>
            <w:r w:rsidRPr="0044100F">
              <w:rPr>
                <w:lang w:val="en-IE"/>
              </w:rPr>
              <w:t>REPORT-IECA-[</w:t>
            </w:r>
            <w:r w:rsidR="00A664BB" w:rsidRPr="0044100F">
              <w:rPr>
                <w:lang w:val="en-IE"/>
              </w:rPr>
              <w:t>Nr</w:t>
            </w:r>
            <w:r w:rsidRPr="0044100F">
              <w:rPr>
                <w:lang w:val="en-IE"/>
              </w:rPr>
              <w:t>]-RCT-QUE​</w:t>
            </w:r>
          </w:p>
          <w:p w14:paraId="3FD41584" w14:textId="47C91B32" w:rsidR="00652F87" w:rsidRPr="00BB51DB" w:rsidRDefault="00652F87" w:rsidP="0006549D">
            <w:pPr>
              <w:spacing w:before="0"/>
              <w:ind w:firstLine="5"/>
              <w:jc w:val="left"/>
              <w:rPr>
                <w:lang w:val="fr-BE"/>
              </w:rPr>
            </w:pPr>
            <w:r w:rsidRPr="00BB51DB">
              <w:rPr>
                <w:lang w:val="fr-BE"/>
              </w:rPr>
              <w:t>REPORT-IECA-[</w:t>
            </w:r>
            <w:r w:rsidR="00A664BB" w:rsidRPr="00BB51DB">
              <w:rPr>
                <w:lang w:val="fr-BE"/>
              </w:rPr>
              <w:t>Nr</w:t>
            </w:r>
            <w:r w:rsidRPr="00BB51DB">
              <w:rPr>
                <w:lang w:val="fr-BE"/>
              </w:rPr>
              <w:t>]-RIT-QUE</w:t>
            </w:r>
          </w:p>
          <w:bookmarkEnd w:id="1945"/>
          <w:p w14:paraId="4D2570C5" w14:textId="5691B5E1" w:rsidR="005E14CF" w:rsidRPr="00BB51DB" w:rsidRDefault="005E14CF" w:rsidP="005E14CF">
            <w:pPr>
              <w:spacing w:before="0"/>
              <w:ind w:firstLine="5"/>
              <w:jc w:val="left"/>
              <w:rPr>
                <w:lang w:val="fr-BE"/>
              </w:rPr>
            </w:pPr>
            <w:r w:rsidRPr="00BB51DB">
              <w:rPr>
                <w:lang w:val="fr-BE"/>
              </w:rPr>
              <w:t>REPORT-TED-[Nr]-RCT-QUE​</w:t>
            </w:r>
          </w:p>
          <w:p w14:paraId="24EE7B5B" w14:textId="0AADA70D" w:rsidR="00EB5FDD" w:rsidRPr="00BB51DB" w:rsidRDefault="005E14CF" w:rsidP="005E14CF">
            <w:pPr>
              <w:spacing w:before="0"/>
              <w:ind w:firstLine="5"/>
              <w:jc w:val="left"/>
              <w:rPr>
                <w:lang w:val="fr-BE"/>
              </w:rPr>
            </w:pPr>
            <w:r w:rsidRPr="00BB51DB">
              <w:rPr>
                <w:lang w:val="fr-BE"/>
              </w:rPr>
              <w:t>REPORT-TED-[Nr]-RIT-QUE</w:t>
            </w:r>
          </w:p>
        </w:tc>
      </w:tr>
      <w:tr w:rsidR="00652F87" w:rsidRPr="009C24AC" w14:paraId="24EE7B64" w14:textId="77777777" w:rsidTr="00476D2F">
        <w:trPr>
          <w:cantSplit/>
          <w:jc w:val="center"/>
        </w:trPr>
        <w:tc>
          <w:tcPr>
            <w:tcW w:w="1131" w:type="pct"/>
            <w:vMerge/>
          </w:tcPr>
          <w:p w14:paraId="24EE7B61" w14:textId="77777777" w:rsidR="00652F87" w:rsidRPr="00BB51DB" w:rsidRDefault="00652F87">
            <w:pPr>
              <w:spacing w:before="0"/>
              <w:ind w:firstLine="5"/>
              <w:jc w:val="left"/>
              <w:rPr>
                <w:lang w:val="fr-BE"/>
              </w:rPr>
            </w:pPr>
          </w:p>
        </w:tc>
        <w:tc>
          <w:tcPr>
            <w:tcW w:w="1317" w:type="pct"/>
          </w:tcPr>
          <w:p w14:paraId="24EE7B62" w14:textId="77777777" w:rsidR="00652F87" w:rsidRPr="00476D2F" w:rsidRDefault="00652F87">
            <w:pPr>
              <w:spacing w:before="0"/>
              <w:ind w:firstLine="5"/>
              <w:jc w:val="left"/>
            </w:pPr>
            <w:r w:rsidRPr="00476D2F">
              <w:t>Business Statistics</w:t>
            </w:r>
          </w:p>
        </w:tc>
        <w:tc>
          <w:tcPr>
            <w:tcW w:w="2552" w:type="pct"/>
          </w:tcPr>
          <w:p w14:paraId="73D725B8" w14:textId="77777777" w:rsidR="00652F87" w:rsidRPr="00BB51DB" w:rsidRDefault="00652F87">
            <w:pPr>
              <w:spacing w:before="0"/>
              <w:ind w:firstLine="5"/>
              <w:jc w:val="left"/>
              <w:rPr>
                <w:lang w:val="fr-BE"/>
              </w:rPr>
            </w:pPr>
            <w:r w:rsidRPr="00BB51DB">
              <w:rPr>
                <w:lang w:val="fr-BE"/>
              </w:rPr>
              <w:t>CSMIS-RCT-QUE</w:t>
            </w:r>
          </w:p>
          <w:p w14:paraId="24EE7B63" w14:textId="637067A4" w:rsidR="00733E64" w:rsidRPr="00BB51DB" w:rsidRDefault="00733E64">
            <w:pPr>
              <w:spacing w:before="0"/>
              <w:ind w:firstLine="5"/>
              <w:jc w:val="left"/>
              <w:rPr>
                <w:lang w:val="fr-BE"/>
              </w:rPr>
            </w:pPr>
            <w:r w:rsidRPr="00BB51DB">
              <w:rPr>
                <w:lang w:val="fr-BE"/>
              </w:rPr>
              <w:t>CSMIS-BSP-RCT-QUE</w:t>
            </w:r>
          </w:p>
        </w:tc>
      </w:tr>
      <w:tr w:rsidR="00652F87" w:rsidRPr="00110E6A" w14:paraId="24EE7B68" w14:textId="77777777" w:rsidTr="00476D2F">
        <w:trPr>
          <w:cantSplit/>
          <w:jc w:val="center"/>
        </w:trPr>
        <w:tc>
          <w:tcPr>
            <w:tcW w:w="1131" w:type="pct"/>
            <w:vMerge/>
          </w:tcPr>
          <w:p w14:paraId="24EE7B65" w14:textId="77777777" w:rsidR="00652F87" w:rsidRPr="00BB51DB" w:rsidRDefault="00652F87">
            <w:pPr>
              <w:spacing w:before="0"/>
              <w:ind w:firstLine="5"/>
              <w:jc w:val="left"/>
              <w:rPr>
                <w:lang w:val="fr-BE"/>
              </w:rPr>
            </w:pPr>
          </w:p>
        </w:tc>
        <w:tc>
          <w:tcPr>
            <w:tcW w:w="1317" w:type="pct"/>
          </w:tcPr>
          <w:p w14:paraId="24EE7B66" w14:textId="77777777" w:rsidR="00652F87" w:rsidRPr="00476D2F" w:rsidRDefault="00652F87">
            <w:pPr>
              <w:spacing w:before="0"/>
              <w:ind w:firstLine="5"/>
              <w:jc w:val="left"/>
            </w:pPr>
            <w:r w:rsidRPr="00476D2F">
              <w:t>Technical Statistics</w:t>
            </w:r>
          </w:p>
        </w:tc>
        <w:tc>
          <w:tcPr>
            <w:tcW w:w="2552" w:type="pct"/>
          </w:tcPr>
          <w:p w14:paraId="24EE7B67" w14:textId="6E204F57" w:rsidR="00652F87" w:rsidRPr="00476D2F" w:rsidRDefault="00652F87">
            <w:pPr>
              <w:spacing w:before="0"/>
              <w:ind w:firstLine="5"/>
              <w:jc w:val="left"/>
            </w:pPr>
            <w:r w:rsidRPr="00476D2F">
              <w:t>CSMIS-STATP-RCT-QUE</w:t>
            </w:r>
          </w:p>
        </w:tc>
      </w:tr>
      <w:tr w:rsidR="00652F87" w:rsidRPr="00110E6A" w14:paraId="24EE7B6C" w14:textId="77777777" w:rsidTr="00476D2F">
        <w:trPr>
          <w:cantSplit/>
          <w:jc w:val="center"/>
        </w:trPr>
        <w:tc>
          <w:tcPr>
            <w:tcW w:w="1131" w:type="pct"/>
            <w:vMerge/>
          </w:tcPr>
          <w:p w14:paraId="24EE7B69" w14:textId="77777777" w:rsidR="00652F87" w:rsidRPr="00476D2F" w:rsidRDefault="00652F87">
            <w:pPr>
              <w:spacing w:before="0"/>
              <w:ind w:firstLine="5"/>
              <w:jc w:val="left"/>
            </w:pPr>
          </w:p>
        </w:tc>
        <w:tc>
          <w:tcPr>
            <w:tcW w:w="1317" w:type="pct"/>
          </w:tcPr>
          <w:p w14:paraId="24EE7B6A" w14:textId="77777777" w:rsidR="00652F87" w:rsidRPr="00476D2F" w:rsidRDefault="00652F87">
            <w:pPr>
              <w:spacing w:before="0"/>
              <w:ind w:firstLine="5"/>
              <w:jc w:val="left"/>
            </w:pPr>
            <w:r w:rsidRPr="00476D2F">
              <w:t>Audit</w:t>
            </w:r>
          </w:p>
        </w:tc>
        <w:tc>
          <w:tcPr>
            <w:tcW w:w="2552" w:type="pct"/>
          </w:tcPr>
          <w:p w14:paraId="24EE7B6B" w14:textId="34F7847B" w:rsidR="00652F87" w:rsidRPr="00476D2F" w:rsidRDefault="00652F87">
            <w:pPr>
              <w:spacing w:before="0"/>
              <w:ind w:firstLine="5"/>
              <w:jc w:val="left"/>
            </w:pPr>
            <w:r w:rsidRPr="00476D2F">
              <w:t>CSMIS-AUDITP-RCT-QUE</w:t>
            </w:r>
          </w:p>
        </w:tc>
      </w:tr>
      <w:tr w:rsidR="00652F87" w:rsidRPr="009C24AC" w14:paraId="30033A0A" w14:textId="77777777" w:rsidTr="00476D2F">
        <w:trPr>
          <w:cantSplit/>
          <w:jc w:val="center"/>
        </w:trPr>
        <w:tc>
          <w:tcPr>
            <w:tcW w:w="1131" w:type="pct"/>
            <w:vMerge/>
          </w:tcPr>
          <w:p w14:paraId="5EB689A6" w14:textId="77777777" w:rsidR="00652F87" w:rsidRPr="00476D2F" w:rsidRDefault="00652F87">
            <w:pPr>
              <w:spacing w:before="0"/>
              <w:ind w:firstLine="5"/>
              <w:jc w:val="left"/>
            </w:pPr>
          </w:p>
        </w:tc>
        <w:tc>
          <w:tcPr>
            <w:tcW w:w="1317" w:type="pct"/>
          </w:tcPr>
          <w:p w14:paraId="1BCB88AA" w14:textId="0B8072EF" w:rsidR="00652F87" w:rsidRPr="00476D2F" w:rsidRDefault="00652F87">
            <w:pPr>
              <w:spacing w:before="0"/>
              <w:ind w:firstLine="5"/>
              <w:jc w:val="left"/>
            </w:pPr>
            <w:r w:rsidRPr="00476D2F">
              <w:t>Availability</w:t>
            </w:r>
          </w:p>
        </w:tc>
        <w:tc>
          <w:tcPr>
            <w:tcW w:w="2552" w:type="pct"/>
          </w:tcPr>
          <w:p w14:paraId="5B6C49D7" w14:textId="77777777" w:rsidR="00652F87" w:rsidRPr="00BB51DB" w:rsidRDefault="00652F87" w:rsidP="00294E47">
            <w:pPr>
              <w:spacing w:before="0"/>
              <w:ind w:firstLine="5"/>
              <w:jc w:val="left"/>
              <w:rPr>
                <w:lang w:val="fr-BE"/>
              </w:rPr>
            </w:pPr>
            <w:r w:rsidRPr="00BB51DB">
              <w:rPr>
                <w:lang w:val="fr-BE"/>
              </w:rPr>
              <w:t>CSMIS-AVAIL-RECEIVE-RCT-QUE</w:t>
            </w:r>
          </w:p>
          <w:p w14:paraId="41B56FF4" w14:textId="0CDF311F" w:rsidR="00975B87" w:rsidRPr="00BB51DB" w:rsidRDefault="00975B87" w:rsidP="00294E47">
            <w:pPr>
              <w:spacing w:before="0"/>
              <w:ind w:firstLine="5"/>
              <w:jc w:val="left"/>
              <w:rPr>
                <w:lang w:val="fr-BE"/>
              </w:rPr>
            </w:pPr>
            <w:r w:rsidRPr="00BB51DB">
              <w:rPr>
                <w:lang w:val="fr-BE"/>
              </w:rPr>
              <w:t>CSMIS-AVAIL-RECEIVE-RIT-QUE</w:t>
            </w:r>
          </w:p>
          <w:p w14:paraId="6A468FB0" w14:textId="46D49BF8" w:rsidR="00652F87" w:rsidRPr="00BB51DB" w:rsidRDefault="00652F87">
            <w:pPr>
              <w:spacing w:before="0"/>
              <w:ind w:firstLine="5"/>
              <w:jc w:val="left"/>
              <w:rPr>
                <w:lang w:val="fr-BE"/>
              </w:rPr>
            </w:pPr>
          </w:p>
        </w:tc>
      </w:tr>
      <w:tr w:rsidR="00652F87" w:rsidRPr="009C24AC" w14:paraId="68B87086" w14:textId="77777777" w:rsidTr="00476D2F">
        <w:trPr>
          <w:cantSplit/>
          <w:jc w:val="center"/>
        </w:trPr>
        <w:tc>
          <w:tcPr>
            <w:tcW w:w="1131" w:type="pct"/>
            <w:vMerge/>
          </w:tcPr>
          <w:p w14:paraId="79350B9E" w14:textId="77777777" w:rsidR="00652F87" w:rsidRPr="00BB51DB" w:rsidRDefault="00652F87" w:rsidP="00294E47">
            <w:pPr>
              <w:spacing w:before="0"/>
              <w:ind w:firstLine="5"/>
              <w:jc w:val="left"/>
              <w:rPr>
                <w:lang w:val="fr-BE"/>
              </w:rPr>
            </w:pPr>
          </w:p>
        </w:tc>
        <w:tc>
          <w:tcPr>
            <w:tcW w:w="1317" w:type="pct"/>
            <w:shd w:val="clear" w:color="auto" w:fill="auto"/>
          </w:tcPr>
          <w:p w14:paraId="030B98D3" w14:textId="2345766E" w:rsidR="00652F87" w:rsidRPr="00476D2F" w:rsidRDefault="00652F87" w:rsidP="00294E47">
            <w:pPr>
              <w:spacing w:before="0"/>
              <w:ind w:firstLine="5"/>
              <w:jc w:val="left"/>
            </w:pPr>
            <w:r w:rsidRPr="00476D2F">
              <w:t>Link</w:t>
            </w:r>
          </w:p>
        </w:tc>
        <w:tc>
          <w:tcPr>
            <w:tcW w:w="2552" w:type="pct"/>
            <w:shd w:val="clear" w:color="auto" w:fill="auto"/>
          </w:tcPr>
          <w:p w14:paraId="6713BC67" w14:textId="14286E02" w:rsidR="00975B87" w:rsidRPr="00BB51DB" w:rsidRDefault="00975B87" w:rsidP="00294E47">
            <w:pPr>
              <w:spacing w:before="0"/>
              <w:ind w:firstLine="5"/>
              <w:jc w:val="left"/>
              <w:rPr>
                <w:lang w:val="fr-BE"/>
              </w:rPr>
            </w:pPr>
            <w:r w:rsidRPr="00BB51DB">
              <w:rPr>
                <w:lang w:val="fr-BE"/>
              </w:rPr>
              <w:t>CSMIS-LINK-RCT-QUE</w:t>
            </w:r>
          </w:p>
          <w:p w14:paraId="6EF283D5" w14:textId="27A10399" w:rsidR="00652F87" w:rsidRPr="00BB51DB" w:rsidRDefault="00652F87" w:rsidP="00294E47">
            <w:pPr>
              <w:spacing w:before="0"/>
              <w:ind w:firstLine="5"/>
              <w:jc w:val="left"/>
              <w:rPr>
                <w:lang w:val="fr-BE"/>
              </w:rPr>
            </w:pPr>
            <w:r w:rsidRPr="00BB51DB">
              <w:rPr>
                <w:lang w:val="fr-BE"/>
              </w:rPr>
              <w:t>CSMIS-LINK-RIT-QUE</w:t>
            </w:r>
          </w:p>
        </w:tc>
      </w:tr>
      <w:tr w:rsidR="00652F87" w:rsidRPr="00110E6A" w14:paraId="24EE7B73" w14:textId="77777777" w:rsidTr="00476D2F">
        <w:trPr>
          <w:cantSplit/>
          <w:jc w:val="center"/>
        </w:trPr>
        <w:tc>
          <w:tcPr>
            <w:tcW w:w="1131" w:type="pct"/>
          </w:tcPr>
          <w:p w14:paraId="24EE7B71" w14:textId="77777777" w:rsidR="00652F87" w:rsidRPr="00476D2F" w:rsidRDefault="00652F87">
            <w:pPr>
              <w:spacing w:before="0"/>
              <w:ind w:firstLine="5"/>
              <w:jc w:val="left"/>
            </w:pPr>
            <w:bookmarkStart w:id="1946" w:name="_Ref521829723"/>
            <w:bookmarkStart w:id="1947" w:name="_Toc46229038"/>
            <w:bookmarkStart w:id="1948" w:name="_Toc77049060"/>
            <w:r w:rsidRPr="00476D2F">
              <w:t>National testing</w:t>
            </w:r>
            <w:r w:rsidRPr="00476D2F">
              <w:rPr>
                <w:rStyle w:val="FootnoteReference"/>
              </w:rPr>
              <w:footnoteReference w:id="56"/>
            </w:r>
          </w:p>
        </w:tc>
        <w:tc>
          <w:tcPr>
            <w:tcW w:w="1317" w:type="pct"/>
          </w:tcPr>
          <w:p w14:paraId="3F85D78E" w14:textId="77777777" w:rsidR="00652F87" w:rsidRPr="00476D2F" w:rsidRDefault="00652F87">
            <w:pPr>
              <w:spacing w:before="0"/>
              <w:ind w:firstLine="5"/>
              <w:jc w:val="left"/>
            </w:pPr>
            <w:r w:rsidRPr="00476D2F">
              <w:t>-</w:t>
            </w:r>
          </w:p>
        </w:tc>
        <w:tc>
          <w:tcPr>
            <w:tcW w:w="2552" w:type="pct"/>
          </w:tcPr>
          <w:p w14:paraId="24EE7B72" w14:textId="706DCE07" w:rsidR="00652F87" w:rsidRPr="00476D2F" w:rsidRDefault="00652F87">
            <w:pPr>
              <w:spacing w:before="0"/>
              <w:ind w:firstLine="5"/>
              <w:jc w:val="left"/>
            </w:pPr>
          </w:p>
        </w:tc>
      </w:tr>
      <w:tr w:rsidR="00652F87" w:rsidRPr="00110E6A" w14:paraId="24EE7B76" w14:textId="77777777" w:rsidTr="00476D2F">
        <w:trPr>
          <w:cantSplit/>
          <w:jc w:val="center"/>
        </w:trPr>
        <w:tc>
          <w:tcPr>
            <w:tcW w:w="1131" w:type="pct"/>
          </w:tcPr>
          <w:p w14:paraId="24EE7B74" w14:textId="77777777" w:rsidR="00652F87" w:rsidRPr="00476D2F" w:rsidRDefault="00652F87">
            <w:pPr>
              <w:spacing w:before="0"/>
              <w:ind w:firstLine="5"/>
              <w:jc w:val="left"/>
            </w:pPr>
            <w:r w:rsidRPr="00476D2F">
              <w:t>Training</w:t>
            </w:r>
            <w:r w:rsidRPr="00476D2F">
              <w:rPr>
                <w:rStyle w:val="FootnoteReference"/>
              </w:rPr>
              <w:footnoteReference w:id="57"/>
            </w:r>
          </w:p>
        </w:tc>
        <w:tc>
          <w:tcPr>
            <w:tcW w:w="1317" w:type="pct"/>
          </w:tcPr>
          <w:p w14:paraId="51FC11A0" w14:textId="77777777" w:rsidR="00652F87" w:rsidRPr="00476D2F" w:rsidRDefault="00652F87">
            <w:pPr>
              <w:spacing w:before="0"/>
              <w:ind w:firstLine="5"/>
              <w:jc w:val="left"/>
            </w:pPr>
            <w:r w:rsidRPr="00476D2F">
              <w:t>-</w:t>
            </w:r>
          </w:p>
        </w:tc>
        <w:tc>
          <w:tcPr>
            <w:tcW w:w="2552" w:type="pct"/>
          </w:tcPr>
          <w:p w14:paraId="24EE7B75" w14:textId="4C8CD60A" w:rsidR="00652F87" w:rsidRPr="00476D2F" w:rsidRDefault="00652F87">
            <w:pPr>
              <w:spacing w:before="0"/>
              <w:ind w:firstLine="5"/>
              <w:jc w:val="left"/>
            </w:pPr>
          </w:p>
        </w:tc>
      </w:tr>
    </w:tbl>
    <w:p w14:paraId="24EE7B77" w14:textId="2F5FB179" w:rsidR="00DF47BE" w:rsidRPr="00476D2F" w:rsidRDefault="00DF47BE" w:rsidP="008F703C">
      <w:pPr>
        <w:pStyle w:val="Caption"/>
      </w:pPr>
      <w:bookmarkStart w:id="1949" w:name="_Ref245097377"/>
      <w:bookmarkStart w:id="1950" w:name="_Toc185901006"/>
      <w:r w:rsidRPr="00476D2F">
        <w:t xml:space="preserve">Table </w:t>
      </w:r>
      <w:r w:rsidR="002C7E76">
        <w:fldChar w:fldCharType="begin"/>
      </w:r>
      <w:r w:rsidR="002C7E76">
        <w:instrText xml:space="preserve"> SEQ Table \* ARABIC </w:instrText>
      </w:r>
      <w:r w:rsidR="002C7E76">
        <w:fldChar w:fldCharType="separate"/>
      </w:r>
      <w:r w:rsidR="004501EF">
        <w:rPr>
          <w:noProof/>
        </w:rPr>
        <w:t>80</w:t>
      </w:r>
      <w:r w:rsidR="002C7E76">
        <w:fldChar w:fldCharType="end"/>
      </w:r>
      <w:bookmarkEnd w:id="1946"/>
      <w:bookmarkEnd w:id="1949"/>
      <w:r w:rsidRPr="00476D2F">
        <w:t>: Queue Names for Taxation and Customs Union DG Gateways</w:t>
      </w:r>
      <w:bookmarkEnd w:id="1947"/>
      <w:bookmarkEnd w:id="1948"/>
      <w:bookmarkEnd w:id="1950"/>
    </w:p>
    <w:p w14:paraId="24EE7B78" w14:textId="77777777" w:rsidR="00DF47BE" w:rsidRPr="00476D2F" w:rsidRDefault="00DF47BE">
      <w:pPr>
        <w:keepNext/>
        <w:jc w:val="left"/>
        <w:rPr>
          <w:b/>
        </w:rPr>
      </w:pPr>
      <w:r w:rsidRPr="00476D2F">
        <w:rPr>
          <w:b/>
        </w:rPr>
        <w:t>Notes:</w:t>
      </w:r>
    </w:p>
    <w:p w14:paraId="5AB1542D" w14:textId="4CCDF5FA" w:rsidR="00F45DFA" w:rsidRPr="00476D2F" w:rsidRDefault="00CD164B" w:rsidP="00117A38">
      <w:pPr>
        <w:numPr>
          <w:ilvl w:val="0"/>
          <w:numId w:val="34"/>
        </w:numPr>
        <w:spacing w:before="120" w:after="120"/>
      </w:pPr>
      <w:r w:rsidRPr="00476D2F">
        <w:t xml:space="preserve">In the above table for NCTS-P5 and </w:t>
      </w:r>
      <w:r w:rsidR="00752422" w:rsidRPr="00476D2F">
        <w:t>AES-P1</w:t>
      </w:r>
      <w:r w:rsidRPr="00476D2F">
        <w:t xml:space="preserve">, </w:t>
      </w:r>
      <w:r w:rsidR="00F45DFA" w:rsidRPr="00476D2F">
        <w:t>the following naming convention is used for the CTA queues:</w:t>
      </w:r>
    </w:p>
    <w:p w14:paraId="4F28A9FC" w14:textId="1E7E5EF0" w:rsidR="00F45DFA" w:rsidRPr="00476D2F" w:rsidRDefault="00F45DFA">
      <w:pPr>
        <w:spacing w:before="120" w:after="120"/>
        <w:ind w:left="720"/>
        <w:rPr>
          <w:i/>
        </w:rPr>
      </w:pPr>
      <w:r w:rsidRPr="00476D2F">
        <w:rPr>
          <w:i/>
        </w:rPr>
        <w:t xml:space="preserve">- </w:t>
      </w:r>
      <w:r w:rsidR="00266134" w:rsidRPr="00476D2F">
        <w:rPr>
          <w:i/>
        </w:rPr>
        <w:t>reference</w:t>
      </w:r>
      <w:r w:rsidRPr="00476D2F">
        <w:rPr>
          <w:i/>
        </w:rPr>
        <w:t xml:space="preserve"> = "1</w:t>
      </w:r>
      <w:proofErr w:type="gramStart"/>
      <w:r w:rsidRPr="00476D2F">
        <w:rPr>
          <w:i/>
        </w:rPr>
        <w:t xml:space="preserve"> ..</w:t>
      </w:r>
      <w:proofErr w:type="gramEnd"/>
      <w:r w:rsidRPr="00476D2F">
        <w:rPr>
          <w:i/>
        </w:rPr>
        <w:t xml:space="preserve"> n" </w:t>
      </w:r>
      <w:r w:rsidRPr="00476D2F">
        <w:rPr>
          <w:b/>
          <w:i/>
          <w:color w:val="9BBB59" w:themeColor="accent3"/>
        </w:rPr>
        <w:t>// Order of the country impersonated by CTA in a specific scenario. Not used for REPORT.</w:t>
      </w:r>
    </w:p>
    <w:p w14:paraId="660E0B13" w14:textId="710CE1E5" w:rsidR="00F45DFA" w:rsidRPr="00476D2F" w:rsidRDefault="00F45DFA" w:rsidP="0017371F">
      <w:pPr>
        <w:spacing w:before="120" w:after="120"/>
        <w:ind w:left="720"/>
        <w:rPr>
          <w:i/>
        </w:rPr>
      </w:pPr>
      <w:r w:rsidRPr="00476D2F">
        <w:rPr>
          <w:i/>
        </w:rPr>
        <w:t xml:space="preserve">- </w:t>
      </w:r>
      <w:proofErr w:type="spellStart"/>
      <w:r w:rsidR="00266134" w:rsidRPr="00476D2F">
        <w:rPr>
          <w:i/>
        </w:rPr>
        <w:t>country:id</w:t>
      </w:r>
      <w:proofErr w:type="spellEnd"/>
      <w:r w:rsidRPr="00476D2F">
        <w:rPr>
          <w:i/>
        </w:rPr>
        <w:t xml:space="preserve"> = "</w:t>
      </w:r>
      <w:proofErr w:type="spellStart"/>
      <w:r w:rsidR="009A5777" w:rsidRPr="00476D2F">
        <w:rPr>
          <w:i/>
        </w:rPr>
        <w:t>nn</w:t>
      </w:r>
      <w:proofErr w:type="spellEnd"/>
      <w:r w:rsidRPr="00476D2F">
        <w:rPr>
          <w:i/>
        </w:rPr>
        <w:t>"</w:t>
      </w:r>
      <w:r w:rsidR="009A5777" w:rsidRPr="00476D2F">
        <w:rPr>
          <w:i/>
        </w:rPr>
        <w:t xml:space="preserve"> </w:t>
      </w:r>
      <w:r w:rsidR="009A5777" w:rsidRPr="00476D2F">
        <w:rPr>
          <w:b/>
          <w:i/>
          <w:color w:val="9BBB59" w:themeColor="accent3"/>
        </w:rPr>
        <w:t>//A 2-digit numeric ID for each country</w:t>
      </w:r>
    </w:p>
    <w:p w14:paraId="39311408" w14:textId="77777777" w:rsidR="006901EC" w:rsidRDefault="006901EC" w:rsidP="006901EC">
      <w:pPr>
        <w:spacing w:before="120" w:after="120"/>
      </w:pPr>
    </w:p>
    <w:p w14:paraId="4B8552EB" w14:textId="77777777" w:rsidR="0060754E" w:rsidRPr="00476D2F" w:rsidRDefault="0060754E" w:rsidP="006901EC">
      <w:pPr>
        <w:spacing w:before="120" w:after="120"/>
      </w:pPr>
    </w:p>
    <w:p w14:paraId="24EE7B7B" w14:textId="77777777" w:rsidR="00DF47BE" w:rsidRPr="00476D2F" w:rsidRDefault="00DF47BE" w:rsidP="006F347D">
      <w:pPr>
        <w:pStyle w:val="Heading4"/>
      </w:pPr>
      <w:r w:rsidRPr="00476D2F">
        <w:t>Gateway Names</w:t>
      </w:r>
    </w:p>
    <w:p w14:paraId="69BDAE0A" w14:textId="542EB70E" w:rsidR="00260CA4" w:rsidRDefault="00F958CE" w:rsidP="00F15F07">
      <w:r w:rsidRPr="00476D2F">
        <w:t>The Gateway name of the Taxation and Customs Union DG Gateways is ‘ITSM.TC’</w:t>
      </w:r>
      <w:r w:rsidR="00C442BB" w:rsidRPr="00476D2F">
        <w:t>.</w:t>
      </w:r>
      <w:bookmarkStart w:id="1951" w:name="_Toc259460405"/>
      <w:bookmarkStart w:id="1952" w:name="_Toc526170534"/>
    </w:p>
    <w:p w14:paraId="24EE7B7D" w14:textId="4BD26D3C" w:rsidR="00DF47BE" w:rsidRPr="00476D2F" w:rsidRDefault="00DF47BE" w:rsidP="006F347D">
      <w:pPr>
        <w:pStyle w:val="Heading3"/>
      </w:pPr>
      <w:bookmarkStart w:id="1953" w:name="_Toc185900818"/>
      <w:r w:rsidRPr="00476D2F">
        <w:t>European Anti-fraud Office Gateway</w:t>
      </w:r>
      <w:bookmarkEnd w:id="1951"/>
      <w:bookmarkEnd w:id="1952"/>
      <w:bookmarkEnd w:id="1953"/>
    </w:p>
    <w:p w14:paraId="24EE7B7E" w14:textId="77777777" w:rsidR="00DF47BE" w:rsidRPr="00476D2F" w:rsidRDefault="00DF47BE" w:rsidP="00301D82">
      <w:pPr>
        <w:pStyle w:val="Heading4"/>
      </w:pPr>
      <w:r w:rsidRPr="00476D2F">
        <w:t>Queue Name</w:t>
      </w:r>
    </w:p>
    <w:p w14:paraId="24EE7B7F" w14:textId="2683A866" w:rsidR="00DF47BE" w:rsidRPr="00476D2F" w:rsidRDefault="00DF47BE" w:rsidP="00594131">
      <w:pPr>
        <w:spacing w:before="120" w:after="120"/>
      </w:pPr>
      <w:r w:rsidRPr="00476D2F">
        <w:t xml:space="preserve">The names of the Queues are defined as shown in </w:t>
      </w:r>
      <w:r w:rsidR="008F4FD1" w:rsidRPr="00476D2F">
        <w:fldChar w:fldCharType="begin"/>
      </w:r>
      <w:r w:rsidR="008F4FD1" w:rsidRPr="00476D2F">
        <w:instrText xml:space="preserve"> REF _Ref529378411 \h </w:instrText>
      </w:r>
      <w:r w:rsidR="008F4FD1" w:rsidRPr="00476D2F">
        <w:fldChar w:fldCharType="separate"/>
      </w:r>
      <w:r w:rsidR="004501EF" w:rsidRPr="00476D2F">
        <w:t xml:space="preserve">Table </w:t>
      </w:r>
      <w:r w:rsidR="004501EF">
        <w:rPr>
          <w:noProof/>
        </w:rPr>
        <w:t>81</w:t>
      </w:r>
      <w:r w:rsidR="008F4FD1" w:rsidRPr="00476D2F">
        <w:fldChar w:fldCharType="end"/>
      </w:r>
      <w:r w:rsidRPr="00476D2F">
        <w:t xml:space="preserve">: </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2966"/>
        <w:gridCol w:w="1286"/>
        <w:gridCol w:w="4803"/>
      </w:tblGrid>
      <w:tr w:rsidR="00DF47BE" w:rsidRPr="00110E6A" w14:paraId="24EE7B83" w14:textId="77777777" w:rsidTr="00A57A09">
        <w:trPr>
          <w:tblHeader/>
          <w:jc w:val="center"/>
        </w:trPr>
        <w:tc>
          <w:tcPr>
            <w:tcW w:w="1638" w:type="pct"/>
            <w:shd w:val="clear" w:color="auto" w:fill="002060"/>
          </w:tcPr>
          <w:p w14:paraId="24EE7B80" w14:textId="77777777" w:rsidR="00DF47BE" w:rsidRPr="00476D2F" w:rsidRDefault="00DF47BE">
            <w:pPr>
              <w:spacing w:before="0"/>
              <w:ind w:firstLine="5"/>
              <w:jc w:val="left"/>
              <w:rPr>
                <w:b/>
                <w:color w:val="FFFFFF"/>
              </w:rPr>
            </w:pPr>
            <w:r w:rsidRPr="00476D2F">
              <w:rPr>
                <w:b/>
                <w:color w:val="FFFFFF"/>
              </w:rPr>
              <w:t>Environment</w:t>
            </w:r>
          </w:p>
        </w:tc>
        <w:tc>
          <w:tcPr>
            <w:tcW w:w="710" w:type="pct"/>
            <w:shd w:val="clear" w:color="auto" w:fill="002060"/>
          </w:tcPr>
          <w:p w14:paraId="24EE7B81" w14:textId="77777777" w:rsidR="00DF47BE" w:rsidRPr="00476D2F" w:rsidRDefault="00DF47BE">
            <w:pPr>
              <w:spacing w:before="0"/>
              <w:ind w:firstLine="5"/>
              <w:jc w:val="left"/>
              <w:rPr>
                <w:b/>
                <w:color w:val="FFFFFF"/>
              </w:rPr>
            </w:pPr>
            <w:r w:rsidRPr="00476D2F">
              <w:rPr>
                <w:b/>
                <w:color w:val="FFFFFF"/>
              </w:rPr>
              <w:t>Queue Function</w:t>
            </w:r>
          </w:p>
        </w:tc>
        <w:tc>
          <w:tcPr>
            <w:tcW w:w="2652" w:type="pct"/>
            <w:shd w:val="clear" w:color="auto" w:fill="002060"/>
          </w:tcPr>
          <w:p w14:paraId="24EE7B82" w14:textId="77777777" w:rsidR="00DF47BE" w:rsidRPr="00476D2F" w:rsidRDefault="00DF47BE">
            <w:pPr>
              <w:spacing w:before="0"/>
              <w:ind w:firstLine="5"/>
              <w:jc w:val="left"/>
              <w:rPr>
                <w:b/>
                <w:color w:val="FFFFFF"/>
              </w:rPr>
            </w:pPr>
            <w:r w:rsidRPr="00476D2F">
              <w:rPr>
                <w:b/>
                <w:color w:val="FFFFFF"/>
              </w:rPr>
              <w:t>Queue Name</w:t>
            </w:r>
          </w:p>
        </w:tc>
      </w:tr>
      <w:tr w:rsidR="00DF47BE" w:rsidRPr="00110E6A" w14:paraId="24EE7B87" w14:textId="77777777" w:rsidTr="00A57A09">
        <w:trPr>
          <w:cantSplit/>
          <w:jc w:val="center"/>
        </w:trPr>
        <w:tc>
          <w:tcPr>
            <w:tcW w:w="1638" w:type="pct"/>
          </w:tcPr>
          <w:p w14:paraId="24EE7B84" w14:textId="77777777" w:rsidR="00DF47BE" w:rsidRPr="00476D2F" w:rsidRDefault="00DF47BE">
            <w:pPr>
              <w:spacing w:before="0"/>
              <w:ind w:firstLine="5"/>
              <w:jc w:val="left"/>
            </w:pPr>
            <w:r w:rsidRPr="00476D2F">
              <w:t>Normal operation</w:t>
            </w:r>
          </w:p>
        </w:tc>
        <w:tc>
          <w:tcPr>
            <w:tcW w:w="710" w:type="pct"/>
          </w:tcPr>
          <w:p w14:paraId="24EE7B85" w14:textId="77777777" w:rsidR="00DF47BE" w:rsidRPr="00476D2F" w:rsidRDefault="00DF47BE">
            <w:pPr>
              <w:spacing w:before="0"/>
              <w:ind w:firstLine="5"/>
              <w:jc w:val="left"/>
            </w:pPr>
            <w:r w:rsidRPr="00476D2F">
              <w:t>ATIS</w:t>
            </w:r>
          </w:p>
        </w:tc>
        <w:tc>
          <w:tcPr>
            <w:tcW w:w="2652" w:type="pct"/>
          </w:tcPr>
          <w:p w14:paraId="20714115" w14:textId="1CD6253A" w:rsidR="008074DE" w:rsidRPr="00476D2F" w:rsidRDefault="00956B66" w:rsidP="008074DE">
            <w:pPr>
              <w:spacing w:before="0"/>
              <w:ind w:firstLine="5"/>
              <w:jc w:val="left"/>
              <w:rPr>
                <w:szCs w:val="24"/>
              </w:rPr>
            </w:pPr>
            <w:r w:rsidRPr="00476D2F">
              <w:rPr>
                <w:szCs w:val="24"/>
              </w:rPr>
              <w:t>T</w:t>
            </w:r>
            <w:r w:rsidR="008074DE" w:rsidRPr="00476D2F">
              <w:rPr>
                <w:szCs w:val="24"/>
              </w:rPr>
              <w:t>RANSIT-MSG-QUE.NCTS@OLAF.EC</w:t>
            </w:r>
          </w:p>
          <w:p w14:paraId="24EE7B86" w14:textId="6EF05842" w:rsidR="00DF47BE" w:rsidRPr="00476D2F" w:rsidRDefault="008074DE" w:rsidP="008074DE">
            <w:pPr>
              <w:spacing w:before="0"/>
              <w:ind w:firstLine="5"/>
              <w:jc w:val="left"/>
            </w:pPr>
            <w:r w:rsidRPr="00476D2F">
              <w:rPr>
                <w:szCs w:val="24"/>
              </w:rPr>
              <w:t>EXPORT-MSG-QUE.ECS@OLAF.EC</w:t>
            </w:r>
          </w:p>
        </w:tc>
      </w:tr>
      <w:tr w:rsidR="00DF47BE" w:rsidRPr="00110E6A" w14:paraId="24EE7B8B" w14:textId="77777777" w:rsidTr="00A57A09">
        <w:trPr>
          <w:cantSplit/>
          <w:jc w:val="center"/>
        </w:trPr>
        <w:tc>
          <w:tcPr>
            <w:tcW w:w="1638" w:type="pct"/>
          </w:tcPr>
          <w:p w14:paraId="24EE7B88" w14:textId="1754A507" w:rsidR="00DF47BE" w:rsidRPr="00476D2F" w:rsidRDefault="000C62EF">
            <w:pPr>
              <w:spacing w:before="0"/>
              <w:ind w:firstLine="5"/>
              <w:jc w:val="left"/>
            </w:pPr>
            <w:r w:rsidRPr="00476D2F">
              <w:t>Common Domain</w:t>
            </w:r>
            <w:r w:rsidR="00DF47BE" w:rsidRPr="00476D2F">
              <w:t xml:space="preserve"> Testing</w:t>
            </w:r>
            <w:r w:rsidR="00DF47BE" w:rsidRPr="00476D2F">
              <w:rPr>
                <w:rStyle w:val="FootnoteReference"/>
              </w:rPr>
              <w:footnoteReference w:id="58"/>
            </w:r>
          </w:p>
        </w:tc>
        <w:tc>
          <w:tcPr>
            <w:tcW w:w="710" w:type="pct"/>
          </w:tcPr>
          <w:p w14:paraId="24EE7B89" w14:textId="77777777" w:rsidR="00DF47BE" w:rsidRPr="00476D2F" w:rsidRDefault="00DF47BE">
            <w:pPr>
              <w:spacing w:before="0"/>
              <w:ind w:firstLine="5"/>
              <w:jc w:val="left"/>
            </w:pPr>
            <w:r w:rsidRPr="00476D2F">
              <w:t>ATIS</w:t>
            </w:r>
          </w:p>
        </w:tc>
        <w:tc>
          <w:tcPr>
            <w:tcW w:w="2652" w:type="pct"/>
          </w:tcPr>
          <w:p w14:paraId="1985BFC1" w14:textId="77777777" w:rsidR="008074DE" w:rsidRPr="00476D2F" w:rsidRDefault="008074DE" w:rsidP="008074DE">
            <w:pPr>
              <w:spacing w:before="0"/>
              <w:ind w:firstLine="5"/>
              <w:jc w:val="left"/>
              <w:rPr>
                <w:szCs w:val="24"/>
              </w:rPr>
            </w:pPr>
            <w:r w:rsidRPr="00476D2F">
              <w:rPr>
                <w:szCs w:val="24"/>
              </w:rPr>
              <w:t>TRANSIT-MSG-RCT-QUE.NCTS@OLAF.EC</w:t>
            </w:r>
          </w:p>
          <w:p w14:paraId="3B1A1E9D" w14:textId="77777777" w:rsidR="008074DE" w:rsidRPr="00476D2F" w:rsidRDefault="008074DE" w:rsidP="008074DE">
            <w:pPr>
              <w:spacing w:before="0"/>
              <w:ind w:firstLine="5"/>
              <w:jc w:val="left"/>
              <w:rPr>
                <w:szCs w:val="24"/>
              </w:rPr>
            </w:pPr>
            <w:r w:rsidRPr="00476D2F">
              <w:rPr>
                <w:szCs w:val="24"/>
              </w:rPr>
              <w:t>EXPORT-MSG-RCT-QUE.ECS@OLAF.EC</w:t>
            </w:r>
          </w:p>
          <w:p w14:paraId="74153C28" w14:textId="77777777" w:rsidR="008074DE" w:rsidRPr="00476D2F" w:rsidRDefault="008074DE" w:rsidP="008074DE">
            <w:pPr>
              <w:spacing w:before="0"/>
              <w:ind w:firstLine="5"/>
              <w:jc w:val="left"/>
              <w:rPr>
                <w:szCs w:val="24"/>
              </w:rPr>
            </w:pPr>
            <w:r w:rsidRPr="00476D2F">
              <w:rPr>
                <w:szCs w:val="24"/>
              </w:rPr>
              <w:t>TRANSIT-MSG-RIT-QUE.NCTS@OLAF.EC</w:t>
            </w:r>
          </w:p>
          <w:p w14:paraId="24EE7B8A" w14:textId="1576DAFC" w:rsidR="00DF47BE" w:rsidRPr="00476D2F" w:rsidRDefault="008074DE" w:rsidP="008074DE">
            <w:pPr>
              <w:spacing w:before="0"/>
              <w:ind w:firstLine="5"/>
              <w:jc w:val="left"/>
            </w:pPr>
            <w:r w:rsidRPr="00476D2F">
              <w:rPr>
                <w:szCs w:val="24"/>
              </w:rPr>
              <w:t>EXPORT-MSG-RIT-QUE.ECS@OLAF.EC</w:t>
            </w:r>
          </w:p>
        </w:tc>
      </w:tr>
      <w:tr w:rsidR="00DF47BE" w:rsidRPr="00110E6A" w14:paraId="24EE7B8E" w14:textId="77777777" w:rsidTr="00A57A09">
        <w:trPr>
          <w:cantSplit/>
          <w:jc w:val="center"/>
        </w:trPr>
        <w:tc>
          <w:tcPr>
            <w:tcW w:w="1638" w:type="pct"/>
          </w:tcPr>
          <w:p w14:paraId="24EE7B8C" w14:textId="77777777" w:rsidR="00DF47BE" w:rsidRPr="00476D2F" w:rsidRDefault="00DF47BE">
            <w:pPr>
              <w:spacing w:before="0"/>
              <w:ind w:firstLine="5"/>
              <w:jc w:val="left"/>
            </w:pPr>
            <w:r w:rsidRPr="00476D2F">
              <w:t>National testing</w:t>
            </w:r>
            <w:r w:rsidRPr="00476D2F">
              <w:rPr>
                <w:rStyle w:val="FootnoteReference"/>
              </w:rPr>
              <w:footnoteReference w:id="59"/>
            </w:r>
          </w:p>
        </w:tc>
        <w:tc>
          <w:tcPr>
            <w:tcW w:w="3362" w:type="pct"/>
            <w:gridSpan w:val="2"/>
          </w:tcPr>
          <w:p w14:paraId="24EE7B8D" w14:textId="77777777" w:rsidR="00DF47BE" w:rsidRPr="00476D2F" w:rsidRDefault="00DF47BE">
            <w:pPr>
              <w:spacing w:before="0"/>
              <w:ind w:firstLine="5"/>
              <w:jc w:val="left"/>
            </w:pPr>
            <w:r w:rsidRPr="00476D2F">
              <w:t>-</w:t>
            </w:r>
          </w:p>
        </w:tc>
      </w:tr>
      <w:tr w:rsidR="00DF47BE" w:rsidRPr="00110E6A" w14:paraId="24EE7B91" w14:textId="77777777" w:rsidTr="00A57A09">
        <w:trPr>
          <w:cantSplit/>
          <w:jc w:val="center"/>
        </w:trPr>
        <w:tc>
          <w:tcPr>
            <w:tcW w:w="1638" w:type="pct"/>
          </w:tcPr>
          <w:p w14:paraId="24EE7B8F" w14:textId="77777777" w:rsidR="00DF47BE" w:rsidRPr="00476D2F" w:rsidRDefault="00DF47BE">
            <w:pPr>
              <w:keepNext/>
              <w:spacing w:before="0"/>
              <w:jc w:val="left"/>
            </w:pPr>
            <w:r w:rsidRPr="00476D2F">
              <w:t>Training</w:t>
            </w:r>
            <w:r w:rsidRPr="00476D2F">
              <w:rPr>
                <w:rStyle w:val="FootnoteReference"/>
              </w:rPr>
              <w:footnoteReference w:id="60"/>
            </w:r>
          </w:p>
        </w:tc>
        <w:tc>
          <w:tcPr>
            <w:tcW w:w="3362" w:type="pct"/>
            <w:gridSpan w:val="2"/>
          </w:tcPr>
          <w:p w14:paraId="24EE7B90" w14:textId="77777777" w:rsidR="00DF47BE" w:rsidRPr="00476D2F" w:rsidRDefault="00DF47BE">
            <w:pPr>
              <w:keepNext/>
              <w:spacing w:before="0"/>
              <w:jc w:val="left"/>
            </w:pPr>
            <w:r w:rsidRPr="00476D2F">
              <w:t>-</w:t>
            </w:r>
          </w:p>
        </w:tc>
      </w:tr>
    </w:tbl>
    <w:p w14:paraId="24EE7B92" w14:textId="303B403E" w:rsidR="00DF47BE" w:rsidRPr="00476D2F" w:rsidRDefault="00DF47BE" w:rsidP="008F703C">
      <w:pPr>
        <w:pStyle w:val="Caption"/>
      </w:pPr>
      <w:bookmarkStart w:id="1956" w:name="_Ref529378411"/>
      <w:bookmarkStart w:id="1957" w:name="_Toc185901007"/>
      <w:r w:rsidRPr="00476D2F">
        <w:t xml:space="preserve">Table </w:t>
      </w:r>
      <w:r w:rsidR="002C7E76">
        <w:fldChar w:fldCharType="begin"/>
      </w:r>
      <w:r w:rsidR="002C7E76">
        <w:instrText xml:space="preserve"> SEQ Table \* ARABIC </w:instrText>
      </w:r>
      <w:r w:rsidR="002C7E76">
        <w:fldChar w:fldCharType="separate"/>
      </w:r>
      <w:r w:rsidR="004501EF">
        <w:rPr>
          <w:noProof/>
        </w:rPr>
        <w:t>81</w:t>
      </w:r>
      <w:r w:rsidR="002C7E76">
        <w:fldChar w:fldCharType="end"/>
      </w:r>
      <w:bookmarkEnd w:id="1956"/>
      <w:r w:rsidRPr="00476D2F">
        <w:t>: Queue Names for European Anti-fraud Office Gateway</w:t>
      </w:r>
      <w:bookmarkEnd w:id="1957"/>
    </w:p>
    <w:p w14:paraId="24EE7B93" w14:textId="77777777" w:rsidR="00DF47BE" w:rsidRPr="00476D2F" w:rsidRDefault="00DF47BE" w:rsidP="00DB5464">
      <w:pPr>
        <w:pStyle w:val="Heading4"/>
      </w:pPr>
      <w:r w:rsidRPr="00476D2F">
        <w:t>Gateway Names</w:t>
      </w:r>
    </w:p>
    <w:p w14:paraId="24EE7B94" w14:textId="48786EC7" w:rsidR="0042070E" w:rsidRDefault="00DF47BE" w:rsidP="00DF40CE">
      <w:r w:rsidRPr="00476D2F">
        <w:t xml:space="preserve">The name of the Gateway Site for OLAF </w:t>
      </w:r>
      <w:r w:rsidR="00A2468A" w:rsidRPr="00476D2F">
        <w:t>must be</w:t>
      </w:r>
      <w:r w:rsidRPr="00476D2F">
        <w:t xml:space="preserve"> available to all </w:t>
      </w:r>
      <w:r w:rsidR="00502C5B" w:rsidRPr="00476D2F">
        <w:t>NAs</w:t>
      </w:r>
      <w:r w:rsidRPr="00476D2F">
        <w:t>.</w:t>
      </w:r>
      <w:bookmarkStart w:id="1958" w:name="_Toc259460406"/>
    </w:p>
    <w:p w14:paraId="4F3E9D90" w14:textId="77777777" w:rsidR="006901EC" w:rsidRDefault="006901EC" w:rsidP="00DF40CE"/>
    <w:p w14:paraId="29644A67" w14:textId="77777777" w:rsidR="0060754E" w:rsidRPr="00476D2F" w:rsidRDefault="0060754E" w:rsidP="00DF40CE"/>
    <w:p w14:paraId="24EE7B96" w14:textId="09043A02" w:rsidR="00DF47BE" w:rsidRPr="00476D2F" w:rsidRDefault="00DF47BE" w:rsidP="006F347D">
      <w:pPr>
        <w:pStyle w:val="Heading3"/>
      </w:pPr>
      <w:bookmarkStart w:id="1959" w:name="_Toc526170535"/>
      <w:bookmarkStart w:id="1960" w:name="_Toc185900819"/>
      <w:r w:rsidRPr="00476D2F">
        <w:t xml:space="preserve">Queue usage </w:t>
      </w:r>
      <w:proofErr w:type="gramStart"/>
      <w:r w:rsidRPr="00476D2F">
        <w:t>Overview</w:t>
      </w:r>
      <w:bookmarkEnd w:id="1958"/>
      <w:bookmarkEnd w:id="1959"/>
      <w:bookmarkEnd w:id="1960"/>
      <w:proofErr w:type="gramEnd"/>
    </w:p>
    <w:p w14:paraId="24EE7B97" w14:textId="77777777" w:rsidR="00DF47BE" w:rsidRPr="00476D2F" w:rsidRDefault="00DF47BE" w:rsidP="00594131">
      <w:pPr>
        <w:spacing w:before="120"/>
      </w:pPr>
      <w:r w:rsidRPr="00476D2F">
        <w:t>The following chapters provide an overview of the usage of the queues in the different environments by the NCA.</w:t>
      </w:r>
    </w:p>
    <w:p w14:paraId="24EE7B98" w14:textId="77777777" w:rsidR="00DF47BE" w:rsidRPr="00476D2F" w:rsidRDefault="00DF47BE">
      <w:r w:rsidRPr="00476D2F">
        <w:t xml:space="preserve">In every figure, the left side is the </w:t>
      </w:r>
      <w:proofErr w:type="gramStart"/>
      <w:r w:rsidRPr="00476D2F">
        <w:t>NCA</w:t>
      </w:r>
      <w:proofErr w:type="gramEnd"/>
      <w:r w:rsidRPr="00476D2F">
        <w:t xml:space="preserve"> and the right side shows the application with which it is communicating. To be noted:</w:t>
      </w:r>
    </w:p>
    <w:p w14:paraId="24EE7B99" w14:textId="77777777" w:rsidR="00DF47BE" w:rsidRPr="00476D2F" w:rsidRDefault="00DF47BE">
      <w:r w:rsidRPr="00476D2F">
        <w:t xml:space="preserve">If the CCN/CSI network is coloured grey, it indicates the Back-up Gateway </w:t>
      </w:r>
      <w:proofErr w:type="gramStart"/>
      <w:r w:rsidRPr="00476D2F">
        <w:t>has to</w:t>
      </w:r>
      <w:proofErr w:type="gramEnd"/>
      <w:r w:rsidRPr="00476D2F">
        <w:t xml:space="preserve"> be used. Otherwise, the Operational Gateway </w:t>
      </w:r>
      <w:proofErr w:type="gramStart"/>
      <w:r w:rsidRPr="00476D2F">
        <w:t>has to</w:t>
      </w:r>
      <w:proofErr w:type="gramEnd"/>
      <w:r w:rsidRPr="00476D2F">
        <w:t xml:space="preserve"> be used.</w:t>
      </w:r>
    </w:p>
    <w:p w14:paraId="24EE7B9A" w14:textId="77777777" w:rsidR="00DF47BE" w:rsidRDefault="00DF47BE">
      <w:r w:rsidRPr="00476D2F">
        <w:t>The queues that are coloured grey, are those defined at the Commission Gateways. The others are defined at the NA Gateways.</w:t>
      </w:r>
    </w:p>
    <w:p w14:paraId="080FC46C" w14:textId="77777777" w:rsidR="00442579" w:rsidRDefault="00442579"/>
    <w:p w14:paraId="24EE7B9C" w14:textId="6F123523" w:rsidR="00DF47BE" w:rsidRPr="00476D2F" w:rsidRDefault="00DF47BE" w:rsidP="006F347D">
      <w:pPr>
        <w:pStyle w:val="Heading3"/>
      </w:pPr>
      <w:bookmarkStart w:id="1961" w:name="_Ref244410829"/>
      <w:bookmarkStart w:id="1962" w:name="_Toc259460407"/>
      <w:bookmarkStart w:id="1963" w:name="_Toc526170536"/>
      <w:bookmarkStart w:id="1964" w:name="_Ref46397194"/>
      <w:bookmarkStart w:id="1965" w:name="_Toc185900820"/>
      <w:r w:rsidRPr="00476D2F">
        <w:t>Operational Environment</w:t>
      </w:r>
      <w:bookmarkEnd w:id="1961"/>
      <w:bookmarkEnd w:id="1962"/>
      <w:bookmarkEnd w:id="1963"/>
      <w:bookmarkEnd w:id="1964"/>
      <w:bookmarkEnd w:id="1965"/>
      <w:r w:rsidRPr="00476D2F">
        <w:t xml:space="preserve"> </w:t>
      </w:r>
    </w:p>
    <w:p w14:paraId="24EE7B9D" w14:textId="77777777" w:rsidR="00DF47BE" w:rsidRPr="00476D2F" w:rsidRDefault="00DF47BE">
      <w:r w:rsidRPr="00476D2F">
        <w:t>The following diagrams graphically depict the normal operations of an NCA that interacts with another NCA or with the Central Services Applications.</w:t>
      </w:r>
    </w:p>
    <w:p w14:paraId="24EE7B9E" w14:textId="77777777" w:rsidR="00DF47BE" w:rsidRPr="00476D2F" w:rsidRDefault="000534C0">
      <w:r w:rsidRPr="00476D2F">
        <w:rPr>
          <w:noProof/>
          <w:lang w:val="en-IE" w:eastAsia="en-IE"/>
        </w:rPr>
        <w:drawing>
          <wp:inline distT="0" distB="0" distL="0" distR="0" wp14:anchorId="24EE7E60" wp14:editId="24EE7E61">
            <wp:extent cx="5753100" cy="16573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1" cstate="print"/>
                    <a:srcRect/>
                    <a:stretch>
                      <a:fillRect/>
                    </a:stretch>
                  </pic:blipFill>
                  <pic:spPr bwMode="auto">
                    <a:xfrm>
                      <a:off x="0" y="0"/>
                      <a:ext cx="5753100" cy="1657350"/>
                    </a:xfrm>
                    <a:prstGeom prst="rect">
                      <a:avLst/>
                    </a:prstGeom>
                    <a:noFill/>
                    <a:ln w="9525">
                      <a:noFill/>
                      <a:miter lim="800000"/>
                      <a:headEnd/>
                      <a:tailEnd/>
                    </a:ln>
                  </pic:spPr>
                </pic:pic>
              </a:graphicData>
            </a:graphic>
          </wp:inline>
        </w:drawing>
      </w:r>
    </w:p>
    <w:p w14:paraId="24EE7B9F" w14:textId="59B19C10" w:rsidR="00DF47BE" w:rsidRPr="00476D2F" w:rsidRDefault="00DF47BE" w:rsidP="008F703C">
      <w:pPr>
        <w:pStyle w:val="Caption"/>
      </w:pPr>
      <w:bookmarkStart w:id="1966" w:name="_Ref526248046"/>
      <w:bookmarkStart w:id="1967" w:name="_Toc46228957"/>
      <w:bookmarkStart w:id="1968" w:name="_Toc77048997"/>
      <w:bookmarkStart w:id="1969" w:name="_Toc526249295"/>
      <w:bookmarkStart w:id="1970" w:name="_Toc185900918"/>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41</w:t>
      </w:r>
      <w:r w:rsidR="005F54AB" w:rsidRPr="00476D2F">
        <w:fldChar w:fldCharType="end"/>
      </w:r>
      <w:bookmarkEnd w:id="1966"/>
      <w:r w:rsidRPr="00476D2F">
        <w:t>: Normal Operations with an NCA</w:t>
      </w:r>
      <w:bookmarkEnd w:id="1967"/>
      <w:bookmarkEnd w:id="1968"/>
      <w:bookmarkEnd w:id="1969"/>
      <w:bookmarkEnd w:id="1970"/>
    </w:p>
    <w:p w14:paraId="70649A95" w14:textId="3928677D" w:rsidR="008C7DFC" w:rsidRPr="00476D2F" w:rsidRDefault="00E77B28" w:rsidP="008F703C">
      <w:pPr>
        <w:pStyle w:val="Caption"/>
      </w:pPr>
      <w:r w:rsidRPr="00476D2F">
        <w:t xml:space="preserve"> </w:t>
      </w:r>
    </w:p>
    <w:p w14:paraId="4F3DD9E9" w14:textId="45E8BF96" w:rsidR="008C7DFC" w:rsidRPr="00476D2F" w:rsidRDefault="008C7DFC" w:rsidP="004656F9">
      <w:r w:rsidRPr="00476D2F">
        <w:object w:dxaOrig="15685" w:dyaOrig="5055" w14:anchorId="0A7DA112">
          <v:shape id="_x0000_i1044" type="#_x0000_t75" style="width:453.05pt;height:2in" o:ole="">
            <v:imagedata r:id="rId132" o:title=""/>
          </v:shape>
          <o:OLEObject Type="Embed" ProgID="Visio.Drawing.11" ShapeID="_x0000_i1044" DrawAspect="Content" ObjectID="_1796516358" r:id="rId133"/>
        </w:object>
      </w:r>
    </w:p>
    <w:p w14:paraId="24EE7BA3" w14:textId="33006493" w:rsidR="00DF47BE" w:rsidRPr="00476D2F" w:rsidRDefault="00DF47BE" w:rsidP="008F703C">
      <w:pPr>
        <w:pStyle w:val="Caption"/>
      </w:pPr>
      <w:bookmarkStart w:id="1971" w:name="_Toc46228959"/>
      <w:bookmarkStart w:id="1972" w:name="_Toc77048999"/>
      <w:bookmarkStart w:id="1973" w:name="_Toc526249297"/>
      <w:bookmarkStart w:id="1974" w:name="_Hlk5291807"/>
      <w:bookmarkStart w:id="1975" w:name="_Toc185900919"/>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42</w:t>
      </w:r>
      <w:r w:rsidR="005F54AB" w:rsidRPr="00476D2F">
        <w:fldChar w:fldCharType="end"/>
      </w:r>
      <w:r w:rsidRPr="00476D2F">
        <w:t>: Normal Operations with CS/MIS</w:t>
      </w:r>
      <w:bookmarkEnd w:id="1971"/>
      <w:bookmarkEnd w:id="1972"/>
      <w:bookmarkEnd w:id="1973"/>
      <w:r w:rsidR="008C7DFC" w:rsidRPr="00476D2F">
        <w:t>2</w:t>
      </w:r>
      <w:bookmarkEnd w:id="1975"/>
    </w:p>
    <w:bookmarkEnd w:id="1974"/>
    <w:p w14:paraId="24EE7BA4" w14:textId="77777777" w:rsidR="00DF47BE" w:rsidRPr="00476D2F" w:rsidRDefault="000534C0" w:rsidP="009A4F47">
      <w:pPr>
        <w:pStyle w:val="Caption"/>
        <w:ind w:left="0"/>
        <w:jc w:val="both"/>
      </w:pPr>
      <w:r w:rsidRPr="00476D2F">
        <w:rPr>
          <w:noProof/>
          <w:lang w:val="en-IE" w:eastAsia="en-IE"/>
        </w:rPr>
        <w:drawing>
          <wp:inline distT="0" distB="0" distL="0" distR="0" wp14:anchorId="24EE7E66" wp14:editId="24EE7E67">
            <wp:extent cx="5753100" cy="17049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4"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5" w14:textId="3083B27E" w:rsidR="00DF47BE" w:rsidRDefault="00DF47BE" w:rsidP="008F703C">
      <w:pPr>
        <w:pStyle w:val="Caption"/>
      </w:pPr>
      <w:bookmarkStart w:id="1976" w:name="_Toc526249298"/>
      <w:bookmarkStart w:id="1977" w:name="_Toc185900920"/>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4501EF">
        <w:rPr>
          <w:noProof/>
        </w:rPr>
        <w:t>43</w:t>
      </w:r>
      <w:r w:rsidR="005F54AB" w:rsidRPr="00476D2F">
        <w:fldChar w:fldCharType="end"/>
      </w:r>
      <w:r w:rsidRPr="00476D2F">
        <w:t>: Normal Operations with OLAF (ATIS)</w:t>
      </w:r>
      <w:bookmarkEnd w:id="1976"/>
      <w:bookmarkEnd w:id="1977"/>
    </w:p>
    <w:p w14:paraId="45E690A0" w14:textId="77777777" w:rsidR="00442579" w:rsidRDefault="00442579" w:rsidP="00442579"/>
    <w:p w14:paraId="76810BD3" w14:textId="77777777" w:rsidR="00442579" w:rsidRDefault="00442579" w:rsidP="00442579"/>
    <w:p w14:paraId="6EFEF630" w14:textId="77777777" w:rsidR="00442579" w:rsidRDefault="00442579" w:rsidP="00442579"/>
    <w:p w14:paraId="5398F511" w14:textId="77777777" w:rsidR="00442579" w:rsidRPr="00442579" w:rsidRDefault="00442579" w:rsidP="00442579"/>
    <w:p w14:paraId="24EE7BA9" w14:textId="58236414" w:rsidR="00DF47BE" w:rsidRPr="00476D2F" w:rsidRDefault="000C62EF" w:rsidP="00301D82">
      <w:pPr>
        <w:pStyle w:val="Heading3"/>
      </w:pPr>
      <w:bookmarkStart w:id="1978" w:name="_Toc172807234"/>
      <w:bookmarkStart w:id="1979" w:name="_Toc172807616"/>
      <w:bookmarkStart w:id="1980" w:name="_Toc172811431"/>
      <w:bookmarkStart w:id="1981" w:name="_Toc172807235"/>
      <w:bookmarkStart w:id="1982" w:name="_Toc172807617"/>
      <w:bookmarkStart w:id="1983" w:name="_Toc172811432"/>
      <w:bookmarkStart w:id="1984" w:name="_Toc172807236"/>
      <w:bookmarkStart w:id="1985" w:name="_Toc172807618"/>
      <w:bookmarkStart w:id="1986" w:name="_Toc172811433"/>
      <w:bookmarkStart w:id="1987" w:name="_Toc259460408"/>
      <w:bookmarkStart w:id="1988" w:name="_Toc526170537"/>
      <w:bookmarkStart w:id="1989" w:name="_Toc185900821"/>
      <w:bookmarkEnd w:id="1978"/>
      <w:bookmarkEnd w:id="1979"/>
      <w:bookmarkEnd w:id="1980"/>
      <w:bookmarkEnd w:id="1981"/>
      <w:bookmarkEnd w:id="1982"/>
      <w:bookmarkEnd w:id="1983"/>
      <w:bookmarkEnd w:id="1984"/>
      <w:bookmarkEnd w:id="1985"/>
      <w:bookmarkEnd w:id="1986"/>
      <w:r w:rsidRPr="00476D2F">
        <w:t>Common Domain</w:t>
      </w:r>
      <w:r w:rsidR="00DF47BE" w:rsidRPr="00476D2F">
        <w:t xml:space="preserve"> Testing Environment</w:t>
      </w:r>
      <w:bookmarkEnd w:id="1987"/>
      <w:bookmarkEnd w:id="1988"/>
      <w:bookmarkEnd w:id="1989"/>
    </w:p>
    <w:p w14:paraId="24EE7BAA" w14:textId="77777777" w:rsidR="00DF47BE" w:rsidRPr="00476D2F" w:rsidRDefault="00DF47BE">
      <w:r w:rsidRPr="00476D2F">
        <w:t>The following diagrams graphically depict the operations for Conformance Testing of an NCA.</w:t>
      </w:r>
    </w:p>
    <w:p w14:paraId="24EE7BAB" w14:textId="5AA908A8" w:rsidR="00DF47BE" w:rsidRPr="00476D2F" w:rsidRDefault="00EF16FB">
      <w:r w:rsidRPr="00476D2F">
        <w:rPr>
          <w:noProof/>
          <w:lang w:val="en-IE" w:eastAsia="en-IE"/>
        </w:rPr>
        <w:drawing>
          <wp:inline distT="0" distB="0" distL="0" distR="0" wp14:anchorId="44C5F259" wp14:editId="6CF7D89C">
            <wp:extent cx="5753100" cy="1704975"/>
            <wp:effectExtent l="19050" t="0" r="0" b="0"/>
            <wp:docPr id="36" name="Picture 36" descr="A cloud with text and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cloud with text and wires&#10;&#10;Description automatically generated with medium confidence"/>
                    <pic:cNvPicPr>
                      <a:picLocks noChangeAspect="1" noChangeArrowheads="1"/>
                    </pic:cNvPicPr>
                  </pic:nvPicPr>
                  <pic:blipFill>
                    <a:blip r:embed="rId135"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4F50D824" w14:textId="37996B06" w:rsidR="00041B33" w:rsidRPr="00476D2F" w:rsidRDefault="00DF47BE" w:rsidP="008F703C">
      <w:pPr>
        <w:pStyle w:val="Caption"/>
      </w:pPr>
      <w:bookmarkStart w:id="1990" w:name="_Toc46228961"/>
      <w:bookmarkStart w:id="1991" w:name="_Toc77049001"/>
      <w:bookmarkStart w:id="1992" w:name="_Toc526249300"/>
      <w:bookmarkStart w:id="1993" w:name="_Toc185900921"/>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44</w:t>
      </w:r>
      <w:r w:rsidR="005F54AB" w:rsidRPr="00476D2F">
        <w:fldChar w:fldCharType="end"/>
      </w:r>
      <w:r w:rsidRPr="00476D2F">
        <w:t xml:space="preserve">: International Testing with another </w:t>
      </w:r>
      <w:proofErr w:type="gramStart"/>
      <w:r w:rsidRPr="00476D2F">
        <w:t>NCA</w:t>
      </w:r>
      <w:bookmarkEnd w:id="1990"/>
      <w:bookmarkEnd w:id="1991"/>
      <w:bookmarkEnd w:id="1992"/>
      <w:bookmarkEnd w:id="1993"/>
      <w:proofErr w:type="gramEnd"/>
    </w:p>
    <w:p w14:paraId="24EE7BAD" w14:textId="77777777" w:rsidR="00DF47BE" w:rsidRPr="00476D2F" w:rsidRDefault="000534C0">
      <w:r w:rsidRPr="00476D2F">
        <w:rPr>
          <w:noProof/>
          <w:lang w:val="en-IE" w:eastAsia="en-IE"/>
        </w:rPr>
        <w:drawing>
          <wp:inline distT="0" distB="0" distL="0" distR="0" wp14:anchorId="24EE7E6B" wp14:editId="24EE7E6C">
            <wp:extent cx="5753100" cy="17049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6"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E" w14:textId="4060C9FB" w:rsidR="00DF47BE" w:rsidRPr="00476D2F" w:rsidRDefault="00DF47BE" w:rsidP="008F703C">
      <w:pPr>
        <w:pStyle w:val="Caption"/>
      </w:pPr>
      <w:bookmarkStart w:id="1994" w:name="_Toc526249301"/>
      <w:bookmarkStart w:id="1995" w:name="_Toc185900922"/>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45</w:t>
      </w:r>
      <w:r w:rsidR="005F54AB" w:rsidRPr="00476D2F">
        <w:fldChar w:fldCharType="end"/>
      </w:r>
      <w:r w:rsidRPr="00476D2F">
        <w:t>: International Testing between NCA and OLAF</w:t>
      </w:r>
      <w:bookmarkEnd w:id="1994"/>
      <w:bookmarkEnd w:id="1995"/>
    </w:p>
    <w:p w14:paraId="4BE23A29" w14:textId="26558370" w:rsidR="003132F2" w:rsidRDefault="00246D53" w:rsidP="003132F2">
      <w:pPr>
        <w:keepNext/>
      </w:pPr>
      <w:r w:rsidRPr="00476D2F">
        <w:t xml:space="preserve"> </w:t>
      </w:r>
      <w:r w:rsidR="0062214A">
        <w:rPr>
          <w:noProof/>
        </w:rPr>
        <w:drawing>
          <wp:inline distT="0" distB="0" distL="0" distR="0" wp14:anchorId="350EA514" wp14:editId="5393CEB5">
            <wp:extent cx="5778862" cy="1777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839704" cy="1795709"/>
                    </a:xfrm>
                    <a:prstGeom prst="rect">
                      <a:avLst/>
                    </a:prstGeom>
                    <a:noFill/>
                  </pic:spPr>
                </pic:pic>
              </a:graphicData>
            </a:graphic>
          </wp:inline>
        </w:drawing>
      </w:r>
    </w:p>
    <w:p w14:paraId="49173A4C" w14:textId="00AB23E3" w:rsidR="00407AE9" w:rsidRDefault="003132F2" w:rsidP="00D86840">
      <w:pPr>
        <w:pStyle w:val="Caption"/>
      </w:pPr>
      <w:bookmarkStart w:id="1996" w:name="_Toc185900923"/>
      <w:r>
        <w:t xml:space="preserve">Figure </w:t>
      </w:r>
      <w:r>
        <w:fldChar w:fldCharType="begin"/>
      </w:r>
      <w:r>
        <w:instrText xml:space="preserve"> SEQ Figure \* ARABIC </w:instrText>
      </w:r>
      <w:r>
        <w:fldChar w:fldCharType="separate"/>
      </w:r>
      <w:r w:rsidR="004501EF">
        <w:rPr>
          <w:noProof/>
        </w:rPr>
        <w:t>46</w:t>
      </w:r>
      <w:r>
        <w:fldChar w:fldCharType="end"/>
      </w:r>
      <w:r>
        <w:t>:</w:t>
      </w:r>
      <w:r w:rsidRPr="004700A1">
        <w:t>Conformance Testing</w:t>
      </w:r>
      <w:bookmarkEnd w:id="1996"/>
    </w:p>
    <w:p w14:paraId="24EE7BB1" w14:textId="6CD8F8D1" w:rsidR="00DF47BE" w:rsidRDefault="00DF47BE"/>
    <w:p w14:paraId="721094ED" w14:textId="77777777" w:rsidR="00442579" w:rsidRDefault="00442579"/>
    <w:p w14:paraId="7C64D90E" w14:textId="77777777" w:rsidR="00442579" w:rsidRDefault="00442579"/>
    <w:p w14:paraId="71DD3A0F" w14:textId="77777777" w:rsidR="00442579" w:rsidRDefault="00442579"/>
    <w:p w14:paraId="0A0C20DC" w14:textId="77777777" w:rsidR="00442579" w:rsidRPr="00476D2F" w:rsidRDefault="00442579"/>
    <w:p w14:paraId="24EE7BB8" w14:textId="30F66E5E" w:rsidR="00DF47BE" w:rsidRPr="00476D2F" w:rsidRDefault="00DF47BE" w:rsidP="00301D82">
      <w:pPr>
        <w:pStyle w:val="Heading3"/>
      </w:pPr>
      <w:bookmarkStart w:id="1997" w:name="_Toc172807238"/>
      <w:bookmarkStart w:id="1998" w:name="_Toc172807620"/>
      <w:bookmarkStart w:id="1999" w:name="_Toc172811435"/>
      <w:bookmarkStart w:id="2000" w:name="_Toc172807239"/>
      <w:bookmarkStart w:id="2001" w:name="_Toc172807621"/>
      <w:bookmarkStart w:id="2002" w:name="_Toc172811436"/>
      <w:bookmarkStart w:id="2003" w:name="_Toc172807240"/>
      <w:bookmarkStart w:id="2004" w:name="_Toc172807622"/>
      <w:bookmarkStart w:id="2005" w:name="_Toc172811437"/>
      <w:bookmarkStart w:id="2006" w:name="_Toc259460409"/>
      <w:bookmarkStart w:id="2007" w:name="_Toc526170538"/>
      <w:bookmarkStart w:id="2008" w:name="_Toc185900822"/>
      <w:bookmarkEnd w:id="1997"/>
      <w:bookmarkEnd w:id="1998"/>
      <w:bookmarkEnd w:id="1999"/>
      <w:bookmarkEnd w:id="2000"/>
      <w:bookmarkEnd w:id="2001"/>
      <w:bookmarkEnd w:id="2002"/>
      <w:bookmarkEnd w:id="2003"/>
      <w:bookmarkEnd w:id="2004"/>
      <w:bookmarkEnd w:id="2005"/>
      <w:r w:rsidRPr="00476D2F">
        <w:t>National Testing and Training Environments</w:t>
      </w:r>
      <w:bookmarkEnd w:id="2006"/>
      <w:bookmarkEnd w:id="2007"/>
      <w:bookmarkEnd w:id="2008"/>
    </w:p>
    <w:p w14:paraId="24EE7BB9" w14:textId="626DFF87" w:rsidR="00DF47BE" w:rsidRPr="00476D2F" w:rsidRDefault="0060754E">
      <w:r>
        <w:rPr>
          <w:noProof/>
        </w:rPr>
        <mc:AlternateContent>
          <mc:Choice Requires="wpg">
            <w:drawing>
              <wp:anchor distT="0" distB="0" distL="114300" distR="114300" simplePos="0" relativeHeight="251661315" behindDoc="0" locked="0" layoutInCell="1" allowOverlap="1" wp14:anchorId="30F0B7CF" wp14:editId="3C01AE88">
                <wp:simplePos x="0" y="0"/>
                <wp:positionH relativeFrom="column">
                  <wp:posOffset>1529</wp:posOffset>
                </wp:positionH>
                <wp:positionV relativeFrom="paragraph">
                  <wp:posOffset>577383</wp:posOffset>
                </wp:positionV>
                <wp:extent cx="5760085" cy="1665605"/>
                <wp:effectExtent l="0" t="0" r="0" b="0"/>
                <wp:wrapNone/>
                <wp:docPr id="452885181" name="Group 2"/>
                <wp:cNvGraphicFramePr/>
                <a:graphic xmlns:a="http://schemas.openxmlformats.org/drawingml/2006/main">
                  <a:graphicData uri="http://schemas.microsoft.com/office/word/2010/wordprocessingGroup">
                    <wpg:wgp>
                      <wpg:cNvGrpSpPr/>
                      <wpg:grpSpPr>
                        <a:xfrm>
                          <a:off x="0" y="0"/>
                          <a:ext cx="5760085" cy="1665605"/>
                          <a:chOff x="0" y="0"/>
                          <a:chExt cx="5760085" cy="1665605"/>
                        </a:xfrm>
                      </wpg:grpSpPr>
                      <pic:pic xmlns:pic="http://schemas.openxmlformats.org/drawingml/2006/picture">
                        <pic:nvPicPr>
                          <pic:cNvPr id="33" name="Picture 33" descr="Diagram&#10;&#10;Description automatically generated"/>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760085" cy="1665605"/>
                          </a:xfrm>
                          <a:prstGeom prst="rect">
                            <a:avLst/>
                          </a:prstGeom>
                        </pic:spPr>
                      </pic:pic>
                      <wpg:grpSp>
                        <wpg:cNvPr id="430952128" name="Group 1"/>
                        <wpg:cNvGrpSpPr/>
                        <wpg:grpSpPr>
                          <a:xfrm>
                            <a:off x="4584441" y="1212980"/>
                            <a:ext cx="747395" cy="379147"/>
                            <a:chOff x="0" y="0"/>
                            <a:chExt cx="747395" cy="379147"/>
                          </a:xfrm>
                        </wpg:grpSpPr>
                        <pic:pic xmlns:pic="http://schemas.openxmlformats.org/drawingml/2006/picture">
                          <pic:nvPicPr>
                            <pic:cNvPr id="1980241863" name="Picture 1"/>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304800" y="0"/>
                              <a:ext cx="442595" cy="157480"/>
                            </a:xfrm>
                            <a:prstGeom prst="rect">
                              <a:avLst/>
                            </a:prstGeom>
                          </pic:spPr>
                        </pic:pic>
                        <pic:pic xmlns:pic="http://schemas.openxmlformats.org/drawingml/2006/picture">
                          <pic:nvPicPr>
                            <pic:cNvPr id="708823780" name="Picture 1"/>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180392"/>
                              <a:ext cx="442595" cy="198755"/>
                            </a:xfrm>
                            <a:prstGeom prst="rect">
                              <a:avLst/>
                            </a:prstGeom>
                          </pic:spPr>
                        </pic:pic>
                      </wpg:grpSp>
                    </wpg:wgp>
                  </a:graphicData>
                </a:graphic>
              </wp:anchor>
            </w:drawing>
          </mc:Choice>
          <mc:Fallback>
            <w:pict>
              <v:group w14:anchorId="668965D7" id="Group 2" o:spid="_x0000_s1026" style="position:absolute;margin-left:.1pt;margin-top:45.45pt;width:453.55pt;height:131.15pt;z-index:251661315" coordsize="57600,1665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">
                <v:shape id="Picture 33" o:spid="_x0000_s1027" type="#_x0000_t75" alt="Diagram&#10;&#10;Description automatically generated" style="position:absolute;width:57600;height:16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">
                  <v:imagedata r:id="rId140" o:title="Diagram&#10;&#10;Description automatically generated"/>
                </v:shape>
                <v:group id="Group 1" o:spid="_x0000_s1028" style="position:absolute;left:45844;top:12129;width:7474;height:3792" coordsize="7473,3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">
                  <v:shape id="Picture 1" o:spid="_x0000_s1029" type="#_x0000_t75" style="position:absolute;left:3048;width:4425;height:1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">
                    <v:imagedata r:id="rId141" o:title=""/>
                  </v:shape>
                  <v:shape id="Picture 1" o:spid="_x0000_s1030" type="#_x0000_t75" style="position:absolute;top:1803;width:4425;height:1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">
                    <v:imagedata r:id="rId141" o:title=""/>
                  </v:shape>
                </v:group>
              </v:group>
            </w:pict>
          </mc:Fallback>
        </mc:AlternateContent>
      </w:r>
      <w:r w:rsidR="00DF47BE" w:rsidRPr="00476D2F">
        <w:t>The following diagram graphically depict</w:t>
      </w:r>
      <w:r w:rsidR="00931500">
        <w:t>s</w:t>
      </w:r>
      <w:r w:rsidR="00DF47BE" w:rsidRPr="00476D2F">
        <w:t xml:space="preserve"> the operations for National Testing of an NCA.</w:t>
      </w:r>
    </w:p>
    <w:p w14:paraId="24EE7BBA" w14:textId="4DFD5E2A" w:rsidR="00DF47BE" w:rsidRPr="00476D2F" w:rsidRDefault="008219DA">
      <w:r w:rsidRPr="00476D2F">
        <w:t xml:space="preserve"> </w:t>
      </w:r>
    </w:p>
    <w:p w14:paraId="24EE7BBC" w14:textId="0D2A6C3C" w:rsidR="00DF47BE" w:rsidRPr="00476D2F" w:rsidRDefault="00DF47BE" w:rsidP="008F703C">
      <w:pPr>
        <w:pStyle w:val="Caption"/>
      </w:pPr>
      <w:bookmarkStart w:id="2009" w:name="_Toc46228964"/>
      <w:bookmarkStart w:id="2010" w:name="_Toc77049004"/>
      <w:bookmarkStart w:id="2011" w:name="_Toc526249306"/>
      <w:bookmarkStart w:id="2012" w:name="_Toc185900924"/>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47</w:t>
      </w:r>
      <w:r w:rsidR="005F54AB" w:rsidRPr="00476D2F">
        <w:fldChar w:fldCharType="end"/>
      </w:r>
      <w:r w:rsidRPr="00476D2F">
        <w:t>: National Testing with NCTA</w:t>
      </w:r>
      <w:bookmarkEnd w:id="2009"/>
      <w:bookmarkEnd w:id="2010"/>
      <w:bookmarkEnd w:id="2011"/>
      <w:bookmarkEnd w:id="2012"/>
    </w:p>
    <w:p w14:paraId="24EE7BBE" w14:textId="31D8A7B4" w:rsidR="00DF47BE" w:rsidRPr="00476D2F" w:rsidRDefault="00DF47BE" w:rsidP="00301D82">
      <w:pPr>
        <w:pStyle w:val="Heading3"/>
      </w:pPr>
      <w:bookmarkStart w:id="2013" w:name="_Toc112943960"/>
      <w:bookmarkStart w:id="2014" w:name="_Ref424115658"/>
      <w:bookmarkStart w:id="2015" w:name="_Toc425570434"/>
      <w:bookmarkStart w:id="2016" w:name="_Toc455980387"/>
      <w:bookmarkStart w:id="2017" w:name="_Toc456517742"/>
      <w:bookmarkStart w:id="2018" w:name="_Toc470515288"/>
      <w:bookmarkStart w:id="2019" w:name="_Toc259460410"/>
      <w:bookmarkStart w:id="2020" w:name="_Toc526170539"/>
      <w:bookmarkStart w:id="2021" w:name="_Toc185900823"/>
      <w:bookmarkEnd w:id="2013"/>
      <w:r w:rsidRPr="00476D2F">
        <w:t>Access Control List</w:t>
      </w:r>
      <w:bookmarkEnd w:id="2014"/>
      <w:bookmarkEnd w:id="2015"/>
      <w:bookmarkEnd w:id="2016"/>
      <w:bookmarkEnd w:id="2017"/>
      <w:bookmarkEnd w:id="2018"/>
      <w:bookmarkEnd w:id="2019"/>
      <w:bookmarkEnd w:id="2020"/>
      <w:bookmarkEnd w:id="2021"/>
    </w:p>
    <w:p w14:paraId="24EE7BBF" w14:textId="5A91A914" w:rsidR="00DF47BE" w:rsidRPr="00476D2F" w:rsidRDefault="00DF47BE">
      <w:r w:rsidRPr="00476D2F">
        <w:t xml:space="preserve">User Profiles are defined by the ITSM at Configuration time (see paragraph </w:t>
      </w:r>
      <w:r w:rsidR="00A9312B" w:rsidRPr="00476D2F">
        <w:fldChar w:fldCharType="begin"/>
      </w:r>
      <w:r w:rsidR="00A9312B" w:rsidRPr="00476D2F">
        <w:instrText xml:space="preserve"> REF _Ref458767143 \n \h  \* MERGEFORMAT </w:instrText>
      </w:r>
      <w:r w:rsidR="00A9312B" w:rsidRPr="00476D2F">
        <w:fldChar w:fldCharType="separate"/>
      </w:r>
      <w:r w:rsidR="004501EF">
        <w:t>VIII.4.6</w:t>
      </w:r>
      <w:r w:rsidR="00A9312B" w:rsidRPr="00476D2F">
        <w:fldChar w:fldCharType="end"/>
      </w:r>
      <w:r w:rsidRPr="00476D2F">
        <w:t>).</w:t>
      </w:r>
    </w:p>
    <w:p w14:paraId="24EE7BC0" w14:textId="77777777" w:rsidR="00DF47BE" w:rsidRPr="00476D2F" w:rsidRDefault="00DF47BE">
      <w:r w:rsidRPr="00476D2F">
        <w:t>User Profiles are defined, corresponding to the different types of queues defined in each specific domain. The NA Local Security Officer associates User Identifiers with each of the User Profiles, as he/she deems useful.</w:t>
      </w:r>
    </w:p>
    <w:p w14:paraId="24EE7BC1" w14:textId="072B637C" w:rsidR="00DF47BE" w:rsidRPr="00476D2F" w:rsidRDefault="00DF47BE">
      <w:r w:rsidRPr="00476D2F">
        <w:t xml:space="preserve">These data are subsequently used when opening a security context (see paragraph </w:t>
      </w:r>
      <w:r w:rsidR="00A9312B" w:rsidRPr="00476D2F">
        <w:fldChar w:fldCharType="begin"/>
      </w:r>
      <w:r w:rsidR="00A9312B" w:rsidRPr="00476D2F">
        <w:instrText xml:space="preserve"> REF _Ref458430785 \n \h  \* MERGEFORMAT </w:instrText>
      </w:r>
      <w:r w:rsidR="00A9312B" w:rsidRPr="00476D2F">
        <w:fldChar w:fldCharType="separate"/>
      </w:r>
      <w:r w:rsidR="004501EF">
        <w:t>VIII.2.9</w:t>
      </w:r>
      <w:r w:rsidR="00A9312B" w:rsidRPr="00476D2F">
        <w:fldChar w:fldCharType="end"/>
      </w:r>
      <w:r w:rsidRPr="00476D2F">
        <w:t>).</w:t>
      </w:r>
    </w:p>
    <w:p w14:paraId="259F7B28" w14:textId="1AB1560C" w:rsidR="000A2598" w:rsidRPr="00476D2F" w:rsidRDefault="000A2598" w:rsidP="000A2598">
      <w:pPr>
        <w:pStyle w:val="Heading3"/>
      </w:pPr>
      <w:bookmarkStart w:id="2022" w:name="_Ref6908985"/>
      <w:bookmarkStart w:id="2023" w:name="_Toc185900824"/>
      <w:r w:rsidRPr="00476D2F">
        <w:t>Maximum Message size</w:t>
      </w:r>
      <w:bookmarkEnd w:id="2022"/>
      <w:bookmarkEnd w:id="2023"/>
    </w:p>
    <w:p w14:paraId="203EC2B5" w14:textId="6BC779AA" w:rsidR="004D68BE" w:rsidRPr="00476D2F" w:rsidRDefault="004D68BE" w:rsidP="00EF5E0A">
      <w:r w:rsidRPr="00476D2F">
        <w:t xml:space="preserve">The maximum size of a message handled by the CSI stacks (NJCSI, C CSI) is </w:t>
      </w:r>
      <w:r w:rsidR="00BA7BF9" w:rsidRPr="00476D2F">
        <w:t>4GB</w:t>
      </w:r>
      <w:r w:rsidRPr="00476D2F">
        <w:t xml:space="preserve">. The recommended limit (for the data before encryption) is ~10% </w:t>
      </w:r>
      <w:proofErr w:type="gramStart"/>
      <w:r w:rsidRPr="00476D2F">
        <w:t>lower</w:t>
      </w:r>
      <w:r w:rsidR="00FC17F4" w:rsidRPr="00476D2F">
        <w:t>,</w:t>
      </w:r>
      <w:r w:rsidRPr="00476D2F">
        <w:t xml:space="preserve"> if</w:t>
      </w:r>
      <w:proofErr w:type="gramEnd"/>
      <w:r w:rsidRPr="00476D2F">
        <w:t xml:space="preserve"> integrity or confidentiality is enabled in the applied Quality of Service.</w:t>
      </w:r>
    </w:p>
    <w:p w14:paraId="2EB24544" w14:textId="749560D0" w:rsidR="00105E44" w:rsidRPr="00476D2F" w:rsidRDefault="00BA7BF9" w:rsidP="00B77F97">
      <w:proofErr w:type="gramStart"/>
      <w:r w:rsidRPr="00476D2F">
        <w:t>For the purpose of</w:t>
      </w:r>
      <w:proofErr w:type="gramEnd"/>
      <w:r w:rsidRPr="00476D2F">
        <w:t xml:space="preserve"> </w:t>
      </w:r>
      <w:r w:rsidR="001345B8" w:rsidRPr="0037600A">
        <w:t xml:space="preserve">NCTS-P5 </w:t>
      </w:r>
      <w:r w:rsidR="001345B8">
        <w:t xml:space="preserve">and </w:t>
      </w:r>
      <w:r w:rsidR="001345B8" w:rsidRPr="0037600A">
        <w:t>AES-P1</w:t>
      </w:r>
      <w:r w:rsidR="001345B8">
        <w:t>, as well as for NCTS-P6</w:t>
      </w:r>
      <w:r w:rsidR="001B65EC">
        <w:t xml:space="preserve"> </w:t>
      </w:r>
      <w:r w:rsidR="001B65EC" w:rsidRPr="001B65EC">
        <w:t>(both for Opt-In and Opt-Out NAs)</w:t>
      </w:r>
      <w:r w:rsidR="00905847" w:rsidRPr="00476D2F">
        <w:t>:</w:t>
      </w:r>
    </w:p>
    <w:p w14:paraId="02469475" w14:textId="2CA1EF70" w:rsidR="00834899" w:rsidRPr="00476D2F" w:rsidRDefault="00155C43" w:rsidP="00105E44">
      <w:pPr>
        <w:pStyle w:val="ListParagraph"/>
        <w:numPr>
          <w:ilvl w:val="0"/>
          <w:numId w:val="190"/>
        </w:numPr>
        <w:rPr>
          <w:bCs/>
          <w:szCs w:val="24"/>
        </w:rPr>
      </w:pPr>
      <w:r w:rsidRPr="00476D2F">
        <w:rPr>
          <w:szCs w:val="24"/>
        </w:rPr>
        <w:t xml:space="preserve">the </w:t>
      </w:r>
      <w:r w:rsidR="00105E44" w:rsidRPr="00476D2F">
        <w:rPr>
          <w:szCs w:val="24"/>
        </w:rPr>
        <w:t>highly recommended</w:t>
      </w:r>
      <w:r w:rsidR="00BA7BF9" w:rsidRPr="00476D2F">
        <w:rPr>
          <w:szCs w:val="24"/>
        </w:rPr>
        <w:t xml:space="preserve"> maximum size of the CCN message is </w:t>
      </w:r>
      <w:r w:rsidR="00105E44" w:rsidRPr="00476D2F">
        <w:rPr>
          <w:szCs w:val="24"/>
        </w:rPr>
        <w:t xml:space="preserve">set to be </w:t>
      </w:r>
      <w:r w:rsidR="00BA7BF9" w:rsidRPr="00476D2F">
        <w:rPr>
          <w:szCs w:val="24"/>
        </w:rPr>
        <w:t xml:space="preserve">at 20 </w:t>
      </w:r>
      <w:r w:rsidR="00DE2A44" w:rsidRPr="00476D2F">
        <w:rPr>
          <w:szCs w:val="24"/>
        </w:rPr>
        <w:t>M</w:t>
      </w:r>
      <w:r w:rsidR="00DE2A44">
        <w:rPr>
          <w:szCs w:val="24"/>
        </w:rPr>
        <w:t>B</w:t>
      </w:r>
      <w:r w:rsidR="00DE2A44" w:rsidRPr="00476D2F">
        <w:rPr>
          <w:szCs w:val="24"/>
        </w:rPr>
        <w:t xml:space="preserve"> </w:t>
      </w:r>
      <w:r w:rsidR="00105E44" w:rsidRPr="00476D2F">
        <w:rPr>
          <w:szCs w:val="24"/>
        </w:rPr>
        <w:t>without any compression applied</w:t>
      </w:r>
      <w:r w:rsidR="001E62AC">
        <w:rPr>
          <w:szCs w:val="24"/>
        </w:rPr>
        <w:t>;</w:t>
      </w:r>
    </w:p>
    <w:p w14:paraId="5F1DAEE8" w14:textId="67783C78" w:rsidR="00004D62" w:rsidRPr="00476D2F" w:rsidRDefault="00155C43" w:rsidP="00105E44">
      <w:pPr>
        <w:pStyle w:val="ListParagraph"/>
        <w:numPr>
          <w:ilvl w:val="0"/>
          <w:numId w:val="190"/>
        </w:numPr>
        <w:rPr>
          <w:bCs/>
          <w:szCs w:val="24"/>
        </w:rPr>
      </w:pPr>
      <w:r w:rsidRPr="00476D2F">
        <w:rPr>
          <w:szCs w:val="24"/>
        </w:rPr>
        <w:t>t</w:t>
      </w:r>
      <w:r w:rsidR="00834899" w:rsidRPr="00476D2F">
        <w:rPr>
          <w:szCs w:val="24"/>
        </w:rPr>
        <w:t xml:space="preserve">he strictly allowed maximum size of the CCN message shall not be more than 22 </w:t>
      </w:r>
      <w:r w:rsidR="00DE2A44" w:rsidRPr="00476D2F">
        <w:rPr>
          <w:szCs w:val="24"/>
        </w:rPr>
        <w:t>M</w:t>
      </w:r>
      <w:r w:rsidR="00DE2A44">
        <w:rPr>
          <w:szCs w:val="24"/>
        </w:rPr>
        <w:t>B</w:t>
      </w:r>
      <w:r w:rsidR="00DE2A44" w:rsidRPr="00476D2F">
        <w:rPr>
          <w:szCs w:val="24"/>
        </w:rPr>
        <w:t xml:space="preserve"> </w:t>
      </w:r>
      <w:r w:rsidR="00004D62" w:rsidRPr="00476D2F">
        <w:rPr>
          <w:szCs w:val="24"/>
        </w:rPr>
        <w:t>without any compression applied</w:t>
      </w:r>
      <w:r w:rsidR="001E62AC">
        <w:rPr>
          <w:szCs w:val="24"/>
        </w:rPr>
        <w:t>;</w:t>
      </w:r>
    </w:p>
    <w:p w14:paraId="0042C7D3" w14:textId="64D13B78" w:rsidR="003F0313" w:rsidRPr="00476D2F" w:rsidRDefault="00272D47" w:rsidP="00105E44">
      <w:pPr>
        <w:pStyle w:val="ListParagraph"/>
        <w:numPr>
          <w:ilvl w:val="0"/>
          <w:numId w:val="190"/>
        </w:numPr>
        <w:rPr>
          <w:bCs/>
          <w:szCs w:val="24"/>
        </w:rPr>
      </w:pPr>
      <w:r w:rsidRPr="00476D2F">
        <w:rPr>
          <w:szCs w:val="24"/>
        </w:rPr>
        <w:t>i</w:t>
      </w:r>
      <w:r w:rsidR="00004D62" w:rsidRPr="00476D2F">
        <w:rPr>
          <w:szCs w:val="24"/>
        </w:rPr>
        <w:t xml:space="preserve">f a message is sent by mistake on the Common Domain, with a size larger than 22 </w:t>
      </w:r>
      <w:r w:rsidR="00DE2A44" w:rsidRPr="00476D2F">
        <w:rPr>
          <w:szCs w:val="24"/>
        </w:rPr>
        <w:t>M</w:t>
      </w:r>
      <w:r w:rsidR="00DE2A44">
        <w:rPr>
          <w:szCs w:val="24"/>
        </w:rPr>
        <w:t>B</w:t>
      </w:r>
      <w:r w:rsidR="00004D62" w:rsidRPr="00476D2F">
        <w:rPr>
          <w:szCs w:val="24"/>
        </w:rPr>
        <w:t>, then the receiving country</w:t>
      </w:r>
      <w:r w:rsidR="003428F4" w:rsidRPr="00476D2F">
        <w:rPr>
          <w:szCs w:val="24"/>
        </w:rPr>
        <w:t xml:space="preserve"> shall reject this oversized message by means of CD917C with the following content:</w:t>
      </w:r>
    </w:p>
    <w:p w14:paraId="0292B93C" w14:textId="6B4D1840" w:rsidR="009601D7" w:rsidRPr="00476D2F" w:rsidRDefault="009601D7" w:rsidP="009837F6">
      <w:pPr>
        <w:ind w:left="1440"/>
        <w:jc w:val="left"/>
      </w:pPr>
      <w:proofErr w:type="spellStart"/>
      <w:r w:rsidRPr="00476D2F">
        <w:t>errorLineNumber</w:t>
      </w:r>
      <w:proofErr w:type="spellEnd"/>
      <w:r w:rsidRPr="00476D2F">
        <w:t xml:space="preserve">=0, </w:t>
      </w:r>
      <w:r w:rsidRPr="00476D2F">
        <w:br/>
      </w:r>
      <w:proofErr w:type="spellStart"/>
      <w:r w:rsidRPr="00476D2F">
        <w:t>errorColumnNumber</w:t>
      </w:r>
      <w:proofErr w:type="spellEnd"/>
      <w:r w:rsidRPr="00476D2F">
        <w:t xml:space="preserve">=0, </w:t>
      </w:r>
      <w:r w:rsidRPr="00476D2F">
        <w:br/>
        <w:t xml:space="preserve">no </w:t>
      </w:r>
      <w:proofErr w:type="spellStart"/>
      <w:r w:rsidRPr="00476D2F">
        <w:t>errorPointer</w:t>
      </w:r>
      <w:proofErr w:type="spellEnd"/>
      <w:r w:rsidRPr="00476D2F">
        <w:t xml:space="preserve">, </w:t>
      </w:r>
      <w:r w:rsidR="00352735" w:rsidRPr="00476D2F">
        <w:br/>
      </w:r>
      <w:proofErr w:type="spellStart"/>
      <w:r w:rsidRPr="00476D2F">
        <w:t>errorCode</w:t>
      </w:r>
      <w:proofErr w:type="spellEnd"/>
      <w:r w:rsidRPr="00476D2F">
        <w:t xml:space="preserve">=52, </w:t>
      </w:r>
      <w:r w:rsidR="00352735" w:rsidRPr="00476D2F">
        <w:br/>
      </w:r>
      <w:proofErr w:type="spellStart"/>
      <w:r w:rsidRPr="00476D2F">
        <w:t>errorText</w:t>
      </w:r>
      <w:proofErr w:type="spellEnd"/>
      <w:r w:rsidRPr="00476D2F">
        <w:t>=</w:t>
      </w:r>
      <w:r w:rsidR="0012158E" w:rsidRPr="00476D2F">
        <w:t>”</w:t>
      </w:r>
      <w:r w:rsidRPr="00476D2F">
        <w:t xml:space="preserve">maximum input size exceeded”, </w:t>
      </w:r>
      <w:r w:rsidR="00352735" w:rsidRPr="00476D2F">
        <w:br/>
      </w:r>
      <w:proofErr w:type="spellStart"/>
      <w:r w:rsidRPr="00476D2F">
        <w:t>originalAttributeValue</w:t>
      </w:r>
      <w:proofErr w:type="spellEnd"/>
      <w:r w:rsidRPr="00476D2F">
        <w:t>=&lt;actual size&gt;.</w:t>
      </w:r>
    </w:p>
    <w:p w14:paraId="33F240E6" w14:textId="17274017" w:rsidR="00260CA4" w:rsidRDefault="00BA7BF9" w:rsidP="003F0313">
      <w:r w:rsidRPr="00476D2F">
        <w:t xml:space="preserve">Consequently, the National Applications must define and apply limits on the declaration messages, to avoid that a declaration message is accepted from the </w:t>
      </w:r>
      <w:r w:rsidR="00142AF2" w:rsidRPr="00476D2F">
        <w:t>declarant but</w:t>
      </w:r>
      <w:r w:rsidRPr="00476D2F">
        <w:t xml:space="preserve"> cannot be exchanged on the Common Domain. Each National Transit Application must be able to receive and process the Common Domain messages with the multiplicity defined in the Appendix Q2 (when the size of the message is below the </w:t>
      </w:r>
      <w:r w:rsidRPr="00C13F9A">
        <w:rPr>
          <w:b/>
          <w:bCs/>
        </w:rPr>
        <w:t xml:space="preserve">limit of </w:t>
      </w:r>
      <w:r w:rsidR="00483330" w:rsidRPr="00C13F9A">
        <w:rPr>
          <w:b/>
          <w:bCs/>
        </w:rPr>
        <w:t xml:space="preserve">22 </w:t>
      </w:r>
      <w:r w:rsidR="00DE2A44" w:rsidRPr="00C13F9A">
        <w:rPr>
          <w:b/>
          <w:bCs/>
        </w:rPr>
        <w:t xml:space="preserve">MB </w:t>
      </w:r>
      <w:r w:rsidRPr="00C13F9A">
        <w:rPr>
          <w:b/>
          <w:bCs/>
        </w:rPr>
        <w:t xml:space="preserve">per </w:t>
      </w:r>
      <w:r w:rsidR="00483330" w:rsidRPr="00C13F9A">
        <w:rPr>
          <w:b/>
          <w:bCs/>
        </w:rPr>
        <w:t>un</w:t>
      </w:r>
      <w:r w:rsidRPr="00C13F9A">
        <w:rPr>
          <w:b/>
          <w:bCs/>
        </w:rPr>
        <w:t>compressed message</w:t>
      </w:r>
      <w:r w:rsidRPr="00476D2F">
        <w:t xml:space="preserve">). </w:t>
      </w:r>
      <w:r w:rsidR="00483330" w:rsidRPr="00476D2F">
        <w:t>The same</w:t>
      </w:r>
      <w:r w:rsidRPr="00476D2F">
        <w:t xml:space="preserve"> approach is applicable to AES-P1.</w:t>
      </w:r>
      <w:bookmarkStart w:id="2024" w:name="_Toc5268301"/>
      <w:bookmarkStart w:id="2025" w:name="_Toc5276740"/>
      <w:bookmarkStart w:id="2026" w:name="_Hlt455399993"/>
      <w:bookmarkStart w:id="2027" w:name="_Toc425570437"/>
      <w:bookmarkStart w:id="2028" w:name="_Ref426430464"/>
      <w:bookmarkStart w:id="2029" w:name="_Ref426430467"/>
      <w:bookmarkStart w:id="2030" w:name="_Ref454339262"/>
      <w:bookmarkStart w:id="2031" w:name="_Ref455920778"/>
      <w:bookmarkStart w:id="2032" w:name="_Toc455980396"/>
      <w:bookmarkStart w:id="2033" w:name="_Toc456517751"/>
      <w:bookmarkStart w:id="2034" w:name="_Toc470515289"/>
      <w:bookmarkStart w:id="2035" w:name="_Toc473625772"/>
      <w:bookmarkStart w:id="2036" w:name="_Toc473732636"/>
      <w:bookmarkStart w:id="2037" w:name="_Toc473825729"/>
      <w:bookmarkStart w:id="2038" w:name="_Toc77048961"/>
      <w:bookmarkStart w:id="2039" w:name="_Toc259460411"/>
      <w:bookmarkStart w:id="2040" w:name="_Toc526170540"/>
      <w:bookmarkEnd w:id="2024"/>
      <w:bookmarkEnd w:id="2025"/>
      <w:bookmarkEnd w:id="2026"/>
    </w:p>
    <w:p w14:paraId="24204A4A" w14:textId="0C54A3F0" w:rsidR="00A77067" w:rsidRPr="001B4E9A" w:rsidRDefault="001B4E9A" w:rsidP="00941129">
      <w:pPr>
        <w:rPr>
          <w:bCs/>
          <w:szCs w:val="24"/>
        </w:rPr>
      </w:pPr>
      <w:r w:rsidRPr="00476D2F">
        <w:t xml:space="preserve">For </w:t>
      </w:r>
      <w:r>
        <w:t>NCTS-P6</w:t>
      </w:r>
      <w:r w:rsidR="00C13F9A">
        <w:t>,</w:t>
      </w:r>
      <w:r w:rsidR="001B65EC">
        <w:t xml:space="preserve"> </w:t>
      </w:r>
      <w:r w:rsidR="00C13F9A">
        <w:t xml:space="preserve">the above restrictions on size of message will enforce the interoperability </w:t>
      </w:r>
      <w:r w:rsidR="009D7591">
        <w:t>with ICS2</w:t>
      </w:r>
      <w:r w:rsidR="00C13F9A">
        <w:t xml:space="preserve">. Indeed, </w:t>
      </w:r>
      <w:r w:rsidR="00467347">
        <w:t>ieCA/</w:t>
      </w:r>
      <w:r>
        <w:t>TED</w:t>
      </w:r>
      <w:r w:rsidR="00C13F9A">
        <w:t xml:space="preserve"> shall </w:t>
      </w:r>
      <w:r w:rsidR="00941129">
        <w:t xml:space="preserve">transform the NCTS message and </w:t>
      </w:r>
      <w:r w:rsidR="00941129" w:rsidRPr="00941129">
        <w:rPr>
          <w:b/>
          <w:bCs/>
        </w:rPr>
        <w:t>compress</w:t>
      </w:r>
      <w:r w:rsidR="00941129">
        <w:t xml:space="preserve"> it before it is sen</w:t>
      </w:r>
      <w:r w:rsidR="00506E02">
        <w:t>t</w:t>
      </w:r>
      <w:r w:rsidR="00941129">
        <w:t xml:space="preserve"> to ICS2-CR. For </w:t>
      </w:r>
      <w:r w:rsidR="00C83605" w:rsidRPr="00C83605">
        <w:rPr>
          <w:szCs w:val="24"/>
        </w:rPr>
        <w:t xml:space="preserve">the ICS2 system, the message maximal size in the </w:t>
      </w:r>
      <w:r w:rsidR="006416E2" w:rsidRPr="00C83605">
        <w:rPr>
          <w:szCs w:val="24"/>
        </w:rPr>
        <w:t xml:space="preserve">ICS2 system </w:t>
      </w:r>
      <w:r w:rsidR="00C83605" w:rsidRPr="00C83605">
        <w:rPr>
          <w:szCs w:val="24"/>
        </w:rPr>
        <w:t>is 20MB compressed</w:t>
      </w:r>
      <w:bookmarkStart w:id="2041" w:name="_Ref115904682"/>
      <w:r w:rsidR="00D55F5B">
        <w:rPr>
          <w:rStyle w:val="FootnoteReference"/>
          <w:szCs w:val="24"/>
        </w:rPr>
        <w:footnoteReference w:id="61"/>
      </w:r>
      <w:bookmarkEnd w:id="2041"/>
      <w:r w:rsidR="00941129">
        <w:rPr>
          <w:szCs w:val="24"/>
        </w:rPr>
        <w:t>.</w:t>
      </w:r>
      <w:r w:rsidR="001074E1">
        <w:rPr>
          <w:szCs w:val="24"/>
        </w:rPr>
        <w:t xml:space="preserve"> </w:t>
      </w:r>
    </w:p>
    <w:p w14:paraId="63AEBF82" w14:textId="7C387275" w:rsidR="001B4E9A" w:rsidRPr="00941129" w:rsidRDefault="00941129" w:rsidP="00941129">
      <w:pPr>
        <w:rPr>
          <w:szCs w:val="24"/>
        </w:rPr>
      </w:pPr>
      <w:r>
        <w:rPr>
          <w:szCs w:val="24"/>
        </w:rPr>
        <w:t xml:space="preserve">If - </w:t>
      </w:r>
      <w:r w:rsidRPr="0060754E">
        <w:rPr>
          <w:i/>
          <w:iCs/>
          <w:szCs w:val="24"/>
        </w:rPr>
        <w:t>in very exceptional case, likely never observed in reality</w:t>
      </w:r>
      <w:r>
        <w:rPr>
          <w:szCs w:val="24"/>
        </w:rPr>
        <w:t xml:space="preserve"> - an </w:t>
      </w:r>
      <w:r w:rsidR="00F068B6" w:rsidRPr="00941129">
        <w:rPr>
          <w:szCs w:val="24"/>
        </w:rPr>
        <w:t xml:space="preserve">NCTS-P6 message is sent to ieCA/TED and its transformation </w:t>
      </w:r>
      <w:r w:rsidR="00F068B6" w:rsidRPr="00941129">
        <w:rPr>
          <w:szCs w:val="24"/>
          <w:u w:val="single"/>
        </w:rPr>
        <w:t>and</w:t>
      </w:r>
      <w:r w:rsidR="00F068B6" w:rsidRPr="00941129">
        <w:rPr>
          <w:szCs w:val="24"/>
        </w:rPr>
        <w:t xml:space="preserve"> compression </w:t>
      </w:r>
      <w:r>
        <w:rPr>
          <w:szCs w:val="24"/>
        </w:rPr>
        <w:t xml:space="preserve">would </w:t>
      </w:r>
      <w:r w:rsidR="00F068B6" w:rsidRPr="00941129">
        <w:rPr>
          <w:szCs w:val="24"/>
        </w:rPr>
        <w:t>result in a file size exceeding 20MB, the ieCA/TED system shall reject the oversized message by means of CD917D with the following content:</w:t>
      </w:r>
      <w:r w:rsidR="00F068B6" w:rsidRPr="00941129" w:rsidDel="00F068B6">
        <w:rPr>
          <w:szCs w:val="24"/>
        </w:rPr>
        <w:t xml:space="preserve"> </w:t>
      </w:r>
    </w:p>
    <w:p w14:paraId="66494BD7" w14:textId="26BCAC3B" w:rsidR="004C3FE1" w:rsidRDefault="001B4E9A" w:rsidP="00225AD4">
      <w:pPr>
        <w:ind w:left="1440"/>
        <w:jc w:val="left"/>
      </w:pPr>
      <w:proofErr w:type="spellStart"/>
      <w:r w:rsidRPr="00476D2F">
        <w:t>errorLineNumber</w:t>
      </w:r>
      <w:proofErr w:type="spellEnd"/>
      <w:r w:rsidRPr="00476D2F">
        <w:t xml:space="preserve">=0, </w:t>
      </w:r>
      <w:r w:rsidRPr="00476D2F">
        <w:br/>
      </w:r>
      <w:proofErr w:type="spellStart"/>
      <w:r w:rsidRPr="00476D2F">
        <w:t>errorColumnNumber</w:t>
      </w:r>
      <w:proofErr w:type="spellEnd"/>
      <w:r w:rsidRPr="00476D2F">
        <w:t xml:space="preserve">=0, </w:t>
      </w:r>
      <w:r w:rsidRPr="00476D2F">
        <w:br/>
        <w:t xml:space="preserve">no </w:t>
      </w:r>
      <w:proofErr w:type="spellStart"/>
      <w:r w:rsidRPr="00476D2F">
        <w:t>errorPointer</w:t>
      </w:r>
      <w:proofErr w:type="spellEnd"/>
      <w:r w:rsidRPr="00476D2F">
        <w:t xml:space="preserve">, </w:t>
      </w:r>
      <w:r w:rsidRPr="00476D2F">
        <w:br/>
      </w:r>
      <w:proofErr w:type="spellStart"/>
      <w:r w:rsidRPr="00476D2F">
        <w:t>errorCode</w:t>
      </w:r>
      <w:proofErr w:type="spellEnd"/>
      <w:r w:rsidRPr="00476D2F">
        <w:t xml:space="preserve">=52, </w:t>
      </w:r>
      <w:r w:rsidRPr="00476D2F">
        <w:br/>
      </w:r>
      <w:proofErr w:type="spellStart"/>
      <w:r w:rsidRPr="00476D2F">
        <w:t>errorText</w:t>
      </w:r>
      <w:proofErr w:type="spellEnd"/>
      <w:r w:rsidRPr="00476D2F">
        <w:t xml:space="preserve">=”maximum </w:t>
      </w:r>
      <w:r w:rsidR="00EF1321">
        <w:t xml:space="preserve">ICS2 </w:t>
      </w:r>
      <w:r w:rsidRPr="00476D2F">
        <w:t>input size exceeded</w:t>
      </w:r>
      <w:r w:rsidR="00EF1321">
        <w:t xml:space="preserve"> after compression</w:t>
      </w:r>
      <w:r w:rsidRPr="00476D2F">
        <w:t xml:space="preserve">”, </w:t>
      </w:r>
      <w:r w:rsidRPr="00476D2F">
        <w:br/>
      </w:r>
      <w:proofErr w:type="spellStart"/>
      <w:r w:rsidRPr="00476D2F">
        <w:t>originalAttributeValue</w:t>
      </w:r>
      <w:proofErr w:type="spellEnd"/>
      <w:r w:rsidRPr="00476D2F">
        <w:t>=&lt;actual size&gt;.</w:t>
      </w:r>
    </w:p>
    <w:p w14:paraId="7594D8A1" w14:textId="77777777" w:rsidR="00442579" w:rsidRDefault="00442579" w:rsidP="00225AD4">
      <w:pPr>
        <w:ind w:left="1440"/>
        <w:jc w:val="left"/>
      </w:pPr>
    </w:p>
    <w:p w14:paraId="36E40C00" w14:textId="59186A8E" w:rsidR="00442579" w:rsidRDefault="00442579">
      <w:pPr>
        <w:spacing w:before="0"/>
        <w:jc w:val="left"/>
      </w:pPr>
      <w:r>
        <w:br w:type="page"/>
      </w:r>
    </w:p>
    <w:p w14:paraId="24EE7BC3" w14:textId="5CCCB2BF" w:rsidR="00DF47BE" w:rsidRPr="00476D2F" w:rsidRDefault="00DF47BE">
      <w:pPr>
        <w:pStyle w:val="Heading2"/>
      </w:pPr>
      <w:bookmarkStart w:id="2042" w:name="_Toc185900825"/>
      <w:r w:rsidRPr="00476D2F">
        <w:t>Recommended use of CCN/CSI</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2"/>
    </w:p>
    <w:p w14:paraId="24EE7BC4" w14:textId="73EFA63B" w:rsidR="00DF47BE" w:rsidRPr="00476D2F" w:rsidRDefault="00DF47BE">
      <w:r w:rsidRPr="00476D2F">
        <w:t>This section illustrates the use of CCN/CSI in a send and receive routine. This example is only a guide for implementation. It is up to each NA to implement its routines for sending and receiving. The specifications of both routines show the general sequence of synchronous interaction between the application and the corresponding CSI component on the Gateway (“Remote API Proxy”). They illustrate how and where the naming and addressing rules must be applied (examples of C-programs can be found in [</w:t>
      </w:r>
      <w:r w:rsidR="00A9312B" w:rsidRPr="00476D2F">
        <w:fldChar w:fldCharType="begin"/>
      </w:r>
      <w:r w:rsidR="00A9312B" w:rsidRPr="00476D2F">
        <w:instrText xml:space="preserve"> REF CCNAD1 \h  \* MERGEFORMAT </w:instrText>
      </w:r>
      <w:r w:rsidR="00A9312B" w:rsidRPr="00476D2F">
        <w:fldChar w:fldCharType="separate"/>
      </w:r>
      <w:r w:rsidR="004501EF" w:rsidRPr="00476D2F">
        <w:rPr>
          <w:szCs w:val="24"/>
        </w:rPr>
        <w:t>A</w:t>
      </w:r>
      <w:r w:rsidR="004501EF">
        <w:rPr>
          <w:szCs w:val="24"/>
        </w:rPr>
        <w:t>1</w:t>
      </w:r>
      <w:r w:rsidR="00A9312B" w:rsidRPr="00476D2F">
        <w:fldChar w:fldCharType="end"/>
      </w:r>
      <w:r w:rsidRPr="00476D2F">
        <w:t>]).</w:t>
      </w:r>
    </w:p>
    <w:p w14:paraId="24EE7BC5" w14:textId="77777777" w:rsidR="00DF47BE" w:rsidRPr="00476D2F" w:rsidRDefault="00DF47BE">
      <w:r w:rsidRPr="00476D2F">
        <w:t xml:space="preserve">The routines are specified in a C-like pseudo-code. The setting of </w:t>
      </w:r>
      <w:proofErr w:type="gramStart"/>
      <w:r w:rsidRPr="00476D2F">
        <w:t>a number of</w:t>
      </w:r>
      <w:proofErr w:type="gramEnd"/>
      <w:r w:rsidRPr="00476D2F">
        <w:t xml:space="preserve"> parameters of CSI verbs is not shown when these are not relevant for this explanatory purpose.</w:t>
      </w:r>
    </w:p>
    <w:p w14:paraId="24EE7BC6" w14:textId="77777777" w:rsidR="00DF47BE" w:rsidRPr="00476D2F" w:rsidRDefault="00DF47BE" w:rsidP="006F347D">
      <w:pPr>
        <w:pStyle w:val="Heading3"/>
      </w:pPr>
      <w:bookmarkStart w:id="2043" w:name="_Toc425570438"/>
      <w:bookmarkStart w:id="2044" w:name="_Toc455980397"/>
      <w:bookmarkStart w:id="2045" w:name="_Toc456517752"/>
      <w:bookmarkStart w:id="2046" w:name="_Toc470515290"/>
      <w:bookmarkStart w:id="2047" w:name="_Toc473625773"/>
      <w:bookmarkStart w:id="2048" w:name="_Toc473732637"/>
      <w:bookmarkStart w:id="2049" w:name="_Toc473825730"/>
      <w:bookmarkStart w:id="2050" w:name="_Toc259460412"/>
      <w:bookmarkStart w:id="2051" w:name="_Toc526170541"/>
      <w:bookmarkStart w:id="2052" w:name="_Toc185900826"/>
      <w:r w:rsidRPr="00476D2F">
        <w:t>Main routines</w:t>
      </w:r>
      <w:bookmarkEnd w:id="2043"/>
      <w:bookmarkEnd w:id="2044"/>
      <w:bookmarkEnd w:id="2045"/>
      <w:bookmarkEnd w:id="2046"/>
      <w:bookmarkEnd w:id="2047"/>
      <w:bookmarkEnd w:id="2048"/>
      <w:bookmarkEnd w:id="2049"/>
      <w:bookmarkEnd w:id="2050"/>
      <w:bookmarkEnd w:id="2051"/>
      <w:bookmarkEnd w:id="2052"/>
    </w:p>
    <w:p w14:paraId="24EE7BC7" w14:textId="77777777" w:rsidR="00DF47BE" w:rsidRPr="00476D2F" w:rsidRDefault="00DF47BE">
      <w:r w:rsidRPr="00476D2F">
        <w:t>Typical execution phases are as follows:</w:t>
      </w:r>
    </w:p>
    <w:p w14:paraId="24EE7BC8" w14:textId="77777777" w:rsidR="00DF47BE" w:rsidRPr="00476D2F" w:rsidRDefault="00DF47BE" w:rsidP="00117A38">
      <w:pPr>
        <w:pStyle w:val="Indent2"/>
        <w:keepNext/>
        <w:numPr>
          <w:ilvl w:val="0"/>
          <w:numId w:val="37"/>
        </w:numPr>
      </w:pPr>
      <w:r w:rsidRPr="00476D2F">
        <w:t>Program Connection phase:</w:t>
      </w:r>
    </w:p>
    <w:p w14:paraId="24EE7BC9" w14:textId="77777777" w:rsidR="00DF47BE" w:rsidRPr="00476D2F" w:rsidRDefault="00DF47BE" w:rsidP="00117A38">
      <w:pPr>
        <w:numPr>
          <w:ilvl w:val="1"/>
          <w:numId w:val="34"/>
        </w:numPr>
        <w:spacing w:before="120" w:after="120"/>
      </w:pPr>
      <w:r w:rsidRPr="00476D2F">
        <w:t>Program binding to the CSI stack (</w:t>
      </w:r>
      <w:proofErr w:type="spellStart"/>
      <w:r w:rsidRPr="00476D2F">
        <w:t>HL_bind</w:t>
      </w:r>
      <w:proofErr w:type="spellEnd"/>
      <w:r w:rsidRPr="00476D2F">
        <w:t>)</w:t>
      </w:r>
      <w:r w:rsidR="00FA14F8" w:rsidRPr="00476D2F">
        <w:t>;</w:t>
      </w:r>
    </w:p>
    <w:p w14:paraId="24EE7BCA" w14:textId="77777777" w:rsidR="00DF47BE" w:rsidRPr="00476D2F" w:rsidRDefault="00DF47BE" w:rsidP="00117A38">
      <w:pPr>
        <w:numPr>
          <w:ilvl w:val="1"/>
          <w:numId w:val="34"/>
        </w:numPr>
        <w:spacing w:before="120" w:after="120"/>
      </w:pPr>
      <w:r w:rsidRPr="00476D2F">
        <w:t>Establishment of a security context (</w:t>
      </w:r>
      <w:proofErr w:type="spellStart"/>
      <w:r w:rsidRPr="00476D2F">
        <w:t>HL_init_sec_context</w:t>
      </w:r>
      <w:proofErr w:type="spellEnd"/>
      <w:r w:rsidRPr="00476D2F">
        <w:t>)</w:t>
      </w:r>
      <w:r w:rsidR="00FA14F8" w:rsidRPr="00476D2F">
        <w:t>;</w:t>
      </w:r>
    </w:p>
    <w:p w14:paraId="24EE7BCB" w14:textId="77777777" w:rsidR="00DF47BE" w:rsidRPr="00476D2F" w:rsidRDefault="00DF47BE" w:rsidP="00117A38">
      <w:pPr>
        <w:numPr>
          <w:ilvl w:val="1"/>
          <w:numId w:val="34"/>
        </w:numPr>
        <w:spacing w:before="120" w:after="120"/>
      </w:pPr>
      <w:r w:rsidRPr="00476D2F">
        <w:t>Connection to the local Queue Manager (</w:t>
      </w:r>
      <w:proofErr w:type="spellStart"/>
      <w:r w:rsidRPr="00476D2F">
        <w:t>HL_mq_conn</w:t>
      </w:r>
      <w:proofErr w:type="spellEnd"/>
      <w:r w:rsidRPr="00476D2F">
        <w:t>).</w:t>
      </w:r>
    </w:p>
    <w:p w14:paraId="24EE7BCC" w14:textId="77777777" w:rsidR="00DF47BE" w:rsidRPr="00476D2F" w:rsidRDefault="00DF47BE" w:rsidP="00117A38">
      <w:pPr>
        <w:pStyle w:val="Indent2"/>
        <w:keepNext/>
        <w:numPr>
          <w:ilvl w:val="0"/>
          <w:numId w:val="37"/>
        </w:numPr>
      </w:pPr>
      <w:r w:rsidRPr="00476D2F">
        <w:t>Sending phase:</w:t>
      </w:r>
    </w:p>
    <w:p w14:paraId="24EE7BCD" w14:textId="77777777" w:rsidR="00DF47BE" w:rsidRPr="00476D2F" w:rsidRDefault="00DF47BE" w:rsidP="00117A38">
      <w:pPr>
        <w:numPr>
          <w:ilvl w:val="1"/>
          <w:numId w:val="34"/>
        </w:numPr>
        <w:spacing w:before="120" w:after="120"/>
      </w:pPr>
      <w:r w:rsidRPr="00476D2F">
        <w:t>Opening of a message queue with the appropriate options (</w:t>
      </w:r>
      <w:proofErr w:type="spellStart"/>
      <w:r w:rsidRPr="00476D2F">
        <w:t>HL_mq_open</w:t>
      </w:r>
      <w:proofErr w:type="spellEnd"/>
      <w:r w:rsidRPr="00476D2F">
        <w:t>)</w:t>
      </w:r>
      <w:r w:rsidR="00FA14F8" w:rsidRPr="00476D2F">
        <w:t>;</w:t>
      </w:r>
    </w:p>
    <w:p w14:paraId="24EE7BCE" w14:textId="77777777" w:rsidR="00DF47BE" w:rsidRPr="00476D2F" w:rsidRDefault="00DF47BE" w:rsidP="00117A38">
      <w:pPr>
        <w:numPr>
          <w:ilvl w:val="1"/>
          <w:numId w:val="34"/>
        </w:numPr>
        <w:spacing w:before="120" w:after="120"/>
      </w:pPr>
      <w:r w:rsidRPr="00476D2F">
        <w:t>Encode the data descriptor passed by the application into another data descriptor, which will be handled by the Sending function, by using a Presentation profile, which corresponds to the Information Exchange type (</w:t>
      </w:r>
      <w:proofErr w:type="spellStart"/>
      <w:r w:rsidRPr="00476D2F">
        <w:t>HL_encode</w:t>
      </w:r>
      <w:proofErr w:type="spellEnd"/>
      <w:r w:rsidRPr="00476D2F">
        <w:t>)</w:t>
      </w:r>
      <w:r w:rsidR="00FA14F8" w:rsidRPr="00476D2F">
        <w:t>;</w:t>
      </w:r>
    </w:p>
    <w:p w14:paraId="24EE7BCF" w14:textId="77777777" w:rsidR="00DF47BE" w:rsidRPr="00476D2F" w:rsidRDefault="00DF47BE" w:rsidP="00117A38">
      <w:pPr>
        <w:numPr>
          <w:ilvl w:val="1"/>
          <w:numId w:val="34"/>
        </w:numPr>
        <w:spacing w:before="120" w:after="120"/>
      </w:pPr>
      <w:r w:rsidRPr="00476D2F">
        <w:t>Send a message to a remote queue that has been opened for output (</w:t>
      </w:r>
      <w:proofErr w:type="spellStart"/>
      <w:r w:rsidRPr="00476D2F">
        <w:t>HL_mq_put</w:t>
      </w:r>
      <w:proofErr w:type="spellEnd"/>
      <w:r w:rsidRPr="00476D2F">
        <w:t>). If a queue has not yet been opened, the verb HL_mq_put1 can be used. This latter verb also implies closing the queue after inserting the message into it</w:t>
      </w:r>
      <w:r w:rsidR="00FA14F8" w:rsidRPr="00476D2F">
        <w:t>;</w:t>
      </w:r>
    </w:p>
    <w:p w14:paraId="24EE7BD0" w14:textId="77777777" w:rsidR="00DF47BE" w:rsidRPr="00476D2F" w:rsidRDefault="00DF47BE" w:rsidP="00117A38">
      <w:pPr>
        <w:numPr>
          <w:ilvl w:val="1"/>
          <w:numId w:val="34"/>
        </w:numPr>
        <w:spacing w:before="120" w:after="120"/>
      </w:pPr>
      <w:r w:rsidRPr="00476D2F">
        <w:t>Closing the opened message queue (</w:t>
      </w:r>
      <w:proofErr w:type="spellStart"/>
      <w:r w:rsidRPr="00476D2F">
        <w:t>HL_mq_close</w:t>
      </w:r>
      <w:proofErr w:type="spellEnd"/>
      <w:r w:rsidRPr="00476D2F">
        <w:t>).</w:t>
      </w:r>
    </w:p>
    <w:p w14:paraId="24EE7BD1" w14:textId="77777777" w:rsidR="00DF47BE" w:rsidRPr="00476D2F" w:rsidRDefault="00DF47BE" w:rsidP="00117A38">
      <w:pPr>
        <w:pStyle w:val="Indent2"/>
        <w:keepNext/>
        <w:numPr>
          <w:ilvl w:val="0"/>
          <w:numId w:val="37"/>
        </w:numPr>
      </w:pPr>
      <w:r w:rsidRPr="00476D2F">
        <w:t>Receiving phase:</w:t>
      </w:r>
    </w:p>
    <w:p w14:paraId="24EE7BD2" w14:textId="77777777" w:rsidR="00DF47BE" w:rsidRPr="00476D2F" w:rsidRDefault="00DF47BE" w:rsidP="00117A38">
      <w:pPr>
        <w:numPr>
          <w:ilvl w:val="1"/>
          <w:numId w:val="34"/>
        </w:numPr>
        <w:spacing w:before="120" w:after="120"/>
      </w:pPr>
      <w:r w:rsidRPr="00476D2F">
        <w:t>Opening of a message queue with the appropriate options (</w:t>
      </w:r>
      <w:proofErr w:type="spellStart"/>
      <w:r w:rsidRPr="00476D2F">
        <w:t>HL_mq_open</w:t>
      </w:r>
      <w:proofErr w:type="spellEnd"/>
      <w:r w:rsidRPr="00476D2F">
        <w:t>)</w:t>
      </w:r>
      <w:r w:rsidR="00FA14F8" w:rsidRPr="00476D2F">
        <w:t>;</w:t>
      </w:r>
    </w:p>
    <w:p w14:paraId="24EE7BD3" w14:textId="77777777" w:rsidR="00DF47BE" w:rsidRPr="00476D2F" w:rsidRDefault="00DF47BE" w:rsidP="00117A38">
      <w:pPr>
        <w:numPr>
          <w:ilvl w:val="1"/>
          <w:numId w:val="34"/>
        </w:numPr>
        <w:spacing w:before="120" w:after="120"/>
      </w:pPr>
      <w:r w:rsidRPr="00476D2F">
        <w:t>Destructive extraction of a message from a local queue (</w:t>
      </w:r>
      <w:proofErr w:type="spellStart"/>
      <w:r w:rsidRPr="00476D2F">
        <w:t>HL_mq_browse</w:t>
      </w:r>
      <w:proofErr w:type="spellEnd"/>
      <w:r w:rsidRPr="00476D2F">
        <w:t xml:space="preserve">, </w:t>
      </w:r>
      <w:proofErr w:type="spellStart"/>
      <w:r w:rsidRPr="00476D2F">
        <w:t>HL_decode</w:t>
      </w:r>
      <w:proofErr w:type="spellEnd"/>
      <w:r w:rsidRPr="00476D2F">
        <w:t xml:space="preserve">, and </w:t>
      </w:r>
      <w:proofErr w:type="spellStart"/>
      <w:r w:rsidRPr="00476D2F">
        <w:t>HL_mq_delete</w:t>
      </w:r>
      <w:proofErr w:type="spellEnd"/>
      <w:r w:rsidRPr="00476D2F">
        <w:t xml:space="preserve">). This sequence of verbs is recommended, rather than the verb </w:t>
      </w:r>
      <w:proofErr w:type="spellStart"/>
      <w:r w:rsidRPr="00476D2F">
        <w:t>HL_mq_get</w:t>
      </w:r>
      <w:proofErr w:type="spellEnd"/>
      <w:r w:rsidRPr="00476D2F">
        <w:t>, to overcome deletion of a message if it does not fit in a memory buffer</w:t>
      </w:r>
      <w:r w:rsidR="00FA14F8" w:rsidRPr="00476D2F">
        <w:t>;</w:t>
      </w:r>
    </w:p>
    <w:p w14:paraId="24EE7BD4" w14:textId="77777777" w:rsidR="00DF47BE" w:rsidRPr="00476D2F" w:rsidRDefault="00DF47BE" w:rsidP="00117A38">
      <w:pPr>
        <w:numPr>
          <w:ilvl w:val="1"/>
          <w:numId w:val="34"/>
        </w:numPr>
        <w:spacing w:before="120" w:after="120"/>
      </w:pPr>
      <w:r w:rsidRPr="00476D2F">
        <w:t xml:space="preserve">Decode the received data descriptor into another data descriptor, for application usage. No application profile is to be communicated to this verb. This verb checks the correctness of the </w:t>
      </w:r>
      <w:proofErr w:type="spellStart"/>
      <w:r w:rsidRPr="00476D2F">
        <w:t>CodePage</w:t>
      </w:r>
      <w:proofErr w:type="spellEnd"/>
      <w:r w:rsidRPr="00476D2F">
        <w:t xml:space="preserve"> and </w:t>
      </w:r>
      <w:proofErr w:type="spellStart"/>
      <w:r w:rsidRPr="00476D2F">
        <w:t>HostFormat</w:t>
      </w:r>
      <w:proofErr w:type="spellEnd"/>
      <w:r w:rsidRPr="00476D2F">
        <w:t xml:space="preserve"> used</w:t>
      </w:r>
      <w:r w:rsidR="00FA14F8" w:rsidRPr="00476D2F">
        <w:t>;</w:t>
      </w:r>
    </w:p>
    <w:p w14:paraId="24EE7BD5" w14:textId="77777777" w:rsidR="00DF47BE" w:rsidRPr="00476D2F" w:rsidRDefault="00DF47BE" w:rsidP="00117A38">
      <w:pPr>
        <w:numPr>
          <w:ilvl w:val="1"/>
          <w:numId w:val="34"/>
        </w:numPr>
        <w:spacing w:before="120" w:after="120"/>
      </w:pPr>
      <w:r w:rsidRPr="00476D2F">
        <w:t>Closing the opened message queue (</w:t>
      </w:r>
      <w:proofErr w:type="spellStart"/>
      <w:r w:rsidRPr="00476D2F">
        <w:t>HL_mq_close</w:t>
      </w:r>
      <w:proofErr w:type="spellEnd"/>
      <w:r w:rsidRPr="00476D2F">
        <w:t>).</w:t>
      </w:r>
    </w:p>
    <w:p w14:paraId="24EE7BD6" w14:textId="77777777" w:rsidR="00DF47BE" w:rsidRPr="00476D2F" w:rsidRDefault="00DF47BE" w:rsidP="00117A38">
      <w:pPr>
        <w:pStyle w:val="Indent2"/>
        <w:keepNext/>
        <w:numPr>
          <w:ilvl w:val="0"/>
          <w:numId w:val="37"/>
        </w:numPr>
      </w:pPr>
      <w:r w:rsidRPr="00476D2F">
        <w:t>Program Disconnection phase:</w:t>
      </w:r>
    </w:p>
    <w:p w14:paraId="24EE7BD7" w14:textId="77777777" w:rsidR="00DF47BE" w:rsidRPr="00476D2F" w:rsidRDefault="00DF47BE" w:rsidP="00117A38">
      <w:pPr>
        <w:numPr>
          <w:ilvl w:val="1"/>
          <w:numId w:val="34"/>
        </w:numPr>
        <w:spacing w:before="120" w:after="120"/>
      </w:pPr>
      <w:r w:rsidRPr="00476D2F">
        <w:t>Disconnection from the Queue Manager (</w:t>
      </w:r>
      <w:proofErr w:type="spellStart"/>
      <w:r w:rsidRPr="00476D2F">
        <w:t>HL_mq_disc</w:t>
      </w:r>
      <w:proofErr w:type="spellEnd"/>
      <w:r w:rsidRPr="00476D2F">
        <w:t>)</w:t>
      </w:r>
      <w:r w:rsidR="00FA14F8" w:rsidRPr="00476D2F">
        <w:t>;</w:t>
      </w:r>
    </w:p>
    <w:p w14:paraId="24EE7BD8" w14:textId="77777777" w:rsidR="00DF47BE" w:rsidRPr="00476D2F" w:rsidRDefault="00DF47BE" w:rsidP="00117A38">
      <w:pPr>
        <w:numPr>
          <w:ilvl w:val="1"/>
          <w:numId w:val="34"/>
        </w:numPr>
        <w:spacing w:before="120" w:after="120"/>
      </w:pPr>
      <w:r w:rsidRPr="00476D2F">
        <w:t>Destruction of the security context (</w:t>
      </w:r>
      <w:proofErr w:type="spellStart"/>
      <w:r w:rsidRPr="00476D2F">
        <w:t>HL_delete_sec_context</w:t>
      </w:r>
      <w:proofErr w:type="spellEnd"/>
      <w:r w:rsidRPr="00476D2F">
        <w:t>)</w:t>
      </w:r>
      <w:r w:rsidR="00FA14F8" w:rsidRPr="00476D2F">
        <w:t>;</w:t>
      </w:r>
    </w:p>
    <w:p w14:paraId="24EE7BD9" w14:textId="77777777" w:rsidR="00DF47BE" w:rsidRPr="00476D2F" w:rsidRDefault="00DF47BE" w:rsidP="00117A38">
      <w:pPr>
        <w:numPr>
          <w:ilvl w:val="1"/>
          <w:numId w:val="34"/>
        </w:numPr>
        <w:spacing w:before="120"/>
      </w:pPr>
      <w:r w:rsidRPr="00476D2F">
        <w:t>Disconnection from the CSI stack (</w:t>
      </w:r>
      <w:proofErr w:type="spellStart"/>
      <w:r w:rsidRPr="00476D2F">
        <w:t>HL_unbind</w:t>
      </w:r>
      <w:proofErr w:type="spellEnd"/>
      <w:r w:rsidRPr="00476D2F">
        <w:t>).</w:t>
      </w:r>
    </w:p>
    <w:p w14:paraId="24EE7BDA" w14:textId="2092281B" w:rsidR="00DF47BE" w:rsidRPr="00476D2F" w:rsidRDefault="00DF47BE">
      <w:pPr>
        <w:pStyle w:val="BodyTextIndent"/>
      </w:pPr>
      <w:r w:rsidRPr="00476D2F">
        <w:t xml:space="preserve">These four execution phases can be executed in a sequence as is for instance shown by </w:t>
      </w:r>
      <w:fldSimple w:instr="REF _Ref424641682 \* MERGEFORMAT">
        <w:r w:rsidR="004501EF" w:rsidRPr="00476D2F">
          <w:t xml:space="preserve">Figure </w:t>
        </w:r>
        <w:r w:rsidR="004501EF">
          <w:t>48</w:t>
        </w:r>
      </w:fldSimple>
      <w:r w:rsidRPr="00476D2F">
        <w:t>. Other sequences are also possible, e.g. parallel sending and reception of messages or parallel sending of messages to different queues. Another option is to combine the Sending and Receiving phases into one routine. This routine may first send and secondly read messages out of queues.</w:t>
      </w:r>
    </w:p>
    <w:p w14:paraId="24EE7BDB" w14:textId="77777777" w:rsidR="00DF47BE" w:rsidRPr="00476D2F" w:rsidRDefault="00DF47BE">
      <w:r w:rsidRPr="00476D2F">
        <w:t>It is recommended to distinguish between priorities in sending and receiving, e.g. first browsing a queue for high priority messages before the messages with normal priority are received from the same queue.</w:t>
      </w:r>
    </w:p>
    <w:p w14:paraId="24EE7BDC" w14:textId="77777777" w:rsidR="00DF47BE" w:rsidRPr="00476D2F" w:rsidRDefault="00DF47BE">
      <w:r w:rsidRPr="00476D2F">
        <w:t>For reception, all available queues for reading identified via the Access Control List need to be browsed. A sequence of browsing and reading is up to each application developer.</w:t>
      </w:r>
    </w:p>
    <w:p w14:paraId="24EE7BDD" w14:textId="77777777" w:rsidR="00DF47BE" w:rsidRPr="00476D2F" w:rsidRDefault="000534C0">
      <w:pPr>
        <w:jc w:val="center"/>
      </w:pPr>
      <w:r w:rsidRPr="00476D2F">
        <w:rPr>
          <w:noProof/>
          <w:lang w:val="en-IE" w:eastAsia="en-IE"/>
        </w:rPr>
        <w:drawing>
          <wp:inline distT="0" distB="0" distL="0" distR="0" wp14:anchorId="24EE7E77" wp14:editId="75E658B1">
            <wp:extent cx="3960204" cy="41071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2" cstate="print"/>
                    <a:srcRect/>
                    <a:stretch>
                      <a:fillRect/>
                    </a:stretch>
                  </pic:blipFill>
                  <pic:spPr bwMode="auto">
                    <a:xfrm>
                      <a:off x="0" y="0"/>
                      <a:ext cx="3967916" cy="4115178"/>
                    </a:xfrm>
                    <a:prstGeom prst="rect">
                      <a:avLst/>
                    </a:prstGeom>
                    <a:noFill/>
                    <a:ln w="9525">
                      <a:noFill/>
                      <a:miter lim="800000"/>
                      <a:headEnd/>
                      <a:tailEnd/>
                    </a:ln>
                  </pic:spPr>
                </pic:pic>
              </a:graphicData>
            </a:graphic>
          </wp:inline>
        </w:drawing>
      </w:r>
    </w:p>
    <w:p w14:paraId="24EE7BDE" w14:textId="48435861" w:rsidR="00DF47BE" w:rsidRPr="00476D2F" w:rsidRDefault="00DF47BE" w:rsidP="008F703C">
      <w:pPr>
        <w:pStyle w:val="Caption"/>
      </w:pPr>
      <w:bookmarkStart w:id="2053" w:name="_Ref424641682"/>
      <w:bookmarkStart w:id="2054" w:name="_Toc425570456"/>
      <w:bookmarkStart w:id="2055" w:name="_Toc455980443"/>
      <w:bookmarkStart w:id="2056" w:name="_Toc456517880"/>
      <w:bookmarkStart w:id="2057" w:name="_Toc470515323"/>
      <w:bookmarkStart w:id="2058" w:name="_Toc473825787"/>
      <w:bookmarkStart w:id="2059" w:name="_Toc474213131"/>
      <w:bookmarkStart w:id="2060" w:name="_Toc46228966"/>
      <w:bookmarkStart w:id="2061" w:name="_Toc77049006"/>
      <w:bookmarkStart w:id="2062" w:name="_Toc526249308"/>
      <w:bookmarkStart w:id="2063" w:name="_Toc185900925"/>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48</w:t>
      </w:r>
      <w:r w:rsidR="005F54AB" w:rsidRPr="00476D2F">
        <w:fldChar w:fldCharType="end"/>
      </w:r>
      <w:bookmarkEnd w:id="2053"/>
      <w:r w:rsidRPr="00476D2F">
        <w:t xml:space="preserve">: A possible sequence for using CSI </w:t>
      </w:r>
      <w:proofErr w:type="gramStart"/>
      <w:r w:rsidRPr="00476D2F">
        <w:t>verbs</w:t>
      </w:r>
      <w:bookmarkStart w:id="2064" w:name="_Hlt519339588"/>
      <w:bookmarkEnd w:id="2054"/>
      <w:bookmarkEnd w:id="2055"/>
      <w:bookmarkEnd w:id="2056"/>
      <w:bookmarkEnd w:id="2057"/>
      <w:bookmarkEnd w:id="2058"/>
      <w:bookmarkEnd w:id="2059"/>
      <w:bookmarkEnd w:id="2060"/>
      <w:bookmarkEnd w:id="2061"/>
      <w:bookmarkEnd w:id="2062"/>
      <w:bookmarkEnd w:id="2063"/>
      <w:bookmarkEnd w:id="2064"/>
      <w:proofErr w:type="gramEnd"/>
    </w:p>
    <w:p w14:paraId="24EE7BDF" w14:textId="77777777" w:rsidR="00DF47BE" w:rsidRPr="00476D2F" w:rsidRDefault="00DF47BE">
      <w:r w:rsidRPr="00476D2F">
        <w:t>Message queue opening and closing and queue access verbs, as shown in the Sending and Receiving phases, can be inter-mixed in any sequence with the restriction that queues must be properly opened before messages can be written to or read from it.</w:t>
      </w:r>
    </w:p>
    <w:p w14:paraId="24EE7BE0" w14:textId="77777777" w:rsidR="00DF47BE" w:rsidRPr="00476D2F" w:rsidRDefault="00DF47BE">
      <w:r w:rsidRPr="00476D2F">
        <w:t xml:space="preserve">All program interactions are with the local Queue Manager running in the local CCN gateway. As a consequence, the transmission and processing delays do not slow </w:t>
      </w:r>
      <w:proofErr w:type="gramStart"/>
      <w:r w:rsidRPr="00476D2F">
        <w:t>sending</w:t>
      </w:r>
      <w:proofErr w:type="gramEnd"/>
      <w:r w:rsidRPr="00476D2F">
        <w:t xml:space="preserve"> or receiving programs and the response times are significantly improved.</w:t>
      </w:r>
    </w:p>
    <w:p w14:paraId="24EE7BE1" w14:textId="77777777" w:rsidR="00DF47BE" w:rsidRPr="00476D2F" w:rsidRDefault="00DF47BE">
      <w:r w:rsidRPr="00476D2F">
        <w:t xml:space="preserve">Errors related to the use of CCN/CSI are specified in the appropriate CCN/CSI documentation. They </w:t>
      </w:r>
      <w:proofErr w:type="gramStart"/>
      <w:r w:rsidRPr="00476D2F">
        <w:t>have to</w:t>
      </w:r>
      <w:proofErr w:type="gramEnd"/>
      <w:r w:rsidRPr="00476D2F">
        <w:t xml:space="preserve"> be handled by an application program connecting to the CSI stack.</w:t>
      </w:r>
    </w:p>
    <w:p w14:paraId="24EE7BE2" w14:textId="77777777" w:rsidR="00DF47BE" w:rsidRPr="00476D2F" w:rsidRDefault="00DF47BE">
      <w:r w:rsidRPr="00476D2F">
        <w:t xml:space="preserve">The next examples use the arguments (CSILONG)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t xml:space="preserve"> as output parameters of a CSI verb.</w:t>
      </w:r>
      <w:r w:rsidRPr="00476D2F">
        <w:rPr>
          <w:b/>
        </w:rPr>
        <w:t xml:space="preserve"> </w:t>
      </w:r>
      <w:r w:rsidRPr="00476D2F">
        <w:t>The first indicates success or failure and, in case of failure, the second gives the reason for failure. Working code should check these values after every CCN/CSI call.</w:t>
      </w:r>
    </w:p>
    <w:p w14:paraId="24EE7BE5" w14:textId="201F74E3" w:rsidR="00DF47BE" w:rsidRPr="00476D2F" w:rsidRDefault="00DF47BE" w:rsidP="006F347D">
      <w:pPr>
        <w:pStyle w:val="Heading3"/>
      </w:pPr>
      <w:bookmarkStart w:id="2065" w:name="_Toc425570439"/>
      <w:bookmarkStart w:id="2066" w:name="_Toc455980398"/>
      <w:bookmarkStart w:id="2067" w:name="_Toc456517753"/>
      <w:bookmarkStart w:id="2068" w:name="_Toc470515291"/>
      <w:bookmarkStart w:id="2069" w:name="_Toc473625774"/>
      <w:bookmarkStart w:id="2070" w:name="_Toc473732638"/>
      <w:bookmarkStart w:id="2071" w:name="_Toc473825731"/>
      <w:bookmarkStart w:id="2072" w:name="_Toc259460413"/>
      <w:bookmarkStart w:id="2073" w:name="_Toc526170542"/>
      <w:bookmarkStart w:id="2074" w:name="_Toc410548840"/>
      <w:bookmarkStart w:id="2075" w:name="_Toc411241093"/>
      <w:bookmarkStart w:id="2076" w:name="_Toc412951866"/>
      <w:bookmarkStart w:id="2077" w:name="_Toc412952997"/>
      <w:bookmarkStart w:id="2078" w:name="_Toc185900827"/>
      <w:r w:rsidRPr="00476D2F">
        <w:t xml:space="preserve">Program </w:t>
      </w:r>
      <w:proofErr w:type="gramStart"/>
      <w:r w:rsidRPr="00476D2F">
        <w:t>connection</w:t>
      </w:r>
      <w:bookmarkEnd w:id="2065"/>
      <w:bookmarkEnd w:id="2066"/>
      <w:bookmarkEnd w:id="2067"/>
      <w:bookmarkEnd w:id="2068"/>
      <w:bookmarkEnd w:id="2069"/>
      <w:bookmarkEnd w:id="2070"/>
      <w:bookmarkEnd w:id="2071"/>
      <w:bookmarkEnd w:id="2072"/>
      <w:bookmarkEnd w:id="2073"/>
      <w:bookmarkEnd w:id="2078"/>
      <w:proofErr w:type="gramEnd"/>
    </w:p>
    <w:p w14:paraId="24EE7BE6" w14:textId="77777777" w:rsidR="00DF47BE" w:rsidRPr="00476D2F" w:rsidRDefault="00DF47BE">
      <w:r w:rsidRPr="00476D2F">
        <w:t>The following pseudo-code is given for connection of an application named “NCA” to the CCN Gateway.</w:t>
      </w:r>
    </w:p>
    <w:p w14:paraId="24EE7BE7" w14:textId="77777777" w:rsidR="00DF47BE" w:rsidRPr="00476D2F" w:rsidRDefault="00DF47BE">
      <w:pPr>
        <w:keepNext/>
        <w:jc w:val="left"/>
        <w:rPr>
          <w:b/>
        </w:rPr>
      </w:pPr>
      <w:r w:rsidRPr="00476D2F">
        <w:rPr>
          <w:b/>
        </w:rPr>
        <w:t xml:space="preserve">Connect (out MQHCONN, </w:t>
      </w:r>
      <w:proofErr w:type="spellStart"/>
      <w:r w:rsidRPr="00476D2F">
        <w:rPr>
          <w:b/>
        </w:rPr>
        <w:t>Returncode</w:t>
      </w:r>
      <w:proofErr w:type="spellEnd"/>
      <w:r w:rsidRPr="00476D2F">
        <w:rPr>
          <w:b/>
        </w:rPr>
        <w:t>)</w:t>
      </w:r>
    </w:p>
    <w:p w14:paraId="24EE7BE8" w14:textId="77777777" w:rsidR="00DF47BE" w:rsidRPr="00476D2F" w:rsidRDefault="00DF47BE" w:rsidP="00117A38">
      <w:pPr>
        <w:numPr>
          <w:ilvl w:val="0"/>
          <w:numId w:val="34"/>
        </w:numPr>
        <w:spacing w:before="120" w:after="120"/>
      </w:pPr>
      <w:r w:rsidRPr="00476D2F">
        <w:t xml:space="preserve">The result of the connection is an identifier that needs to be used for sending, receiving, and disconnecting a session with the CCN Gateway (MQHCONN). The result of the execution of this routine is given in </w:t>
      </w:r>
      <w:proofErr w:type="spellStart"/>
      <w:r w:rsidRPr="00476D2F">
        <w:t>Returncode</w:t>
      </w:r>
      <w:proofErr w:type="spellEnd"/>
      <w:r w:rsidRPr="00476D2F">
        <w:t xml:space="preserve">. Errors for executing verbs can possibly be hidden in the connect routine by retrying to connect to the Gateway more than once. Some errors, e.g. there is no validated user password, which require a systems administrator to </w:t>
      </w:r>
      <w:proofErr w:type="gramStart"/>
      <w:r w:rsidRPr="00476D2F">
        <w:t>take action</w:t>
      </w:r>
      <w:proofErr w:type="gramEnd"/>
      <w:r w:rsidRPr="00476D2F">
        <w:t>, need to be passed to the application.</w:t>
      </w:r>
    </w:p>
    <w:p w14:paraId="24EE7BE9" w14:textId="77777777" w:rsidR="00DF47BE" w:rsidRPr="00476D2F" w:rsidRDefault="00DF47BE">
      <w:pPr>
        <w:keepNext/>
        <w:jc w:val="left"/>
        <w:rPr>
          <w:b/>
        </w:rPr>
      </w:pPr>
      <w:proofErr w:type="spellStart"/>
      <w:r w:rsidRPr="00476D2F">
        <w:rPr>
          <w:b/>
        </w:rPr>
        <w:t>HL_bind</w:t>
      </w:r>
      <w:proofErr w:type="spellEnd"/>
      <w:r w:rsidRPr="00476D2F">
        <w:rPr>
          <w:b/>
        </w:rPr>
        <w:t xml:space="preserve"> (in “NCA”, “”, out CSIQOS,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BEA" w14:textId="150A16EF" w:rsidR="00DF47BE" w:rsidRPr="00476D2F" w:rsidRDefault="00DF47BE" w:rsidP="00117A38">
      <w:pPr>
        <w:numPr>
          <w:ilvl w:val="0"/>
          <w:numId w:val="34"/>
        </w:numPr>
        <w:spacing w:before="120" w:after="120"/>
      </w:pPr>
      <w:r w:rsidRPr="00476D2F">
        <w:rPr>
          <w:i/>
        </w:rPr>
        <w:t>“</w:t>
      </w:r>
      <w:r w:rsidRPr="00476D2F">
        <w:t xml:space="preserve">NCA” is now bound to the CSI stack. Default </w:t>
      </w:r>
      <w:proofErr w:type="spellStart"/>
      <w:r w:rsidRPr="00476D2F">
        <w:t>ProxyName</w:t>
      </w:r>
      <w:proofErr w:type="spellEnd"/>
      <w:r w:rsidRPr="00476D2F">
        <w:t xml:space="preserve"> was used (the empty string “”)</w:t>
      </w:r>
      <w:r w:rsidR="005C4734">
        <w:t>;</w:t>
      </w:r>
    </w:p>
    <w:p w14:paraId="24EE7BEB" w14:textId="77777777" w:rsidR="00DF47BE" w:rsidRPr="00476D2F" w:rsidRDefault="00DF47BE" w:rsidP="00117A38">
      <w:pPr>
        <w:numPr>
          <w:ilvl w:val="0"/>
          <w:numId w:val="34"/>
        </w:numPr>
        <w:spacing w:before="120" w:after="120"/>
      </w:pPr>
      <w:r w:rsidRPr="00476D2F">
        <w:t>Default QoS for “NCA” is returned by the Gateway in parameter CSIQOS.</w:t>
      </w:r>
    </w:p>
    <w:p w14:paraId="24EE7BEC" w14:textId="3F1E9961" w:rsidR="00DF47BE" w:rsidRPr="00476D2F" w:rsidRDefault="00DF47BE" w:rsidP="00117A38">
      <w:pPr>
        <w:numPr>
          <w:ilvl w:val="0"/>
          <w:numId w:val="34"/>
        </w:numPr>
        <w:spacing w:before="120" w:after="120"/>
      </w:pPr>
      <w:r w:rsidRPr="00476D2F">
        <w:t>The first CSILONG indicates the success or failure of the verb execution, whereas the second specifies an error reason. If CSILONG indicates a failure, a retry of Connect may be tried, depending on the error reason</w:t>
      </w:r>
      <w:r w:rsidR="005C4734">
        <w:t>;</w:t>
      </w:r>
    </w:p>
    <w:p w14:paraId="24EE7BED" w14:textId="435F98AF" w:rsidR="00DF47BE" w:rsidRPr="00476D2F" w:rsidRDefault="00DF47BE" w:rsidP="00117A38">
      <w:pPr>
        <w:numPr>
          <w:ilvl w:val="0"/>
          <w:numId w:val="34"/>
        </w:numPr>
        <w:spacing w:before="120" w:after="120"/>
      </w:pPr>
      <w:r w:rsidRPr="00476D2F">
        <w:t xml:space="preserve">The application </w:t>
      </w:r>
      <w:proofErr w:type="gramStart"/>
      <w:r w:rsidRPr="00476D2F">
        <w:t>is in charge of</w:t>
      </w:r>
      <w:proofErr w:type="gramEnd"/>
      <w:r w:rsidRPr="00476D2F">
        <w:t xml:space="preserve"> obtaining security credentials: </w:t>
      </w:r>
      <w:proofErr w:type="spellStart"/>
      <w:r w:rsidRPr="00476D2F">
        <w:t>UserName</w:t>
      </w:r>
      <w:proofErr w:type="spellEnd"/>
      <w:r w:rsidRPr="00476D2F">
        <w:t xml:space="preserve"> equals “NCA” and, “</w:t>
      </w:r>
      <w:proofErr w:type="spellStart"/>
      <w:r w:rsidRPr="00476D2F">
        <w:t>UserPassword</w:t>
      </w:r>
      <w:proofErr w:type="spellEnd"/>
      <w:r w:rsidRPr="00476D2F">
        <w:t>” and “</w:t>
      </w:r>
      <w:proofErr w:type="spellStart"/>
      <w:r w:rsidRPr="00476D2F">
        <w:t>ApplicationKey</w:t>
      </w:r>
      <w:proofErr w:type="spellEnd"/>
      <w:r w:rsidRPr="00476D2F">
        <w:t xml:space="preserve">” have to be valid parameter values checked by the CCN Gateway. The variable </w:t>
      </w:r>
      <w:proofErr w:type="spellStart"/>
      <w:r w:rsidRPr="00476D2F">
        <w:t>SecurityInfo</w:t>
      </w:r>
      <w:proofErr w:type="spellEnd"/>
      <w:r w:rsidRPr="00476D2F">
        <w:t xml:space="preserve">, with type CSISECINFO, has been filled as explained above in paragraph </w:t>
      </w:r>
      <w:r w:rsidR="00A9312B" w:rsidRPr="00476D2F">
        <w:fldChar w:fldCharType="begin"/>
      </w:r>
      <w:r w:rsidR="00A9312B" w:rsidRPr="00476D2F">
        <w:instrText xml:space="preserve"> REF _Ref458430785 \n \h  \* MERGEFORMAT </w:instrText>
      </w:r>
      <w:r w:rsidR="00A9312B" w:rsidRPr="00476D2F">
        <w:fldChar w:fldCharType="separate"/>
      </w:r>
      <w:r w:rsidR="004501EF">
        <w:t>VIII.2.9</w:t>
      </w:r>
      <w:r w:rsidR="00A9312B" w:rsidRPr="00476D2F">
        <w:fldChar w:fldCharType="end"/>
      </w:r>
      <w:r w:rsidRPr="00476D2F">
        <w:t>.</w:t>
      </w:r>
    </w:p>
    <w:p w14:paraId="24EE7BEE" w14:textId="14D7A3DB" w:rsidR="00DF47BE" w:rsidRPr="00476D2F" w:rsidRDefault="00DF47BE">
      <w:pPr>
        <w:keepNext/>
        <w:jc w:val="left"/>
        <w:rPr>
          <w:b/>
        </w:rPr>
      </w:pPr>
      <w:proofErr w:type="spellStart"/>
      <w:r w:rsidRPr="00476D2F">
        <w:rPr>
          <w:b/>
        </w:rPr>
        <w:t>HL_init_sec_context</w:t>
      </w:r>
      <w:proofErr w:type="spellEnd"/>
      <w:r w:rsidRPr="00476D2F">
        <w:rPr>
          <w:b/>
        </w:rPr>
        <w:t xml:space="preserve"> (in </w:t>
      </w:r>
      <w:proofErr w:type="spellStart"/>
      <w:r w:rsidRPr="00476D2F">
        <w:rPr>
          <w:b/>
        </w:rPr>
        <w:t>SecurityInfo</w:t>
      </w:r>
      <w:proofErr w:type="spellEnd"/>
      <w:r w:rsidRPr="00476D2F">
        <w:rPr>
          <w:b/>
        </w:rPr>
        <w:t xml:space="preserve">,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BEF" w14:textId="77777777" w:rsidR="00DF47BE" w:rsidRPr="00476D2F" w:rsidRDefault="00DF47BE" w:rsidP="00117A38">
      <w:pPr>
        <w:numPr>
          <w:ilvl w:val="0"/>
          <w:numId w:val="34"/>
        </w:numPr>
        <w:spacing w:before="120" w:after="120"/>
      </w:pPr>
      <w:r w:rsidRPr="00476D2F">
        <w:t xml:space="preserve">Security context between Application Platform and CCN gateway is established. If the security context could not be established, the CSILONG parameters contain the success or failure with the associated reason. The application key and username </w:t>
      </w:r>
      <w:proofErr w:type="gramStart"/>
      <w:r w:rsidRPr="00476D2F">
        <w:t>is</w:t>
      </w:r>
      <w:proofErr w:type="gramEnd"/>
      <w:r w:rsidRPr="00476D2F">
        <w:t xml:space="preserve"> checked by the X.500 directory of the Gateway. Both parameters need to be known to the application.</w:t>
      </w:r>
    </w:p>
    <w:p w14:paraId="24EE7BF0" w14:textId="77777777" w:rsidR="00DF47BE" w:rsidRPr="00476D2F" w:rsidRDefault="00DF47BE">
      <w:pPr>
        <w:keepNext/>
        <w:jc w:val="left"/>
        <w:rPr>
          <w:b/>
        </w:rPr>
      </w:pPr>
      <w:proofErr w:type="spellStart"/>
      <w:r w:rsidRPr="00476D2F">
        <w:rPr>
          <w:b/>
        </w:rPr>
        <w:t>HL_mq_conn</w:t>
      </w:r>
      <w:proofErr w:type="spellEnd"/>
      <w:r w:rsidRPr="00476D2F">
        <w:rPr>
          <w:b/>
        </w:rPr>
        <w:t xml:space="preserve"> (in </w:t>
      </w:r>
      <w:proofErr w:type="spellStart"/>
      <w:r w:rsidRPr="00476D2F">
        <w:rPr>
          <w:b/>
        </w:rPr>
        <w:t>Mqman</w:t>
      </w:r>
      <w:proofErr w:type="spellEnd"/>
      <w:r w:rsidRPr="00476D2F">
        <w:rPr>
          <w:b/>
        </w:rPr>
        <w:t xml:space="preserve">, out MQHCONN,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3B845B8B" w14:textId="6D588033" w:rsidR="006901EC" w:rsidRDefault="00DF47BE" w:rsidP="006901EC">
      <w:pPr>
        <w:numPr>
          <w:ilvl w:val="0"/>
          <w:numId w:val="34"/>
        </w:numPr>
        <w:spacing w:before="120" w:after="120"/>
      </w:pPr>
      <w:r w:rsidRPr="00476D2F">
        <w:t xml:space="preserve">Application is connected to the message queue management system identified by </w:t>
      </w:r>
      <w:proofErr w:type="spellStart"/>
      <w:r w:rsidRPr="00476D2F">
        <w:t>Mqman</w:t>
      </w:r>
      <w:proofErr w:type="spellEnd"/>
      <w:r w:rsidRPr="00476D2F">
        <w:t>. The Gateway returns the status of the execution of the verb and an identifier to be used during exchange of information between the “NCA” and the Gateway (MQHCONN).</w:t>
      </w:r>
    </w:p>
    <w:p w14:paraId="773B1405" w14:textId="77777777" w:rsidR="006901EC" w:rsidRDefault="006901EC" w:rsidP="006901EC">
      <w:pPr>
        <w:spacing w:before="120" w:after="120"/>
      </w:pPr>
    </w:p>
    <w:p w14:paraId="4596E6E2" w14:textId="77777777" w:rsidR="00561A8D" w:rsidRDefault="00561A8D" w:rsidP="006901EC">
      <w:pPr>
        <w:spacing w:before="120" w:after="120"/>
      </w:pPr>
    </w:p>
    <w:p w14:paraId="3000F436" w14:textId="77777777" w:rsidR="00561A8D" w:rsidRDefault="00561A8D" w:rsidP="006901EC">
      <w:pPr>
        <w:spacing w:before="120" w:after="120"/>
      </w:pPr>
    </w:p>
    <w:p w14:paraId="729CD23C" w14:textId="77777777" w:rsidR="00561A8D" w:rsidRPr="00476D2F" w:rsidRDefault="00561A8D" w:rsidP="006901EC">
      <w:pPr>
        <w:spacing w:before="120" w:after="120"/>
      </w:pPr>
    </w:p>
    <w:p w14:paraId="24EE7BF2" w14:textId="77777777" w:rsidR="00DF47BE" w:rsidRPr="00476D2F" w:rsidRDefault="00DF47BE" w:rsidP="006F347D">
      <w:pPr>
        <w:pStyle w:val="Heading3"/>
      </w:pPr>
      <w:bookmarkStart w:id="2079" w:name="_Toc425570440"/>
      <w:bookmarkStart w:id="2080" w:name="_Toc455980399"/>
      <w:bookmarkStart w:id="2081" w:name="_Toc456517754"/>
      <w:bookmarkStart w:id="2082" w:name="_Toc470515292"/>
      <w:bookmarkStart w:id="2083" w:name="_Toc473625775"/>
      <w:bookmarkStart w:id="2084" w:name="_Toc473732639"/>
      <w:bookmarkStart w:id="2085" w:name="_Toc473825732"/>
      <w:bookmarkStart w:id="2086" w:name="_Toc259460414"/>
      <w:bookmarkStart w:id="2087" w:name="_Toc526170543"/>
      <w:bookmarkStart w:id="2088" w:name="_Toc185900828"/>
      <w:r w:rsidRPr="00476D2F">
        <w:t>Sending</w:t>
      </w:r>
      <w:bookmarkEnd w:id="2074"/>
      <w:bookmarkEnd w:id="2075"/>
      <w:bookmarkEnd w:id="2076"/>
      <w:bookmarkEnd w:id="2077"/>
      <w:bookmarkEnd w:id="2079"/>
      <w:bookmarkEnd w:id="2080"/>
      <w:bookmarkEnd w:id="2081"/>
      <w:bookmarkEnd w:id="2082"/>
      <w:bookmarkEnd w:id="2083"/>
      <w:bookmarkEnd w:id="2084"/>
      <w:bookmarkEnd w:id="2085"/>
      <w:bookmarkEnd w:id="2086"/>
      <w:bookmarkEnd w:id="2087"/>
      <w:bookmarkEnd w:id="2088"/>
    </w:p>
    <w:p w14:paraId="24EE7BF3" w14:textId="0FEA9AE8" w:rsidR="00DF47BE" w:rsidRPr="00476D2F" w:rsidRDefault="00DF47BE">
      <w:r w:rsidRPr="00476D2F">
        <w:t>For sending a</w:t>
      </w:r>
      <w:r w:rsidR="001045AF" w:rsidRPr="00476D2F">
        <w:t>n</w:t>
      </w:r>
      <w:r w:rsidRPr="00476D2F">
        <w:t xml:space="preserve"> </w:t>
      </w:r>
      <w:r w:rsidR="00C1401A" w:rsidRPr="00476D2F">
        <w:t>EDIFACT</w:t>
      </w:r>
      <w:r w:rsidRPr="00476D2F">
        <w:t xml:space="preserve"> interchange to a given queue in the context of a connection previously set up, the pseudo-code is as follows:</w:t>
      </w:r>
    </w:p>
    <w:p w14:paraId="24EE7BF4" w14:textId="77777777" w:rsidR="00DF47BE" w:rsidRPr="00476D2F" w:rsidRDefault="00DF47BE">
      <w:proofErr w:type="spellStart"/>
      <w:r w:rsidRPr="00476D2F">
        <w:rPr>
          <w:b/>
        </w:rPr>
        <w:t>queuename</w:t>
      </w:r>
      <w:proofErr w:type="spellEnd"/>
      <w:r w:rsidRPr="00476D2F">
        <w:rPr>
          <w:b/>
        </w:rPr>
        <w:t>:</w:t>
      </w:r>
      <w:r w:rsidRPr="00476D2F">
        <w:t xml:space="preserve"> name of a queue as defined in previous paragraphs, for example:</w:t>
      </w:r>
    </w:p>
    <w:p w14:paraId="24EE7BF5" w14:textId="77777777" w:rsidR="00DF47BE" w:rsidRPr="00476D2F" w:rsidRDefault="00DF47BE">
      <w:pPr>
        <w:jc w:val="center"/>
      </w:pPr>
      <w:r w:rsidRPr="00476D2F">
        <w:t>CORE-LCT-QUE.NCTS@CUSTTAX.NL</w:t>
      </w:r>
    </w:p>
    <w:p w14:paraId="24EE7BF6" w14:textId="77777777" w:rsidR="00DF47BE" w:rsidRPr="00476D2F" w:rsidRDefault="00DF47BE">
      <w:pPr>
        <w:pStyle w:val="BodyText"/>
      </w:pPr>
      <w:r w:rsidRPr="00476D2F">
        <w:t xml:space="preserve">send(in </w:t>
      </w:r>
      <w:proofErr w:type="spellStart"/>
      <w:r w:rsidR="00C1401A" w:rsidRPr="00476D2F">
        <w:t>EDIFACT</w:t>
      </w:r>
      <w:r w:rsidRPr="00476D2F">
        <w:t>_interchange</w:t>
      </w:r>
      <w:proofErr w:type="spellEnd"/>
      <w:r w:rsidRPr="00476D2F">
        <w:t xml:space="preserve">, </w:t>
      </w:r>
      <w:proofErr w:type="spellStart"/>
      <w:r w:rsidRPr="00476D2F">
        <w:t>queuename</w:t>
      </w:r>
      <w:proofErr w:type="spellEnd"/>
      <w:r w:rsidRPr="00476D2F">
        <w:t xml:space="preserve">, MQHCONN, Correlation Identifier out </w:t>
      </w:r>
      <w:proofErr w:type="spellStart"/>
      <w:r w:rsidRPr="00476D2F">
        <w:t>ReturnCode</w:t>
      </w:r>
      <w:proofErr w:type="spellEnd"/>
      <w:r w:rsidRPr="00476D2F">
        <w:t>, Correlation Identifier)</w:t>
      </w:r>
    </w:p>
    <w:p w14:paraId="24EE7BF7" w14:textId="77777777" w:rsidR="00DF47BE" w:rsidRPr="00476D2F" w:rsidRDefault="00DF47BE" w:rsidP="00117A38">
      <w:pPr>
        <w:numPr>
          <w:ilvl w:val="0"/>
          <w:numId w:val="34"/>
        </w:numPr>
        <w:spacing w:before="120" w:after="120"/>
      </w:pPr>
      <w:r w:rsidRPr="00476D2F">
        <w:t xml:space="preserve">The send routine is specified as a </w:t>
      </w:r>
      <w:proofErr w:type="gramStart"/>
      <w:r w:rsidRPr="00476D2F">
        <w:t>high level</w:t>
      </w:r>
      <w:proofErr w:type="gramEnd"/>
      <w:r w:rsidRPr="00476D2F">
        <w:t xml:space="preserve"> routine that returns an error if something failed that could not be solved internally by this routine. The send routine can be extended by its internal error handling, thus hiding some specific results returned by a CCN Gateway. These results can be hidden by, for instance, retrying certain verbs several times. The Correlation Identifier parameter is a list to store the reference that is used by a CCN report message.</w:t>
      </w:r>
    </w:p>
    <w:p w14:paraId="24EE7BF8" w14:textId="77777777" w:rsidR="00DF47BE" w:rsidRPr="00476D2F" w:rsidRDefault="00DF47BE">
      <w:pPr>
        <w:pStyle w:val="BodyText"/>
      </w:pPr>
      <w:proofErr w:type="spellStart"/>
      <w:r w:rsidRPr="00476D2F">
        <w:t>prepare_objdesc</w:t>
      </w:r>
      <w:proofErr w:type="spellEnd"/>
      <w:r w:rsidRPr="00476D2F">
        <w:t xml:space="preserve">(in </w:t>
      </w:r>
      <w:proofErr w:type="spellStart"/>
      <w:r w:rsidRPr="00476D2F">
        <w:t>queuename</w:t>
      </w:r>
      <w:proofErr w:type="spellEnd"/>
      <w:r w:rsidRPr="00476D2F">
        <w:t xml:space="preserve">, out </w:t>
      </w:r>
      <w:proofErr w:type="spellStart"/>
      <w:r w:rsidRPr="00476D2F">
        <w:t>ObjDesc</w:t>
      </w:r>
      <w:proofErr w:type="spellEnd"/>
      <w:r w:rsidRPr="00476D2F">
        <w:t>)</w:t>
      </w:r>
    </w:p>
    <w:p w14:paraId="24EE7BF9" w14:textId="77777777" w:rsidR="00DF47BE" w:rsidRPr="00476D2F" w:rsidRDefault="00DF47BE" w:rsidP="00117A38">
      <w:pPr>
        <w:numPr>
          <w:ilvl w:val="0"/>
          <w:numId w:val="34"/>
        </w:numPr>
        <w:spacing w:before="120" w:after="120"/>
      </w:pPr>
      <w:r w:rsidRPr="00476D2F">
        <w:t xml:space="preserve">A structure </w:t>
      </w:r>
      <w:proofErr w:type="spellStart"/>
      <w:r w:rsidRPr="00476D2F">
        <w:t>ObjDesc</w:t>
      </w:r>
      <w:proofErr w:type="spellEnd"/>
      <w:r w:rsidRPr="00476D2F">
        <w:t xml:space="preserve"> is used to pass the name of the queue to be opened.</w:t>
      </w:r>
    </w:p>
    <w:p w14:paraId="24EE7BFA" w14:textId="77777777" w:rsidR="00DF47BE" w:rsidRPr="00476D2F" w:rsidRDefault="00DF47BE">
      <w:pPr>
        <w:pStyle w:val="BodyText"/>
      </w:pPr>
      <w:proofErr w:type="spellStart"/>
      <w:r w:rsidRPr="00476D2F">
        <w:t>HL_mq_open</w:t>
      </w:r>
      <w:proofErr w:type="spellEnd"/>
      <w:r w:rsidRPr="00476D2F">
        <w:t xml:space="preserve"> (in MQHCONN, </w:t>
      </w:r>
      <w:proofErr w:type="spellStart"/>
      <w:r w:rsidRPr="00476D2F">
        <w:t>ObjDesc</w:t>
      </w:r>
      <w:proofErr w:type="spellEnd"/>
      <w:r w:rsidRPr="00476D2F">
        <w:t xml:space="preserve">, CSIMQOO_OUTPUT, out Handle, </w:t>
      </w:r>
      <w:proofErr w:type="spellStart"/>
      <w:r w:rsidRPr="00476D2F">
        <w:t>pReturnCode</w:t>
      </w:r>
      <w:proofErr w:type="spellEnd"/>
      <w:r w:rsidRPr="00476D2F">
        <w:t xml:space="preserve">, </w:t>
      </w:r>
      <w:proofErr w:type="spellStart"/>
      <w:r w:rsidRPr="00476D2F">
        <w:t>pReasonCode</w:t>
      </w:r>
      <w:proofErr w:type="spellEnd"/>
      <w:r w:rsidRPr="00476D2F">
        <w:t>)</w:t>
      </w:r>
    </w:p>
    <w:p w14:paraId="24EE7BFB" w14:textId="77777777" w:rsidR="00DF47BE" w:rsidRPr="00476D2F" w:rsidRDefault="00DF47BE" w:rsidP="00117A38">
      <w:pPr>
        <w:numPr>
          <w:ilvl w:val="0"/>
          <w:numId w:val="34"/>
        </w:numPr>
        <w:spacing w:before="120" w:after="120"/>
      </w:pPr>
      <w:r w:rsidRPr="00476D2F">
        <w:t xml:space="preserve">The target queue is open for output. The MQHCONN refers to the connection between the NCA and the Queue Manager. The name of the queue to open is retrieved in </w:t>
      </w:r>
      <w:proofErr w:type="spellStart"/>
      <w:r w:rsidRPr="00476D2F">
        <w:t>ObjDesc</w:t>
      </w:r>
      <w:proofErr w:type="spellEnd"/>
      <w:r w:rsidRPr="00476D2F">
        <w:t xml:space="preserve">. The option CSIMQOO_OUTPUT makes the queue available for writing messages. The CSILONG parameters contain the result of the execution of the verb. The Handle is to be used for further access to the </w:t>
      </w:r>
      <w:proofErr w:type="gramStart"/>
      <w:r w:rsidRPr="00476D2F">
        <w:t>queue, once</w:t>
      </w:r>
      <w:proofErr w:type="gramEnd"/>
      <w:r w:rsidRPr="00476D2F">
        <w:t xml:space="preserve"> it has been opened.</w:t>
      </w:r>
    </w:p>
    <w:p w14:paraId="24EE7BFC" w14:textId="77777777" w:rsidR="00DF47BE" w:rsidRPr="00476D2F" w:rsidRDefault="00DF47BE">
      <w:pPr>
        <w:pStyle w:val="BodyText"/>
      </w:pPr>
      <w:proofErr w:type="spellStart"/>
      <w:r w:rsidRPr="00476D2F">
        <w:t>HL_alloc</w:t>
      </w:r>
      <w:proofErr w:type="spellEnd"/>
      <w:r w:rsidRPr="00476D2F">
        <w:t xml:space="preserve"> (in </w:t>
      </w:r>
      <w:proofErr w:type="spellStart"/>
      <w:r w:rsidRPr="00476D2F">
        <w:t>sizeof</w:t>
      </w:r>
      <w:proofErr w:type="spellEnd"/>
      <w:r w:rsidRPr="00476D2F">
        <w:t>(</w:t>
      </w:r>
      <w:proofErr w:type="spellStart"/>
      <w:r w:rsidR="00C1401A" w:rsidRPr="00476D2F">
        <w:t>EDIFACT</w:t>
      </w:r>
      <w:r w:rsidRPr="00476D2F">
        <w:t>_interchange</w:t>
      </w:r>
      <w:proofErr w:type="spellEnd"/>
      <w:r w:rsidRPr="00476D2F">
        <w:t xml:space="preserve">), out * </w:t>
      </w:r>
      <w:proofErr w:type="spellStart"/>
      <w:r w:rsidRPr="00476D2F">
        <w:t>pDataDesc</w:t>
      </w:r>
      <w:proofErr w:type="spellEnd"/>
      <w:r w:rsidRPr="00476D2F">
        <w:t xml:space="preserve">, </w:t>
      </w:r>
      <w:proofErr w:type="spellStart"/>
      <w:r w:rsidRPr="00476D2F">
        <w:t>pReturnCode</w:t>
      </w:r>
      <w:proofErr w:type="spellEnd"/>
      <w:r w:rsidRPr="00476D2F">
        <w:t xml:space="preserve">, </w:t>
      </w:r>
      <w:proofErr w:type="spellStart"/>
      <w:r w:rsidRPr="00476D2F">
        <w:t>pReasonCode</w:t>
      </w:r>
      <w:proofErr w:type="spellEnd"/>
    </w:p>
    <w:p w14:paraId="24EE7BFD" w14:textId="77777777" w:rsidR="00DF47BE" w:rsidRPr="00476D2F" w:rsidRDefault="00DF47BE">
      <w:pPr>
        <w:pStyle w:val="BodyText"/>
      </w:pPr>
      <w:proofErr w:type="spellStart"/>
      <w:r w:rsidRPr="00476D2F">
        <w:t>memcpy</w:t>
      </w:r>
      <w:proofErr w:type="spellEnd"/>
      <w:r w:rsidRPr="00476D2F">
        <w:t>(</w:t>
      </w:r>
      <w:proofErr w:type="spellStart"/>
      <w:r w:rsidRPr="00476D2F">
        <w:t>pDataDesc</w:t>
      </w:r>
      <w:proofErr w:type="spellEnd"/>
      <w:r w:rsidRPr="00476D2F">
        <w:t xml:space="preserve">-&gt;Data, </w:t>
      </w:r>
      <w:proofErr w:type="spellStart"/>
      <w:r w:rsidR="00C1401A" w:rsidRPr="00476D2F">
        <w:t>EDIFACT</w:t>
      </w:r>
      <w:r w:rsidRPr="00476D2F">
        <w:t>_interchange</w:t>
      </w:r>
      <w:proofErr w:type="spellEnd"/>
      <w:r w:rsidRPr="00476D2F">
        <w:t xml:space="preserve">, </w:t>
      </w:r>
      <w:proofErr w:type="spellStart"/>
      <w:r w:rsidRPr="00476D2F">
        <w:t>sizeof</w:t>
      </w:r>
      <w:proofErr w:type="spellEnd"/>
      <w:r w:rsidRPr="00476D2F">
        <w:t>(</w:t>
      </w:r>
      <w:proofErr w:type="spellStart"/>
      <w:r w:rsidR="00C1401A" w:rsidRPr="00476D2F">
        <w:t>EDIFACT</w:t>
      </w:r>
      <w:r w:rsidRPr="00476D2F">
        <w:t>_interchange</w:t>
      </w:r>
      <w:proofErr w:type="spellEnd"/>
      <w:r w:rsidRPr="00476D2F">
        <w:t>))</w:t>
      </w:r>
    </w:p>
    <w:p w14:paraId="24EE7BFE" w14:textId="77777777" w:rsidR="00DF47BE" w:rsidRPr="00476D2F" w:rsidRDefault="00DF47BE" w:rsidP="00117A38">
      <w:pPr>
        <w:numPr>
          <w:ilvl w:val="0"/>
          <w:numId w:val="34"/>
        </w:numPr>
        <w:spacing w:before="120" w:after="120"/>
      </w:pPr>
      <w:r w:rsidRPr="00476D2F">
        <w:t>A CSI Data Descriptor structure is allocated for the message to be queued. The CSILONG parameters contain the result of the execution of the verb</w:t>
      </w:r>
      <w:r w:rsidR="00FA14F8" w:rsidRPr="00476D2F">
        <w:t>;</w:t>
      </w:r>
    </w:p>
    <w:p w14:paraId="24EE7BFF" w14:textId="77777777" w:rsidR="00DF47BE" w:rsidRPr="00476D2F" w:rsidRDefault="00DF47BE" w:rsidP="00117A38">
      <w:pPr>
        <w:numPr>
          <w:ilvl w:val="0"/>
          <w:numId w:val="34"/>
        </w:numPr>
        <w:spacing w:before="120" w:after="120"/>
      </w:pPr>
      <w:r w:rsidRPr="00476D2F">
        <w:t>The actual buffer to be sent is copied into the CSI Data Descriptor structure.</w:t>
      </w:r>
    </w:p>
    <w:p w14:paraId="24EE7C00" w14:textId="77777777" w:rsidR="00DF47BE" w:rsidRPr="00476D2F" w:rsidRDefault="00DF47BE">
      <w:pPr>
        <w:pStyle w:val="BodyText"/>
      </w:pPr>
      <w:proofErr w:type="spellStart"/>
      <w:r w:rsidRPr="00476D2F">
        <w:t>HL_encode</w:t>
      </w:r>
      <w:proofErr w:type="spellEnd"/>
      <w:r w:rsidRPr="00476D2F">
        <w:t xml:space="preserve"> (in </w:t>
      </w:r>
      <w:proofErr w:type="spellStart"/>
      <w:r w:rsidRPr="00476D2F">
        <w:t>pDataDesc</w:t>
      </w:r>
      <w:proofErr w:type="spellEnd"/>
      <w:r w:rsidRPr="00476D2F">
        <w:t xml:space="preserve">, MSG_TYPE_ID, </w:t>
      </w:r>
      <w:proofErr w:type="spellStart"/>
      <w:r w:rsidRPr="00476D2F">
        <w:t>CodePage</w:t>
      </w:r>
      <w:proofErr w:type="spellEnd"/>
      <w:r w:rsidRPr="00476D2F">
        <w:t xml:space="preserve">, </w:t>
      </w:r>
      <w:proofErr w:type="spellStart"/>
      <w:r w:rsidRPr="00476D2F">
        <w:t>HostFormat</w:t>
      </w:r>
      <w:proofErr w:type="spellEnd"/>
      <w:r w:rsidRPr="00476D2F">
        <w:t xml:space="preserve">, out </w:t>
      </w:r>
      <w:proofErr w:type="spellStart"/>
      <w:r w:rsidRPr="00476D2F">
        <w:t>pDataDesc</w:t>
      </w:r>
      <w:proofErr w:type="spellEnd"/>
      <w:r w:rsidRPr="00476D2F">
        <w:t xml:space="preserve">, </w:t>
      </w:r>
      <w:proofErr w:type="spellStart"/>
      <w:r w:rsidRPr="00476D2F">
        <w:t>pReturnCode</w:t>
      </w:r>
      <w:proofErr w:type="spellEnd"/>
      <w:r w:rsidRPr="00476D2F">
        <w:t xml:space="preserve">, </w:t>
      </w:r>
      <w:proofErr w:type="spellStart"/>
      <w:r w:rsidRPr="00476D2F">
        <w:t>pReasonCode</w:t>
      </w:r>
      <w:proofErr w:type="spellEnd"/>
      <w:r w:rsidRPr="00476D2F">
        <w:t>)</w:t>
      </w:r>
    </w:p>
    <w:p w14:paraId="24EE7C01" w14:textId="77777777" w:rsidR="00DF47BE" w:rsidRPr="00476D2F" w:rsidRDefault="00DF47BE" w:rsidP="00117A38">
      <w:pPr>
        <w:numPr>
          <w:ilvl w:val="0"/>
          <w:numId w:val="34"/>
        </w:numPr>
        <w:spacing w:before="120" w:after="120"/>
      </w:pPr>
      <w:r w:rsidRPr="00476D2F">
        <w:t xml:space="preserve">The </w:t>
      </w:r>
      <w:proofErr w:type="spellStart"/>
      <w:r w:rsidRPr="00476D2F">
        <w:t>HL_encode</w:t>
      </w:r>
      <w:proofErr w:type="spellEnd"/>
      <w:r w:rsidRPr="00476D2F">
        <w:t xml:space="preserve"> adds the coding information into the Header field of the data descriptor. The code page and host format can be found in the included files generated by the presentation tools on the Gateway</w:t>
      </w:r>
      <w:r w:rsidR="00FA14F8" w:rsidRPr="00476D2F">
        <w:t>;</w:t>
      </w:r>
    </w:p>
    <w:p w14:paraId="24EE7C02" w14:textId="77777777" w:rsidR="00DF47BE" w:rsidRPr="00476D2F" w:rsidRDefault="00DF47BE" w:rsidP="00117A38">
      <w:pPr>
        <w:numPr>
          <w:ilvl w:val="0"/>
          <w:numId w:val="34"/>
        </w:numPr>
        <w:spacing w:before="120" w:after="120"/>
      </w:pPr>
      <w:r w:rsidRPr="00476D2F">
        <w:t xml:space="preserve">The data descriptor used is that returned by the </w:t>
      </w:r>
      <w:proofErr w:type="spellStart"/>
      <w:r w:rsidRPr="00476D2F">
        <w:t>HL_alloc</w:t>
      </w:r>
      <w:proofErr w:type="spellEnd"/>
      <w:r w:rsidRPr="00476D2F">
        <w:t xml:space="preserve">. It is used for input of the </w:t>
      </w:r>
      <w:r w:rsidR="00C1401A" w:rsidRPr="00476D2F">
        <w:t>EDIFACT</w:t>
      </w:r>
      <w:r w:rsidRPr="00476D2F">
        <w:t xml:space="preserve"> </w:t>
      </w:r>
      <w:proofErr w:type="gramStart"/>
      <w:r w:rsidRPr="00476D2F">
        <w:t>interchange</w:t>
      </w:r>
      <w:proofErr w:type="gramEnd"/>
      <w:r w:rsidRPr="00476D2F">
        <w:t xml:space="preserve"> and the same data descriptor is given for output. This use is recommended to avoid any unnecessary duplication of data</w:t>
      </w:r>
      <w:r w:rsidR="00FA14F8" w:rsidRPr="00476D2F">
        <w:t>;</w:t>
      </w:r>
    </w:p>
    <w:p w14:paraId="24EE7C03" w14:textId="77777777" w:rsidR="00DF47BE" w:rsidRPr="00476D2F" w:rsidRDefault="00DF47BE" w:rsidP="00117A38">
      <w:pPr>
        <w:numPr>
          <w:ilvl w:val="0"/>
          <w:numId w:val="34"/>
        </w:numPr>
        <w:spacing w:before="120" w:after="120"/>
      </w:pPr>
      <w:r w:rsidRPr="00476D2F">
        <w:t>MSG_TYPE_ID is a value stored in the X500 directory of the CCN Gateway; while not actually modifying the data, it tags the message for technical statistics purpose.</w:t>
      </w:r>
    </w:p>
    <w:p w14:paraId="24EE7C04" w14:textId="77777777" w:rsidR="00DF47BE" w:rsidRPr="00476D2F" w:rsidRDefault="00DF47BE">
      <w:pPr>
        <w:keepNext/>
        <w:jc w:val="left"/>
        <w:rPr>
          <w:b/>
        </w:rPr>
      </w:pPr>
      <w:proofErr w:type="spellStart"/>
      <w:r w:rsidRPr="00476D2F">
        <w:rPr>
          <w:b/>
        </w:rPr>
        <w:t>HL_mq_put</w:t>
      </w:r>
      <w:proofErr w:type="spellEnd"/>
      <w:r w:rsidRPr="00476D2F">
        <w:rPr>
          <w:b/>
        </w:rPr>
        <w:t xml:space="preserve"> (in MQHCONN, Handle, </w:t>
      </w:r>
      <w:proofErr w:type="spellStart"/>
      <w:r w:rsidRPr="00476D2F">
        <w:rPr>
          <w:b/>
        </w:rPr>
        <w:t>inout</w:t>
      </w:r>
      <w:proofErr w:type="spellEnd"/>
      <w:r w:rsidRPr="00476D2F">
        <w:rPr>
          <w:b/>
        </w:rPr>
        <w:t xml:space="preserve"> </w:t>
      </w:r>
      <w:proofErr w:type="spellStart"/>
      <w:r w:rsidRPr="00476D2F">
        <w:rPr>
          <w:b/>
        </w:rPr>
        <w:t>pMsgAttributes</w:t>
      </w:r>
      <w:proofErr w:type="spellEnd"/>
      <w:r w:rsidRPr="00476D2F">
        <w:rPr>
          <w:b/>
        </w:rPr>
        <w:t xml:space="preserve">, </w:t>
      </w:r>
      <w:proofErr w:type="spellStart"/>
      <w:r w:rsidRPr="00476D2F">
        <w:rPr>
          <w:b/>
        </w:rPr>
        <w:t>pPutOptions</w:t>
      </w:r>
      <w:proofErr w:type="spellEnd"/>
      <w:r w:rsidRPr="00476D2F">
        <w:rPr>
          <w:b/>
        </w:rPr>
        <w:t xml:space="preserve">, </w:t>
      </w:r>
      <w:proofErr w:type="spellStart"/>
      <w:r w:rsidRPr="00476D2F">
        <w:rPr>
          <w:b/>
        </w:rPr>
        <w:t>pDataDesc</w:t>
      </w:r>
      <w:proofErr w:type="spellEnd"/>
      <w:r w:rsidRPr="00476D2F">
        <w:rPr>
          <w:b/>
        </w:rPr>
        <w:t xml:space="preserve">, in CSIQOS,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 xml:space="preserve">) </w:t>
      </w:r>
    </w:p>
    <w:p w14:paraId="24EE7C05" w14:textId="77777777" w:rsidR="00DF47BE" w:rsidRPr="00476D2F" w:rsidRDefault="00DF47BE" w:rsidP="00117A38">
      <w:pPr>
        <w:numPr>
          <w:ilvl w:val="0"/>
          <w:numId w:val="34"/>
        </w:numPr>
        <w:spacing w:before="120" w:after="120"/>
      </w:pPr>
      <w:r w:rsidRPr="00476D2F">
        <w:t xml:space="preserve">The message is queued in the local CCN gateway and will be forwarded to the remote queue identified by the Handle. The </w:t>
      </w:r>
      <w:proofErr w:type="spellStart"/>
      <w:r w:rsidRPr="00476D2F">
        <w:t>pDataDesc</w:t>
      </w:r>
      <w:proofErr w:type="spellEnd"/>
      <w:r w:rsidRPr="00476D2F">
        <w:t xml:space="preserve"> contains the information to send</w:t>
      </w:r>
      <w:r w:rsidR="00FA14F8" w:rsidRPr="00476D2F">
        <w:t>;</w:t>
      </w:r>
    </w:p>
    <w:p w14:paraId="24EE7C06" w14:textId="77777777" w:rsidR="00DF47BE" w:rsidRPr="00476D2F" w:rsidRDefault="00DF47BE" w:rsidP="00117A38">
      <w:pPr>
        <w:numPr>
          <w:ilvl w:val="0"/>
          <w:numId w:val="34"/>
        </w:numPr>
        <w:spacing w:before="120" w:after="120"/>
      </w:pPr>
      <w:r w:rsidRPr="00476D2F">
        <w:t>The result of the execution of the verb, its applied QoS and a reason in case of failure is returned by the Gateway. Additional code is needed to act upon the result</w:t>
      </w:r>
      <w:r w:rsidR="00FA14F8" w:rsidRPr="00476D2F">
        <w:t>;</w:t>
      </w:r>
    </w:p>
    <w:p w14:paraId="24EE7C07" w14:textId="77777777" w:rsidR="00DF47BE" w:rsidRPr="00476D2F" w:rsidRDefault="00DF47BE" w:rsidP="00117A38">
      <w:pPr>
        <w:numPr>
          <w:ilvl w:val="0"/>
          <w:numId w:val="34"/>
        </w:numPr>
        <w:spacing w:before="120" w:after="120"/>
      </w:pPr>
      <w:r w:rsidRPr="00476D2F">
        <w:t xml:space="preserve">The QoS parameters are either the default ones or the changed ones. They contain the reference for correlating the result. The result itself can be received in the administration queue of the NCA. Separate receive routines need to be developed to correlate a Confirm </w:t>
      </w:r>
      <w:proofErr w:type="gramStart"/>
      <w:r w:rsidRPr="00476D2F">
        <w:t>On</w:t>
      </w:r>
      <w:proofErr w:type="gramEnd"/>
      <w:r w:rsidRPr="00476D2F">
        <w:t xml:space="preserve"> Delivery with a message.</w:t>
      </w:r>
    </w:p>
    <w:p w14:paraId="24EE7C08" w14:textId="77777777" w:rsidR="00DF47BE" w:rsidRPr="00476D2F" w:rsidRDefault="00DF47BE">
      <w:pPr>
        <w:keepNext/>
        <w:jc w:val="left"/>
        <w:rPr>
          <w:b/>
        </w:rPr>
      </w:pPr>
      <w:proofErr w:type="spellStart"/>
      <w:r w:rsidRPr="00476D2F">
        <w:rPr>
          <w:b/>
        </w:rPr>
        <w:t>HL_mq_close</w:t>
      </w:r>
      <w:proofErr w:type="spellEnd"/>
      <w:r w:rsidRPr="00476D2F">
        <w:rPr>
          <w:b/>
        </w:rPr>
        <w:t xml:space="preserve"> (in MQHCONN, Handle, CSIMQCO_NONE,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09" w14:textId="77777777" w:rsidR="00DF47BE" w:rsidRPr="00476D2F" w:rsidRDefault="00DF47BE" w:rsidP="00117A38">
      <w:pPr>
        <w:numPr>
          <w:ilvl w:val="0"/>
          <w:numId w:val="34"/>
        </w:numPr>
        <w:spacing w:before="120" w:after="120"/>
      </w:pPr>
      <w:r w:rsidRPr="00476D2F">
        <w:t xml:space="preserve">The queue is now closed. </w:t>
      </w:r>
    </w:p>
    <w:p w14:paraId="24EE7C0A" w14:textId="77777777" w:rsidR="00DF47BE" w:rsidRPr="00476D2F" w:rsidRDefault="00DF47BE">
      <w:pPr>
        <w:keepNext/>
        <w:jc w:val="left"/>
        <w:rPr>
          <w:b/>
        </w:rPr>
      </w:pPr>
      <w:proofErr w:type="spellStart"/>
      <w:r w:rsidRPr="00476D2F">
        <w:rPr>
          <w:b/>
        </w:rPr>
        <w:t>HL_free</w:t>
      </w:r>
      <w:proofErr w:type="spellEnd"/>
      <w:r w:rsidRPr="00476D2F">
        <w:rPr>
          <w:b/>
        </w:rPr>
        <w:t xml:space="preserve"> (in </w:t>
      </w:r>
      <w:proofErr w:type="spellStart"/>
      <w:r w:rsidRPr="00476D2F">
        <w:rPr>
          <w:b/>
        </w:rPr>
        <w:t>pDataDesc</w:t>
      </w:r>
      <w:proofErr w:type="spellEnd"/>
      <w:r w:rsidRPr="00476D2F">
        <w:rPr>
          <w:b/>
        </w:rPr>
        <w:t xml:space="preserve">,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0B" w14:textId="77777777" w:rsidR="00DF47BE" w:rsidRPr="00476D2F" w:rsidRDefault="00DF47BE" w:rsidP="00117A38">
      <w:pPr>
        <w:numPr>
          <w:ilvl w:val="0"/>
          <w:numId w:val="34"/>
        </w:numPr>
        <w:spacing w:before="120" w:after="120"/>
      </w:pPr>
      <w:r w:rsidRPr="00476D2F">
        <w:t>The data descriptor structure is cleaned up.</w:t>
      </w:r>
    </w:p>
    <w:p w14:paraId="24EE7C0C" w14:textId="77777777" w:rsidR="00DF47BE" w:rsidRPr="00476D2F" w:rsidRDefault="00DF47BE" w:rsidP="006F347D">
      <w:pPr>
        <w:pStyle w:val="Heading3"/>
      </w:pPr>
      <w:bookmarkStart w:id="2089" w:name="_Toc410548841"/>
      <w:bookmarkStart w:id="2090" w:name="_Toc411241094"/>
      <w:bookmarkStart w:id="2091" w:name="_Toc412951867"/>
      <w:bookmarkStart w:id="2092" w:name="_Toc412952998"/>
      <w:bookmarkStart w:id="2093" w:name="_Toc425570441"/>
      <w:bookmarkStart w:id="2094" w:name="_Toc455980400"/>
      <w:bookmarkStart w:id="2095" w:name="_Toc456517755"/>
      <w:bookmarkStart w:id="2096" w:name="_Toc470515293"/>
      <w:bookmarkStart w:id="2097" w:name="_Toc473625776"/>
      <w:bookmarkStart w:id="2098" w:name="_Toc473732640"/>
      <w:bookmarkStart w:id="2099" w:name="_Toc473825733"/>
      <w:bookmarkStart w:id="2100" w:name="_Toc259460415"/>
      <w:bookmarkStart w:id="2101" w:name="_Toc526170544"/>
      <w:bookmarkStart w:id="2102" w:name="_Toc185900829"/>
      <w:r w:rsidRPr="00476D2F">
        <w:t>Receiving</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4EE7C0D" w14:textId="77777777" w:rsidR="00DF47BE" w:rsidRPr="00476D2F" w:rsidRDefault="00DF47BE">
      <w:proofErr w:type="spellStart"/>
      <w:r w:rsidRPr="00476D2F">
        <w:rPr>
          <w:b/>
        </w:rPr>
        <w:t>queuename</w:t>
      </w:r>
      <w:proofErr w:type="spellEnd"/>
      <w:r w:rsidRPr="00476D2F">
        <w:rPr>
          <w:b/>
        </w:rPr>
        <w:t>:</w:t>
      </w:r>
      <w:r w:rsidRPr="00476D2F">
        <w:t xml:space="preserve"> name of a queue as defined in previous paragraphs, for example:</w:t>
      </w:r>
    </w:p>
    <w:p w14:paraId="24EE7C0E" w14:textId="77777777" w:rsidR="00DF47BE" w:rsidRPr="00476D2F" w:rsidRDefault="00DF47BE">
      <w:pPr>
        <w:jc w:val="center"/>
      </w:pPr>
      <w:r w:rsidRPr="00476D2F">
        <w:t>CORE-LCT-QUE.ECS@CUSTTAX.NL</w:t>
      </w:r>
    </w:p>
    <w:p w14:paraId="24EE7C0F" w14:textId="77777777" w:rsidR="00DF47BE" w:rsidRPr="00476D2F" w:rsidRDefault="00DF47BE">
      <w:r w:rsidRPr="00476D2F">
        <w:t>which is</w:t>
      </w:r>
      <w:r w:rsidRPr="00476D2F">
        <w:rPr>
          <w:b/>
        </w:rPr>
        <w:t xml:space="preserve"> </w:t>
      </w:r>
      <w:r w:rsidRPr="00476D2F">
        <w:t>the incoming queue for national testing of the core flow messages by the Dutch installation of the NECA.</w:t>
      </w:r>
    </w:p>
    <w:p w14:paraId="24EE7C10" w14:textId="77777777" w:rsidR="00DF47BE" w:rsidRPr="00476D2F" w:rsidRDefault="00DF47BE">
      <w:pPr>
        <w:keepNext/>
        <w:jc w:val="left"/>
        <w:rPr>
          <w:b/>
        </w:rPr>
      </w:pPr>
      <w:r w:rsidRPr="00476D2F">
        <w:rPr>
          <w:b/>
        </w:rPr>
        <w:t xml:space="preserve">receive(in </w:t>
      </w:r>
      <w:proofErr w:type="spellStart"/>
      <w:r w:rsidRPr="00476D2F">
        <w:rPr>
          <w:b/>
        </w:rPr>
        <w:t>queuename</w:t>
      </w:r>
      <w:proofErr w:type="spellEnd"/>
      <w:r w:rsidRPr="00476D2F">
        <w:rPr>
          <w:b/>
        </w:rPr>
        <w:t xml:space="preserve">, Correlation Identifier, MQHCONN, out </w:t>
      </w:r>
      <w:proofErr w:type="spellStart"/>
      <w:r w:rsidRPr="00476D2F">
        <w:rPr>
          <w:b/>
        </w:rPr>
        <w:t>Returncode</w:t>
      </w:r>
      <w:proofErr w:type="spellEnd"/>
      <w:r w:rsidRPr="00476D2F">
        <w:rPr>
          <w:b/>
        </w:rPr>
        <w:t>)</w:t>
      </w:r>
    </w:p>
    <w:p w14:paraId="24EE7C11" w14:textId="77777777" w:rsidR="00DF47BE" w:rsidRPr="00476D2F" w:rsidRDefault="00DF47BE" w:rsidP="00117A38">
      <w:pPr>
        <w:numPr>
          <w:ilvl w:val="0"/>
          <w:numId w:val="34"/>
        </w:numPr>
        <w:spacing w:before="120" w:after="120"/>
      </w:pPr>
      <w:r w:rsidRPr="00476D2F">
        <w:t xml:space="preserve">Receive can be made such that either one interchange is received or several. The example does not show that a result is returned but the result is copied to a file on disk that can be used for conversion to the internal data structure of the NCA. The way in which errors will be handled can be </w:t>
      </w:r>
      <w:proofErr w:type="gramStart"/>
      <w:r w:rsidRPr="00476D2F">
        <w:t>similar to</w:t>
      </w:r>
      <w:proofErr w:type="gramEnd"/>
      <w:r w:rsidRPr="00476D2F">
        <w:t xml:space="preserve"> the approach taken for sending</w:t>
      </w:r>
      <w:r w:rsidR="00FA14F8" w:rsidRPr="00476D2F">
        <w:t>;</w:t>
      </w:r>
    </w:p>
    <w:p w14:paraId="24EE7C12" w14:textId="77777777" w:rsidR="00DF47BE" w:rsidRPr="00476D2F" w:rsidRDefault="00DF47BE" w:rsidP="00117A38">
      <w:pPr>
        <w:numPr>
          <w:ilvl w:val="0"/>
          <w:numId w:val="34"/>
        </w:numPr>
        <w:spacing w:before="120" w:after="120"/>
      </w:pPr>
      <w:r w:rsidRPr="00476D2F">
        <w:t>The Correlation Identifier is used for receiving a CCN report message. It might be stored in memory or on file and used whenever a CCN report message is received.</w:t>
      </w:r>
    </w:p>
    <w:p w14:paraId="24EE7C13" w14:textId="77777777" w:rsidR="00DF47BE" w:rsidRPr="00476D2F" w:rsidRDefault="00DF47BE">
      <w:pPr>
        <w:keepNext/>
        <w:jc w:val="left"/>
        <w:rPr>
          <w:b/>
        </w:rPr>
      </w:pPr>
      <w:proofErr w:type="spellStart"/>
      <w:r w:rsidRPr="00476D2F">
        <w:rPr>
          <w:b/>
        </w:rPr>
        <w:t>prepare_objdesc</w:t>
      </w:r>
      <w:proofErr w:type="spellEnd"/>
      <w:r w:rsidRPr="00476D2F">
        <w:rPr>
          <w:b/>
        </w:rPr>
        <w:t xml:space="preserve">(in </w:t>
      </w:r>
      <w:proofErr w:type="spellStart"/>
      <w:r w:rsidRPr="00476D2F">
        <w:rPr>
          <w:b/>
        </w:rPr>
        <w:t>queuename</w:t>
      </w:r>
      <w:proofErr w:type="spellEnd"/>
      <w:r w:rsidRPr="00476D2F">
        <w:rPr>
          <w:b/>
        </w:rPr>
        <w:t xml:space="preserve">, out </w:t>
      </w:r>
      <w:proofErr w:type="spellStart"/>
      <w:r w:rsidRPr="00476D2F">
        <w:rPr>
          <w:b/>
        </w:rPr>
        <w:t>ObjDesc</w:t>
      </w:r>
      <w:proofErr w:type="spellEnd"/>
      <w:r w:rsidRPr="00476D2F">
        <w:rPr>
          <w:b/>
        </w:rPr>
        <w:t>)</w:t>
      </w:r>
    </w:p>
    <w:p w14:paraId="24EE7C14" w14:textId="77777777" w:rsidR="00DF47BE" w:rsidRPr="00476D2F" w:rsidRDefault="00DF47BE" w:rsidP="00117A38">
      <w:pPr>
        <w:numPr>
          <w:ilvl w:val="0"/>
          <w:numId w:val="34"/>
        </w:numPr>
        <w:spacing w:before="120" w:after="120"/>
      </w:pPr>
      <w:r w:rsidRPr="00476D2F">
        <w:t xml:space="preserve">A structure </w:t>
      </w:r>
      <w:proofErr w:type="spellStart"/>
      <w:r w:rsidRPr="00476D2F">
        <w:t>ObjDesc</w:t>
      </w:r>
      <w:proofErr w:type="spellEnd"/>
      <w:r w:rsidRPr="00476D2F">
        <w:t xml:space="preserve"> is used to pass the name of the queue to be opened.</w:t>
      </w:r>
    </w:p>
    <w:p w14:paraId="24EE7C15" w14:textId="77777777" w:rsidR="00DF47BE" w:rsidRPr="00476D2F" w:rsidRDefault="00DF47BE">
      <w:pPr>
        <w:keepNext/>
        <w:jc w:val="left"/>
        <w:rPr>
          <w:b/>
        </w:rPr>
      </w:pPr>
      <w:proofErr w:type="spellStart"/>
      <w:r w:rsidRPr="00476D2F">
        <w:rPr>
          <w:b/>
        </w:rPr>
        <w:t>HL_mq_open</w:t>
      </w:r>
      <w:proofErr w:type="spellEnd"/>
      <w:r w:rsidRPr="00476D2F">
        <w:rPr>
          <w:b/>
        </w:rPr>
        <w:t xml:space="preserve"> (in MQHCONN, </w:t>
      </w:r>
      <w:proofErr w:type="spellStart"/>
      <w:r w:rsidRPr="00476D2F">
        <w:rPr>
          <w:b/>
        </w:rPr>
        <w:t>ObjDesc</w:t>
      </w:r>
      <w:proofErr w:type="spellEnd"/>
      <w:r w:rsidRPr="00476D2F">
        <w:rPr>
          <w:b/>
        </w:rPr>
        <w:t xml:space="preserve">, CSIMQOO_BROWSE, out Handle,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16" w14:textId="77777777" w:rsidR="00DF47BE" w:rsidRPr="00476D2F" w:rsidRDefault="00DF47BE" w:rsidP="00117A38">
      <w:pPr>
        <w:numPr>
          <w:ilvl w:val="0"/>
          <w:numId w:val="34"/>
        </w:numPr>
        <w:spacing w:before="120" w:after="120"/>
      </w:pPr>
      <w:r w:rsidRPr="00476D2F">
        <w:t xml:space="preserve">The </w:t>
      </w:r>
      <w:proofErr w:type="spellStart"/>
      <w:r w:rsidRPr="00476D2F">
        <w:t>queuename</w:t>
      </w:r>
      <w:proofErr w:type="spellEnd"/>
      <w:r w:rsidRPr="00476D2F">
        <w:t xml:space="preserve"> is now open for browsing.</w:t>
      </w:r>
    </w:p>
    <w:p w14:paraId="24EE7C17" w14:textId="77777777" w:rsidR="00DF47BE" w:rsidRPr="00476D2F" w:rsidRDefault="00DF47BE">
      <w:pPr>
        <w:keepNext/>
        <w:jc w:val="left"/>
        <w:rPr>
          <w:b/>
        </w:rPr>
      </w:pPr>
      <w:proofErr w:type="spellStart"/>
      <w:r w:rsidRPr="00476D2F">
        <w:rPr>
          <w:b/>
        </w:rPr>
        <w:t>HL_alloc</w:t>
      </w:r>
      <w:proofErr w:type="spellEnd"/>
      <w:r w:rsidRPr="00476D2F">
        <w:rPr>
          <w:b/>
        </w:rPr>
        <w:t xml:space="preserve"> (in </w:t>
      </w:r>
      <w:proofErr w:type="spellStart"/>
      <w:r w:rsidRPr="00476D2F">
        <w:rPr>
          <w:b/>
        </w:rPr>
        <w:t>sizeof</w:t>
      </w:r>
      <w:proofErr w:type="spellEnd"/>
      <w:r w:rsidRPr="00476D2F">
        <w:rPr>
          <w:b/>
        </w:rPr>
        <w:t>(</w:t>
      </w:r>
      <w:proofErr w:type="spellStart"/>
      <w:r w:rsidR="00C1401A" w:rsidRPr="00476D2F">
        <w:rPr>
          <w:b/>
        </w:rPr>
        <w:t>EDIFACT</w:t>
      </w:r>
      <w:r w:rsidRPr="00476D2F">
        <w:rPr>
          <w:b/>
        </w:rPr>
        <w:t>_interchange</w:t>
      </w:r>
      <w:proofErr w:type="spellEnd"/>
      <w:r w:rsidRPr="00476D2F">
        <w:rPr>
          <w:b/>
        </w:rPr>
        <w:t xml:space="preserve">), out </w:t>
      </w:r>
      <w:proofErr w:type="spellStart"/>
      <w:r w:rsidRPr="00476D2F">
        <w:rPr>
          <w:b/>
        </w:rPr>
        <w:t>pDataDesc</w:t>
      </w:r>
      <w:proofErr w:type="spellEnd"/>
      <w:r w:rsidRPr="00476D2F">
        <w:rPr>
          <w:b/>
        </w:rPr>
        <w:t xml:space="preserve">,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18" w14:textId="77777777" w:rsidR="00DF47BE" w:rsidRPr="00476D2F" w:rsidRDefault="00DF47BE" w:rsidP="00117A38">
      <w:pPr>
        <w:numPr>
          <w:ilvl w:val="0"/>
          <w:numId w:val="34"/>
        </w:numPr>
        <w:spacing w:before="120" w:after="120"/>
      </w:pPr>
      <w:r w:rsidRPr="00476D2F">
        <w:t xml:space="preserve">A CSI Data Descriptor structure is allocated for the incoming </w:t>
      </w:r>
      <w:r w:rsidR="00C1401A" w:rsidRPr="00476D2F">
        <w:t>EDIFACT</w:t>
      </w:r>
      <w:r w:rsidRPr="00476D2F">
        <w:t xml:space="preserve"> interchange(s) with enough space for incoming message. If the browsing of the queue (step below) detects that still more room is needed, then </w:t>
      </w:r>
      <w:proofErr w:type="spellStart"/>
      <w:r w:rsidRPr="00476D2F">
        <w:t>HL_free</w:t>
      </w:r>
      <w:proofErr w:type="spellEnd"/>
      <w:r w:rsidRPr="00476D2F">
        <w:t xml:space="preserve"> and again </w:t>
      </w:r>
      <w:proofErr w:type="spellStart"/>
      <w:r w:rsidRPr="00476D2F">
        <w:t>HL_alloc</w:t>
      </w:r>
      <w:proofErr w:type="spellEnd"/>
      <w:r w:rsidRPr="00476D2F">
        <w:t xml:space="preserve"> </w:t>
      </w:r>
      <w:proofErr w:type="gramStart"/>
      <w:r w:rsidRPr="00476D2F">
        <w:t>have to</w:t>
      </w:r>
      <w:proofErr w:type="gramEnd"/>
      <w:r w:rsidRPr="00476D2F">
        <w:t xml:space="preserve"> be applied in this order</w:t>
      </w:r>
      <w:r w:rsidR="00FA14F8" w:rsidRPr="00476D2F">
        <w:t>;</w:t>
      </w:r>
    </w:p>
    <w:p w14:paraId="24EE7C19" w14:textId="77777777" w:rsidR="00DF47BE" w:rsidRPr="00476D2F" w:rsidRDefault="00DF47BE">
      <w:pPr>
        <w:keepNext/>
        <w:jc w:val="left"/>
        <w:rPr>
          <w:b/>
        </w:rPr>
      </w:pPr>
      <w:proofErr w:type="spellStart"/>
      <w:r w:rsidRPr="00476D2F">
        <w:rPr>
          <w:b/>
        </w:rPr>
        <w:t>HL_mq_browse</w:t>
      </w:r>
      <w:proofErr w:type="spellEnd"/>
      <w:r w:rsidRPr="00476D2F">
        <w:rPr>
          <w:b/>
        </w:rPr>
        <w:t xml:space="preserve"> (in MQHCONN, Handle, </w:t>
      </w:r>
      <w:proofErr w:type="spellStart"/>
      <w:r w:rsidRPr="00476D2F">
        <w:rPr>
          <w:b/>
        </w:rPr>
        <w:t>inout</w:t>
      </w:r>
      <w:proofErr w:type="spellEnd"/>
      <w:r w:rsidRPr="00476D2F">
        <w:rPr>
          <w:b/>
        </w:rPr>
        <w:t xml:space="preserve"> </w:t>
      </w:r>
      <w:proofErr w:type="spellStart"/>
      <w:r w:rsidRPr="00476D2F">
        <w:rPr>
          <w:b/>
        </w:rPr>
        <w:t>pMSGDesc</w:t>
      </w:r>
      <w:proofErr w:type="spellEnd"/>
      <w:r w:rsidRPr="00476D2F">
        <w:rPr>
          <w:b/>
        </w:rPr>
        <w:t xml:space="preserve">, </w:t>
      </w:r>
      <w:proofErr w:type="spellStart"/>
      <w:r w:rsidRPr="00476D2F">
        <w:rPr>
          <w:b/>
        </w:rPr>
        <w:t>pBrowseOptions</w:t>
      </w:r>
      <w:proofErr w:type="spellEnd"/>
      <w:r w:rsidRPr="00476D2F">
        <w:rPr>
          <w:b/>
        </w:rPr>
        <w:t xml:space="preserve">, out </w:t>
      </w:r>
      <w:proofErr w:type="spellStart"/>
      <w:r w:rsidRPr="00476D2F">
        <w:rPr>
          <w:b/>
        </w:rPr>
        <w:t>pDataDesc</w:t>
      </w:r>
      <w:proofErr w:type="spellEnd"/>
      <w:r w:rsidRPr="00476D2F">
        <w:rPr>
          <w:b/>
        </w:rPr>
        <w:t xml:space="preserve">, MSGLEN, CSIQOS,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1A" w14:textId="77777777" w:rsidR="00DF47BE" w:rsidRPr="00476D2F" w:rsidRDefault="00DF47BE" w:rsidP="00117A38">
      <w:pPr>
        <w:numPr>
          <w:ilvl w:val="0"/>
          <w:numId w:val="34"/>
        </w:numPr>
        <w:spacing w:before="120" w:after="120"/>
      </w:pPr>
      <w:r w:rsidRPr="00476D2F">
        <w:t>The message has been taken non-destructively from the local queue.</w:t>
      </w:r>
    </w:p>
    <w:p w14:paraId="24EE7C1B" w14:textId="77777777" w:rsidR="00DF47BE" w:rsidRPr="00476D2F" w:rsidRDefault="00DF47BE">
      <w:pPr>
        <w:keepNext/>
        <w:jc w:val="left"/>
        <w:rPr>
          <w:b/>
        </w:rPr>
      </w:pPr>
      <w:proofErr w:type="spellStart"/>
      <w:r w:rsidRPr="00476D2F">
        <w:rPr>
          <w:b/>
        </w:rPr>
        <w:t>HL_decode</w:t>
      </w:r>
      <w:proofErr w:type="spellEnd"/>
      <w:r w:rsidRPr="00476D2F">
        <w:rPr>
          <w:b/>
        </w:rPr>
        <w:t xml:space="preserve"> (in </w:t>
      </w:r>
      <w:proofErr w:type="spellStart"/>
      <w:r w:rsidRPr="00476D2F">
        <w:rPr>
          <w:b/>
        </w:rPr>
        <w:t>pDataDesc</w:t>
      </w:r>
      <w:proofErr w:type="spellEnd"/>
      <w:r w:rsidRPr="00476D2F">
        <w:rPr>
          <w:b/>
        </w:rPr>
        <w:t xml:space="preserve">, </w:t>
      </w:r>
      <w:proofErr w:type="spellStart"/>
      <w:r w:rsidRPr="00476D2F">
        <w:rPr>
          <w:b/>
        </w:rPr>
        <w:t>CodePage</w:t>
      </w:r>
      <w:proofErr w:type="spellEnd"/>
      <w:r w:rsidRPr="00476D2F">
        <w:rPr>
          <w:b/>
        </w:rPr>
        <w:t xml:space="preserve">, </w:t>
      </w:r>
      <w:proofErr w:type="spellStart"/>
      <w:r w:rsidRPr="00476D2F">
        <w:rPr>
          <w:b/>
        </w:rPr>
        <w:t>HostFormat</w:t>
      </w:r>
      <w:proofErr w:type="spellEnd"/>
      <w:r w:rsidRPr="00476D2F">
        <w:rPr>
          <w:b/>
        </w:rPr>
        <w:t xml:space="preserve">, out </w:t>
      </w:r>
      <w:proofErr w:type="spellStart"/>
      <w:r w:rsidRPr="00476D2F">
        <w:rPr>
          <w:b/>
        </w:rPr>
        <w:t>pDataDesc</w:t>
      </w:r>
      <w:proofErr w:type="spellEnd"/>
      <w:r w:rsidRPr="00476D2F">
        <w:rPr>
          <w:b/>
        </w:rPr>
        <w:t xml:space="preserve">,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1C" w14:textId="77777777" w:rsidR="00DF47BE" w:rsidRPr="00476D2F" w:rsidRDefault="00DF47BE" w:rsidP="00117A38">
      <w:pPr>
        <w:numPr>
          <w:ilvl w:val="0"/>
          <w:numId w:val="34"/>
        </w:numPr>
        <w:spacing w:before="120" w:after="120"/>
      </w:pPr>
      <w:r w:rsidRPr="00476D2F">
        <w:t xml:space="preserve">The message needs to be decoded according to the </w:t>
      </w:r>
      <w:proofErr w:type="spellStart"/>
      <w:r w:rsidRPr="00476D2F">
        <w:t>CodePage</w:t>
      </w:r>
      <w:proofErr w:type="spellEnd"/>
      <w:r w:rsidRPr="00476D2F">
        <w:t xml:space="preserve"> and </w:t>
      </w:r>
      <w:proofErr w:type="spellStart"/>
      <w:r w:rsidRPr="00476D2F">
        <w:t>HostFormat</w:t>
      </w:r>
      <w:proofErr w:type="spellEnd"/>
      <w:r w:rsidR="00FA14F8" w:rsidRPr="00476D2F">
        <w:t>;</w:t>
      </w:r>
    </w:p>
    <w:p w14:paraId="24EE7C1D" w14:textId="77777777" w:rsidR="00DF47BE" w:rsidRPr="00476D2F" w:rsidRDefault="00DF47BE" w:rsidP="00117A38">
      <w:pPr>
        <w:numPr>
          <w:ilvl w:val="0"/>
          <w:numId w:val="34"/>
        </w:numPr>
        <w:spacing w:before="120" w:after="120"/>
      </w:pPr>
      <w:r w:rsidRPr="00476D2F">
        <w:t>This verb operates without using a Presentation profile because of its very purpose, which is to free the application from this burden</w:t>
      </w:r>
      <w:r w:rsidR="00FA14F8" w:rsidRPr="00476D2F">
        <w:t>;</w:t>
      </w:r>
    </w:p>
    <w:p w14:paraId="24EE7C1E" w14:textId="5363D1F5" w:rsidR="00DF47BE" w:rsidRDefault="00DF47BE" w:rsidP="00117A38">
      <w:pPr>
        <w:numPr>
          <w:ilvl w:val="0"/>
          <w:numId w:val="34"/>
        </w:numPr>
        <w:spacing w:before="120" w:after="120"/>
      </w:pPr>
      <w:r w:rsidRPr="00476D2F">
        <w:t>It is recommended to put the message on a disk before deleting it from a queue. This is to prevent loss of messages in case of systems failure between deleting and storing a message.</w:t>
      </w:r>
    </w:p>
    <w:p w14:paraId="24EE7C1F" w14:textId="77777777" w:rsidR="00DF47BE" w:rsidRPr="00476D2F" w:rsidRDefault="00DF47BE">
      <w:pPr>
        <w:keepNext/>
        <w:jc w:val="left"/>
        <w:rPr>
          <w:b/>
        </w:rPr>
      </w:pPr>
      <w:r w:rsidRPr="00476D2F">
        <w:rPr>
          <w:b/>
        </w:rPr>
        <w:t>If</w:t>
      </w:r>
      <w:r w:rsidRPr="00476D2F">
        <w:rPr>
          <w:b/>
        </w:rPr>
        <w:br/>
        <w:t>(</w:t>
      </w:r>
      <w:proofErr w:type="spellStart"/>
      <w:r w:rsidRPr="00476D2F">
        <w:rPr>
          <w:b/>
        </w:rPr>
        <w:t>pMSGDesc.MsgType</w:t>
      </w:r>
      <w:proofErr w:type="spellEnd"/>
      <w:r w:rsidRPr="00476D2F">
        <w:rPr>
          <w:b/>
        </w:rPr>
        <w:t xml:space="preserve"> = ‘CSI_MQMT_REPORT’ and </w:t>
      </w:r>
      <w:proofErr w:type="spellStart"/>
      <w:r w:rsidRPr="00476D2F">
        <w:rPr>
          <w:b/>
        </w:rPr>
        <w:t>pMSGDesc.Feedback</w:t>
      </w:r>
      <w:proofErr w:type="spellEnd"/>
      <w:r w:rsidRPr="00476D2F">
        <w:rPr>
          <w:b/>
        </w:rPr>
        <w:t xml:space="preserve"> </w:t>
      </w:r>
      <w:proofErr w:type="spellStart"/>
      <w:r w:rsidRPr="00476D2F">
        <w:rPr>
          <w:b/>
        </w:rPr>
        <w:t>in_set</w:t>
      </w:r>
      <w:proofErr w:type="spellEnd"/>
      <w:r w:rsidRPr="00476D2F">
        <w:rPr>
          <w:b/>
        </w:rPr>
        <w:t>(‘CSIMQFB_COD’,‘CSIMQFB_COA’, ‘CSIMQFB_EXPIRATION’, ‘CSIMQRC_*’))</w:t>
      </w:r>
      <w:r w:rsidRPr="00476D2F">
        <w:rPr>
          <w:b/>
        </w:rPr>
        <w:br/>
        <w:t>then</w:t>
      </w:r>
      <w:r w:rsidRPr="00476D2F">
        <w:rPr>
          <w:b/>
        </w:rPr>
        <w:br/>
      </w:r>
      <w:proofErr w:type="spellStart"/>
      <w:r w:rsidRPr="00476D2F">
        <w:rPr>
          <w:b/>
        </w:rPr>
        <w:t>checkCCN_REP</w:t>
      </w:r>
      <w:proofErr w:type="spellEnd"/>
      <w:r w:rsidRPr="00476D2F">
        <w:rPr>
          <w:b/>
        </w:rPr>
        <w:t xml:space="preserve"> (in Correlation Identification, </w:t>
      </w:r>
      <w:proofErr w:type="spellStart"/>
      <w:r w:rsidRPr="00476D2F">
        <w:rPr>
          <w:b/>
        </w:rPr>
        <w:t>pDataDesc.pMSGDesc</w:t>
      </w:r>
      <w:proofErr w:type="spellEnd"/>
      <w:r w:rsidRPr="00476D2F">
        <w:rPr>
          <w:b/>
        </w:rPr>
        <w:t xml:space="preserve">, out </w:t>
      </w:r>
      <w:proofErr w:type="spellStart"/>
      <w:r w:rsidRPr="00476D2F">
        <w:rPr>
          <w:b/>
        </w:rPr>
        <w:t>returncode</w:t>
      </w:r>
      <w:proofErr w:type="spellEnd"/>
      <w:r w:rsidRPr="00476D2F">
        <w:rPr>
          <w:b/>
        </w:rPr>
        <w:t>)</w:t>
      </w:r>
    </w:p>
    <w:p w14:paraId="24EE7C20" w14:textId="77777777" w:rsidR="00DF47BE" w:rsidRPr="00476D2F" w:rsidRDefault="00DF47BE" w:rsidP="00117A38">
      <w:pPr>
        <w:numPr>
          <w:ilvl w:val="0"/>
          <w:numId w:val="34"/>
        </w:numPr>
        <w:spacing w:before="120" w:after="120"/>
      </w:pPr>
      <w:r w:rsidRPr="00476D2F">
        <w:t>If the correlation of a received CCN report with an identifier contained in the Correlation Identification structure is not successful, an error is returned and the CCN report is deleted. The error needs to be logged. If it is successful, the Correlation Identification is updated to log the reception of the CCN report. These actions are not shown here.</w:t>
      </w:r>
    </w:p>
    <w:p w14:paraId="24EE7C21" w14:textId="77777777" w:rsidR="00DF47BE" w:rsidRPr="00476D2F" w:rsidRDefault="00DF47BE">
      <w:pPr>
        <w:keepNext/>
        <w:jc w:val="left"/>
        <w:rPr>
          <w:b/>
        </w:rPr>
      </w:pPr>
      <w:proofErr w:type="spellStart"/>
      <w:r w:rsidRPr="00476D2F">
        <w:rPr>
          <w:b/>
        </w:rPr>
        <w:t>HL_mq_delete</w:t>
      </w:r>
      <w:proofErr w:type="spellEnd"/>
      <w:r w:rsidRPr="00476D2F">
        <w:rPr>
          <w:b/>
        </w:rPr>
        <w:t xml:space="preserve"> (in MQHCONN, Handle, </w:t>
      </w:r>
      <w:proofErr w:type="spellStart"/>
      <w:r w:rsidRPr="00476D2F">
        <w:rPr>
          <w:b/>
        </w:rPr>
        <w:t>inout</w:t>
      </w:r>
      <w:proofErr w:type="spellEnd"/>
      <w:r w:rsidRPr="00476D2F">
        <w:rPr>
          <w:b/>
        </w:rPr>
        <w:t xml:space="preserve"> </w:t>
      </w:r>
      <w:proofErr w:type="spellStart"/>
      <w:r w:rsidRPr="00476D2F">
        <w:rPr>
          <w:b/>
        </w:rPr>
        <w:t>pMSGDesc</w:t>
      </w:r>
      <w:proofErr w:type="spellEnd"/>
      <w:r w:rsidRPr="00476D2F">
        <w:rPr>
          <w:b/>
        </w:rPr>
        <w:t xml:space="preserve">, </w:t>
      </w:r>
      <w:proofErr w:type="spellStart"/>
      <w:r w:rsidRPr="00476D2F">
        <w:rPr>
          <w:b/>
        </w:rPr>
        <w:t>pDeleteOptions</w:t>
      </w:r>
      <w:proofErr w:type="spellEnd"/>
      <w:r w:rsidRPr="00476D2F">
        <w:rPr>
          <w:b/>
        </w:rPr>
        <w:t xml:space="preserve">,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22" w14:textId="77777777" w:rsidR="00DF47BE" w:rsidRPr="00476D2F" w:rsidRDefault="00DF47BE" w:rsidP="00117A38">
      <w:pPr>
        <w:numPr>
          <w:ilvl w:val="0"/>
          <w:numId w:val="34"/>
        </w:numPr>
        <w:spacing w:before="120" w:after="120"/>
      </w:pPr>
      <w:r w:rsidRPr="00476D2F">
        <w:t>The message has been deleted from the local queue.</w:t>
      </w:r>
    </w:p>
    <w:p w14:paraId="24EE7C23" w14:textId="77777777" w:rsidR="00DF47BE" w:rsidRPr="00476D2F" w:rsidRDefault="00DF47BE">
      <w:pPr>
        <w:keepNext/>
        <w:jc w:val="left"/>
        <w:rPr>
          <w:b/>
        </w:rPr>
      </w:pPr>
      <w:proofErr w:type="spellStart"/>
      <w:r w:rsidRPr="00476D2F">
        <w:rPr>
          <w:b/>
        </w:rPr>
        <w:t>HL_mq_close</w:t>
      </w:r>
      <w:proofErr w:type="spellEnd"/>
      <w:r w:rsidRPr="00476D2F">
        <w:rPr>
          <w:b/>
        </w:rPr>
        <w:t xml:space="preserve"> (in MQHCONN, &amp; Handle, </w:t>
      </w:r>
      <w:proofErr w:type="spellStart"/>
      <w:r w:rsidRPr="00476D2F">
        <w:rPr>
          <w:b/>
        </w:rPr>
        <w:t>CloseOptions</w:t>
      </w:r>
      <w:proofErr w:type="spellEnd"/>
      <w:r w:rsidRPr="00476D2F">
        <w:rPr>
          <w:b/>
        </w:rPr>
        <w:t xml:space="preserve">,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24EE7C24" w14:textId="77777777" w:rsidR="00DF47BE" w:rsidRPr="00476D2F" w:rsidRDefault="00DF47BE" w:rsidP="00117A38">
      <w:pPr>
        <w:numPr>
          <w:ilvl w:val="0"/>
          <w:numId w:val="34"/>
        </w:numPr>
        <w:spacing w:before="120" w:after="120"/>
      </w:pPr>
      <w:r w:rsidRPr="00476D2F">
        <w:t xml:space="preserve">The queue is now closed. The Handle is no longer valid. </w:t>
      </w:r>
    </w:p>
    <w:p w14:paraId="24EE7C25" w14:textId="77777777" w:rsidR="00DF47BE" w:rsidRPr="00476D2F" w:rsidRDefault="00DF47BE">
      <w:pPr>
        <w:keepNext/>
        <w:jc w:val="left"/>
        <w:rPr>
          <w:b/>
        </w:rPr>
      </w:pPr>
      <w:proofErr w:type="spellStart"/>
      <w:r w:rsidRPr="00476D2F">
        <w:rPr>
          <w:b/>
        </w:rPr>
        <w:t>HL_free</w:t>
      </w:r>
      <w:proofErr w:type="spellEnd"/>
      <w:r w:rsidRPr="00476D2F">
        <w:rPr>
          <w:b/>
        </w:rPr>
        <w:t xml:space="preserve"> (in </w:t>
      </w:r>
      <w:proofErr w:type="spellStart"/>
      <w:r w:rsidRPr="00476D2F">
        <w:rPr>
          <w:b/>
        </w:rPr>
        <w:t>pDataDesc</w:t>
      </w:r>
      <w:proofErr w:type="spellEnd"/>
      <w:r w:rsidRPr="00476D2F">
        <w:rPr>
          <w:b/>
        </w:rPr>
        <w:t xml:space="preserve">, out </w:t>
      </w:r>
      <w:proofErr w:type="spellStart"/>
      <w:r w:rsidRPr="00476D2F">
        <w:rPr>
          <w:b/>
        </w:rPr>
        <w:t>pReturnCode</w:t>
      </w:r>
      <w:proofErr w:type="spellEnd"/>
      <w:r w:rsidRPr="00476D2F">
        <w:rPr>
          <w:b/>
        </w:rPr>
        <w:t xml:space="preserve">, </w:t>
      </w:r>
      <w:proofErr w:type="spellStart"/>
      <w:r w:rsidRPr="00476D2F">
        <w:rPr>
          <w:b/>
        </w:rPr>
        <w:t>pReasonCode</w:t>
      </w:r>
      <w:proofErr w:type="spellEnd"/>
      <w:r w:rsidRPr="00476D2F">
        <w:rPr>
          <w:b/>
        </w:rPr>
        <w:t>)</w:t>
      </w:r>
    </w:p>
    <w:p w14:paraId="401943CF" w14:textId="76E260C4" w:rsidR="00041B33" w:rsidRPr="00476D2F" w:rsidRDefault="00DF47BE" w:rsidP="00E245C6">
      <w:pPr>
        <w:numPr>
          <w:ilvl w:val="0"/>
          <w:numId w:val="34"/>
        </w:numPr>
        <w:spacing w:before="120" w:after="120"/>
        <w:rPr>
          <w:b/>
          <w:i/>
        </w:rPr>
      </w:pPr>
      <w:r w:rsidRPr="00476D2F">
        <w:t>The data descriptor structure is cleaned up.</w:t>
      </w:r>
      <w:bookmarkStart w:id="2103" w:name="_Toc425570442"/>
      <w:bookmarkStart w:id="2104" w:name="_Toc455980401"/>
      <w:bookmarkStart w:id="2105" w:name="_Toc456517756"/>
      <w:bookmarkStart w:id="2106" w:name="_Toc470515294"/>
      <w:bookmarkStart w:id="2107" w:name="_Toc473625777"/>
      <w:bookmarkStart w:id="2108" w:name="_Toc473732641"/>
      <w:bookmarkStart w:id="2109" w:name="_Toc473825734"/>
      <w:bookmarkStart w:id="2110" w:name="_Toc259460416"/>
    </w:p>
    <w:p w14:paraId="24EE7C28" w14:textId="0FBC2662" w:rsidR="00DF47BE" w:rsidRPr="00476D2F" w:rsidRDefault="00DF47BE" w:rsidP="006F347D">
      <w:pPr>
        <w:pStyle w:val="Heading3"/>
      </w:pPr>
      <w:bookmarkStart w:id="2111" w:name="_Toc526170545"/>
      <w:bookmarkStart w:id="2112" w:name="_Toc185900830"/>
      <w:r w:rsidRPr="00476D2F">
        <w:t xml:space="preserve">Program </w:t>
      </w:r>
      <w:proofErr w:type="gramStart"/>
      <w:r w:rsidRPr="00476D2F">
        <w:t>disconnect</w:t>
      </w:r>
      <w:bookmarkEnd w:id="2103"/>
      <w:bookmarkEnd w:id="2104"/>
      <w:bookmarkEnd w:id="2105"/>
      <w:bookmarkEnd w:id="2106"/>
      <w:bookmarkEnd w:id="2107"/>
      <w:bookmarkEnd w:id="2108"/>
      <w:bookmarkEnd w:id="2109"/>
      <w:bookmarkEnd w:id="2110"/>
      <w:bookmarkEnd w:id="2111"/>
      <w:bookmarkEnd w:id="2112"/>
      <w:proofErr w:type="gramEnd"/>
    </w:p>
    <w:p w14:paraId="24EE7C29" w14:textId="77777777" w:rsidR="00DF47BE" w:rsidRPr="00476D2F" w:rsidRDefault="00DF47BE">
      <w:pPr>
        <w:keepNext/>
        <w:jc w:val="left"/>
        <w:rPr>
          <w:b/>
        </w:rPr>
      </w:pPr>
      <w:r w:rsidRPr="00476D2F">
        <w:rPr>
          <w:b/>
        </w:rPr>
        <w:t xml:space="preserve">disconnect (in MQHCONN, out </w:t>
      </w:r>
      <w:proofErr w:type="spellStart"/>
      <w:r w:rsidRPr="00476D2F">
        <w:rPr>
          <w:b/>
        </w:rPr>
        <w:t>Returncode</w:t>
      </w:r>
      <w:proofErr w:type="spellEnd"/>
      <w:r w:rsidRPr="00476D2F">
        <w:rPr>
          <w:b/>
        </w:rPr>
        <w:t>)</w:t>
      </w:r>
    </w:p>
    <w:p w14:paraId="24EE7C2A" w14:textId="77777777" w:rsidR="00DF47BE" w:rsidRPr="00476D2F" w:rsidRDefault="00DF47BE" w:rsidP="00117A38">
      <w:pPr>
        <w:numPr>
          <w:ilvl w:val="0"/>
          <w:numId w:val="34"/>
        </w:numPr>
        <w:spacing w:before="120" w:after="120"/>
      </w:pPr>
      <w:r w:rsidRPr="00476D2F">
        <w:t>The purpose is to release the session with the CCN Gateway. It can be successful or fail.</w:t>
      </w:r>
    </w:p>
    <w:p w14:paraId="24EE7C2B" w14:textId="77777777" w:rsidR="00DF47BE" w:rsidRPr="00476D2F" w:rsidRDefault="00DF47BE">
      <w:pPr>
        <w:keepNext/>
        <w:jc w:val="left"/>
        <w:rPr>
          <w:b/>
        </w:rPr>
      </w:pPr>
      <w:proofErr w:type="spellStart"/>
      <w:r w:rsidRPr="00476D2F">
        <w:rPr>
          <w:b/>
        </w:rPr>
        <w:t>HL_mq_disc</w:t>
      </w:r>
      <w:proofErr w:type="spellEnd"/>
      <w:r w:rsidRPr="00476D2F">
        <w:rPr>
          <w:b/>
        </w:rPr>
        <w:t xml:space="preserve"> (</w:t>
      </w:r>
      <w:proofErr w:type="spellStart"/>
      <w:r w:rsidRPr="00476D2F">
        <w:rPr>
          <w:b/>
        </w:rPr>
        <w:t>inout</w:t>
      </w:r>
      <w:proofErr w:type="spellEnd"/>
      <w:r w:rsidRPr="00476D2F">
        <w:rPr>
          <w:b/>
        </w:rPr>
        <w:t xml:space="preserve"> MQHCONN, out </w:t>
      </w:r>
      <w:proofErr w:type="spellStart"/>
      <w:r w:rsidRPr="00476D2F">
        <w:rPr>
          <w:b/>
        </w:rPr>
        <w:t>ReturnCode</w:t>
      </w:r>
      <w:proofErr w:type="spellEnd"/>
      <w:r w:rsidRPr="00476D2F">
        <w:rPr>
          <w:b/>
        </w:rPr>
        <w:t xml:space="preserve">, </w:t>
      </w:r>
      <w:proofErr w:type="spellStart"/>
      <w:r w:rsidRPr="00476D2F">
        <w:rPr>
          <w:b/>
        </w:rPr>
        <w:t>ReasonCode</w:t>
      </w:r>
      <w:proofErr w:type="spellEnd"/>
      <w:r w:rsidRPr="00476D2F">
        <w:rPr>
          <w:b/>
        </w:rPr>
        <w:t>)</w:t>
      </w:r>
    </w:p>
    <w:p w14:paraId="24EE7C2C" w14:textId="535ECC2C" w:rsidR="00DF47BE" w:rsidRPr="00476D2F" w:rsidRDefault="00DF47BE" w:rsidP="00117A38">
      <w:pPr>
        <w:numPr>
          <w:ilvl w:val="0"/>
          <w:numId w:val="34"/>
        </w:numPr>
        <w:spacing w:before="120" w:after="120"/>
      </w:pPr>
      <w:r w:rsidRPr="00476D2F">
        <w:t>The application is disconnected from the message queuing system or not. See ‘</w:t>
      </w:r>
      <w:proofErr w:type="spellStart"/>
      <w:r w:rsidRPr="00476D2F">
        <w:t>ReasonCode</w:t>
      </w:r>
      <w:proofErr w:type="spellEnd"/>
      <w:r w:rsidRPr="00476D2F">
        <w:t>’ values for this verb in [</w:t>
      </w:r>
      <w:r w:rsidR="00A9312B" w:rsidRPr="00476D2F">
        <w:fldChar w:fldCharType="begin"/>
      </w:r>
      <w:r w:rsidR="00A9312B" w:rsidRPr="00476D2F">
        <w:instrText xml:space="preserve"> REF CCNAD7 \h  \* MERGEFORMAT </w:instrText>
      </w:r>
      <w:r w:rsidR="00A9312B" w:rsidRPr="00476D2F">
        <w:fldChar w:fldCharType="separate"/>
      </w:r>
      <w:r w:rsidR="004501EF" w:rsidRPr="004501EF">
        <w:t>A7</w:t>
      </w:r>
      <w:r w:rsidR="00A9312B" w:rsidRPr="00476D2F">
        <w:fldChar w:fldCharType="end"/>
      </w:r>
      <w:r w:rsidRPr="00476D2F">
        <w:t>].</w:t>
      </w:r>
    </w:p>
    <w:p w14:paraId="24EE7C2D" w14:textId="77777777" w:rsidR="00DF47BE" w:rsidRPr="00476D2F" w:rsidRDefault="00DF47BE">
      <w:pPr>
        <w:keepNext/>
        <w:jc w:val="left"/>
        <w:rPr>
          <w:b/>
        </w:rPr>
      </w:pPr>
      <w:proofErr w:type="spellStart"/>
      <w:r w:rsidRPr="00476D2F">
        <w:rPr>
          <w:b/>
        </w:rPr>
        <w:t>HL_delete_sec_context</w:t>
      </w:r>
      <w:proofErr w:type="spellEnd"/>
      <w:r w:rsidRPr="00476D2F">
        <w:rPr>
          <w:b/>
        </w:rPr>
        <w:t xml:space="preserve"> (out </w:t>
      </w:r>
      <w:proofErr w:type="spellStart"/>
      <w:r w:rsidRPr="00476D2F">
        <w:rPr>
          <w:b/>
        </w:rPr>
        <w:t>ReturnCode</w:t>
      </w:r>
      <w:proofErr w:type="spellEnd"/>
      <w:r w:rsidRPr="00476D2F">
        <w:rPr>
          <w:b/>
        </w:rPr>
        <w:t xml:space="preserve">, </w:t>
      </w:r>
      <w:proofErr w:type="spellStart"/>
      <w:r w:rsidRPr="00476D2F">
        <w:rPr>
          <w:b/>
        </w:rPr>
        <w:t>ReasonCode</w:t>
      </w:r>
      <w:proofErr w:type="spellEnd"/>
      <w:r w:rsidRPr="00476D2F">
        <w:rPr>
          <w:b/>
        </w:rPr>
        <w:t>)</w:t>
      </w:r>
    </w:p>
    <w:p w14:paraId="24EE7C2E" w14:textId="344984B2" w:rsidR="00DF47BE" w:rsidRPr="00476D2F" w:rsidRDefault="00DF47BE" w:rsidP="00117A38">
      <w:pPr>
        <w:numPr>
          <w:ilvl w:val="0"/>
          <w:numId w:val="34"/>
        </w:numPr>
        <w:spacing w:before="120" w:after="120"/>
      </w:pPr>
      <w:r w:rsidRPr="00476D2F">
        <w:t>The security context is deleted, either successful or not. See ‘</w:t>
      </w:r>
      <w:proofErr w:type="spellStart"/>
      <w:r w:rsidRPr="00476D2F">
        <w:t>ReasonCode</w:t>
      </w:r>
      <w:proofErr w:type="spellEnd"/>
      <w:r w:rsidRPr="00476D2F">
        <w:t>’ values for this verb in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w:t>
      </w:r>
    </w:p>
    <w:p w14:paraId="24EE7C2F" w14:textId="77777777" w:rsidR="00DF47BE" w:rsidRPr="00476D2F" w:rsidRDefault="00DF47BE">
      <w:pPr>
        <w:keepNext/>
        <w:jc w:val="left"/>
        <w:rPr>
          <w:b/>
        </w:rPr>
      </w:pPr>
      <w:proofErr w:type="spellStart"/>
      <w:r w:rsidRPr="00476D2F">
        <w:rPr>
          <w:b/>
        </w:rPr>
        <w:t>HL_unbind</w:t>
      </w:r>
      <w:proofErr w:type="spellEnd"/>
      <w:r w:rsidRPr="00476D2F">
        <w:rPr>
          <w:b/>
        </w:rPr>
        <w:t xml:space="preserve"> (out </w:t>
      </w:r>
      <w:proofErr w:type="spellStart"/>
      <w:r w:rsidRPr="00476D2F">
        <w:rPr>
          <w:b/>
        </w:rPr>
        <w:t>ReturnCode</w:t>
      </w:r>
      <w:proofErr w:type="spellEnd"/>
      <w:r w:rsidRPr="00476D2F">
        <w:rPr>
          <w:b/>
        </w:rPr>
        <w:t xml:space="preserve">, </w:t>
      </w:r>
      <w:proofErr w:type="spellStart"/>
      <w:r w:rsidRPr="00476D2F">
        <w:rPr>
          <w:b/>
        </w:rPr>
        <w:t>ReasonCode</w:t>
      </w:r>
      <w:proofErr w:type="spellEnd"/>
      <w:r w:rsidRPr="00476D2F">
        <w:rPr>
          <w:b/>
        </w:rPr>
        <w:t>)</w:t>
      </w:r>
    </w:p>
    <w:p w14:paraId="24EE7C30" w14:textId="159DC5F9" w:rsidR="00DF47BE" w:rsidRDefault="00DF47BE" w:rsidP="00117A38">
      <w:pPr>
        <w:numPr>
          <w:ilvl w:val="0"/>
          <w:numId w:val="34"/>
        </w:numPr>
        <w:spacing w:before="120" w:after="120"/>
      </w:pPr>
      <w:r w:rsidRPr="00476D2F">
        <w:t>The session is terminated either successful or not. There is no entry for this verb [</w:t>
      </w:r>
      <w:r w:rsidR="00A9312B" w:rsidRPr="00476D2F">
        <w:fldChar w:fldCharType="begin"/>
      </w:r>
      <w:r w:rsidR="00A9312B" w:rsidRPr="00476D2F">
        <w:instrText xml:space="preserve"> REF CCNAD6 \h  \* MERGEFORMAT </w:instrText>
      </w:r>
      <w:r w:rsidR="00A9312B" w:rsidRPr="00476D2F">
        <w:fldChar w:fldCharType="separate"/>
      </w:r>
      <w:r w:rsidR="004501EF" w:rsidRPr="004501EF">
        <w:t>A6</w:t>
      </w:r>
      <w:r w:rsidR="00A9312B" w:rsidRPr="00476D2F">
        <w:fldChar w:fldCharType="end"/>
      </w:r>
      <w:r w:rsidRPr="00476D2F">
        <w:t>].</w:t>
      </w:r>
    </w:p>
    <w:p w14:paraId="02F465F6" w14:textId="77777777" w:rsidR="006901EC" w:rsidRPr="00476D2F" w:rsidRDefault="006901EC" w:rsidP="009A473C">
      <w:pPr>
        <w:spacing w:before="120" w:after="120"/>
        <w:ind w:left="720"/>
      </w:pPr>
    </w:p>
    <w:p w14:paraId="24EE7C33" w14:textId="3B4E2BB8" w:rsidR="00DF47BE" w:rsidRPr="00476D2F" w:rsidRDefault="00DF47BE">
      <w:pPr>
        <w:pStyle w:val="Heading2"/>
        <w:keepNext/>
      </w:pPr>
      <w:bookmarkStart w:id="2113" w:name="_Ref458250984"/>
      <w:bookmarkStart w:id="2114" w:name="_Toc470515295"/>
      <w:bookmarkStart w:id="2115" w:name="_Toc473625778"/>
      <w:bookmarkStart w:id="2116" w:name="_Toc473732642"/>
      <w:bookmarkStart w:id="2117" w:name="_Toc473825735"/>
      <w:bookmarkStart w:id="2118" w:name="_Toc77048962"/>
      <w:bookmarkStart w:id="2119" w:name="_Toc259460417"/>
      <w:bookmarkStart w:id="2120" w:name="_Toc526170546"/>
      <w:bookmarkStart w:id="2121" w:name="_Ref32236585"/>
      <w:bookmarkStart w:id="2122" w:name="_Toc185900831"/>
      <w:r w:rsidRPr="00476D2F">
        <w:t>Configuration information</w:t>
      </w:r>
      <w:bookmarkStart w:id="2123" w:name="_Toc470515296"/>
      <w:bookmarkStart w:id="2124" w:name="_Toc473625779"/>
      <w:bookmarkStart w:id="2125" w:name="_Toc473732643"/>
      <w:bookmarkStart w:id="2126" w:name="_Toc473825736"/>
      <w:bookmarkEnd w:id="2113"/>
      <w:bookmarkEnd w:id="2114"/>
      <w:bookmarkEnd w:id="2115"/>
      <w:bookmarkEnd w:id="2116"/>
      <w:bookmarkEnd w:id="2117"/>
      <w:bookmarkEnd w:id="2118"/>
      <w:bookmarkEnd w:id="2119"/>
      <w:bookmarkEnd w:id="2120"/>
      <w:bookmarkEnd w:id="2121"/>
      <w:bookmarkEnd w:id="2122"/>
    </w:p>
    <w:p w14:paraId="24EE7C34" w14:textId="77777777" w:rsidR="00DF47BE" w:rsidRPr="00476D2F" w:rsidRDefault="00DF47BE" w:rsidP="006F347D">
      <w:pPr>
        <w:pStyle w:val="Heading3"/>
      </w:pPr>
      <w:bookmarkStart w:id="2127" w:name="_Toc259460418"/>
      <w:bookmarkStart w:id="2128" w:name="_Toc526170547"/>
      <w:bookmarkStart w:id="2129" w:name="_Toc185900832"/>
      <w:r w:rsidRPr="00476D2F">
        <w:t>Introduction</w:t>
      </w:r>
      <w:bookmarkEnd w:id="2123"/>
      <w:bookmarkEnd w:id="2124"/>
      <w:bookmarkEnd w:id="2125"/>
      <w:bookmarkEnd w:id="2126"/>
      <w:bookmarkEnd w:id="2127"/>
      <w:bookmarkEnd w:id="2128"/>
      <w:bookmarkEnd w:id="2129"/>
    </w:p>
    <w:p w14:paraId="24EE7C35" w14:textId="77777777" w:rsidR="00DF47BE" w:rsidRPr="00476D2F" w:rsidRDefault="00DF47BE">
      <w:r w:rsidRPr="00476D2F">
        <w:t>This chapter presents the steps that need to be performed to set up the parameters on the CCN Gateways.</w:t>
      </w:r>
    </w:p>
    <w:p w14:paraId="24EE7C36" w14:textId="77777777" w:rsidR="00DF47BE" w:rsidRPr="00476D2F" w:rsidRDefault="00DF47BE">
      <w:r w:rsidRPr="00476D2F">
        <w:t>This chapter is divided into:</w:t>
      </w:r>
    </w:p>
    <w:p w14:paraId="24EE7C37" w14:textId="77777777" w:rsidR="00DF47BE" w:rsidRPr="00476D2F" w:rsidRDefault="00DF47BE" w:rsidP="00117A38">
      <w:pPr>
        <w:numPr>
          <w:ilvl w:val="0"/>
          <w:numId w:val="34"/>
        </w:numPr>
        <w:spacing w:before="120" w:after="120"/>
      </w:pPr>
      <w:r w:rsidRPr="00476D2F">
        <w:t>The information to be prepared by a NA for all objects that are specific to each NA</w:t>
      </w:r>
      <w:r w:rsidR="00FA14F8" w:rsidRPr="00476D2F">
        <w:t>;</w:t>
      </w:r>
    </w:p>
    <w:p w14:paraId="24EE7C38" w14:textId="77777777" w:rsidR="00DF47BE" w:rsidRPr="00476D2F" w:rsidRDefault="00DF47BE" w:rsidP="00117A38">
      <w:pPr>
        <w:numPr>
          <w:ilvl w:val="0"/>
          <w:numId w:val="34"/>
        </w:numPr>
        <w:spacing w:before="120" w:after="120"/>
      </w:pPr>
      <w:r w:rsidRPr="00476D2F">
        <w:t>The information to be prepared by ITSM and that are required to ensure end-to-end interoperability.</w:t>
      </w:r>
    </w:p>
    <w:p w14:paraId="24EE7C39" w14:textId="24DE4EA5" w:rsidR="00DF47BE" w:rsidRPr="00476D2F" w:rsidRDefault="00DF47BE">
      <w:pPr>
        <w:spacing w:after="120"/>
      </w:pPr>
      <w:r w:rsidRPr="00476D2F">
        <w:t>Chapter 5 of document [</w:t>
      </w:r>
      <w:r w:rsidR="00847E00" w:rsidRPr="00476D2F">
        <w:fldChar w:fldCharType="begin"/>
      </w:r>
      <w:r w:rsidR="00847E00" w:rsidRPr="00476D2F">
        <w:instrText xml:space="preserve"> REF R9 \h </w:instrText>
      </w:r>
      <w:r w:rsidR="00847E00" w:rsidRPr="00476D2F">
        <w:fldChar w:fldCharType="separate"/>
      </w:r>
      <w:r w:rsidR="004501EF" w:rsidRPr="000C1B4B">
        <w:rPr>
          <w:szCs w:val="24"/>
        </w:rPr>
        <w:t>R</w:t>
      </w:r>
      <w:r w:rsidR="004501EF">
        <w:rPr>
          <w:noProof/>
          <w:szCs w:val="24"/>
        </w:rPr>
        <w:t>09</w:t>
      </w:r>
      <w:r w:rsidR="00847E00" w:rsidRPr="00476D2F">
        <w:fldChar w:fldCharType="end"/>
      </w:r>
      <w:r w:rsidRPr="00476D2F">
        <w:t>] presents a Responsibility Model that distributes the choices to be taken between several roles. It is applicable for all Customs systems. The roles applicable for Customs movement systems are:</w:t>
      </w:r>
    </w:p>
    <w:tbl>
      <w:tblPr>
        <w:tblW w:w="9180" w:type="dxa"/>
        <w:jc w:val="center"/>
        <w:tblLayout w:type="fixed"/>
        <w:tblLook w:val="0000" w:firstRow="0" w:lastRow="0" w:firstColumn="0" w:lastColumn="0" w:noHBand="0" w:noVBand="0"/>
      </w:tblPr>
      <w:tblGrid>
        <w:gridCol w:w="1134"/>
        <w:gridCol w:w="8046"/>
      </w:tblGrid>
      <w:tr w:rsidR="00DF47BE" w:rsidRPr="00110E6A" w14:paraId="24EE7C3B" w14:textId="77777777" w:rsidTr="004C3D3D">
        <w:trPr>
          <w:tblHeader/>
          <w:jc w:val="center"/>
        </w:trPr>
        <w:tc>
          <w:tcPr>
            <w:tcW w:w="9180" w:type="dxa"/>
            <w:gridSpan w:val="2"/>
            <w:shd w:val="clear" w:color="auto" w:fill="002060"/>
          </w:tcPr>
          <w:p w14:paraId="24EE7C3A" w14:textId="77777777" w:rsidR="00DF47BE" w:rsidRPr="00476D2F" w:rsidRDefault="00DF47BE">
            <w:pPr>
              <w:spacing w:before="120" w:after="120"/>
              <w:jc w:val="center"/>
              <w:rPr>
                <w:b/>
              </w:rPr>
            </w:pPr>
            <w:r w:rsidRPr="00476D2F">
              <w:rPr>
                <w:b/>
              </w:rPr>
              <w:t xml:space="preserve">Roles for Customs Systems </w:t>
            </w:r>
          </w:p>
        </w:tc>
      </w:tr>
      <w:tr w:rsidR="00DF47BE" w:rsidRPr="00110E6A" w14:paraId="24EE7C3E" w14:textId="77777777" w:rsidTr="0042070E">
        <w:trPr>
          <w:jc w:val="center"/>
        </w:trPr>
        <w:tc>
          <w:tcPr>
            <w:tcW w:w="1134" w:type="dxa"/>
            <w:shd w:val="clear" w:color="auto" w:fill="F2F2F2"/>
          </w:tcPr>
          <w:p w14:paraId="24EE7C3C" w14:textId="77777777" w:rsidR="00DF47BE" w:rsidRPr="00476D2F" w:rsidRDefault="00DF47BE" w:rsidP="00561A8D">
            <w:pPr>
              <w:spacing w:before="120" w:after="60"/>
              <w:rPr>
                <w:b/>
              </w:rPr>
            </w:pPr>
            <w:r w:rsidRPr="00476D2F">
              <w:rPr>
                <w:b/>
              </w:rPr>
              <w:t>CDIA</w:t>
            </w:r>
          </w:p>
        </w:tc>
        <w:tc>
          <w:tcPr>
            <w:tcW w:w="8046" w:type="dxa"/>
            <w:shd w:val="clear" w:color="auto" w:fill="F2F2F2"/>
          </w:tcPr>
          <w:p w14:paraId="24EE7C3D" w14:textId="6959640B" w:rsidR="00DF47BE" w:rsidRPr="00476D2F" w:rsidRDefault="00DF47BE" w:rsidP="00561A8D">
            <w:pPr>
              <w:spacing w:before="120" w:after="60"/>
            </w:pPr>
            <w:r w:rsidRPr="00476D2F">
              <w:t xml:space="preserve">the </w:t>
            </w:r>
            <w:r w:rsidR="0012044A">
              <w:t>ITSM</w:t>
            </w:r>
            <w:r w:rsidR="00AD5197" w:rsidRPr="00AD5197">
              <w:t xml:space="preserve"> Contractor</w:t>
            </w:r>
            <w:r w:rsidRPr="00476D2F">
              <w:t xml:space="preserve"> Directory Administrator, responsible for the central management of the CCN directory</w:t>
            </w:r>
          </w:p>
        </w:tc>
      </w:tr>
      <w:tr w:rsidR="00DF47BE" w:rsidRPr="00110E6A" w14:paraId="24EE7C41" w14:textId="77777777" w:rsidTr="0042070E">
        <w:trPr>
          <w:jc w:val="center"/>
        </w:trPr>
        <w:tc>
          <w:tcPr>
            <w:tcW w:w="1134" w:type="dxa"/>
          </w:tcPr>
          <w:p w14:paraId="24EE7C3F" w14:textId="77777777" w:rsidR="00DF47BE" w:rsidRPr="00476D2F" w:rsidRDefault="00DF47BE" w:rsidP="00561A8D">
            <w:pPr>
              <w:spacing w:before="120" w:after="60"/>
              <w:rPr>
                <w:b/>
              </w:rPr>
            </w:pPr>
            <w:r w:rsidRPr="00476D2F">
              <w:rPr>
                <w:b/>
              </w:rPr>
              <w:t>CASO</w:t>
            </w:r>
          </w:p>
        </w:tc>
        <w:tc>
          <w:tcPr>
            <w:tcW w:w="8046" w:type="dxa"/>
          </w:tcPr>
          <w:p w14:paraId="24EE7C40" w14:textId="77777777" w:rsidR="00DF47BE" w:rsidRPr="00476D2F" w:rsidRDefault="00DF47BE" w:rsidP="00561A8D">
            <w:pPr>
              <w:spacing w:before="120" w:after="60"/>
            </w:pPr>
            <w:r w:rsidRPr="00476D2F">
              <w:t xml:space="preserve">the Central Application Security Officer, responsible for security issues that concern a given application of the Taxation and Customs Union DG, running over the CCN/CSI system. This is </w:t>
            </w:r>
            <w:proofErr w:type="gramStart"/>
            <w:r w:rsidRPr="00476D2F">
              <w:t>actually the</w:t>
            </w:r>
            <w:proofErr w:type="gramEnd"/>
            <w:r w:rsidRPr="00476D2F">
              <w:t xml:space="preserve"> ITSM</w:t>
            </w:r>
          </w:p>
        </w:tc>
      </w:tr>
      <w:tr w:rsidR="00DF47BE" w:rsidRPr="00110E6A" w14:paraId="24EE7C44" w14:textId="77777777" w:rsidTr="0042070E">
        <w:trPr>
          <w:jc w:val="center"/>
        </w:trPr>
        <w:tc>
          <w:tcPr>
            <w:tcW w:w="1134" w:type="dxa"/>
            <w:shd w:val="clear" w:color="auto" w:fill="F2F2F2"/>
          </w:tcPr>
          <w:p w14:paraId="24EE7C42" w14:textId="77777777" w:rsidR="00DF47BE" w:rsidRPr="00476D2F" w:rsidRDefault="00DF47BE" w:rsidP="00561A8D">
            <w:pPr>
              <w:spacing w:before="120" w:after="60"/>
              <w:rPr>
                <w:b/>
              </w:rPr>
            </w:pPr>
            <w:r w:rsidRPr="00476D2F">
              <w:rPr>
                <w:b/>
              </w:rPr>
              <w:t>CSO</w:t>
            </w:r>
          </w:p>
        </w:tc>
        <w:tc>
          <w:tcPr>
            <w:tcW w:w="8046" w:type="dxa"/>
            <w:shd w:val="clear" w:color="auto" w:fill="F2F2F2"/>
          </w:tcPr>
          <w:p w14:paraId="24EE7C43" w14:textId="255FE96B" w:rsidR="00DF47BE" w:rsidRPr="00476D2F" w:rsidRDefault="0012044A" w:rsidP="00561A8D">
            <w:pPr>
              <w:spacing w:before="120" w:after="60"/>
            </w:pPr>
            <w:r>
              <w:t>ITSM</w:t>
            </w:r>
            <w:r w:rsidR="00AD5197" w:rsidRPr="00AD5197">
              <w:t xml:space="preserve"> Contractor</w:t>
            </w:r>
            <w:r w:rsidR="003349D1" w:rsidRPr="00476D2F">
              <w:t xml:space="preserve"> </w:t>
            </w:r>
            <w:r w:rsidR="00DF47BE" w:rsidRPr="00476D2F">
              <w:t>Central Security Officer</w:t>
            </w:r>
          </w:p>
        </w:tc>
      </w:tr>
      <w:tr w:rsidR="00DF47BE" w:rsidRPr="00110E6A" w14:paraId="24EE7C47" w14:textId="77777777" w:rsidTr="0042070E">
        <w:trPr>
          <w:jc w:val="center"/>
        </w:trPr>
        <w:tc>
          <w:tcPr>
            <w:tcW w:w="1134" w:type="dxa"/>
          </w:tcPr>
          <w:p w14:paraId="24EE7C45" w14:textId="77777777" w:rsidR="00DF47BE" w:rsidRPr="00476D2F" w:rsidRDefault="00DF47BE" w:rsidP="00561A8D">
            <w:pPr>
              <w:spacing w:before="120" w:after="60"/>
              <w:rPr>
                <w:b/>
              </w:rPr>
            </w:pPr>
            <w:r w:rsidRPr="00476D2F">
              <w:rPr>
                <w:b/>
              </w:rPr>
              <w:t>LAD</w:t>
            </w:r>
          </w:p>
        </w:tc>
        <w:tc>
          <w:tcPr>
            <w:tcW w:w="8046" w:type="dxa"/>
          </w:tcPr>
          <w:p w14:paraId="24EE7C46" w14:textId="77777777" w:rsidR="00DF47BE" w:rsidRPr="00476D2F" w:rsidRDefault="00DF47BE" w:rsidP="00561A8D">
            <w:pPr>
              <w:spacing w:before="120" w:after="60"/>
            </w:pPr>
            <w:r w:rsidRPr="00476D2F">
              <w:t xml:space="preserve">a Local Application Designer, responsible for the design of an NDCA program. In the case of a CDCA, the contractor designer </w:t>
            </w:r>
            <w:proofErr w:type="gramStart"/>
            <w:r w:rsidRPr="00476D2F">
              <w:t>has to</w:t>
            </w:r>
            <w:proofErr w:type="gramEnd"/>
            <w:r w:rsidRPr="00476D2F">
              <w:t xml:space="preserve"> further subdivide the design issues between what the CDCA was able to decide and what is left to the NA development to decide</w:t>
            </w:r>
          </w:p>
        </w:tc>
      </w:tr>
      <w:tr w:rsidR="00DF47BE" w:rsidRPr="00110E6A" w14:paraId="24EE7C4A" w14:textId="77777777" w:rsidTr="0042070E">
        <w:trPr>
          <w:jc w:val="center"/>
        </w:trPr>
        <w:tc>
          <w:tcPr>
            <w:tcW w:w="1134" w:type="dxa"/>
            <w:shd w:val="clear" w:color="auto" w:fill="F2F2F2"/>
          </w:tcPr>
          <w:p w14:paraId="24EE7C48" w14:textId="77777777" w:rsidR="00DF47BE" w:rsidRPr="00476D2F" w:rsidRDefault="00DF47BE" w:rsidP="00561A8D">
            <w:pPr>
              <w:spacing w:before="120" w:after="60"/>
              <w:rPr>
                <w:b/>
              </w:rPr>
            </w:pPr>
            <w:r w:rsidRPr="00476D2F">
              <w:rPr>
                <w:b/>
              </w:rPr>
              <w:t>LSO</w:t>
            </w:r>
          </w:p>
        </w:tc>
        <w:tc>
          <w:tcPr>
            <w:tcW w:w="8046" w:type="dxa"/>
            <w:shd w:val="clear" w:color="auto" w:fill="F2F2F2"/>
          </w:tcPr>
          <w:p w14:paraId="24EE7C49" w14:textId="77777777" w:rsidR="00DF47BE" w:rsidRPr="00476D2F" w:rsidRDefault="00DF47BE" w:rsidP="00561A8D">
            <w:pPr>
              <w:spacing w:before="120" w:after="60"/>
            </w:pPr>
            <w:r w:rsidRPr="00476D2F">
              <w:t>the Local Security Officer, responsible for security issues for an NDCA</w:t>
            </w:r>
          </w:p>
        </w:tc>
      </w:tr>
      <w:tr w:rsidR="00DF47BE" w:rsidRPr="00110E6A" w14:paraId="24EE7C4D" w14:textId="77777777" w:rsidTr="0042070E">
        <w:trPr>
          <w:jc w:val="center"/>
        </w:trPr>
        <w:tc>
          <w:tcPr>
            <w:tcW w:w="1134" w:type="dxa"/>
          </w:tcPr>
          <w:p w14:paraId="24EE7C4B" w14:textId="77777777" w:rsidR="00DF47BE" w:rsidRPr="00476D2F" w:rsidRDefault="00DF47BE" w:rsidP="00561A8D">
            <w:pPr>
              <w:spacing w:before="120" w:after="60"/>
              <w:rPr>
                <w:b/>
              </w:rPr>
            </w:pPr>
            <w:r w:rsidRPr="00476D2F">
              <w:rPr>
                <w:b/>
              </w:rPr>
              <w:t>LSYA</w:t>
            </w:r>
          </w:p>
        </w:tc>
        <w:tc>
          <w:tcPr>
            <w:tcW w:w="8046" w:type="dxa"/>
          </w:tcPr>
          <w:p w14:paraId="24EE7C4C" w14:textId="77777777" w:rsidR="00DF47BE" w:rsidRPr="00476D2F" w:rsidRDefault="00DF47BE" w:rsidP="00561A8D">
            <w:pPr>
              <w:spacing w:before="120" w:after="60"/>
            </w:pPr>
            <w:r w:rsidRPr="00476D2F">
              <w:t>the Local System Administrator for the NDCA infrastructure, responsible for the system management</w:t>
            </w:r>
          </w:p>
        </w:tc>
      </w:tr>
      <w:tr w:rsidR="00DF47BE" w:rsidRPr="00110E6A" w14:paraId="24EE7C50" w14:textId="77777777" w:rsidTr="0042070E">
        <w:trPr>
          <w:jc w:val="center"/>
        </w:trPr>
        <w:tc>
          <w:tcPr>
            <w:tcW w:w="1134" w:type="dxa"/>
            <w:shd w:val="clear" w:color="auto" w:fill="F2F2F2"/>
          </w:tcPr>
          <w:p w14:paraId="24EE7C4E" w14:textId="77777777" w:rsidR="00DF47BE" w:rsidRPr="00476D2F" w:rsidRDefault="00DF47BE" w:rsidP="00561A8D">
            <w:pPr>
              <w:spacing w:before="120" w:after="60"/>
              <w:rPr>
                <w:b/>
              </w:rPr>
            </w:pPr>
            <w:r w:rsidRPr="00476D2F">
              <w:rPr>
                <w:b/>
              </w:rPr>
              <w:t>LAA</w:t>
            </w:r>
          </w:p>
        </w:tc>
        <w:tc>
          <w:tcPr>
            <w:tcW w:w="8046" w:type="dxa"/>
            <w:shd w:val="clear" w:color="auto" w:fill="F2F2F2"/>
          </w:tcPr>
          <w:p w14:paraId="24EE7C4F" w14:textId="77777777" w:rsidR="00DF47BE" w:rsidRPr="00476D2F" w:rsidRDefault="00DF47BE" w:rsidP="00561A8D">
            <w:pPr>
              <w:spacing w:before="120" w:after="60"/>
            </w:pPr>
            <w:r w:rsidRPr="00476D2F">
              <w:t xml:space="preserve">the Local Application Administrator for the NDCA infrastructure, responsible for the management of the CCN directory data related to the local users of NDCA: this amounts to maintaining the list of </w:t>
            </w:r>
            <w:proofErr w:type="spellStart"/>
            <w:r w:rsidRPr="00476D2F">
              <w:t>UserIds</w:t>
            </w:r>
            <w:proofErr w:type="spellEnd"/>
            <w:r w:rsidRPr="00476D2F">
              <w:t xml:space="preserve"> with respect to </w:t>
            </w:r>
            <w:proofErr w:type="spellStart"/>
            <w:r w:rsidRPr="00476D2F">
              <w:t>UserProfiles</w:t>
            </w:r>
            <w:proofErr w:type="spellEnd"/>
          </w:p>
        </w:tc>
      </w:tr>
    </w:tbl>
    <w:p w14:paraId="24EE7C51" w14:textId="0C4923A0" w:rsidR="00DF47BE" w:rsidRPr="00476D2F" w:rsidRDefault="00DF47BE" w:rsidP="008F703C">
      <w:pPr>
        <w:pStyle w:val="Caption"/>
      </w:pPr>
      <w:bookmarkStart w:id="2130" w:name="_Hlt459177248"/>
      <w:bookmarkStart w:id="2131" w:name="_Ref199735960"/>
      <w:bookmarkStart w:id="2132" w:name="_Ref199735951"/>
      <w:bookmarkStart w:id="2133" w:name="_Ref458334206"/>
      <w:bookmarkStart w:id="2134" w:name="_Toc470515297"/>
      <w:bookmarkStart w:id="2135" w:name="_Toc473625780"/>
      <w:bookmarkStart w:id="2136" w:name="_Toc473732644"/>
      <w:bookmarkStart w:id="2137" w:name="_Toc473825737"/>
      <w:bookmarkStart w:id="2138" w:name="_Toc185901008"/>
      <w:bookmarkEnd w:id="2130"/>
      <w:r w:rsidRPr="00476D2F">
        <w:t xml:space="preserve">Table </w:t>
      </w:r>
      <w:r w:rsidR="002C7E76">
        <w:fldChar w:fldCharType="begin"/>
      </w:r>
      <w:r w:rsidR="002C7E76">
        <w:instrText xml:space="preserve"> SEQ Table \* ARABIC </w:instrText>
      </w:r>
      <w:r w:rsidR="002C7E76">
        <w:fldChar w:fldCharType="separate"/>
      </w:r>
      <w:r w:rsidR="004501EF">
        <w:rPr>
          <w:noProof/>
        </w:rPr>
        <w:t>82</w:t>
      </w:r>
      <w:r w:rsidR="002C7E76">
        <w:fldChar w:fldCharType="end"/>
      </w:r>
      <w:bookmarkEnd w:id="2131"/>
      <w:r w:rsidRPr="00476D2F">
        <w:t>: Roles for Customs Systems</w:t>
      </w:r>
      <w:bookmarkEnd w:id="2132"/>
      <w:bookmarkEnd w:id="2138"/>
    </w:p>
    <w:p w14:paraId="24EE7C52" w14:textId="6B1ABF5D" w:rsidR="00DF47BE" w:rsidRPr="00476D2F" w:rsidRDefault="00DF47BE" w:rsidP="00DB5464">
      <w:pPr>
        <w:pStyle w:val="Heading3"/>
      </w:pPr>
      <w:bookmarkStart w:id="2139" w:name="_Toc259460419"/>
      <w:bookmarkStart w:id="2140" w:name="_Toc526170548"/>
      <w:bookmarkStart w:id="2141" w:name="_Toc185900833"/>
      <w:r w:rsidRPr="00476D2F">
        <w:t xml:space="preserve">Configuration information to be provided by the </w:t>
      </w:r>
      <w:bookmarkEnd w:id="2133"/>
      <w:bookmarkEnd w:id="2134"/>
      <w:bookmarkEnd w:id="2135"/>
      <w:bookmarkEnd w:id="2136"/>
      <w:bookmarkEnd w:id="2137"/>
      <w:proofErr w:type="gramStart"/>
      <w:r w:rsidRPr="00476D2F">
        <w:t>NA</w:t>
      </w:r>
      <w:bookmarkEnd w:id="2139"/>
      <w:bookmarkEnd w:id="2140"/>
      <w:bookmarkEnd w:id="2141"/>
      <w:proofErr w:type="gramEnd"/>
    </w:p>
    <w:p w14:paraId="24EE7C53" w14:textId="508855D3" w:rsidR="00DF47BE" w:rsidRPr="00476D2F" w:rsidRDefault="00DF47BE">
      <w:r w:rsidRPr="00476D2F">
        <w:t>Security aspects for Customs systems are defined in [</w:t>
      </w:r>
      <w:r w:rsidR="00A9312B" w:rsidRPr="00476D2F">
        <w:fldChar w:fldCharType="begin"/>
      </w:r>
      <w:r w:rsidR="00A9312B" w:rsidRPr="00476D2F">
        <w:instrText xml:space="preserve"> REF R33 \h  \* MERGEFORMAT </w:instrText>
      </w:r>
      <w:r w:rsidR="00A9312B" w:rsidRPr="00476D2F">
        <w:fldChar w:fldCharType="separate"/>
      </w:r>
      <w:r w:rsidR="004501EF" w:rsidRPr="004501EF">
        <w:t>R</w:t>
      </w:r>
      <w:r w:rsidR="004501EF" w:rsidRPr="004501EF">
        <w:t>32</w:t>
      </w:r>
      <w:r w:rsidR="00A9312B" w:rsidRPr="00476D2F">
        <w:fldChar w:fldCharType="end"/>
      </w:r>
      <w:r w:rsidRPr="00476D2F">
        <w:t xml:space="preserve">]. </w:t>
      </w:r>
    </w:p>
    <w:p w14:paraId="24EE7C54" w14:textId="067D5608" w:rsidR="00DF47BE" w:rsidRPr="00476D2F" w:rsidRDefault="00DF47BE">
      <w:r w:rsidRPr="00476D2F">
        <w:t xml:space="preserve">Concerning CCN/CSI exchanges, </w:t>
      </w:r>
      <w:proofErr w:type="gramStart"/>
      <w:r w:rsidRPr="00476D2F">
        <w:t>a number of</w:t>
      </w:r>
      <w:proofErr w:type="gramEnd"/>
      <w:r w:rsidRPr="00476D2F">
        <w:t xml:space="preserve"> standard security features of the CCN/CSI network will be used. The NA only needs to set up the proper security configuration on their gateways, in co-ordination with the </w:t>
      </w:r>
      <w:r w:rsidR="0012044A">
        <w:t>ITSM</w:t>
      </w:r>
      <w:r w:rsidR="00AD5197" w:rsidRPr="00AD5197">
        <w:t xml:space="preserve"> Contractor</w:t>
      </w:r>
      <w:r w:rsidRPr="00476D2F">
        <w:t>. For CCN/CSI exchanges, document [</w:t>
      </w:r>
      <w:r w:rsidR="00A9312B" w:rsidRPr="00476D2F">
        <w:fldChar w:fldCharType="begin"/>
      </w:r>
      <w:r w:rsidR="00A9312B" w:rsidRPr="00476D2F">
        <w:instrText xml:space="preserve"> REF CCNAD5 \h  \* MERGEFORMAT </w:instrText>
      </w:r>
      <w:r w:rsidR="00A9312B" w:rsidRPr="00476D2F">
        <w:fldChar w:fldCharType="separate"/>
      </w:r>
      <w:r w:rsidR="004501EF" w:rsidRPr="004501EF">
        <w:t>A5</w:t>
      </w:r>
      <w:r w:rsidR="00A9312B" w:rsidRPr="00476D2F">
        <w:fldChar w:fldCharType="end"/>
      </w:r>
      <w:r w:rsidRPr="00476D2F">
        <w:t>] is containing additional information on security aspects.</w:t>
      </w:r>
    </w:p>
    <w:p w14:paraId="24EE7C55" w14:textId="77777777" w:rsidR="00DF47BE" w:rsidRPr="00476D2F" w:rsidRDefault="00DF47BE" w:rsidP="006F347D">
      <w:pPr>
        <w:pStyle w:val="Heading3"/>
      </w:pPr>
      <w:bookmarkStart w:id="2142" w:name="_Ref458421939"/>
      <w:bookmarkStart w:id="2143" w:name="_Toc470515298"/>
      <w:bookmarkStart w:id="2144" w:name="_Toc259460420"/>
      <w:bookmarkStart w:id="2145" w:name="_Toc526170549"/>
      <w:bookmarkStart w:id="2146" w:name="_Toc185900834"/>
      <w:r w:rsidRPr="00476D2F">
        <w:t>Collection of External Configuration Data</w:t>
      </w:r>
      <w:bookmarkEnd w:id="2142"/>
      <w:bookmarkEnd w:id="2143"/>
      <w:bookmarkEnd w:id="2144"/>
      <w:bookmarkEnd w:id="2145"/>
      <w:bookmarkEnd w:id="2146"/>
    </w:p>
    <w:p w14:paraId="24EE7C56" w14:textId="38844513" w:rsidR="00DF47BE" w:rsidRPr="00476D2F" w:rsidRDefault="00DF47BE">
      <w:r w:rsidRPr="00476D2F">
        <w:t xml:space="preserve">The words ‘Entity’ and ‘Attributes’ used in </w:t>
      </w:r>
      <w:r w:rsidR="00A9312B" w:rsidRPr="00476D2F">
        <w:fldChar w:fldCharType="begin"/>
      </w:r>
      <w:r w:rsidR="00A9312B" w:rsidRPr="00476D2F">
        <w:instrText xml:space="preserve"> REF _Ref458763563 \h  \* MERGEFORMAT </w:instrText>
      </w:r>
      <w:r w:rsidR="00A9312B" w:rsidRPr="00476D2F">
        <w:fldChar w:fldCharType="separate"/>
      </w:r>
      <w:r w:rsidR="004501EF" w:rsidRPr="00476D2F">
        <w:t xml:space="preserve">Table </w:t>
      </w:r>
      <w:r w:rsidR="004501EF">
        <w:t>83</w:t>
      </w:r>
      <w:r w:rsidR="00A9312B" w:rsidRPr="00476D2F">
        <w:fldChar w:fldCharType="end"/>
      </w:r>
      <w:r w:rsidRPr="00476D2F">
        <w:t xml:space="preserve"> refer to the ERD defined in [</w:t>
      </w:r>
      <w:r w:rsidR="003E1C3D" w:rsidRPr="00476D2F">
        <w:fldChar w:fldCharType="begin"/>
      </w:r>
      <w:r w:rsidR="003E1C3D" w:rsidRPr="00476D2F">
        <w:instrText xml:space="preserve"> REF R9 \h </w:instrText>
      </w:r>
      <w:r w:rsidR="003E1C3D" w:rsidRPr="00476D2F">
        <w:fldChar w:fldCharType="separate"/>
      </w:r>
      <w:r w:rsidR="004501EF" w:rsidRPr="000C1B4B">
        <w:rPr>
          <w:szCs w:val="24"/>
        </w:rPr>
        <w:t>R</w:t>
      </w:r>
      <w:r w:rsidR="004501EF">
        <w:rPr>
          <w:noProof/>
          <w:szCs w:val="24"/>
        </w:rPr>
        <w:t>09</w:t>
      </w:r>
      <w:r w:rsidR="003E1C3D" w:rsidRPr="00476D2F">
        <w:fldChar w:fldCharType="end"/>
      </w:r>
      <w:r w:rsidRPr="00476D2F">
        <w:t>].</w:t>
      </w:r>
    </w:p>
    <w:p w14:paraId="24EE7C57" w14:textId="77777777" w:rsidR="00DF47BE" w:rsidRPr="00476D2F" w:rsidRDefault="00DF47BE">
      <w:r w:rsidRPr="00476D2F">
        <w:t>The associated values depend on the technical infrastructure that exists within an NA.</w:t>
      </w:r>
    </w:p>
    <w:p w14:paraId="24EE7C58" w14:textId="506D0234" w:rsidR="00DF47BE" w:rsidRPr="00476D2F" w:rsidRDefault="00DF47BE">
      <w:r w:rsidRPr="00476D2F">
        <w:t xml:space="preserve">These values </w:t>
      </w:r>
      <w:proofErr w:type="gramStart"/>
      <w:r w:rsidRPr="00476D2F">
        <w:t>have to</w:t>
      </w:r>
      <w:proofErr w:type="gramEnd"/>
      <w:r w:rsidRPr="00476D2F">
        <w:t xml:space="preserve"> respect the “Formatting Rules” defined in heading 5.3 of [</w:t>
      </w:r>
      <w:r w:rsidR="003E1C3D" w:rsidRPr="00476D2F">
        <w:fldChar w:fldCharType="begin"/>
      </w:r>
      <w:r w:rsidR="003E1C3D" w:rsidRPr="00476D2F">
        <w:instrText xml:space="preserve"> REF R9 \h </w:instrText>
      </w:r>
      <w:r w:rsidR="003E1C3D" w:rsidRPr="00476D2F">
        <w:fldChar w:fldCharType="separate"/>
      </w:r>
      <w:r w:rsidR="004501EF" w:rsidRPr="000C1B4B">
        <w:rPr>
          <w:szCs w:val="24"/>
        </w:rPr>
        <w:t>R</w:t>
      </w:r>
      <w:r w:rsidR="004501EF">
        <w:rPr>
          <w:noProof/>
          <w:szCs w:val="24"/>
        </w:rPr>
        <w:t>09</w:t>
      </w:r>
      <w:r w:rsidR="003E1C3D" w:rsidRPr="00476D2F">
        <w:fldChar w:fldCharType="end"/>
      </w:r>
      <w:r w:rsidRPr="00476D2F">
        <w:t>].</w:t>
      </w:r>
    </w:p>
    <w:p w14:paraId="24EE7C59" w14:textId="3FB6A092" w:rsidR="00DF47BE" w:rsidRPr="00476D2F" w:rsidRDefault="00DF47BE">
      <w:r w:rsidRPr="00476D2F">
        <w:t xml:space="preserve">The values </w:t>
      </w:r>
      <w:proofErr w:type="gramStart"/>
      <w:r w:rsidRPr="00476D2F">
        <w:t>have to</w:t>
      </w:r>
      <w:proofErr w:type="gramEnd"/>
      <w:r w:rsidRPr="00476D2F">
        <w:t xml:space="preserve"> be entered onto forms in Annex C of [</w:t>
      </w:r>
      <w:r w:rsidR="003E1C3D" w:rsidRPr="00476D2F">
        <w:fldChar w:fldCharType="begin"/>
      </w:r>
      <w:r w:rsidR="003E1C3D" w:rsidRPr="00476D2F">
        <w:instrText xml:space="preserve"> REF R9 \h </w:instrText>
      </w:r>
      <w:r w:rsidR="003E1C3D" w:rsidRPr="00476D2F">
        <w:fldChar w:fldCharType="separate"/>
      </w:r>
      <w:r w:rsidR="004501EF" w:rsidRPr="000C1B4B">
        <w:rPr>
          <w:szCs w:val="24"/>
        </w:rPr>
        <w:t>R</w:t>
      </w:r>
      <w:r w:rsidR="004501EF">
        <w:rPr>
          <w:noProof/>
          <w:szCs w:val="24"/>
        </w:rPr>
        <w:t>09</w:t>
      </w:r>
      <w:r w:rsidR="003E1C3D" w:rsidRPr="00476D2F">
        <w:fldChar w:fldCharType="end"/>
      </w:r>
      <w:r w:rsidRPr="00476D2F">
        <w:t>].</w:t>
      </w:r>
    </w:p>
    <w:p w14:paraId="24EE7C5A" w14:textId="2601D5B0" w:rsidR="00DF47BE" w:rsidRPr="00476D2F" w:rsidRDefault="00DF47BE">
      <w:pPr>
        <w:pStyle w:val="BodyTextIndent"/>
        <w:spacing w:after="240"/>
      </w:pPr>
      <w:r w:rsidRPr="00476D2F">
        <w:t xml:space="preserve">It is necessary to cooperate with ITSM for the practical handling of these forms as shown in </w:t>
      </w:r>
      <w:r w:rsidR="00A9312B" w:rsidRPr="00476D2F">
        <w:fldChar w:fldCharType="begin"/>
      </w:r>
      <w:r w:rsidR="00A9312B" w:rsidRPr="00476D2F">
        <w:instrText xml:space="preserve"> REF _Ref458763563 \h  \* MERGEFORMAT </w:instrText>
      </w:r>
      <w:r w:rsidR="00A9312B" w:rsidRPr="00476D2F">
        <w:fldChar w:fldCharType="separate"/>
      </w:r>
      <w:r w:rsidR="004501EF" w:rsidRPr="00476D2F">
        <w:t xml:space="preserve">Table </w:t>
      </w:r>
      <w:r w:rsidR="004501EF">
        <w:t>83</w:t>
      </w:r>
      <w:r w:rsidR="00A9312B" w:rsidRPr="00476D2F">
        <w:fldChar w:fldCharType="end"/>
      </w:r>
      <w:r w:rsidRPr="00476D2F">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3"/>
        <w:gridCol w:w="3686"/>
        <w:gridCol w:w="1559"/>
        <w:gridCol w:w="1984"/>
      </w:tblGrid>
      <w:tr w:rsidR="00DF47BE" w:rsidRPr="00110E6A" w14:paraId="24EE7C5F" w14:textId="77777777" w:rsidTr="0042070E">
        <w:trPr>
          <w:cantSplit/>
          <w:tblHeader/>
          <w:jc w:val="center"/>
        </w:trPr>
        <w:tc>
          <w:tcPr>
            <w:tcW w:w="1843" w:type="dxa"/>
            <w:tcBorders>
              <w:bottom w:val="single" w:sz="6" w:space="0" w:color="auto"/>
            </w:tcBorders>
            <w:shd w:val="clear" w:color="auto" w:fill="002060"/>
          </w:tcPr>
          <w:p w14:paraId="24EE7C5B" w14:textId="77777777" w:rsidR="00DF47BE" w:rsidRPr="00476D2F" w:rsidRDefault="00DF47BE">
            <w:pPr>
              <w:spacing w:before="0"/>
              <w:rPr>
                <w:b/>
                <w:szCs w:val="24"/>
              </w:rPr>
            </w:pPr>
            <w:r w:rsidRPr="00476D2F">
              <w:rPr>
                <w:b/>
                <w:szCs w:val="24"/>
              </w:rPr>
              <w:t>Entity</w:t>
            </w:r>
          </w:p>
        </w:tc>
        <w:tc>
          <w:tcPr>
            <w:tcW w:w="3686" w:type="dxa"/>
            <w:tcBorders>
              <w:bottom w:val="single" w:sz="6" w:space="0" w:color="auto"/>
            </w:tcBorders>
            <w:shd w:val="clear" w:color="auto" w:fill="002060"/>
          </w:tcPr>
          <w:p w14:paraId="24EE7C5C" w14:textId="77777777" w:rsidR="00DF47BE" w:rsidRPr="00476D2F" w:rsidRDefault="00DF47BE">
            <w:pPr>
              <w:spacing w:before="0"/>
              <w:rPr>
                <w:b/>
                <w:szCs w:val="24"/>
              </w:rPr>
            </w:pPr>
            <w:r w:rsidRPr="00476D2F">
              <w:rPr>
                <w:b/>
                <w:szCs w:val="24"/>
              </w:rPr>
              <w:t>Attribute</w:t>
            </w:r>
          </w:p>
        </w:tc>
        <w:tc>
          <w:tcPr>
            <w:tcW w:w="1559" w:type="dxa"/>
            <w:tcBorders>
              <w:bottom w:val="single" w:sz="6" w:space="0" w:color="auto"/>
            </w:tcBorders>
            <w:shd w:val="clear" w:color="auto" w:fill="002060"/>
          </w:tcPr>
          <w:p w14:paraId="24EE7C5D" w14:textId="77777777" w:rsidR="00DF47BE" w:rsidRPr="00476D2F" w:rsidRDefault="00DF47BE">
            <w:pPr>
              <w:spacing w:before="0"/>
              <w:jc w:val="center"/>
              <w:rPr>
                <w:b/>
                <w:szCs w:val="24"/>
              </w:rPr>
            </w:pPr>
            <w:r w:rsidRPr="00476D2F">
              <w:rPr>
                <w:b/>
                <w:szCs w:val="24"/>
              </w:rPr>
              <w:t>Provided by</w:t>
            </w:r>
          </w:p>
        </w:tc>
        <w:tc>
          <w:tcPr>
            <w:tcW w:w="1984" w:type="dxa"/>
            <w:tcBorders>
              <w:bottom w:val="single" w:sz="6" w:space="0" w:color="auto"/>
            </w:tcBorders>
            <w:shd w:val="clear" w:color="auto" w:fill="002060"/>
          </w:tcPr>
          <w:p w14:paraId="24EE7C5E" w14:textId="77777777" w:rsidR="00DF47BE" w:rsidRPr="00476D2F" w:rsidRDefault="00DF47BE">
            <w:pPr>
              <w:spacing w:before="0"/>
              <w:jc w:val="center"/>
              <w:rPr>
                <w:b/>
                <w:szCs w:val="24"/>
              </w:rPr>
            </w:pPr>
            <w:r w:rsidRPr="00476D2F">
              <w:rPr>
                <w:b/>
                <w:szCs w:val="24"/>
              </w:rPr>
              <w:t>Managed by</w:t>
            </w:r>
          </w:p>
        </w:tc>
      </w:tr>
      <w:tr w:rsidR="00DF47BE" w:rsidRPr="00110E6A" w14:paraId="24EE7C64" w14:textId="77777777" w:rsidTr="0042070E">
        <w:trPr>
          <w:cantSplit/>
          <w:jc w:val="center"/>
        </w:trPr>
        <w:tc>
          <w:tcPr>
            <w:tcW w:w="1843" w:type="dxa"/>
            <w:vMerge w:val="restart"/>
            <w:tcBorders>
              <w:top w:val="single" w:sz="6" w:space="0" w:color="auto"/>
              <w:bottom w:val="nil"/>
            </w:tcBorders>
          </w:tcPr>
          <w:p w14:paraId="24EE7C60"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686" w:type="dxa"/>
            <w:tcBorders>
              <w:top w:val="single" w:sz="6" w:space="0" w:color="auto"/>
            </w:tcBorders>
          </w:tcPr>
          <w:p w14:paraId="24EE7C61"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ccnApplicationName</w:t>
            </w:r>
            <w:proofErr w:type="spellEnd"/>
          </w:p>
        </w:tc>
        <w:tc>
          <w:tcPr>
            <w:tcW w:w="1559" w:type="dxa"/>
            <w:tcBorders>
              <w:top w:val="single" w:sz="6" w:space="0" w:color="auto"/>
            </w:tcBorders>
          </w:tcPr>
          <w:p w14:paraId="24EE7C62" w14:textId="77777777" w:rsidR="00DF47BE" w:rsidRPr="00476D2F" w:rsidRDefault="00DF47BE">
            <w:pPr>
              <w:spacing w:before="0"/>
              <w:jc w:val="center"/>
              <w:rPr>
                <w:szCs w:val="24"/>
              </w:rPr>
            </w:pPr>
            <w:r w:rsidRPr="00476D2F">
              <w:rPr>
                <w:szCs w:val="24"/>
              </w:rPr>
              <w:t>LAD</w:t>
            </w:r>
          </w:p>
        </w:tc>
        <w:tc>
          <w:tcPr>
            <w:tcW w:w="1984" w:type="dxa"/>
            <w:tcBorders>
              <w:top w:val="single" w:sz="6" w:space="0" w:color="auto"/>
            </w:tcBorders>
          </w:tcPr>
          <w:p w14:paraId="24EE7C63" w14:textId="77777777" w:rsidR="00DF47BE" w:rsidRPr="00476D2F" w:rsidRDefault="00DF47BE">
            <w:pPr>
              <w:spacing w:before="0"/>
              <w:jc w:val="center"/>
              <w:rPr>
                <w:szCs w:val="24"/>
              </w:rPr>
            </w:pPr>
            <w:r w:rsidRPr="00476D2F">
              <w:rPr>
                <w:szCs w:val="24"/>
              </w:rPr>
              <w:t>CDIA</w:t>
            </w:r>
          </w:p>
        </w:tc>
      </w:tr>
      <w:tr w:rsidR="00DF47BE" w:rsidRPr="00110E6A" w14:paraId="24EE7C69" w14:textId="77777777" w:rsidTr="0042070E">
        <w:trPr>
          <w:cantSplit/>
          <w:jc w:val="center"/>
        </w:trPr>
        <w:tc>
          <w:tcPr>
            <w:tcW w:w="1843" w:type="dxa"/>
            <w:vMerge/>
            <w:tcBorders>
              <w:top w:val="nil"/>
              <w:bottom w:val="nil"/>
            </w:tcBorders>
          </w:tcPr>
          <w:p w14:paraId="24EE7C6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C66"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ccnApplicationType</w:t>
            </w:r>
            <w:proofErr w:type="spellEnd"/>
          </w:p>
        </w:tc>
        <w:tc>
          <w:tcPr>
            <w:tcW w:w="1559" w:type="dxa"/>
            <w:tcBorders>
              <w:top w:val="nil"/>
            </w:tcBorders>
          </w:tcPr>
          <w:p w14:paraId="24EE7C67"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68" w14:textId="77777777" w:rsidR="00DF47BE" w:rsidRPr="00476D2F" w:rsidRDefault="00DF47BE">
            <w:pPr>
              <w:spacing w:before="0"/>
              <w:jc w:val="center"/>
              <w:rPr>
                <w:szCs w:val="24"/>
              </w:rPr>
            </w:pPr>
            <w:r w:rsidRPr="00476D2F">
              <w:rPr>
                <w:szCs w:val="24"/>
              </w:rPr>
              <w:t>CDIA</w:t>
            </w:r>
          </w:p>
        </w:tc>
      </w:tr>
      <w:tr w:rsidR="00DF47BE" w:rsidRPr="00110E6A" w14:paraId="24EE7C6E" w14:textId="77777777" w:rsidTr="0042070E">
        <w:trPr>
          <w:cantSplit/>
          <w:jc w:val="center"/>
        </w:trPr>
        <w:tc>
          <w:tcPr>
            <w:tcW w:w="1843" w:type="dxa"/>
            <w:vMerge/>
            <w:tcBorders>
              <w:top w:val="nil"/>
              <w:bottom w:val="nil"/>
            </w:tcBorders>
          </w:tcPr>
          <w:p w14:paraId="24EE7C6A" w14:textId="77777777" w:rsidR="00DF47BE" w:rsidRPr="00476D2F" w:rsidRDefault="00DF47BE">
            <w:pPr>
              <w:spacing w:before="0"/>
              <w:rPr>
                <w:szCs w:val="24"/>
              </w:rPr>
            </w:pPr>
          </w:p>
        </w:tc>
        <w:tc>
          <w:tcPr>
            <w:tcW w:w="3686" w:type="dxa"/>
          </w:tcPr>
          <w:p w14:paraId="24EE7C6B"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ccnAddress</w:t>
            </w:r>
            <w:proofErr w:type="spellEnd"/>
          </w:p>
        </w:tc>
        <w:tc>
          <w:tcPr>
            <w:tcW w:w="1559" w:type="dxa"/>
          </w:tcPr>
          <w:p w14:paraId="24EE7C6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6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3" w14:textId="77777777" w:rsidTr="0042070E">
        <w:trPr>
          <w:cantSplit/>
          <w:jc w:val="center"/>
        </w:trPr>
        <w:tc>
          <w:tcPr>
            <w:tcW w:w="1843" w:type="dxa"/>
            <w:vMerge/>
            <w:tcBorders>
              <w:top w:val="nil"/>
              <w:bottom w:val="nil"/>
            </w:tcBorders>
          </w:tcPr>
          <w:p w14:paraId="24EE7C6F" w14:textId="77777777" w:rsidR="00DF47BE" w:rsidRPr="00476D2F" w:rsidRDefault="00DF47BE">
            <w:pPr>
              <w:spacing w:before="0"/>
              <w:rPr>
                <w:szCs w:val="24"/>
              </w:rPr>
            </w:pPr>
          </w:p>
        </w:tc>
        <w:tc>
          <w:tcPr>
            <w:tcW w:w="3686" w:type="dxa"/>
          </w:tcPr>
          <w:p w14:paraId="24EE7C70"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ccnAddressType</w:t>
            </w:r>
            <w:proofErr w:type="spellEnd"/>
          </w:p>
        </w:tc>
        <w:tc>
          <w:tcPr>
            <w:tcW w:w="1559" w:type="dxa"/>
          </w:tcPr>
          <w:p w14:paraId="24EE7C7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8" w14:textId="77777777" w:rsidTr="0042070E">
        <w:trPr>
          <w:cantSplit/>
          <w:jc w:val="center"/>
        </w:trPr>
        <w:tc>
          <w:tcPr>
            <w:tcW w:w="1843" w:type="dxa"/>
            <w:vMerge/>
            <w:tcBorders>
              <w:top w:val="nil"/>
              <w:bottom w:val="nil"/>
            </w:tcBorders>
          </w:tcPr>
          <w:p w14:paraId="24EE7C74" w14:textId="77777777" w:rsidR="00DF47BE" w:rsidRPr="00476D2F" w:rsidRDefault="00DF47BE">
            <w:pPr>
              <w:spacing w:before="0"/>
              <w:rPr>
                <w:szCs w:val="24"/>
              </w:rPr>
            </w:pPr>
          </w:p>
        </w:tc>
        <w:tc>
          <w:tcPr>
            <w:tcW w:w="3686" w:type="dxa"/>
          </w:tcPr>
          <w:p w14:paraId="24EE7C75"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ccnAuthorizedSecurityMechanisms</w:t>
            </w:r>
            <w:proofErr w:type="spellEnd"/>
          </w:p>
        </w:tc>
        <w:tc>
          <w:tcPr>
            <w:tcW w:w="1559" w:type="dxa"/>
          </w:tcPr>
          <w:p w14:paraId="24EE7C7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D" w14:textId="77777777" w:rsidTr="0042070E">
        <w:trPr>
          <w:cantSplit/>
          <w:jc w:val="center"/>
        </w:trPr>
        <w:tc>
          <w:tcPr>
            <w:tcW w:w="1843" w:type="dxa"/>
            <w:vMerge/>
            <w:tcBorders>
              <w:top w:val="nil"/>
            </w:tcBorders>
          </w:tcPr>
          <w:p w14:paraId="24EE7C79" w14:textId="77777777" w:rsidR="00DF47BE" w:rsidRPr="00476D2F" w:rsidRDefault="00DF47BE">
            <w:pPr>
              <w:spacing w:before="0"/>
              <w:rPr>
                <w:szCs w:val="24"/>
              </w:rPr>
            </w:pPr>
          </w:p>
        </w:tc>
        <w:tc>
          <w:tcPr>
            <w:tcW w:w="3686" w:type="dxa"/>
          </w:tcPr>
          <w:p w14:paraId="24EE7C7A"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ccnDefaultSecurityMechanisms</w:t>
            </w:r>
            <w:proofErr w:type="spellEnd"/>
          </w:p>
        </w:tc>
        <w:tc>
          <w:tcPr>
            <w:tcW w:w="1559" w:type="dxa"/>
          </w:tcPr>
          <w:p w14:paraId="24EE7C7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2" w14:textId="77777777" w:rsidTr="0042070E">
        <w:trPr>
          <w:cantSplit/>
          <w:jc w:val="center"/>
        </w:trPr>
        <w:tc>
          <w:tcPr>
            <w:tcW w:w="1843" w:type="dxa"/>
            <w:vMerge/>
            <w:tcBorders>
              <w:top w:val="nil"/>
              <w:bottom w:val="nil"/>
            </w:tcBorders>
          </w:tcPr>
          <w:p w14:paraId="24EE7C7E" w14:textId="77777777" w:rsidR="00DF47BE" w:rsidRPr="00476D2F" w:rsidRDefault="00DF47BE">
            <w:pPr>
              <w:pStyle w:val="Index1"/>
              <w:keepNext/>
              <w:keepLines/>
              <w:spacing w:before="0" w:after="0"/>
              <w:rPr>
                <w:b w:val="0"/>
                <w:sz w:val="24"/>
                <w:szCs w:val="24"/>
                <w:lang w:val="en-GB"/>
              </w:rPr>
            </w:pPr>
          </w:p>
        </w:tc>
        <w:tc>
          <w:tcPr>
            <w:tcW w:w="3686" w:type="dxa"/>
          </w:tcPr>
          <w:p w14:paraId="24EE7C7F"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ccnDataRepresentationRules</w:t>
            </w:r>
            <w:proofErr w:type="spellEnd"/>
          </w:p>
        </w:tc>
        <w:tc>
          <w:tcPr>
            <w:tcW w:w="1559" w:type="dxa"/>
          </w:tcPr>
          <w:p w14:paraId="24EE7C8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7" w14:textId="77777777" w:rsidTr="0042070E">
        <w:trPr>
          <w:cantSplit/>
          <w:jc w:val="center"/>
        </w:trPr>
        <w:tc>
          <w:tcPr>
            <w:tcW w:w="1843" w:type="dxa"/>
            <w:vMerge/>
            <w:tcBorders>
              <w:top w:val="nil"/>
              <w:bottom w:val="nil"/>
            </w:tcBorders>
          </w:tcPr>
          <w:p w14:paraId="24EE7C83" w14:textId="77777777" w:rsidR="00DF47BE" w:rsidRPr="00476D2F" w:rsidRDefault="00DF47BE">
            <w:pPr>
              <w:spacing w:before="0"/>
              <w:rPr>
                <w:szCs w:val="24"/>
              </w:rPr>
            </w:pPr>
          </w:p>
        </w:tc>
        <w:tc>
          <w:tcPr>
            <w:tcW w:w="3686" w:type="dxa"/>
          </w:tcPr>
          <w:p w14:paraId="24EE7C84"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ccnDefaultCodePage</w:t>
            </w:r>
            <w:proofErr w:type="spellEnd"/>
          </w:p>
        </w:tc>
        <w:tc>
          <w:tcPr>
            <w:tcW w:w="1559" w:type="dxa"/>
          </w:tcPr>
          <w:p w14:paraId="24EE7C8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C" w14:textId="77777777" w:rsidTr="0042070E">
        <w:trPr>
          <w:cantSplit/>
          <w:jc w:val="center"/>
        </w:trPr>
        <w:tc>
          <w:tcPr>
            <w:tcW w:w="1843" w:type="dxa"/>
            <w:vMerge/>
            <w:tcBorders>
              <w:top w:val="nil"/>
              <w:bottom w:val="nil"/>
            </w:tcBorders>
          </w:tcPr>
          <w:p w14:paraId="24EE7C88" w14:textId="77777777" w:rsidR="00DF47BE" w:rsidRPr="00476D2F" w:rsidRDefault="00DF47BE">
            <w:pPr>
              <w:pStyle w:val="TableColomnTitle"/>
              <w:spacing w:before="0" w:after="0"/>
              <w:rPr>
                <w:b w:val="0"/>
                <w:sz w:val="24"/>
                <w:szCs w:val="24"/>
                <w:lang w:val="en-GB"/>
              </w:rPr>
            </w:pPr>
          </w:p>
        </w:tc>
        <w:tc>
          <w:tcPr>
            <w:tcW w:w="3686" w:type="dxa"/>
          </w:tcPr>
          <w:p w14:paraId="24EE7C89"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ccnApplicationActivationMode</w:t>
            </w:r>
            <w:proofErr w:type="spellEnd"/>
          </w:p>
        </w:tc>
        <w:tc>
          <w:tcPr>
            <w:tcW w:w="1559" w:type="dxa"/>
          </w:tcPr>
          <w:p w14:paraId="24EE7C8A" w14:textId="77777777" w:rsidR="00DF47BE" w:rsidRPr="00476D2F" w:rsidRDefault="00DF47BE">
            <w:pPr>
              <w:spacing w:before="0"/>
              <w:jc w:val="center"/>
              <w:rPr>
                <w:szCs w:val="24"/>
              </w:rPr>
            </w:pPr>
            <w:r w:rsidRPr="00476D2F">
              <w:rPr>
                <w:szCs w:val="24"/>
              </w:rPr>
              <w:t>LAD</w:t>
            </w:r>
          </w:p>
        </w:tc>
        <w:tc>
          <w:tcPr>
            <w:tcW w:w="1984" w:type="dxa"/>
          </w:tcPr>
          <w:p w14:paraId="24EE7C8B" w14:textId="77777777" w:rsidR="00DF47BE" w:rsidRPr="00476D2F" w:rsidRDefault="00DF47BE">
            <w:pPr>
              <w:spacing w:before="0"/>
              <w:jc w:val="center"/>
              <w:rPr>
                <w:szCs w:val="24"/>
              </w:rPr>
            </w:pPr>
            <w:r w:rsidRPr="00476D2F">
              <w:rPr>
                <w:szCs w:val="24"/>
              </w:rPr>
              <w:t>CDIA</w:t>
            </w:r>
          </w:p>
        </w:tc>
      </w:tr>
      <w:tr w:rsidR="00DF47BE" w:rsidRPr="00110E6A" w14:paraId="24EE7C91" w14:textId="77777777" w:rsidTr="0042070E">
        <w:trPr>
          <w:cantSplit/>
          <w:jc w:val="center"/>
        </w:trPr>
        <w:tc>
          <w:tcPr>
            <w:tcW w:w="1843" w:type="dxa"/>
            <w:vMerge/>
            <w:tcBorders>
              <w:top w:val="nil"/>
              <w:bottom w:val="nil"/>
            </w:tcBorders>
          </w:tcPr>
          <w:p w14:paraId="24EE7C8D" w14:textId="77777777" w:rsidR="00DF47BE" w:rsidRPr="00476D2F" w:rsidRDefault="00DF47BE">
            <w:pPr>
              <w:pStyle w:val="TableColomnTitle"/>
              <w:spacing w:before="0" w:after="0"/>
              <w:rPr>
                <w:b w:val="0"/>
                <w:sz w:val="24"/>
                <w:szCs w:val="24"/>
                <w:lang w:val="en-GB"/>
              </w:rPr>
            </w:pPr>
          </w:p>
        </w:tc>
        <w:tc>
          <w:tcPr>
            <w:tcW w:w="3686" w:type="dxa"/>
          </w:tcPr>
          <w:p w14:paraId="24EE7C8E"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ccnApplicationExchangeMode</w:t>
            </w:r>
            <w:proofErr w:type="spellEnd"/>
          </w:p>
        </w:tc>
        <w:tc>
          <w:tcPr>
            <w:tcW w:w="1559" w:type="dxa"/>
          </w:tcPr>
          <w:p w14:paraId="24EE7C8F" w14:textId="77777777" w:rsidR="00DF47BE" w:rsidRPr="00476D2F" w:rsidRDefault="00DF47BE">
            <w:pPr>
              <w:spacing w:before="0"/>
              <w:jc w:val="center"/>
              <w:rPr>
                <w:szCs w:val="24"/>
              </w:rPr>
            </w:pPr>
            <w:r w:rsidRPr="00476D2F">
              <w:rPr>
                <w:szCs w:val="24"/>
              </w:rPr>
              <w:t>LAD</w:t>
            </w:r>
          </w:p>
        </w:tc>
        <w:tc>
          <w:tcPr>
            <w:tcW w:w="1984" w:type="dxa"/>
          </w:tcPr>
          <w:p w14:paraId="24EE7C90" w14:textId="77777777" w:rsidR="00DF47BE" w:rsidRPr="00476D2F" w:rsidRDefault="00DF47BE">
            <w:pPr>
              <w:spacing w:before="0"/>
              <w:jc w:val="center"/>
              <w:rPr>
                <w:szCs w:val="24"/>
              </w:rPr>
            </w:pPr>
            <w:r w:rsidRPr="00476D2F">
              <w:rPr>
                <w:szCs w:val="24"/>
              </w:rPr>
              <w:t>CDIA</w:t>
            </w:r>
          </w:p>
        </w:tc>
      </w:tr>
      <w:tr w:rsidR="00DF47BE" w:rsidRPr="00110E6A" w14:paraId="24EE7C96" w14:textId="77777777" w:rsidTr="0042070E">
        <w:trPr>
          <w:cantSplit/>
          <w:jc w:val="center"/>
        </w:trPr>
        <w:tc>
          <w:tcPr>
            <w:tcW w:w="1843" w:type="dxa"/>
            <w:vMerge/>
            <w:tcBorders>
              <w:top w:val="nil"/>
              <w:bottom w:val="nil"/>
            </w:tcBorders>
          </w:tcPr>
          <w:p w14:paraId="24EE7C92" w14:textId="77777777" w:rsidR="00DF47BE" w:rsidRPr="00476D2F" w:rsidRDefault="00DF47BE">
            <w:pPr>
              <w:pStyle w:val="TableColomnTitle"/>
              <w:spacing w:before="0" w:after="0"/>
              <w:rPr>
                <w:b w:val="0"/>
                <w:sz w:val="24"/>
                <w:szCs w:val="24"/>
                <w:lang w:val="en-GB"/>
              </w:rPr>
            </w:pPr>
          </w:p>
        </w:tc>
        <w:tc>
          <w:tcPr>
            <w:tcW w:w="3686" w:type="dxa"/>
          </w:tcPr>
          <w:p w14:paraId="24EE7C93"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ccnConversationalModeEnabled</w:t>
            </w:r>
            <w:proofErr w:type="spellEnd"/>
          </w:p>
        </w:tc>
        <w:tc>
          <w:tcPr>
            <w:tcW w:w="1559" w:type="dxa"/>
          </w:tcPr>
          <w:p w14:paraId="24EE7C94" w14:textId="77777777" w:rsidR="00DF47BE" w:rsidRPr="00476D2F" w:rsidRDefault="00DF47BE">
            <w:pPr>
              <w:spacing w:before="0"/>
              <w:jc w:val="center"/>
              <w:rPr>
                <w:szCs w:val="24"/>
              </w:rPr>
            </w:pPr>
            <w:r w:rsidRPr="00476D2F">
              <w:rPr>
                <w:szCs w:val="24"/>
              </w:rPr>
              <w:t>LAD</w:t>
            </w:r>
          </w:p>
        </w:tc>
        <w:tc>
          <w:tcPr>
            <w:tcW w:w="1984" w:type="dxa"/>
          </w:tcPr>
          <w:p w14:paraId="24EE7C95" w14:textId="77777777" w:rsidR="00DF47BE" w:rsidRPr="00476D2F" w:rsidRDefault="00DF47BE">
            <w:pPr>
              <w:spacing w:before="0"/>
              <w:jc w:val="center"/>
              <w:rPr>
                <w:szCs w:val="24"/>
              </w:rPr>
            </w:pPr>
            <w:r w:rsidRPr="00476D2F">
              <w:rPr>
                <w:szCs w:val="24"/>
              </w:rPr>
              <w:t>CDIA</w:t>
            </w:r>
          </w:p>
        </w:tc>
      </w:tr>
      <w:tr w:rsidR="00DF47BE" w:rsidRPr="00110E6A" w14:paraId="24EE7C9B" w14:textId="77777777" w:rsidTr="0042070E">
        <w:trPr>
          <w:cantSplit/>
          <w:jc w:val="center"/>
        </w:trPr>
        <w:tc>
          <w:tcPr>
            <w:tcW w:w="1843" w:type="dxa"/>
            <w:vMerge/>
            <w:tcBorders>
              <w:top w:val="nil"/>
              <w:bottom w:val="nil"/>
            </w:tcBorders>
          </w:tcPr>
          <w:p w14:paraId="24EE7C97" w14:textId="77777777" w:rsidR="00DF47BE" w:rsidRPr="00476D2F" w:rsidRDefault="00DF47BE">
            <w:pPr>
              <w:pStyle w:val="TableColomnTitle"/>
              <w:spacing w:before="0" w:after="0"/>
              <w:rPr>
                <w:b w:val="0"/>
                <w:sz w:val="24"/>
                <w:szCs w:val="24"/>
                <w:lang w:val="en-GB"/>
              </w:rPr>
            </w:pPr>
          </w:p>
        </w:tc>
        <w:tc>
          <w:tcPr>
            <w:tcW w:w="3686" w:type="dxa"/>
          </w:tcPr>
          <w:p w14:paraId="24EE7C98"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ccnApplicationSecurityKey</w:t>
            </w:r>
            <w:proofErr w:type="spellEnd"/>
          </w:p>
        </w:tc>
        <w:tc>
          <w:tcPr>
            <w:tcW w:w="1559" w:type="dxa"/>
          </w:tcPr>
          <w:p w14:paraId="24EE7C99" w14:textId="77777777" w:rsidR="00DF47BE" w:rsidRPr="00476D2F" w:rsidRDefault="00DF47BE">
            <w:pPr>
              <w:spacing w:before="0"/>
              <w:jc w:val="center"/>
              <w:rPr>
                <w:szCs w:val="24"/>
              </w:rPr>
            </w:pPr>
            <w:r w:rsidRPr="00476D2F">
              <w:rPr>
                <w:szCs w:val="24"/>
              </w:rPr>
              <w:t>LSO</w:t>
            </w:r>
          </w:p>
        </w:tc>
        <w:tc>
          <w:tcPr>
            <w:tcW w:w="1984" w:type="dxa"/>
          </w:tcPr>
          <w:p w14:paraId="24EE7C9A" w14:textId="77777777" w:rsidR="00DF47BE" w:rsidRPr="00476D2F" w:rsidRDefault="00DF47BE">
            <w:pPr>
              <w:spacing w:before="0"/>
              <w:jc w:val="center"/>
              <w:rPr>
                <w:szCs w:val="24"/>
              </w:rPr>
            </w:pPr>
            <w:r w:rsidRPr="00476D2F">
              <w:rPr>
                <w:szCs w:val="24"/>
              </w:rPr>
              <w:t>LSA or LAA</w:t>
            </w:r>
          </w:p>
        </w:tc>
      </w:tr>
      <w:tr w:rsidR="00DF47BE" w:rsidRPr="00110E6A" w14:paraId="24EE7CA0" w14:textId="77777777" w:rsidTr="0042070E">
        <w:trPr>
          <w:cantSplit/>
          <w:jc w:val="center"/>
        </w:trPr>
        <w:tc>
          <w:tcPr>
            <w:tcW w:w="1843" w:type="dxa"/>
            <w:vMerge/>
            <w:tcBorders>
              <w:top w:val="nil"/>
              <w:bottom w:val="nil"/>
            </w:tcBorders>
          </w:tcPr>
          <w:p w14:paraId="24EE7C9C" w14:textId="77777777" w:rsidR="00DF47BE" w:rsidRPr="00476D2F" w:rsidRDefault="00DF47BE">
            <w:pPr>
              <w:pStyle w:val="TableColomnTitle"/>
              <w:spacing w:before="0" w:after="0"/>
              <w:rPr>
                <w:b w:val="0"/>
                <w:sz w:val="24"/>
                <w:szCs w:val="24"/>
                <w:lang w:val="en-GB"/>
              </w:rPr>
            </w:pPr>
          </w:p>
        </w:tc>
        <w:tc>
          <w:tcPr>
            <w:tcW w:w="3686" w:type="dxa"/>
          </w:tcPr>
          <w:p w14:paraId="24EE7C9D"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ccnDefaultQOS</w:t>
            </w:r>
            <w:proofErr w:type="spellEnd"/>
          </w:p>
        </w:tc>
        <w:tc>
          <w:tcPr>
            <w:tcW w:w="1559" w:type="dxa"/>
          </w:tcPr>
          <w:p w14:paraId="24EE7C9E" w14:textId="77777777" w:rsidR="00DF47BE" w:rsidRPr="00476D2F" w:rsidRDefault="00DF47BE">
            <w:pPr>
              <w:spacing w:before="0"/>
              <w:jc w:val="center"/>
              <w:rPr>
                <w:szCs w:val="24"/>
              </w:rPr>
            </w:pPr>
            <w:r w:rsidRPr="00476D2F">
              <w:rPr>
                <w:szCs w:val="24"/>
              </w:rPr>
              <w:t>LAD</w:t>
            </w:r>
          </w:p>
        </w:tc>
        <w:tc>
          <w:tcPr>
            <w:tcW w:w="1984" w:type="dxa"/>
          </w:tcPr>
          <w:p w14:paraId="24EE7C9F" w14:textId="77777777" w:rsidR="00DF47BE" w:rsidRPr="00476D2F" w:rsidRDefault="00DF47BE">
            <w:pPr>
              <w:spacing w:before="0"/>
              <w:jc w:val="center"/>
              <w:rPr>
                <w:szCs w:val="24"/>
              </w:rPr>
            </w:pPr>
            <w:r w:rsidRPr="00476D2F">
              <w:rPr>
                <w:szCs w:val="24"/>
              </w:rPr>
              <w:t>CDIA</w:t>
            </w:r>
          </w:p>
        </w:tc>
      </w:tr>
      <w:tr w:rsidR="00DF47BE" w:rsidRPr="00110E6A" w14:paraId="24EE7CA5" w14:textId="77777777" w:rsidTr="0042070E">
        <w:trPr>
          <w:cantSplit/>
          <w:jc w:val="center"/>
        </w:trPr>
        <w:tc>
          <w:tcPr>
            <w:tcW w:w="1843" w:type="dxa"/>
            <w:vMerge/>
            <w:tcBorders>
              <w:top w:val="nil"/>
              <w:bottom w:val="nil"/>
            </w:tcBorders>
          </w:tcPr>
          <w:p w14:paraId="24EE7CA1" w14:textId="77777777" w:rsidR="00DF47BE" w:rsidRPr="00476D2F" w:rsidRDefault="00DF47BE">
            <w:pPr>
              <w:pStyle w:val="TableColomnTitle"/>
              <w:spacing w:before="0" w:after="0"/>
              <w:rPr>
                <w:b w:val="0"/>
                <w:sz w:val="24"/>
                <w:szCs w:val="24"/>
                <w:lang w:val="en-GB"/>
              </w:rPr>
            </w:pPr>
          </w:p>
        </w:tc>
        <w:tc>
          <w:tcPr>
            <w:tcW w:w="3686" w:type="dxa"/>
          </w:tcPr>
          <w:p w14:paraId="24EE7CA2"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ccnOperationalStatus</w:t>
            </w:r>
            <w:proofErr w:type="spellEnd"/>
          </w:p>
        </w:tc>
        <w:tc>
          <w:tcPr>
            <w:tcW w:w="1559" w:type="dxa"/>
          </w:tcPr>
          <w:p w14:paraId="24EE7CA3" w14:textId="77777777" w:rsidR="00DF47BE" w:rsidRPr="00476D2F" w:rsidRDefault="00DF47BE">
            <w:pPr>
              <w:spacing w:before="0"/>
              <w:jc w:val="center"/>
              <w:rPr>
                <w:szCs w:val="24"/>
              </w:rPr>
            </w:pPr>
            <w:r w:rsidRPr="00476D2F">
              <w:rPr>
                <w:szCs w:val="24"/>
              </w:rPr>
              <w:t>LSYA</w:t>
            </w:r>
          </w:p>
        </w:tc>
        <w:tc>
          <w:tcPr>
            <w:tcW w:w="1984" w:type="dxa"/>
          </w:tcPr>
          <w:p w14:paraId="24EE7CA4" w14:textId="77777777" w:rsidR="00DF47BE" w:rsidRPr="00476D2F" w:rsidRDefault="00DF47BE">
            <w:pPr>
              <w:spacing w:before="0"/>
              <w:jc w:val="center"/>
              <w:rPr>
                <w:szCs w:val="24"/>
              </w:rPr>
            </w:pPr>
            <w:r w:rsidRPr="00476D2F">
              <w:rPr>
                <w:szCs w:val="24"/>
              </w:rPr>
              <w:t>CDIA</w:t>
            </w:r>
          </w:p>
        </w:tc>
      </w:tr>
      <w:tr w:rsidR="00DF47BE" w:rsidRPr="00110E6A" w14:paraId="24EE7CAA" w14:textId="77777777" w:rsidTr="0042070E">
        <w:trPr>
          <w:cantSplit/>
          <w:jc w:val="center"/>
        </w:trPr>
        <w:tc>
          <w:tcPr>
            <w:tcW w:w="1843" w:type="dxa"/>
            <w:vMerge/>
            <w:tcBorders>
              <w:top w:val="nil"/>
              <w:bottom w:val="nil"/>
            </w:tcBorders>
          </w:tcPr>
          <w:p w14:paraId="24EE7CA6" w14:textId="77777777" w:rsidR="00DF47BE" w:rsidRPr="00476D2F" w:rsidRDefault="00DF47BE">
            <w:pPr>
              <w:pStyle w:val="TableColomnTitle"/>
              <w:spacing w:before="0" w:after="0"/>
              <w:rPr>
                <w:b w:val="0"/>
                <w:sz w:val="24"/>
                <w:szCs w:val="24"/>
                <w:lang w:val="en-GB"/>
              </w:rPr>
            </w:pPr>
          </w:p>
        </w:tc>
        <w:tc>
          <w:tcPr>
            <w:tcW w:w="3686" w:type="dxa"/>
          </w:tcPr>
          <w:p w14:paraId="24EE7CA7"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ccnPlatformName</w:t>
            </w:r>
            <w:proofErr w:type="spellEnd"/>
          </w:p>
        </w:tc>
        <w:tc>
          <w:tcPr>
            <w:tcW w:w="1559" w:type="dxa"/>
          </w:tcPr>
          <w:p w14:paraId="24EE7CA8" w14:textId="77777777" w:rsidR="00DF47BE" w:rsidRPr="00476D2F" w:rsidRDefault="00DF47BE">
            <w:pPr>
              <w:spacing w:before="0"/>
              <w:jc w:val="center"/>
              <w:rPr>
                <w:szCs w:val="24"/>
              </w:rPr>
            </w:pPr>
            <w:r w:rsidRPr="00476D2F">
              <w:rPr>
                <w:szCs w:val="24"/>
              </w:rPr>
              <w:t>LAD</w:t>
            </w:r>
          </w:p>
        </w:tc>
        <w:tc>
          <w:tcPr>
            <w:tcW w:w="1984" w:type="dxa"/>
          </w:tcPr>
          <w:p w14:paraId="24EE7CA9" w14:textId="77777777" w:rsidR="00DF47BE" w:rsidRPr="00476D2F" w:rsidRDefault="00DF47BE">
            <w:pPr>
              <w:spacing w:before="0"/>
              <w:jc w:val="center"/>
              <w:rPr>
                <w:szCs w:val="24"/>
              </w:rPr>
            </w:pPr>
            <w:r w:rsidRPr="00476D2F">
              <w:rPr>
                <w:szCs w:val="24"/>
              </w:rPr>
              <w:t>CDIA</w:t>
            </w:r>
          </w:p>
        </w:tc>
      </w:tr>
      <w:tr w:rsidR="00DF47BE" w:rsidRPr="00110E6A" w14:paraId="24EE7CAF" w14:textId="77777777" w:rsidTr="0042070E">
        <w:trPr>
          <w:cantSplit/>
          <w:jc w:val="center"/>
        </w:trPr>
        <w:tc>
          <w:tcPr>
            <w:tcW w:w="1843" w:type="dxa"/>
            <w:vMerge/>
            <w:tcBorders>
              <w:top w:val="nil"/>
              <w:bottom w:val="nil"/>
            </w:tcBorders>
          </w:tcPr>
          <w:p w14:paraId="24EE7CAB" w14:textId="77777777" w:rsidR="00DF47BE" w:rsidRPr="00476D2F" w:rsidRDefault="00DF47BE">
            <w:pPr>
              <w:pStyle w:val="TableColomnTitle"/>
              <w:spacing w:before="0" w:after="0"/>
              <w:rPr>
                <w:b w:val="0"/>
                <w:sz w:val="24"/>
                <w:szCs w:val="24"/>
                <w:lang w:val="en-GB"/>
              </w:rPr>
            </w:pPr>
          </w:p>
        </w:tc>
        <w:tc>
          <w:tcPr>
            <w:tcW w:w="3686" w:type="dxa"/>
          </w:tcPr>
          <w:p w14:paraId="24EE7CAC"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ccnRAPName</w:t>
            </w:r>
            <w:proofErr w:type="spellEnd"/>
          </w:p>
        </w:tc>
        <w:tc>
          <w:tcPr>
            <w:tcW w:w="1559" w:type="dxa"/>
          </w:tcPr>
          <w:p w14:paraId="24EE7CAD" w14:textId="77777777" w:rsidR="00DF47BE" w:rsidRPr="00476D2F" w:rsidRDefault="00DF47BE">
            <w:pPr>
              <w:spacing w:before="0"/>
              <w:jc w:val="center"/>
              <w:rPr>
                <w:szCs w:val="24"/>
              </w:rPr>
            </w:pPr>
            <w:r w:rsidRPr="00476D2F">
              <w:rPr>
                <w:szCs w:val="24"/>
              </w:rPr>
              <w:t>LAD</w:t>
            </w:r>
          </w:p>
        </w:tc>
        <w:tc>
          <w:tcPr>
            <w:tcW w:w="1984" w:type="dxa"/>
          </w:tcPr>
          <w:p w14:paraId="24EE7CAE" w14:textId="77777777" w:rsidR="00DF47BE" w:rsidRPr="00476D2F" w:rsidRDefault="00DF47BE">
            <w:pPr>
              <w:spacing w:before="0"/>
              <w:jc w:val="center"/>
              <w:rPr>
                <w:szCs w:val="24"/>
              </w:rPr>
            </w:pPr>
            <w:r w:rsidRPr="00476D2F">
              <w:rPr>
                <w:szCs w:val="24"/>
              </w:rPr>
              <w:t>CDIA</w:t>
            </w:r>
          </w:p>
        </w:tc>
      </w:tr>
      <w:tr w:rsidR="00DF47BE" w:rsidRPr="00110E6A" w14:paraId="24EE7CB4" w14:textId="77777777" w:rsidTr="0042070E">
        <w:trPr>
          <w:cantSplit/>
          <w:jc w:val="center"/>
        </w:trPr>
        <w:tc>
          <w:tcPr>
            <w:tcW w:w="1843" w:type="dxa"/>
            <w:vMerge w:val="restart"/>
            <w:tcBorders>
              <w:bottom w:val="nil"/>
            </w:tcBorders>
          </w:tcPr>
          <w:p w14:paraId="24EE7CB0" w14:textId="77777777" w:rsidR="00DF47BE" w:rsidRPr="00476D2F" w:rsidRDefault="00DF47BE">
            <w:pPr>
              <w:pStyle w:val="TableColomnTitle"/>
              <w:spacing w:before="0" w:after="0"/>
              <w:rPr>
                <w:b w:val="0"/>
                <w:sz w:val="24"/>
                <w:szCs w:val="24"/>
                <w:lang w:val="en-GB"/>
              </w:rPr>
            </w:pPr>
            <w:r w:rsidRPr="00476D2F">
              <w:rPr>
                <w:b w:val="0"/>
                <w:sz w:val="24"/>
                <w:szCs w:val="24"/>
                <w:lang w:val="en-GB"/>
              </w:rPr>
              <w:t>Platform</w:t>
            </w:r>
          </w:p>
        </w:tc>
        <w:tc>
          <w:tcPr>
            <w:tcW w:w="3686" w:type="dxa"/>
            <w:tcBorders>
              <w:top w:val="nil"/>
            </w:tcBorders>
          </w:tcPr>
          <w:p w14:paraId="24EE7CB1"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ccnPlatformName</w:t>
            </w:r>
            <w:proofErr w:type="spellEnd"/>
          </w:p>
        </w:tc>
        <w:tc>
          <w:tcPr>
            <w:tcW w:w="1559" w:type="dxa"/>
            <w:tcBorders>
              <w:top w:val="nil"/>
            </w:tcBorders>
          </w:tcPr>
          <w:p w14:paraId="24EE7CB2"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B3" w14:textId="77777777" w:rsidR="00DF47BE" w:rsidRPr="00476D2F" w:rsidRDefault="00DF47BE">
            <w:pPr>
              <w:spacing w:before="0"/>
              <w:jc w:val="center"/>
              <w:rPr>
                <w:szCs w:val="24"/>
              </w:rPr>
            </w:pPr>
            <w:r w:rsidRPr="00476D2F">
              <w:rPr>
                <w:szCs w:val="24"/>
              </w:rPr>
              <w:t>CDIA</w:t>
            </w:r>
          </w:p>
        </w:tc>
      </w:tr>
      <w:tr w:rsidR="00DF47BE" w:rsidRPr="00110E6A" w14:paraId="24EE7CB9" w14:textId="77777777" w:rsidTr="0042070E">
        <w:trPr>
          <w:cantSplit/>
          <w:jc w:val="center"/>
        </w:trPr>
        <w:tc>
          <w:tcPr>
            <w:tcW w:w="1843" w:type="dxa"/>
            <w:vMerge/>
            <w:tcBorders>
              <w:top w:val="nil"/>
              <w:bottom w:val="nil"/>
            </w:tcBorders>
          </w:tcPr>
          <w:p w14:paraId="24EE7CB5" w14:textId="77777777" w:rsidR="00DF47BE" w:rsidRPr="00476D2F" w:rsidRDefault="00DF47BE">
            <w:pPr>
              <w:spacing w:before="0"/>
              <w:rPr>
                <w:szCs w:val="24"/>
              </w:rPr>
            </w:pPr>
          </w:p>
        </w:tc>
        <w:tc>
          <w:tcPr>
            <w:tcW w:w="3686" w:type="dxa"/>
            <w:tcBorders>
              <w:bottom w:val="nil"/>
            </w:tcBorders>
          </w:tcPr>
          <w:p w14:paraId="24EE7CB6"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ccnAddress</w:t>
            </w:r>
            <w:proofErr w:type="spellEnd"/>
          </w:p>
        </w:tc>
        <w:tc>
          <w:tcPr>
            <w:tcW w:w="1559" w:type="dxa"/>
            <w:tcBorders>
              <w:bottom w:val="nil"/>
            </w:tcBorders>
          </w:tcPr>
          <w:p w14:paraId="24EE7CB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bottom w:val="nil"/>
            </w:tcBorders>
          </w:tcPr>
          <w:p w14:paraId="24EE7CB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BE" w14:textId="77777777" w:rsidTr="0042070E">
        <w:trPr>
          <w:cantSplit/>
          <w:jc w:val="center"/>
        </w:trPr>
        <w:tc>
          <w:tcPr>
            <w:tcW w:w="1843" w:type="dxa"/>
            <w:vMerge/>
            <w:tcBorders>
              <w:top w:val="nil"/>
            </w:tcBorders>
          </w:tcPr>
          <w:p w14:paraId="24EE7CBA" w14:textId="77777777" w:rsidR="00DF47BE" w:rsidRPr="00476D2F" w:rsidRDefault="00DF47BE">
            <w:pPr>
              <w:spacing w:before="0"/>
              <w:rPr>
                <w:szCs w:val="24"/>
              </w:rPr>
            </w:pPr>
          </w:p>
        </w:tc>
        <w:tc>
          <w:tcPr>
            <w:tcW w:w="3686" w:type="dxa"/>
          </w:tcPr>
          <w:p w14:paraId="24EE7CBB"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ccnAddressType</w:t>
            </w:r>
            <w:proofErr w:type="spellEnd"/>
          </w:p>
        </w:tc>
        <w:tc>
          <w:tcPr>
            <w:tcW w:w="1559" w:type="dxa"/>
          </w:tcPr>
          <w:p w14:paraId="24EE7CB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B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3" w14:textId="77777777" w:rsidTr="0042070E">
        <w:trPr>
          <w:cantSplit/>
          <w:jc w:val="center"/>
        </w:trPr>
        <w:tc>
          <w:tcPr>
            <w:tcW w:w="1843" w:type="dxa"/>
            <w:vMerge/>
            <w:tcBorders>
              <w:bottom w:val="nil"/>
            </w:tcBorders>
          </w:tcPr>
          <w:p w14:paraId="24EE7CBF" w14:textId="77777777" w:rsidR="00DF47BE" w:rsidRPr="00476D2F" w:rsidRDefault="00DF47BE">
            <w:pPr>
              <w:spacing w:before="0"/>
              <w:rPr>
                <w:szCs w:val="24"/>
              </w:rPr>
            </w:pPr>
          </w:p>
        </w:tc>
        <w:tc>
          <w:tcPr>
            <w:tcW w:w="3686" w:type="dxa"/>
            <w:tcBorders>
              <w:top w:val="nil"/>
            </w:tcBorders>
          </w:tcPr>
          <w:p w14:paraId="24EE7CC0"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ccnAuthorizedSecurityMechanisms</w:t>
            </w:r>
            <w:proofErr w:type="spellEnd"/>
          </w:p>
        </w:tc>
        <w:tc>
          <w:tcPr>
            <w:tcW w:w="1559" w:type="dxa"/>
            <w:tcBorders>
              <w:top w:val="nil"/>
            </w:tcBorders>
          </w:tcPr>
          <w:p w14:paraId="24EE7CC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8" w14:textId="77777777" w:rsidTr="0042070E">
        <w:trPr>
          <w:cantSplit/>
          <w:jc w:val="center"/>
        </w:trPr>
        <w:tc>
          <w:tcPr>
            <w:tcW w:w="1843" w:type="dxa"/>
            <w:vMerge/>
            <w:tcBorders>
              <w:top w:val="nil"/>
              <w:bottom w:val="nil"/>
            </w:tcBorders>
          </w:tcPr>
          <w:p w14:paraId="24EE7CC4" w14:textId="77777777" w:rsidR="00DF47BE" w:rsidRPr="00476D2F" w:rsidRDefault="00DF47BE">
            <w:pPr>
              <w:spacing w:before="0"/>
              <w:rPr>
                <w:szCs w:val="24"/>
              </w:rPr>
            </w:pPr>
          </w:p>
        </w:tc>
        <w:tc>
          <w:tcPr>
            <w:tcW w:w="3686" w:type="dxa"/>
            <w:tcBorders>
              <w:top w:val="nil"/>
            </w:tcBorders>
          </w:tcPr>
          <w:p w14:paraId="24EE7CC5"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ccnDefaultSecurityMechanisms</w:t>
            </w:r>
            <w:proofErr w:type="spellEnd"/>
          </w:p>
        </w:tc>
        <w:tc>
          <w:tcPr>
            <w:tcW w:w="1559" w:type="dxa"/>
            <w:tcBorders>
              <w:top w:val="nil"/>
            </w:tcBorders>
          </w:tcPr>
          <w:p w14:paraId="24EE7CC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D" w14:textId="77777777" w:rsidTr="0042070E">
        <w:trPr>
          <w:cantSplit/>
          <w:jc w:val="center"/>
        </w:trPr>
        <w:tc>
          <w:tcPr>
            <w:tcW w:w="1843" w:type="dxa"/>
            <w:vMerge/>
            <w:tcBorders>
              <w:top w:val="nil"/>
            </w:tcBorders>
          </w:tcPr>
          <w:p w14:paraId="24EE7CC9" w14:textId="77777777" w:rsidR="00DF47BE" w:rsidRPr="00476D2F" w:rsidRDefault="00DF47BE">
            <w:pPr>
              <w:pStyle w:val="Index1"/>
              <w:spacing w:before="0" w:after="0"/>
              <w:rPr>
                <w:b w:val="0"/>
                <w:sz w:val="24"/>
                <w:szCs w:val="24"/>
                <w:lang w:val="en-GB"/>
              </w:rPr>
            </w:pPr>
          </w:p>
        </w:tc>
        <w:tc>
          <w:tcPr>
            <w:tcW w:w="3686" w:type="dxa"/>
          </w:tcPr>
          <w:p w14:paraId="24EE7CCA"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ccnDataRepresentationRules</w:t>
            </w:r>
            <w:proofErr w:type="spellEnd"/>
          </w:p>
        </w:tc>
        <w:tc>
          <w:tcPr>
            <w:tcW w:w="1559" w:type="dxa"/>
          </w:tcPr>
          <w:p w14:paraId="24EE7CC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C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2" w14:textId="77777777" w:rsidTr="0042070E">
        <w:trPr>
          <w:cantSplit/>
          <w:jc w:val="center"/>
        </w:trPr>
        <w:tc>
          <w:tcPr>
            <w:tcW w:w="1843" w:type="dxa"/>
            <w:vMerge/>
            <w:tcBorders>
              <w:bottom w:val="nil"/>
            </w:tcBorders>
          </w:tcPr>
          <w:p w14:paraId="24EE7CCE" w14:textId="77777777" w:rsidR="00DF47BE" w:rsidRPr="00476D2F" w:rsidRDefault="00DF47BE">
            <w:pPr>
              <w:spacing w:before="0"/>
              <w:rPr>
                <w:szCs w:val="24"/>
              </w:rPr>
            </w:pPr>
          </w:p>
        </w:tc>
        <w:tc>
          <w:tcPr>
            <w:tcW w:w="3686" w:type="dxa"/>
          </w:tcPr>
          <w:p w14:paraId="24EE7CCF"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ccnDefaultCodePage</w:t>
            </w:r>
            <w:proofErr w:type="spellEnd"/>
          </w:p>
        </w:tc>
        <w:tc>
          <w:tcPr>
            <w:tcW w:w="1559" w:type="dxa"/>
          </w:tcPr>
          <w:p w14:paraId="24EE7CD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D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7" w14:textId="77777777" w:rsidTr="0042070E">
        <w:trPr>
          <w:cantSplit/>
          <w:jc w:val="center"/>
        </w:trPr>
        <w:tc>
          <w:tcPr>
            <w:tcW w:w="1843" w:type="dxa"/>
            <w:vMerge/>
            <w:tcBorders>
              <w:top w:val="nil"/>
            </w:tcBorders>
          </w:tcPr>
          <w:p w14:paraId="24EE7CD3" w14:textId="77777777" w:rsidR="00DF47BE" w:rsidRPr="00476D2F" w:rsidRDefault="00DF47BE">
            <w:pPr>
              <w:pStyle w:val="TableColomnTitle"/>
              <w:spacing w:before="0" w:after="0"/>
              <w:rPr>
                <w:b w:val="0"/>
                <w:sz w:val="24"/>
                <w:szCs w:val="24"/>
                <w:lang w:val="en-GB"/>
              </w:rPr>
            </w:pPr>
          </w:p>
        </w:tc>
        <w:tc>
          <w:tcPr>
            <w:tcW w:w="3686" w:type="dxa"/>
          </w:tcPr>
          <w:p w14:paraId="24EE7CD4"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ccnOperationalStatus</w:t>
            </w:r>
            <w:proofErr w:type="spellEnd"/>
          </w:p>
        </w:tc>
        <w:tc>
          <w:tcPr>
            <w:tcW w:w="1559" w:type="dxa"/>
          </w:tcPr>
          <w:p w14:paraId="24EE7CD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LSYA</w:t>
            </w:r>
          </w:p>
        </w:tc>
        <w:tc>
          <w:tcPr>
            <w:tcW w:w="1984" w:type="dxa"/>
          </w:tcPr>
          <w:p w14:paraId="24EE7CD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C" w14:textId="77777777" w:rsidTr="0042070E">
        <w:trPr>
          <w:cantSplit/>
          <w:jc w:val="center"/>
        </w:trPr>
        <w:tc>
          <w:tcPr>
            <w:tcW w:w="1843" w:type="dxa"/>
            <w:vMerge w:val="restart"/>
            <w:tcBorders>
              <w:top w:val="nil"/>
              <w:bottom w:val="nil"/>
            </w:tcBorders>
          </w:tcPr>
          <w:p w14:paraId="24EE7CD8"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686" w:type="dxa"/>
            <w:tcBorders>
              <w:top w:val="nil"/>
              <w:bottom w:val="nil"/>
            </w:tcBorders>
          </w:tcPr>
          <w:p w14:paraId="24EE7CD9"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ccnQueueName</w:t>
            </w:r>
            <w:proofErr w:type="spellEnd"/>
          </w:p>
        </w:tc>
        <w:tc>
          <w:tcPr>
            <w:tcW w:w="1559" w:type="dxa"/>
            <w:tcBorders>
              <w:top w:val="nil"/>
              <w:bottom w:val="nil"/>
            </w:tcBorders>
          </w:tcPr>
          <w:p w14:paraId="24EE7CDA"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bottom w:val="nil"/>
            </w:tcBorders>
          </w:tcPr>
          <w:p w14:paraId="24EE7CD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1" w14:textId="77777777" w:rsidTr="0042070E">
        <w:trPr>
          <w:cantSplit/>
          <w:jc w:val="center"/>
        </w:trPr>
        <w:tc>
          <w:tcPr>
            <w:tcW w:w="1843" w:type="dxa"/>
            <w:vMerge/>
            <w:tcBorders>
              <w:top w:val="nil"/>
              <w:bottom w:val="nil"/>
            </w:tcBorders>
          </w:tcPr>
          <w:p w14:paraId="24EE7CDD" w14:textId="77777777" w:rsidR="00DF47BE" w:rsidRPr="00476D2F" w:rsidRDefault="00DF47BE">
            <w:pPr>
              <w:pStyle w:val="TableColomnTitle"/>
              <w:spacing w:before="0" w:after="0"/>
              <w:rPr>
                <w:b w:val="0"/>
                <w:sz w:val="24"/>
                <w:szCs w:val="24"/>
                <w:lang w:val="en-GB"/>
              </w:rPr>
            </w:pPr>
          </w:p>
        </w:tc>
        <w:tc>
          <w:tcPr>
            <w:tcW w:w="3686" w:type="dxa"/>
          </w:tcPr>
          <w:p w14:paraId="24EE7CDE"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ccnTriggerEnabled</w:t>
            </w:r>
            <w:proofErr w:type="spellEnd"/>
          </w:p>
        </w:tc>
        <w:tc>
          <w:tcPr>
            <w:tcW w:w="1559" w:type="dxa"/>
          </w:tcPr>
          <w:p w14:paraId="24EE7CDF"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E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6" w14:textId="77777777" w:rsidTr="0042070E">
        <w:trPr>
          <w:cantSplit/>
          <w:jc w:val="center"/>
        </w:trPr>
        <w:tc>
          <w:tcPr>
            <w:tcW w:w="1843" w:type="dxa"/>
            <w:vMerge/>
            <w:tcBorders>
              <w:top w:val="nil"/>
              <w:bottom w:val="nil"/>
            </w:tcBorders>
          </w:tcPr>
          <w:p w14:paraId="24EE7CE2"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3"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ccnTriggerType</w:t>
            </w:r>
            <w:proofErr w:type="spellEnd"/>
          </w:p>
        </w:tc>
        <w:tc>
          <w:tcPr>
            <w:tcW w:w="1559" w:type="dxa"/>
            <w:tcBorders>
              <w:bottom w:val="nil"/>
            </w:tcBorders>
          </w:tcPr>
          <w:p w14:paraId="24EE7CE4"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5" w14:textId="77777777" w:rsidR="00DF47BE" w:rsidRPr="00476D2F" w:rsidRDefault="00DF47BE">
            <w:pPr>
              <w:spacing w:before="0"/>
              <w:jc w:val="center"/>
              <w:rPr>
                <w:szCs w:val="24"/>
              </w:rPr>
            </w:pPr>
            <w:r w:rsidRPr="00476D2F">
              <w:rPr>
                <w:szCs w:val="24"/>
              </w:rPr>
              <w:t>CDIA</w:t>
            </w:r>
          </w:p>
        </w:tc>
      </w:tr>
      <w:tr w:rsidR="00DF47BE" w:rsidRPr="00110E6A" w14:paraId="24EE7CEB" w14:textId="77777777" w:rsidTr="0042070E">
        <w:trPr>
          <w:cantSplit/>
          <w:jc w:val="center"/>
        </w:trPr>
        <w:tc>
          <w:tcPr>
            <w:tcW w:w="1843" w:type="dxa"/>
            <w:vMerge/>
            <w:tcBorders>
              <w:top w:val="nil"/>
              <w:bottom w:val="nil"/>
            </w:tcBorders>
          </w:tcPr>
          <w:p w14:paraId="24EE7CE7"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8"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ccnMaxQueueDepth</w:t>
            </w:r>
            <w:proofErr w:type="spellEnd"/>
          </w:p>
        </w:tc>
        <w:tc>
          <w:tcPr>
            <w:tcW w:w="1559" w:type="dxa"/>
            <w:tcBorders>
              <w:bottom w:val="nil"/>
            </w:tcBorders>
          </w:tcPr>
          <w:p w14:paraId="24EE7CE9"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A" w14:textId="77777777" w:rsidR="00DF47BE" w:rsidRPr="00476D2F" w:rsidRDefault="00DF47BE">
            <w:pPr>
              <w:spacing w:before="0"/>
              <w:jc w:val="center"/>
              <w:rPr>
                <w:szCs w:val="24"/>
              </w:rPr>
            </w:pPr>
            <w:r w:rsidRPr="00476D2F">
              <w:rPr>
                <w:szCs w:val="24"/>
              </w:rPr>
              <w:t>CDIA</w:t>
            </w:r>
          </w:p>
        </w:tc>
      </w:tr>
      <w:tr w:rsidR="00DF47BE" w:rsidRPr="00110E6A" w14:paraId="24EE7CF0" w14:textId="77777777" w:rsidTr="0042070E">
        <w:trPr>
          <w:cantSplit/>
          <w:jc w:val="center"/>
        </w:trPr>
        <w:tc>
          <w:tcPr>
            <w:tcW w:w="1843" w:type="dxa"/>
            <w:vMerge/>
            <w:tcBorders>
              <w:top w:val="nil"/>
              <w:bottom w:val="nil"/>
            </w:tcBorders>
          </w:tcPr>
          <w:p w14:paraId="24EE7CEC" w14:textId="77777777" w:rsidR="00DF47BE" w:rsidRPr="00476D2F" w:rsidRDefault="00DF47BE">
            <w:pPr>
              <w:pStyle w:val="TableColomnTitle"/>
              <w:spacing w:before="0" w:after="0"/>
              <w:rPr>
                <w:b w:val="0"/>
                <w:sz w:val="24"/>
                <w:szCs w:val="24"/>
                <w:lang w:val="en-GB"/>
              </w:rPr>
            </w:pPr>
          </w:p>
        </w:tc>
        <w:tc>
          <w:tcPr>
            <w:tcW w:w="3686" w:type="dxa"/>
          </w:tcPr>
          <w:p w14:paraId="24EE7CED"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list of </w:t>
            </w:r>
            <w:proofErr w:type="spellStart"/>
            <w:r w:rsidRPr="00476D2F">
              <w:rPr>
                <w:b w:val="0"/>
                <w:sz w:val="24"/>
                <w:szCs w:val="24"/>
                <w:lang w:val="en-GB"/>
              </w:rPr>
              <w:t>ccnApplicationName</w:t>
            </w:r>
            <w:proofErr w:type="spellEnd"/>
          </w:p>
        </w:tc>
        <w:tc>
          <w:tcPr>
            <w:tcW w:w="1559" w:type="dxa"/>
          </w:tcPr>
          <w:p w14:paraId="24EE7CEE" w14:textId="77777777" w:rsidR="00DF47BE" w:rsidRPr="00476D2F" w:rsidRDefault="00DF47BE">
            <w:pPr>
              <w:spacing w:before="0"/>
              <w:jc w:val="center"/>
              <w:rPr>
                <w:szCs w:val="24"/>
              </w:rPr>
            </w:pPr>
            <w:r w:rsidRPr="00476D2F">
              <w:rPr>
                <w:szCs w:val="24"/>
              </w:rPr>
              <w:t>LAD</w:t>
            </w:r>
          </w:p>
        </w:tc>
        <w:tc>
          <w:tcPr>
            <w:tcW w:w="1984" w:type="dxa"/>
          </w:tcPr>
          <w:p w14:paraId="24EE7CEF" w14:textId="77777777" w:rsidR="00DF47BE" w:rsidRPr="00476D2F" w:rsidRDefault="00DF47BE">
            <w:pPr>
              <w:spacing w:before="0"/>
              <w:jc w:val="center"/>
              <w:rPr>
                <w:szCs w:val="24"/>
              </w:rPr>
            </w:pPr>
            <w:r w:rsidRPr="00476D2F">
              <w:rPr>
                <w:szCs w:val="24"/>
              </w:rPr>
              <w:t>CDIA</w:t>
            </w:r>
          </w:p>
        </w:tc>
      </w:tr>
      <w:tr w:rsidR="00DF47BE" w:rsidRPr="00110E6A" w14:paraId="24EE7CF5" w14:textId="77777777" w:rsidTr="0042070E">
        <w:trPr>
          <w:cantSplit/>
          <w:jc w:val="center"/>
        </w:trPr>
        <w:tc>
          <w:tcPr>
            <w:tcW w:w="1843" w:type="dxa"/>
            <w:vMerge w:val="restart"/>
            <w:tcBorders>
              <w:bottom w:val="nil"/>
            </w:tcBorders>
          </w:tcPr>
          <w:p w14:paraId="24EE7CF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686" w:type="dxa"/>
            <w:tcBorders>
              <w:top w:val="nil"/>
            </w:tcBorders>
          </w:tcPr>
          <w:p w14:paraId="24EE7CF2"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ccnRAPName</w:t>
            </w:r>
            <w:proofErr w:type="spellEnd"/>
          </w:p>
        </w:tc>
        <w:tc>
          <w:tcPr>
            <w:tcW w:w="1559" w:type="dxa"/>
            <w:tcBorders>
              <w:top w:val="nil"/>
            </w:tcBorders>
          </w:tcPr>
          <w:p w14:paraId="24EE7CF3"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F4" w14:textId="77777777" w:rsidR="00DF47BE" w:rsidRPr="00476D2F" w:rsidRDefault="00DF47BE">
            <w:pPr>
              <w:spacing w:before="0"/>
              <w:jc w:val="center"/>
              <w:rPr>
                <w:szCs w:val="24"/>
              </w:rPr>
            </w:pPr>
            <w:r w:rsidRPr="00476D2F">
              <w:rPr>
                <w:szCs w:val="24"/>
              </w:rPr>
              <w:t>CDIA</w:t>
            </w:r>
          </w:p>
        </w:tc>
      </w:tr>
      <w:tr w:rsidR="00DF47BE" w:rsidRPr="00110E6A" w14:paraId="24EE7CFA" w14:textId="77777777" w:rsidTr="0042070E">
        <w:trPr>
          <w:cantSplit/>
          <w:jc w:val="center"/>
        </w:trPr>
        <w:tc>
          <w:tcPr>
            <w:tcW w:w="1843" w:type="dxa"/>
            <w:vMerge/>
            <w:tcBorders>
              <w:top w:val="nil"/>
              <w:bottom w:val="nil"/>
            </w:tcBorders>
          </w:tcPr>
          <w:p w14:paraId="24EE7CF6" w14:textId="77777777" w:rsidR="00DF47BE" w:rsidRPr="00476D2F" w:rsidRDefault="00DF47BE">
            <w:pPr>
              <w:spacing w:before="0"/>
              <w:rPr>
                <w:szCs w:val="24"/>
              </w:rPr>
            </w:pPr>
          </w:p>
        </w:tc>
        <w:tc>
          <w:tcPr>
            <w:tcW w:w="3686" w:type="dxa"/>
          </w:tcPr>
          <w:p w14:paraId="24EE7CF7"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ccnMinNbOfRAPInstances</w:t>
            </w:r>
            <w:proofErr w:type="spellEnd"/>
          </w:p>
        </w:tc>
        <w:tc>
          <w:tcPr>
            <w:tcW w:w="1559" w:type="dxa"/>
          </w:tcPr>
          <w:p w14:paraId="24EE7CF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F9"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FF" w14:textId="77777777" w:rsidTr="0042070E">
        <w:trPr>
          <w:cantSplit/>
          <w:jc w:val="center"/>
        </w:trPr>
        <w:tc>
          <w:tcPr>
            <w:tcW w:w="1843" w:type="dxa"/>
            <w:vMerge/>
            <w:tcBorders>
              <w:top w:val="nil"/>
              <w:bottom w:val="nil"/>
            </w:tcBorders>
          </w:tcPr>
          <w:p w14:paraId="24EE7CFB" w14:textId="77777777" w:rsidR="00DF47BE" w:rsidRPr="00476D2F" w:rsidRDefault="00DF47BE">
            <w:pPr>
              <w:spacing w:before="0"/>
              <w:rPr>
                <w:szCs w:val="24"/>
              </w:rPr>
            </w:pPr>
          </w:p>
        </w:tc>
        <w:tc>
          <w:tcPr>
            <w:tcW w:w="3686" w:type="dxa"/>
            <w:tcBorders>
              <w:top w:val="nil"/>
            </w:tcBorders>
          </w:tcPr>
          <w:p w14:paraId="24EE7CFC"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ccnMaxNbOfRAPInstances</w:t>
            </w:r>
            <w:proofErr w:type="spellEnd"/>
          </w:p>
        </w:tc>
        <w:tc>
          <w:tcPr>
            <w:tcW w:w="1559" w:type="dxa"/>
            <w:tcBorders>
              <w:top w:val="nil"/>
            </w:tcBorders>
          </w:tcPr>
          <w:p w14:paraId="24EE7CF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FE"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D04" w14:textId="77777777" w:rsidTr="0042070E">
        <w:trPr>
          <w:cantSplit/>
          <w:jc w:val="center"/>
        </w:trPr>
        <w:tc>
          <w:tcPr>
            <w:tcW w:w="1843" w:type="dxa"/>
            <w:vMerge w:val="restart"/>
          </w:tcPr>
          <w:p w14:paraId="24EE7D00"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w:t>
            </w:r>
          </w:p>
        </w:tc>
        <w:tc>
          <w:tcPr>
            <w:tcW w:w="3686" w:type="dxa"/>
            <w:tcBorders>
              <w:top w:val="nil"/>
            </w:tcBorders>
          </w:tcPr>
          <w:p w14:paraId="24EE7D01"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ccnUserName</w:t>
            </w:r>
            <w:proofErr w:type="spellEnd"/>
          </w:p>
        </w:tc>
        <w:tc>
          <w:tcPr>
            <w:tcW w:w="1559" w:type="dxa"/>
            <w:tcBorders>
              <w:top w:val="nil"/>
            </w:tcBorders>
          </w:tcPr>
          <w:p w14:paraId="24EE7D02"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3" w14:textId="77777777" w:rsidR="00DF47BE" w:rsidRPr="00476D2F" w:rsidRDefault="00DF47BE">
            <w:pPr>
              <w:spacing w:before="0"/>
              <w:jc w:val="center"/>
              <w:rPr>
                <w:szCs w:val="24"/>
              </w:rPr>
            </w:pPr>
            <w:r w:rsidRPr="00476D2F">
              <w:rPr>
                <w:szCs w:val="24"/>
              </w:rPr>
              <w:t>LSA or LAA</w:t>
            </w:r>
          </w:p>
        </w:tc>
      </w:tr>
      <w:tr w:rsidR="00DF47BE" w:rsidRPr="00110E6A" w14:paraId="24EE7D09" w14:textId="77777777" w:rsidTr="0042070E">
        <w:trPr>
          <w:cantSplit/>
          <w:jc w:val="center"/>
        </w:trPr>
        <w:tc>
          <w:tcPr>
            <w:tcW w:w="1843" w:type="dxa"/>
            <w:vMerge/>
            <w:tcBorders>
              <w:bottom w:val="nil"/>
            </w:tcBorders>
          </w:tcPr>
          <w:p w14:paraId="24EE7D0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6"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ccnUserPassword</w:t>
            </w:r>
            <w:proofErr w:type="spellEnd"/>
          </w:p>
        </w:tc>
        <w:tc>
          <w:tcPr>
            <w:tcW w:w="1559" w:type="dxa"/>
            <w:tcBorders>
              <w:top w:val="nil"/>
            </w:tcBorders>
          </w:tcPr>
          <w:p w14:paraId="24EE7D07"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8" w14:textId="77777777" w:rsidR="00DF47BE" w:rsidRPr="00476D2F" w:rsidRDefault="00DF47BE">
            <w:pPr>
              <w:spacing w:before="0"/>
              <w:jc w:val="center"/>
              <w:rPr>
                <w:szCs w:val="24"/>
              </w:rPr>
            </w:pPr>
            <w:r w:rsidRPr="00476D2F">
              <w:rPr>
                <w:szCs w:val="24"/>
              </w:rPr>
              <w:t>LSA or LAA</w:t>
            </w:r>
          </w:p>
        </w:tc>
      </w:tr>
      <w:tr w:rsidR="00DF47BE" w:rsidRPr="00110E6A" w14:paraId="24EE7D0E" w14:textId="77777777" w:rsidTr="0042070E">
        <w:trPr>
          <w:cantSplit/>
          <w:jc w:val="center"/>
        </w:trPr>
        <w:tc>
          <w:tcPr>
            <w:tcW w:w="1843" w:type="dxa"/>
            <w:vMerge/>
            <w:tcBorders>
              <w:top w:val="nil"/>
              <w:bottom w:val="nil"/>
            </w:tcBorders>
          </w:tcPr>
          <w:p w14:paraId="24EE7D0A"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B"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ccnUserDisabled</w:t>
            </w:r>
            <w:proofErr w:type="spellEnd"/>
          </w:p>
        </w:tc>
        <w:tc>
          <w:tcPr>
            <w:tcW w:w="1559" w:type="dxa"/>
            <w:tcBorders>
              <w:top w:val="nil"/>
            </w:tcBorders>
          </w:tcPr>
          <w:p w14:paraId="24EE7D0C"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D" w14:textId="77777777" w:rsidR="00DF47BE" w:rsidRPr="00476D2F" w:rsidRDefault="00DF47BE">
            <w:pPr>
              <w:spacing w:before="0"/>
              <w:jc w:val="center"/>
              <w:rPr>
                <w:szCs w:val="24"/>
              </w:rPr>
            </w:pPr>
            <w:r w:rsidRPr="00476D2F">
              <w:rPr>
                <w:szCs w:val="24"/>
              </w:rPr>
              <w:t>LSA or LAA</w:t>
            </w:r>
          </w:p>
        </w:tc>
      </w:tr>
      <w:tr w:rsidR="00DF47BE" w:rsidRPr="00110E6A" w14:paraId="24EE7D13" w14:textId="77777777" w:rsidTr="0042070E">
        <w:trPr>
          <w:cantSplit/>
          <w:jc w:val="center"/>
        </w:trPr>
        <w:tc>
          <w:tcPr>
            <w:tcW w:w="1843" w:type="dxa"/>
            <w:vMerge/>
            <w:tcBorders>
              <w:top w:val="nil"/>
              <w:bottom w:val="nil"/>
            </w:tcBorders>
          </w:tcPr>
          <w:p w14:paraId="24EE7D0F" w14:textId="77777777" w:rsidR="00DF47BE" w:rsidRPr="00476D2F" w:rsidRDefault="00DF47BE">
            <w:pPr>
              <w:pStyle w:val="TableColomnTitle"/>
              <w:spacing w:before="0" w:after="0"/>
              <w:rPr>
                <w:b w:val="0"/>
                <w:sz w:val="24"/>
                <w:szCs w:val="24"/>
                <w:lang w:val="en-GB"/>
              </w:rPr>
            </w:pPr>
          </w:p>
        </w:tc>
        <w:tc>
          <w:tcPr>
            <w:tcW w:w="3686" w:type="dxa"/>
            <w:tcBorders>
              <w:bottom w:val="single" w:sz="4" w:space="0" w:color="auto"/>
            </w:tcBorders>
          </w:tcPr>
          <w:p w14:paraId="24EE7D10"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ccnOrganisationName</w:t>
            </w:r>
            <w:proofErr w:type="spellEnd"/>
          </w:p>
        </w:tc>
        <w:tc>
          <w:tcPr>
            <w:tcW w:w="1559" w:type="dxa"/>
            <w:tcBorders>
              <w:bottom w:val="single" w:sz="4" w:space="0" w:color="auto"/>
            </w:tcBorders>
          </w:tcPr>
          <w:p w14:paraId="24EE7D11" w14:textId="77777777" w:rsidR="00DF47BE" w:rsidRPr="00476D2F" w:rsidRDefault="00DF47BE">
            <w:pPr>
              <w:spacing w:before="0"/>
              <w:jc w:val="center"/>
              <w:rPr>
                <w:szCs w:val="24"/>
              </w:rPr>
            </w:pPr>
            <w:r w:rsidRPr="00476D2F">
              <w:rPr>
                <w:szCs w:val="24"/>
              </w:rPr>
              <w:t>LSO</w:t>
            </w:r>
          </w:p>
        </w:tc>
        <w:tc>
          <w:tcPr>
            <w:tcW w:w="1984" w:type="dxa"/>
            <w:tcBorders>
              <w:bottom w:val="single" w:sz="4" w:space="0" w:color="auto"/>
            </w:tcBorders>
          </w:tcPr>
          <w:p w14:paraId="24EE7D12" w14:textId="77777777" w:rsidR="00DF47BE" w:rsidRPr="00476D2F" w:rsidRDefault="00DF47BE">
            <w:pPr>
              <w:spacing w:before="0"/>
              <w:jc w:val="center"/>
              <w:rPr>
                <w:szCs w:val="24"/>
              </w:rPr>
            </w:pPr>
            <w:r w:rsidRPr="00476D2F">
              <w:rPr>
                <w:szCs w:val="24"/>
              </w:rPr>
              <w:t>LSA or LAA</w:t>
            </w:r>
          </w:p>
        </w:tc>
      </w:tr>
      <w:tr w:rsidR="00DF47BE" w:rsidRPr="00110E6A" w14:paraId="24EE7D18" w14:textId="77777777" w:rsidTr="0042070E">
        <w:trPr>
          <w:cantSplit/>
          <w:jc w:val="center"/>
        </w:trPr>
        <w:tc>
          <w:tcPr>
            <w:tcW w:w="1843" w:type="dxa"/>
            <w:vMerge/>
            <w:tcBorders>
              <w:top w:val="nil"/>
              <w:bottom w:val="single" w:sz="6" w:space="0" w:color="auto"/>
            </w:tcBorders>
          </w:tcPr>
          <w:p w14:paraId="24EE7D14" w14:textId="77777777" w:rsidR="00DF47BE" w:rsidRPr="00476D2F" w:rsidRDefault="00DF47BE">
            <w:pPr>
              <w:pStyle w:val="TableColomnTitle"/>
              <w:spacing w:before="0" w:after="0"/>
              <w:rPr>
                <w:b w:val="0"/>
                <w:sz w:val="24"/>
                <w:szCs w:val="24"/>
                <w:lang w:val="en-GB"/>
              </w:rPr>
            </w:pPr>
          </w:p>
        </w:tc>
        <w:tc>
          <w:tcPr>
            <w:tcW w:w="3686" w:type="dxa"/>
            <w:tcBorders>
              <w:top w:val="nil"/>
              <w:bottom w:val="single" w:sz="6" w:space="0" w:color="auto"/>
            </w:tcBorders>
          </w:tcPr>
          <w:p w14:paraId="24EE7D15"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list of </w:t>
            </w:r>
            <w:proofErr w:type="spellStart"/>
            <w:r w:rsidRPr="00476D2F">
              <w:rPr>
                <w:b w:val="0"/>
                <w:sz w:val="24"/>
                <w:szCs w:val="24"/>
                <w:lang w:val="en-GB"/>
              </w:rPr>
              <w:t>ccnUserProfileId</w:t>
            </w:r>
            <w:proofErr w:type="spellEnd"/>
          </w:p>
        </w:tc>
        <w:tc>
          <w:tcPr>
            <w:tcW w:w="1559" w:type="dxa"/>
            <w:tcBorders>
              <w:top w:val="nil"/>
              <w:bottom w:val="single" w:sz="6" w:space="0" w:color="auto"/>
            </w:tcBorders>
          </w:tcPr>
          <w:p w14:paraId="24EE7D16" w14:textId="77777777" w:rsidR="00DF47BE" w:rsidRPr="00476D2F" w:rsidRDefault="00DF47BE">
            <w:pPr>
              <w:spacing w:before="0"/>
              <w:jc w:val="center"/>
              <w:rPr>
                <w:szCs w:val="24"/>
              </w:rPr>
            </w:pPr>
            <w:r w:rsidRPr="00476D2F">
              <w:rPr>
                <w:szCs w:val="24"/>
              </w:rPr>
              <w:t>LSO</w:t>
            </w:r>
          </w:p>
        </w:tc>
        <w:tc>
          <w:tcPr>
            <w:tcW w:w="1984" w:type="dxa"/>
            <w:tcBorders>
              <w:top w:val="nil"/>
              <w:bottom w:val="single" w:sz="6" w:space="0" w:color="auto"/>
            </w:tcBorders>
          </w:tcPr>
          <w:p w14:paraId="24EE7D17" w14:textId="77777777" w:rsidR="00DF47BE" w:rsidRPr="00476D2F" w:rsidRDefault="00DF47BE">
            <w:pPr>
              <w:spacing w:before="0"/>
              <w:jc w:val="center"/>
              <w:rPr>
                <w:szCs w:val="24"/>
              </w:rPr>
            </w:pPr>
            <w:r w:rsidRPr="00476D2F">
              <w:rPr>
                <w:szCs w:val="24"/>
              </w:rPr>
              <w:t>LSA or LAA</w:t>
            </w:r>
          </w:p>
        </w:tc>
      </w:tr>
    </w:tbl>
    <w:p w14:paraId="24EE7D19" w14:textId="67B956A2" w:rsidR="00DF47BE" w:rsidRDefault="00DF47BE" w:rsidP="008F703C">
      <w:pPr>
        <w:pStyle w:val="Caption"/>
      </w:pPr>
      <w:bookmarkStart w:id="2147" w:name="_Ref458763563"/>
      <w:bookmarkStart w:id="2148" w:name="_Toc470515358"/>
      <w:bookmarkStart w:id="2149" w:name="_Toc474121136"/>
      <w:bookmarkStart w:id="2150" w:name="_Toc46229040"/>
      <w:bookmarkStart w:id="2151" w:name="_Toc77049062"/>
      <w:bookmarkStart w:id="2152" w:name="_Toc185901009"/>
      <w:r w:rsidRPr="00476D2F">
        <w:t xml:space="preserve">Table </w:t>
      </w:r>
      <w:r w:rsidR="002C7E76">
        <w:fldChar w:fldCharType="begin"/>
      </w:r>
      <w:r w:rsidR="002C7E76">
        <w:instrText xml:space="preserve"> SEQ Table \* ARABIC </w:instrText>
      </w:r>
      <w:r w:rsidR="002C7E76">
        <w:fldChar w:fldCharType="separate"/>
      </w:r>
      <w:r w:rsidR="004501EF">
        <w:rPr>
          <w:noProof/>
        </w:rPr>
        <w:t>83</w:t>
      </w:r>
      <w:r w:rsidR="002C7E76">
        <w:fldChar w:fldCharType="end"/>
      </w:r>
      <w:bookmarkEnd w:id="2147"/>
      <w:r w:rsidRPr="00476D2F">
        <w:t xml:space="preserve">: External Configuration Data defined by </w:t>
      </w:r>
      <w:proofErr w:type="gramStart"/>
      <w:r w:rsidRPr="00476D2F">
        <w:t>NA</w:t>
      </w:r>
      <w:bookmarkEnd w:id="2148"/>
      <w:bookmarkEnd w:id="2149"/>
      <w:bookmarkEnd w:id="2150"/>
      <w:bookmarkEnd w:id="2151"/>
      <w:bookmarkEnd w:id="2152"/>
      <w:proofErr w:type="gramEnd"/>
    </w:p>
    <w:p w14:paraId="721717BF" w14:textId="77777777" w:rsidR="006901EC" w:rsidRPr="006901EC" w:rsidRDefault="006901EC" w:rsidP="006901EC"/>
    <w:p w14:paraId="24EE7D1F" w14:textId="373F479C" w:rsidR="00DF47BE" w:rsidRPr="00476D2F" w:rsidRDefault="00DF47BE" w:rsidP="00301D82">
      <w:pPr>
        <w:pStyle w:val="Heading3"/>
      </w:pPr>
      <w:bookmarkStart w:id="2153" w:name="_Toc470515299"/>
      <w:bookmarkStart w:id="2154" w:name="_Toc259460421"/>
      <w:bookmarkStart w:id="2155" w:name="_Toc526170550"/>
      <w:bookmarkStart w:id="2156" w:name="_Toc185900835"/>
      <w:r w:rsidRPr="00476D2F">
        <w:t xml:space="preserve">Message configuration </w:t>
      </w:r>
      <w:proofErr w:type="gramStart"/>
      <w:r w:rsidRPr="00476D2F">
        <w:t>procedure</w:t>
      </w:r>
      <w:bookmarkEnd w:id="2153"/>
      <w:bookmarkEnd w:id="2154"/>
      <w:bookmarkEnd w:id="2155"/>
      <w:bookmarkEnd w:id="2156"/>
      <w:proofErr w:type="gramEnd"/>
    </w:p>
    <w:p w14:paraId="24EE7D20" w14:textId="5CC9C38F" w:rsidR="00DF47BE" w:rsidRPr="00476D2F" w:rsidRDefault="00DF47BE">
      <w:r w:rsidRPr="00476D2F">
        <w:t>The message configuration procedure is performed by ITSM.</w:t>
      </w:r>
      <w:r w:rsidR="00334967" w:rsidRPr="00476D2F">
        <w:t xml:space="preserve"> NAs are using the ACT tool to request the creation of queues.</w:t>
      </w:r>
    </w:p>
    <w:p w14:paraId="24EE7D21" w14:textId="66FEFC8F" w:rsidR="00DF47BE" w:rsidRPr="00476D2F" w:rsidRDefault="00DF47BE">
      <w:r w:rsidRPr="00476D2F">
        <w:t>Note that the information ‘</w:t>
      </w:r>
      <w:proofErr w:type="spellStart"/>
      <w:r w:rsidRPr="00476D2F">
        <w:t>ccnDataRepresentationRules</w:t>
      </w:r>
      <w:proofErr w:type="spellEnd"/>
      <w:r w:rsidRPr="00476D2F">
        <w:t>’ and ‘</w:t>
      </w:r>
      <w:proofErr w:type="spellStart"/>
      <w:r w:rsidRPr="00476D2F">
        <w:t>ccnDefaultCodePage</w:t>
      </w:r>
      <w:proofErr w:type="spellEnd"/>
      <w:r w:rsidRPr="00476D2F">
        <w:t xml:space="preserve">’ presented in paragraph </w:t>
      </w:r>
      <w:r w:rsidR="00A9312B" w:rsidRPr="00476D2F">
        <w:fldChar w:fldCharType="begin"/>
      </w:r>
      <w:r w:rsidR="00A9312B" w:rsidRPr="00476D2F">
        <w:instrText xml:space="preserve"> REF _Ref458421939 \n \h  \* MERGEFORMAT </w:instrText>
      </w:r>
      <w:r w:rsidR="00A9312B" w:rsidRPr="00476D2F">
        <w:fldChar w:fldCharType="separate"/>
      </w:r>
      <w:r w:rsidR="004501EF">
        <w:t>VIII.4.3</w:t>
      </w:r>
      <w:r w:rsidR="00A9312B" w:rsidRPr="00476D2F">
        <w:fldChar w:fldCharType="end"/>
      </w:r>
      <w:r w:rsidRPr="00476D2F">
        <w:t xml:space="preserve"> will be used by the </w:t>
      </w:r>
      <w:r w:rsidR="00334967" w:rsidRPr="00476D2F">
        <w:t>ITSM</w:t>
      </w:r>
      <w:r w:rsidRPr="00476D2F">
        <w:t xml:space="preserve"> to generate files specific to the NCA development.</w:t>
      </w:r>
    </w:p>
    <w:p w14:paraId="24EE7D22" w14:textId="77777777" w:rsidR="00DF47BE" w:rsidRPr="00476D2F" w:rsidRDefault="00DF47BE" w:rsidP="006F347D">
      <w:pPr>
        <w:pStyle w:val="Heading3"/>
      </w:pPr>
      <w:bookmarkStart w:id="2157" w:name="_Toc470515300"/>
      <w:bookmarkStart w:id="2158" w:name="_Toc473625781"/>
      <w:bookmarkStart w:id="2159" w:name="_Toc473732645"/>
      <w:bookmarkStart w:id="2160" w:name="_Toc473825738"/>
      <w:bookmarkStart w:id="2161" w:name="_Toc259460422"/>
      <w:bookmarkStart w:id="2162" w:name="_Toc526170551"/>
      <w:bookmarkStart w:id="2163" w:name="_Toc185900836"/>
      <w:r w:rsidRPr="00476D2F">
        <w:t>Configuration information to be provided by the Customs systems Central Operation</w:t>
      </w:r>
      <w:bookmarkEnd w:id="2157"/>
      <w:bookmarkEnd w:id="2158"/>
      <w:bookmarkEnd w:id="2159"/>
      <w:bookmarkEnd w:id="2160"/>
      <w:bookmarkEnd w:id="2161"/>
      <w:bookmarkEnd w:id="2162"/>
      <w:bookmarkEnd w:id="2163"/>
    </w:p>
    <w:p w14:paraId="24EE7D23" w14:textId="77777777" w:rsidR="00DF47BE" w:rsidRPr="00476D2F" w:rsidRDefault="00DF47BE" w:rsidP="00301D82">
      <w:pPr>
        <w:pStyle w:val="Heading3"/>
      </w:pPr>
      <w:bookmarkStart w:id="2164" w:name="_Ref458767143"/>
      <w:bookmarkStart w:id="2165" w:name="_Toc470515301"/>
      <w:bookmarkStart w:id="2166" w:name="_Toc259460423"/>
      <w:bookmarkStart w:id="2167" w:name="_Toc526170552"/>
      <w:bookmarkStart w:id="2168" w:name="_Toc185900837"/>
      <w:r w:rsidRPr="00476D2F">
        <w:t>Collection of External Configuration Data</w:t>
      </w:r>
      <w:bookmarkEnd w:id="2164"/>
      <w:bookmarkEnd w:id="2165"/>
      <w:bookmarkEnd w:id="2166"/>
      <w:bookmarkEnd w:id="2167"/>
      <w:bookmarkEnd w:id="216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7"/>
        <w:gridCol w:w="3329"/>
        <w:gridCol w:w="1915"/>
        <w:gridCol w:w="1701"/>
      </w:tblGrid>
      <w:tr w:rsidR="00DF47BE" w:rsidRPr="00110E6A" w14:paraId="24EE7D28" w14:textId="77777777" w:rsidTr="0042070E">
        <w:trPr>
          <w:cantSplit/>
          <w:tblHeader/>
          <w:jc w:val="center"/>
        </w:trPr>
        <w:tc>
          <w:tcPr>
            <w:tcW w:w="2127" w:type="dxa"/>
            <w:tcBorders>
              <w:bottom w:val="single" w:sz="6" w:space="0" w:color="auto"/>
            </w:tcBorders>
            <w:shd w:val="clear" w:color="auto" w:fill="002060"/>
          </w:tcPr>
          <w:p w14:paraId="24EE7D24" w14:textId="77777777" w:rsidR="00DF47BE" w:rsidRPr="00476D2F" w:rsidRDefault="00DF47BE">
            <w:pPr>
              <w:spacing w:before="0"/>
              <w:rPr>
                <w:b/>
                <w:szCs w:val="24"/>
              </w:rPr>
            </w:pPr>
            <w:r w:rsidRPr="00476D2F">
              <w:rPr>
                <w:b/>
                <w:szCs w:val="24"/>
              </w:rPr>
              <w:t>Entity</w:t>
            </w:r>
          </w:p>
        </w:tc>
        <w:tc>
          <w:tcPr>
            <w:tcW w:w="3329" w:type="dxa"/>
            <w:tcBorders>
              <w:bottom w:val="single" w:sz="6" w:space="0" w:color="auto"/>
            </w:tcBorders>
            <w:shd w:val="clear" w:color="auto" w:fill="002060"/>
          </w:tcPr>
          <w:p w14:paraId="24EE7D25" w14:textId="77777777" w:rsidR="00DF47BE" w:rsidRPr="00476D2F" w:rsidRDefault="00DF47BE">
            <w:pPr>
              <w:spacing w:before="0"/>
              <w:rPr>
                <w:b/>
                <w:szCs w:val="24"/>
              </w:rPr>
            </w:pPr>
            <w:r w:rsidRPr="00476D2F">
              <w:rPr>
                <w:b/>
                <w:szCs w:val="24"/>
              </w:rPr>
              <w:t>Attribute</w:t>
            </w:r>
          </w:p>
        </w:tc>
        <w:tc>
          <w:tcPr>
            <w:tcW w:w="1915" w:type="dxa"/>
            <w:tcBorders>
              <w:bottom w:val="single" w:sz="6" w:space="0" w:color="auto"/>
            </w:tcBorders>
            <w:shd w:val="clear" w:color="auto" w:fill="002060"/>
          </w:tcPr>
          <w:p w14:paraId="24EE7D26" w14:textId="77777777" w:rsidR="00DF47BE" w:rsidRPr="00476D2F" w:rsidRDefault="00DF47BE">
            <w:pPr>
              <w:spacing w:before="0"/>
              <w:rPr>
                <w:b/>
                <w:szCs w:val="24"/>
              </w:rPr>
            </w:pPr>
            <w:r w:rsidRPr="00476D2F">
              <w:rPr>
                <w:b/>
                <w:szCs w:val="24"/>
              </w:rPr>
              <w:t>Provided by</w:t>
            </w:r>
          </w:p>
        </w:tc>
        <w:tc>
          <w:tcPr>
            <w:tcW w:w="1701" w:type="dxa"/>
            <w:tcBorders>
              <w:bottom w:val="single" w:sz="6" w:space="0" w:color="auto"/>
            </w:tcBorders>
            <w:shd w:val="clear" w:color="auto" w:fill="002060"/>
          </w:tcPr>
          <w:p w14:paraId="24EE7D27" w14:textId="77777777" w:rsidR="00DF47BE" w:rsidRPr="00476D2F" w:rsidRDefault="00DF47BE">
            <w:pPr>
              <w:spacing w:before="0"/>
              <w:rPr>
                <w:b/>
                <w:szCs w:val="24"/>
              </w:rPr>
            </w:pPr>
            <w:r w:rsidRPr="00476D2F">
              <w:rPr>
                <w:b/>
                <w:szCs w:val="24"/>
              </w:rPr>
              <w:t>Managed by</w:t>
            </w:r>
          </w:p>
        </w:tc>
      </w:tr>
      <w:tr w:rsidR="00DF47BE" w:rsidRPr="00110E6A" w14:paraId="24EE7D2D" w14:textId="77777777" w:rsidTr="0042070E">
        <w:trPr>
          <w:cantSplit/>
          <w:jc w:val="center"/>
        </w:trPr>
        <w:tc>
          <w:tcPr>
            <w:tcW w:w="2127" w:type="dxa"/>
            <w:tcBorders>
              <w:top w:val="single" w:sz="6" w:space="0" w:color="auto"/>
              <w:bottom w:val="nil"/>
            </w:tcBorders>
          </w:tcPr>
          <w:p w14:paraId="24EE7D29"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329" w:type="dxa"/>
            <w:tcBorders>
              <w:top w:val="single" w:sz="6" w:space="0" w:color="auto"/>
            </w:tcBorders>
          </w:tcPr>
          <w:p w14:paraId="24EE7D2A"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ccnDefaultQOS</w:t>
            </w:r>
            <w:proofErr w:type="spellEnd"/>
          </w:p>
        </w:tc>
        <w:tc>
          <w:tcPr>
            <w:tcW w:w="1915" w:type="dxa"/>
            <w:tcBorders>
              <w:top w:val="single" w:sz="6" w:space="0" w:color="auto"/>
            </w:tcBorders>
          </w:tcPr>
          <w:p w14:paraId="24EE7D2B" w14:textId="77777777" w:rsidR="00DF47BE" w:rsidRPr="00476D2F" w:rsidRDefault="00DF47BE">
            <w:pPr>
              <w:pStyle w:val="TableColomnTitle"/>
              <w:spacing w:before="0" w:after="0"/>
              <w:rPr>
                <w:b w:val="0"/>
                <w:sz w:val="24"/>
                <w:szCs w:val="24"/>
                <w:lang w:val="en-GB"/>
              </w:rPr>
            </w:pPr>
            <w:r w:rsidRPr="00476D2F">
              <w:rPr>
                <w:b w:val="0"/>
                <w:sz w:val="24"/>
                <w:szCs w:val="24"/>
                <w:lang w:val="en-GB"/>
              </w:rPr>
              <w:t>LAD-CAD</w:t>
            </w:r>
          </w:p>
        </w:tc>
        <w:tc>
          <w:tcPr>
            <w:tcW w:w="1701" w:type="dxa"/>
            <w:tcBorders>
              <w:top w:val="single" w:sz="6" w:space="0" w:color="auto"/>
            </w:tcBorders>
          </w:tcPr>
          <w:p w14:paraId="24EE7D2C"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2" w14:textId="77777777" w:rsidTr="0042070E">
        <w:trPr>
          <w:cantSplit/>
          <w:jc w:val="center"/>
        </w:trPr>
        <w:tc>
          <w:tcPr>
            <w:tcW w:w="2127" w:type="dxa"/>
          </w:tcPr>
          <w:p w14:paraId="24EE7D2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CCN/CSI organisation</w:t>
            </w:r>
          </w:p>
        </w:tc>
        <w:tc>
          <w:tcPr>
            <w:tcW w:w="3329" w:type="dxa"/>
          </w:tcPr>
          <w:p w14:paraId="24EE7D2F"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ccnOrganisationName</w:t>
            </w:r>
            <w:proofErr w:type="spellEnd"/>
          </w:p>
        </w:tc>
        <w:tc>
          <w:tcPr>
            <w:tcW w:w="1915" w:type="dxa"/>
          </w:tcPr>
          <w:p w14:paraId="24EE7D3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1"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7" w14:textId="77777777" w:rsidTr="0042070E">
        <w:trPr>
          <w:cantSplit/>
          <w:jc w:val="center"/>
        </w:trPr>
        <w:tc>
          <w:tcPr>
            <w:tcW w:w="2127" w:type="dxa"/>
            <w:tcBorders>
              <w:bottom w:val="nil"/>
            </w:tcBorders>
          </w:tcPr>
          <w:p w14:paraId="24EE7D3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 gateway</w:t>
            </w:r>
          </w:p>
        </w:tc>
        <w:tc>
          <w:tcPr>
            <w:tcW w:w="3329" w:type="dxa"/>
          </w:tcPr>
          <w:p w14:paraId="24EE7D34"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ccnGatewayName</w:t>
            </w:r>
            <w:proofErr w:type="spellEnd"/>
          </w:p>
        </w:tc>
        <w:tc>
          <w:tcPr>
            <w:tcW w:w="1915" w:type="dxa"/>
          </w:tcPr>
          <w:p w14:paraId="24EE7D35"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6"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C" w14:textId="77777777" w:rsidTr="0042070E">
        <w:trPr>
          <w:cantSplit/>
          <w:jc w:val="center"/>
        </w:trPr>
        <w:tc>
          <w:tcPr>
            <w:tcW w:w="2127" w:type="dxa"/>
            <w:vMerge w:val="restart"/>
            <w:tcBorders>
              <w:bottom w:val="nil"/>
            </w:tcBorders>
          </w:tcPr>
          <w:p w14:paraId="24EE7D38" w14:textId="77777777" w:rsidR="00DF47BE" w:rsidRPr="00476D2F" w:rsidRDefault="00DF47BE">
            <w:pPr>
              <w:pStyle w:val="TableColomnTitle"/>
              <w:spacing w:before="0" w:after="0"/>
              <w:rPr>
                <w:b w:val="0"/>
                <w:sz w:val="24"/>
                <w:szCs w:val="24"/>
                <w:lang w:val="en-GB"/>
              </w:rPr>
            </w:pPr>
            <w:r w:rsidRPr="00476D2F">
              <w:rPr>
                <w:b w:val="0"/>
                <w:sz w:val="24"/>
                <w:szCs w:val="24"/>
                <w:lang w:val="en-GB"/>
              </w:rPr>
              <w:t>Message</w:t>
            </w:r>
          </w:p>
        </w:tc>
        <w:tc>
          <w:tcPr>
            <w:tcW w:w="3329" w:type="dxa"/>
            <w:tcBorders>
              <w:top w:val="nil"/>
            </w:tcBorders>
          </w:tcPr>
          <w:p w14:paraId="24EE7D39"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ccnMessageId</w:t>
            </w:r>
            <w:proofErr w:type="spellEnd"/>
          </w:p>
        </w:tc>
        <w:tc>
          <w:tcPr>
            <w:tcW w:w="1915" w:type="dxa"/>
            <w:tcBorders>
              <w:top w:val="nil"/>
            </w:tcBorders>
          </w:tcPr>
          <w:p w14:paraId="24EE7D3A"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3B"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1" w14:textId="77777777" w:rsidTr="0042070E">
        <w:trPr>
          <w:cantSplit/>
          <w:jc w:val="center"/>
        </w:trPr>
        <w:tc>
          <w:tcPr>
            <w:tcW w:w="2127" w:type="dxa"/>
            <w:vMerge/>
            <w:tcBorders>
              <w:top w:val="nil"/>
              <w:bottom w:val="nil"/>
            </w:tcBorders>
          </w:tcPr>
          <w:p w14:paraId="24EE7D3D"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3E"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ccnMessageFormalDefinition</w:t>
            </w:r>
            <w:proofErr w:type="spellEnd"/>
          </w:p>
        </w:tc>
        <w:tc>
          <w:tcPr>
            <w:tcW w:w="1915" w:type="dxa"/>
            <w:tcBorders>
              <w:top w:val="nil"/>
            </w:tcBorders>
          </w:tcPr>
          <w:p w14:paraId="24EE7D3F"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4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6" w14:textId="77777777" w:rsidTr="0042070E">
        <w:trPr>
          <w:cantSplit/>
          <w:jc w:val="center"/>
        </w:trPr>
        <w:tc>
          <w:tcPr>
            <w:tcW w:w="2127" w:type="dxa"/>
            <w:vMerge w:val="restart"/>
            <w:tcBorders>
              <w:top w:val="single" w:sz="6" w:space="0" w:color="auto"/>
              <w:bottom w:val="nil"/>
              <w:right w:val="nil"/>
            </w:tcBorders>
          </w:tcPr>
          <w:p w14:paraId="24EE7D42"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329" w:type="dxa"/>
          </w:tcPr>
          <w:p w14:paraId="24EE7D43"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list of </w:t>
            </w:r>
            <w:proofErr w:type="spellStart"/>
            <w:r w:rsidRPr="00476D2F">
              <w:rPr>
                <w:b w:val="0"/>
                <w:sz w:val="24"/>
                <w:szCs w:val="24"/>
                <w:lang w:val="en-GB"/>
              </w:rPr>
              <w:t>ccnUserProfileId</w:t>
            </w:r>
            <w:proofErr w:type="spellEnd"/>
          </w:p>
        </w:tc>
        <w:tc>
          <w:tcPr>
            <w:tcW w:w="1915" w:type="dxa"/>
          </w:tcPr>
          <w:p w14:paraId="24EE7D44"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Pr>
          <w:p w14:paraId="24EE7D45"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4B" w14:textId="77777777" w:rsidTr="0042070E">
        <w:trPr>
          <w:cantSplit/>
          <w:jc w:val="center"/>
        </w:trPr>
        <w:tc>
          <w:tcPr>
            <w:tcW w:w="2127" w:type="dxa"/>
            <w:vMerge/>
            <w:tcBorders>
              <w:top w:val="nil"/>
              <w:bottom w:val="nil"/>
            </w:tcBorders>
          </w:tcPr>
          <w:p w14:paraId="24EE7D47"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48"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list of </w:t>
            </w:r>
            <w:proofErr w:type="spellStart"/>
            <w:r w:rsidRPr="00476D2F">
              <w:rPr>
                <w:b w:val="0"/>
                <w:sz w:val="24"/>
                <w:szCs w:val="24"/>
                <w:lang w:val="en-GB"/>
              </w:rPr>
              <w:t>ccnUserProfileId</w:t>
            </w:r>
            <w:proofErr w:type="spellEnd"/>
          </w:p>
        </w:tc>
        <w:tc>
          <w:tcPr>
            <w:tcW w:w="1915" w:type="dxa"/>
            <w:tcBorders>
              <w:top w:val="nil"/>
            </w:tcBorders>
          </w:tcPr>
          <w:p w14:paraId="24EE7D49"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nil"/>
            </w:tcBorders>
          </w:tcPr>
          <w:p w14:paraId="24EE7D4A"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50" w14:textId="77777777" w:rsidTr="0042070E">
        <w:trPr>
          <w:cantSplit/>
          <w:jc w:val="center"/>
        </w:trPr>
        <w:tc>
          <w:tcPr>
            <w:tcW w:w="2127" w:type="dxa"/>
            <w:vMerge/>
            <w:tcBorders>
              <w:top w:val="nil"/>
              <w:bottom w:val="nil"/>
            </w:tcBorders>
          </w:tcPr>
          <w:p w14:paraId="24EE7D4C" w14:textId="77777777" w:rsidR="00DF47BE" w:rsidRPr="00476D2F" w:rsidRDefault="00DF47BE">
            <w:pPr>
              <w:pStyle w:val="TableColomnTitle"/>
              <w:spacing w:before="0" w:after="0"/>
              <w:rPr>
                <w:b w:val="0"/>
                <w:sz w:val="24"/>
                <w:szCs w:val="24"/>
                <w:lang w:val="en-GB"/>
              </w:rPr>
            </w:pPr>
          </w:p>
        </w:tc>
        <w:tc>
          <w:tcPr>
            <w:tcW w:w="3329" w:type="dxa"/>
            <w:tcBorders>
              <w:top w:val="nil"/>
              <w:bottom w:val="nil"/>
            </w:tcBorders>
          </w:tcPr>
          <w:p w14:paraId="24EE7D4D"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ccnGatewayName</w:t>
            </w:r>
            <w:proofErr w:type="spellEnd"/>
          </w:p>
        </w:tc>
        <w:tc>
          <w:tcPr>
            <w:tcW w:w="1915" w:type="dxa"/>
            <w:tcBorders>
              <w:top w:val="nil"/>
              <w:bottom w:val="nil"/>
            </w:tcBorders>
          </w:tcPr>
          <w:p w14:paraId="24EE7D4E"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bottom w:val="nil"/>
            </w:tcBorders>
          </w:tcPr>
          <w:p w14:paraId="24EE7D4F"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5" w14:textId="77777777" w:rsidTr="0042070E">
        <w:trPr>
          <w:cantSplit/>
          <w:jc w:val="center"/>
        </w:trPr>
        <w:tc>
          <w:tcPr>
            <w:tcW w:w="2127" w:type="dxa"/>
            <w:tcBorders>
              <w:top w:val="single" w:sz="6" w:space="0" w:color="auto"/>
              <w:bottom w:val="nil"/>
            </w:tcBorders>
          </w:tcPr>
          <w:p w14:paraId="24EE7D5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329" w:type="dxa"/>
            <w:tcBorders>
              <w:top w:val="single" w:sz="6" w:space="0" w:color="auto"/>
              <w:bottom w:val="nil"/>
            </w:tcBorders>
          </w:tcPr>
          <w:p w14:paraId="24EE7D52"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ccnGatewayName</w:t>
            </w:r>
            <w:proofErr w:type="spellEnd"/>
          </w:p>
        </w:tc>
        <w:tc>
          <w:tcPr>
            <w:tcW w:w="1915" w:type="dxa"/>
            <w:tcBorders>
              <w:top w:val="single" w:sz="6" w:space="0" w:color="auto"/>
              <w:bottom w:val="nil"/>
            </w:tcBorders>
          </w:tcPr>
          <w:p w14:paraId="24EE7D53"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single" w:sz="6" w:space="0" w:color="auto"/>
              <w:bottom w:val="nil"/>
            </w:tcBorders>
          </w:tcPr>
          <w:p w14:paraId="24EE7D54"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A" w14:textId="77777777" w:rsidTr="0042070E">
        <w:trPr>
          <w:cantSplit/>
          <w:jc w:val="center"/>
        </w:trPr>
        <w:tc>
          <w:tcPr>
            <w:tcW w:w="2127" w:type="dxa"/>
            <w:tcBorders>
              <w:top w:val="single" w:sz="6" w:space="0" w:color="auto"/>
              <w:bottom w:val="single" w:sz="6" w:space="0" w:color="auto"/>
            </w:tcBorders>
          </w:tcPr>
          <w:p w14:paraId="24EE7D56"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 profile</w:t>
            </w:r>
          </w:p>
        </w:tc>
        <w:tc>
          <w:tcPr>
            <w:tcW w:w="3329" w:type="dxa"/>
            <w:tcBorders>
              <w:top w:val="single" w:sz="6" w:space="0" w:color="auto"/>
              <w:bottom w:val="single" w:sz="6" w:space="0" w:color="auto"/>
            </w:tcBorders>
          </w:tcPr>
          <w:p w14:paraId="24EE7D57" w14:textId="77777777" w:rsidR="00DF47BE" w:rsidRPr="00476D2F" w:rsidRDefault="00DF47BE">
            <w:pPr>
              <w:pStyle w:val="TableColomnTitle"/>
              <w:spacing w:before="0" w:after="0"/>
              <w:rPr>
                <w:b w:val="0"/>
                <w:sz w:val="24"/>
                <w:szCs w:val="24"/>
                <w:lang w:val="en-GB"/>
              </w:rPr>
            </w:pPr>
            <w:proofErr w:type="spellStart"/>
            <w:r w:rsidRPr="00476D2F">
              <w:rPr>
                <w:b w:val="0"/>
                <w:sz w:val="24"/>
                <w:szCs w:val="24"/>
                <w:lang w:val="en-GB"/>
              </w:rPr>
              <w:t>ccnUserProfileId</w:t>
            </w:r>
            <w:proofErr w:type="spellEnd"/>
          </w:p>
        </w:tc>
        <w:tc>
          <w:tcPr>
            <w:tcW w:w="1915" w:type="dxa"/>
            <w:tcBorders>
              <w:top w:val="single" w:sz="6" w:space="0" w:color="auto"/>
              <w:bottom w:val="single" w:sz="6" w:space="0" w:color="auto"/>
            </w:tcBorders>
          </w:tcPr>
          <w:p w14:paraId="24EE7D58"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single" w:sz="6" w:space="0" w:color="auto"/>
              <w:bottom w:val="single" w:sz="6" w:space="0" w:color="auto"/>
            </w:tcBorders>
          </w:tcPr>
          <w:p w14:paraId="24EE7D59"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CSA </w:t>
            </w:r>
          </w:p>
        </w:tc>
      </w:tr>
    </w:tbl>
    <w:p w14:paraId="24EE7D5B" w14:textId="0B3B0F03" w:rsidR="00DF47BE" w:rsidRPr="00476D2F" w:rsidRDefault="00DF47BE" w:rsidP="008F703C">
      <w:pPr>
        <w:pStyle w:val="Caption"/>
      </w:pPr>
      <w:bookmarkStart w:id="2169" w:name="_Ref470515100"/>
      <w:bookmarkStart w:id="2170" w:name="_Toc470515359"/>
      <w:bookmarkStart w:id="2171" w:name="_Toc474121137"/>
      <w:bookmarkStart w:id="2172" w:name="_Toc46229041"/>
      <w:bookmarkStart w:id="2173" w:name="_Toc77049063"/>
      <w:bookmarkStart w:id="2174" w:name="_Toc185901010"/>
      <w:r w:rsidRPr="00476D2F">
        <w:t xml:space="preserve">Table </w:t>
      </w:r>
      <w:r w:rsidR="002C7E76">
        <w:fldChar w:fldCharType="begin"/>
      </w:r>
      <w:r w:rsidR="002C7E76">
        <w:instrText xml:space="preserve"> SEQ Table \* ARABIC </w:instrText>
      </w:r>
      <w:r w:rsidR="002C7E76">
        <w:fldChar w:fldCharType="separate"/>
      </w:r>
      <w:r w:rsidR="004501EF">
        <w:rPr>
          <w:noProof/>
        </w:rPr>
        <w:t>84</w:t>
      </w:r>
      <w:r w:rsidR="002C7E76">
        <w:fldChar w:fldCharType="end"/>
      </w:r>
      <w:bookmarkEnd w:id="2169"/>
      <w:r w:rsidRPr="00476D2F">
        <w:t xml:space="preserve">: </w:t>
      </w:r>
      <w:bookmarkStart w:id="2175" w:name="_Ref470515088"/>
      <w:r w:rsidRPr="00476D2F">
        <w:t xml:space="preserve">External Configuration Data defined by </w:t>
      </w:r>
      <w:bookmarkEnd w:id="2170"/>
      <w:bookmarkEnd w:id="2171"/>
      <w:bookmarkEnd w:id="2172"/>
      <w:bookmarkEnd w:id="2173"/>
      <w:bookmarkEnd w:id="2175"/>
      <w:proofErr w:type="gramStart"/>
      <w:r w:rsidRPr="00476D2F">
        <w:t>ITSM</w:t>
      </w:r>
      <w:bookmarkEnd w:id="2174"/>
      <w:proofErr w:type="gramEnd"/>
    </w:p>
    <w:p w14:paraId="24EE7D5C" w14:textId="77777777" w:rsidR="00DF47BE" w:rsidRPr="00476D2F" w:rsidRDefault="00DF47BE">
      <w:r w:rsidRPr="00476D2F">
        <w:t>The values to be configured by ITSM are detailed below.</w:t>
      </w:r>
    </w:p>
    <w:p w14:paraId="55758CC2" w14:textId="77777777" w:rsidR="00260CA4" w:rsidRPr="00476D2F" w:rsidRDefault="00260CA4">
      <w:pPr>
        <w:spacing w:before="0"/>
        <w:jc w:val="left"/>
        <w:rPr>
          <w:b/>
          <w:i/>
        </w:rPr>
      </w:pPr>
      <w:bookmarkStart w:id="2176" w:name="_Ref459177370"/>
      <w:bookmarkStart w:id="2177" w:name="_Toc259460424"/>
      <w:bookmarkStart w:id="2178" w:name="_Toc526170553"/>
      <w:r w:rsidRPr="00476D2F">
        <w:br w:type="page"/>
      </w:r>
    </w:p>
    <w:p w14:paraId="24EE7D5D" w14:textId="3B8E1983" w:rsidR="00DF47BE" w:rsidRPr="00476D2F" w:rsidRDefault="00DF47BE" w:rsidP="006F347D">
      <w:pPr>
        <w:pStyle w:val="Heading3"/>
      </w:pPr>
      <w:bookmarkStart w:id="2179" w:name="_Ref27420003"/>
      <w:bookmarkStart w:id="2180" w:name="_Toc185900838"/>
      <w:proofErr w:type="spellStart"/>
      <w:r w:rsidRPr="00476D2F">
        <w:t>ccnDefaultQOS</w:t>
      </w:r>
      <w:bookmarkEnd w:id="2176"/>
      <w:bookmarkEnd w:id="2177"/>
      <w:bookmarkEnd w:id="2178"/>
      <w:bookmarkEnd w:id="2179"/>
      <w:bookmarkEnd w:id="2180"/>
      <w:proofErr w:type="spellEnd"/>
    </w:p>
    <w:p w14:paraId="24EE7D5E" w14:textId="7152D14E" w:rsidR="00DF47BE" w:rsidRPr="00476D2F" w:rsidRDefault="00DF47BE">
      <w:pPr>
        <w:spacing w:after="120"/>
      </w:pPr>
      <w:r w:rsidRPr="00476D2F">
        <w:t>As explained in the value configured on all Gateways for all applications may be overridden upon each call (</w:t>
      </w:r>
      <w:proofErr w:type="spellStart"/>
      <w:r w:rsidRPr="00476D2F">
        <w:t>HL_mq_put</w:t>
      </w:r>
      <w:proofErr w:type="spellEnd"/>
      <w:r w:rsidRPr="00476D2F">
        <w:t xml:space="preserve">() or HL_mq_put1()) performed by an application. The values from </w:t>
      </w:r>
      <w:r w:rsidR="00A9312B" w:rsidRPr="00476D2F">
        <w:fldChar w:fldCharType="begin"/>
      </w:r>
      <w:r w:rsidR="00A9312B" w:rsidRPr="00476D2F">
        <w:instrText xml:space="preserve"> REF _Ref458936713 \h  \* MERGEFORMAT </w:instrText>
      </w:r>
      <w:r w:rsidR="00A9312B" w:rsidRPr="00476D2F">
        <w:fldChar w:fldCharType="separate"/>
      </w:r>
      <w:r w:rsidR="004501EF" w:rsidRPr="00476D2F">
        <w:t xml:space="preserve">Table </w:t>
      </w:r>
      <w:r w:rsidR="004501EF">
        <w:t>85</w:t>
      </w:r>
      <w:r w:rsidR="00A9312B" w:rsidRPr="00476D2F">
        <w:fldChar w:fldCharType="end"/>
      </w:r>
      <w:r w:rsidRPr="00476D2F">
        <w:t xml:space="preserve"> will be entered into CCN/CSI application configuration form -part 4:</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2410"/>
        <w:gridCol w:w="6095"/>
      </w:tblGrid>
      <w:tr w:rsidR="00DF47BE" w:rsidRPr="00110E6A" w14:paraId="24EE7D61" w14:textId="77777777" w:rsidTr="00E245C6">
        <w:trPr>
          <w:jc w:val="center"/>
        </w:trPr>
        <w:tc>
          <w:tcPr>
            <w:tcW w:w="2410" w:type="dxa"/>
          </w:tcPr>
          <w:p w14:paraId="24EE7D5F"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Priority:</w:t>
            </w:r>
          </w:p>
        </w:tc>
        <w:tc>
          <w:tcPr>
            <w:tcW w:w="6095" w:type="dxa"/>
          </w:tcPr>
          <w:p w14:paraId="24EE7D60" w14:textId="77777777" w:rsidR="00DF47BE" w:rsidRPr="00476D2F" w:rsidRDefault="00DF47BE">
            <w:pPr>
              <w:pStyle w:val="TableColomnTitle"/>
              <w:spacing w:before="0" w:after="0"/>
              <w:rPr>
                <w:b w:val="0"/>
                <w:sz w:val="24"/>
                <w:lang w:val="en-GB"/>
              </w:rPr>
            </w:pPr>
            <w:r w:rsidRPr="00476D2F">
              <w:rPr>
                <w:b w:val="0"/>
                <w:sz w:val="24"/>
                <w:lang w:val="en-GB"/>
              </w:rPr>
              <w:t>5</w:t>
            </w:r>
          </w:p>
        </w:tc>
      </w:tr>
      <w:tr w:rsidR="00DF47BE" w:rsidRPr="00110E6A" w14:paraId="24EE7D69" w14:textId="77777777" w:rsidTr="00E245C6">
        <w:trPr>
          <w:jc w:val="center"/>
        </w:trPr>
        <w:tc>
          <w:tcPr>
            <w:tcW w:w="2410" w:type="dxa"/>
          </w:tcPr>
          <w:p w14:paraId="24EE7D62" w14:textId="77777777" w:rsidR="00DF47BE" w:rsidRPr="00476D2F" w:rsidRDefault="00DF47BE" w:rsidP="00117A38">
            <w:pPr>
              <w:pStyle w:val="TableColomnTitle"/>
              <w:numPr>
                <w:ilvl w:val="0"/>
                <w:numId w:val="22"/>
              </w:numPr>
              <w:spacing w:before="0" w:after="0"/>
              <w:rPr>
                <w:b w:val="0"/>
                <w:sz w:val="24"/>
                <w:lang w:val="en-GB"/>
              </w:rPr>
            </w:pPr>
            <w:proofErr w:type="spellStart"/>
            <w:r w:rsidRPr="00476D2F">
              <w:rPr>
                <w:b w:val="0"/>
                <w:sz w:val="24"/>
                <w:lang w:val="en-GB"/>
              </w:rPr>
              <w:t>ReportRequest</w:t>
            </w:r>
            <w:proofErr w:type="spellEnd"/>
            <w:r w:rsidRPr="00476D2F">
              <w:rPr>
                <w:b w:val="0"/>
                <w:sz w:val="24"/>
                <w:lang w:val="en-GB"/>
              </w:rPr>
              <w:t>:</w:t>
            </w:r>
          </w:p>
        </w:tc>
        <w:tc>
          <w:tcPr>
            <w:tcW w:w="6095" w:type="dxa"/>
          </w:tcPr>
          <w:p w14:paraId="24EE7D63"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Exception</w:t>
            </w:r>
          </w:p>
          <w:p w14:paraId="24EE7D64"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Expiration</w:t>
            </w:r>
          </w:p>
          <w:p w14:paraId="24EE7D65"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Arrival</w:t>
            </w:r>
          </w:p>
          <w:p w14:paraId="24EE7D66"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Delivery</w:t>
            </w:r>
          </w:p>
          <w:p w14:paraId="24EE7D67" w14:textId="77777777" w:rsidR="00DF47BE" w:rsidRPr="00476D2F" w:rsidRDefault="00DF47BE" w:rsidP="00117A38">
            <w:pPr>
              <w:pStyle w:val="TableColomnTitle"/>
              <w:numPr>
                <w:ilvl w:val="0"/>
                <w:numId w:val="23"/>
              </w:numPr>
              <w:spacing w:before="0" w:after="0"/>
              <w:rPr>
                <w:b w:val="0"/>
                <w:sz w:val="24"/>
                <w:lang w:val="en-GB"/>
              </w:rPr>
            </w:pPr>
            <w:proofErr w:type="spellStart"/>
            <w:r w:rsidRPr="00476D2F">
              <w:rPr>
                <w:b w:val="0"/>
                <w:sz w:val="24"/>
                <w:lang w:val="en-GB"/>
              </w:rPr>
              <w:t>PassMessageId</w:t>
            </w:r>
            <w:proofErr w:type="spellEnd"/>
          </w:p>
          <w:p w14:paraId="24EE7D68" w14:textId="77777777" w:rsidR="00DF47BE" w:rsidRPr="00476D2F" w:rsidRDefault="00DF47BE" w:rsidP="00117A38">
            <w:pPr>
              <w:pStyle w:val="TableColomnTitle"/>
              <w:numPr>
                <w:ilvl w:val="0"/>
                <w:numId w:val="23"/>
              </w:numPr>
              <w:spacing w:before="0" w:after="0"/>
              <w:rPr>
                <w:b w:val="0"/>
                <w:sz w:val="24"/>
                <w:lang w:val="en-GB"/>
              </w:rPr>
            </w:pPr>
            <w:proofErr w:type="spellStart"/>
            <w:r w:rsidRPr="00476D2F">
              <w:rPr>
                <w:b w:val="0"/>
                <w:sz w:val="24"/>
                <w:lang w:val="en-GB"/>
              </w:rPr>
              <w:t>PassCorrelId</w:t>
            </w:r>
            <w:proofErr w:type="spellEnd"/>
          </w:p>
        </w:tc>
      </w:tr>
      <w:tr w:rsidR="00DF47BE" w:rsidRPr="00110E6A" w14:paraId="24EE7D6C" w14:textId="77777777" w:rsidTr="00E245C6">
        <w:trPr>
          <w:jc w:val="center"/>
        </w:trPr>
        <w:tc>
          <w:tcPr>
            <w:tcW w:w="2410" w:type="dxa"/>
          </w:tcPr>
          <w:p w14:paraId="24EE7D6A" w14:textId="77777777" w:rsidR="00DF47BE" w:rsidRPr="00476D2F" w:rsidRDefault="00DF47BE" w:rsidP="00117A38">
            <w:pPr>
              <w:pStyle w:val="TableColomnTitle"/>
              <w:numPr>
                <w:ilvl w:val="0"/>
                <w:numId w:val="22"/>
              </w:numPr>
              <w:spacing w:before="0" w:after="0"/>
              <w:rPr>
                <w:b w:val="0"/>
                <w:sz w:val="24"/>
                <w:lang w:val="en-GB"/>
              </w:rPr>
            </w:pPr>
            <w:proofErr w:type="spellStart"/>
            <w:r w:rsidRPr="00476D2F">
              <w:rPr>
                <w:b w:val="0"/>
                <w:sz w:val="24"/>
                <w:lang w:val="en-GB"/>
              </w:rPr>
              <w:t>ReplyToQ</w:t>
            </w:r>
            <w:proofErr w:type="spellEnd"/>
            <w:r w:rsidRPr="00476D2F">
              <w:rPr>
                <w:b w:val="0"/>
                <w:sz w:val="24"/>
                <w:lang w:val="en-GB"/>
              </w:rPr>
              <w:t>:</w:t>
            </w:r>
          </w:p>
        </w:tc>
        <w:tc>
          <w:tcPr>
            <w:tcW w:w="6095" w:type="dxa"/>
          </w:tcPr>
          <w:p w14:paraId="24EE7D6B" w14:textId="77777777" w:rsidR="00DF47BE" w:rsidRPr="00476D2F" w:rsidRDefault="00DF47BE">
            <w:pPr>
              <w:pStyle w:val="TableColomnTitle"/>
              <w:spacing w:before="0" w:after="0"/>
              <w:rPr>
                <w:b w:val="0"/>
                <w:sz w:val="24"/>
                <w:lang w:val="en-GB"/>
              </w:rPr>
            </w:pPr>
            <w:r w:rsidRPr="00476D2F">
              <w:rPr>
                <w:b w:val="0"/>
                <w:sz w:val="24"/>
                <w:lang w:val="en-GB"/>
              </w:rPr>
              <w:t>left empty</w:t>
            </w:r>
          </w:p>
        </w:tc>
      </w:tr>
      <w:tr w:rsidR="00DF47BE" w:rsidRPr="00110E6A" w14:paraId="24EE7D6F" w14:textId="77777777" w:rsidTr="00E245C6">
        <w:trPr>
          <w:jc w:val="center"/>
        </w:trPr>
        <w:tc>
          <w:tcPr>
            <w:tcW w:w="2410" w:type="dxa"/>
          </w:tcPr>
          <w:p w14:paraId="24EE7D6D"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Integrity:</w:t>
            </w:r>
          </w:p>
        </w:tc>
        <w:tc>
          <w:tcPr>
            <w:tcW w:w="6095" w:type="dxa"/>
          </w:tcPr>
          <w:p w14:paraId="24EE7D6E"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2" w14:textId="77777777" w:rsidTr="00E245C6">
        <w:trPr>
          <w:jc w:val="center"/>
        </w:trPr>
        <w:tc>
          <w:tcPr>
            <w:tcW w:w="2410" w:type="dxa"/>
          </w:tcPr>
          <w:p w14:paraId="24EE7D70"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Confidentiality:</w:t>
            </w:r>
          </w:p>
        </w:tc>
        <w:tc>
          <w:tcPr>
            <w:tcW w:w="6095" w:type="dxa"/>
          </w:tcPr>
          <w:p w14:paraId="24EE7D71"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5" w14:textId="77777777" w:rsidTr="00E245C6">
        <w:trPr>
          <w:jc w:val="center"/>
        </w:trPr>
        <w:tc>
          <w:tcPr>
            <w:tcW w:w="2410" w:type="dxa"/>
          </w:tcPr>
          <w:p w14:paraId="24EE7D73"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w:t>
            </w:r>
          </w:p>
        </w:tc>
        <w:tc>
          <w:tcPr>
            <w:tcW w:w="6095" w:type="dxa"/>
          </w:tcPr>
          <w:p w14:paraId="24EE7D74"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8" w14:textId="77777777" w:rsidTr="00E245C6">
        <w:trPr>
          <w:jc w:val="center"/>
        </w:trPr>
        <w:tc>
          <w:tcPr>
            <w:tcW w:w="2410" w:type="dxa"/>
          </w:tcPr>
          <w:p w14:paraId="24EE7D76" w14:textId="77777777" w:rsidR="00DF47BE" w:rsidRPr="00476D2F" w:rsidRDefault="00DF47BE" w:rsidP="00117A38">
            <w:pPr>
              <w:pStyle w:val="TableColomnTitle"/>
              <w:numPr>
                <w:ilvl w:val="0"/>
                <w:numId w:val="22"/>
              </w:numPr>
              <w:spacing w:before="0" w:after="0"/>
              <w:rPr>
                <w:b w:val="0"/>
                <w:sz w:val="24"/>
                <w:lang w:val="en-GB"/>
              </w:rPr>
            </w:pPr>
            <w:proofErr w:type="spellStart"/>
            <w:r w:rsidRPr="00476D2F">
              <w:rPr>
                <w:b w:val="0"/>
                <w:sz w:val="24"/>
                <w:lang w:val="en-GB"/>
              </w:rPr>
              <w:t>CompressionId</w:t>
            </w:r>
            <w:proofErr w:type="spellEnd"/>
            <w:r w:rsidRPr="00476D2F">
              <w:rPr>
                <w:b w:val="0"/>
                <w:sz w:val="24"/>
                <w:lang w:val="en-GB"/>
              </w:rPr>
              <w:t>:</w:t>
            </w:r>
          </w:p>
        </w:tc>
        <w:tc>
          <w:tcPr>
            <w:tcW w:w="6095" w:type="dxa"/>
          </w:tcPr>
          <w:p w14:paraId="24EE7D77" w14:textId="77777777" w:rsidR="00DF47BE" w:rsidRPr="00476D2F" w:rsidRDefault="00DF47BE">
            <w:pPr>
              <w:pStyle w:val="TableColomnTitle"/>
              <w:spacing w:before="0" w:after="0"/>
              <w:rPr>
                <w:b w:val="0"/>
                <w:sz w:val="24"/>
                <w:lang w:val="en-GB"/>
              </w:rPr>
            </w:pPr>
            <w:r w:rsidRPr="00476D2F">
              <w:rPr>
                <w:b w:val="0"/>
                <w:sz w:val="24"/>
                <w:lang w:val="en-GB"/>
              </w:rPr>
              <w:t>LZW</w:t>
            </w:r>
          </w:p>
        </w:tc>
      </w:tr>
      <w:tr w:rsidR="00DF47BE" w:rsidRPr="00110E6A" w14:paraId="24EE7D7B" w14:textId="77777777" w:rsidTr="00E245C6">
        <w:trPr>
          <w:jc w:val="center"/>
        </w:trPr>
        <w:tc>
          <w:tcPr>
            <w:tcW w:w="2410" w:type="dxa"/>
          </w:tcPr>
          <w:p w14:paraId="24EE7D79" w14:textId="77777777" w:rsidR="00DF47BE" w:rsidRPr="00476D2F" w:rsidRDefault="00DF47BE" w:rsidP="00117A38">
            <w:pPr>
              <w:pStyle w:val="TableColomnTitle"/>
              <w:numPr>
                <w:ilvl w:val="0"/>
                <w:numId w:val="22"/>
              </w:numPr>
              <w:spacing w:before="0" w:after="0"/>
              <w:rPr>
                <w:b w:val="0"/>
                <w:sz w:val="24"/>
                <w:lang w:val="en-GB"/>
              </w:rPr>
            </w:pPr>
            <w:proofErr w:type="spellStart"/>
            <w:r w:rsidRPr="00476D2F">
              <w:rPr>
                <w:b w:val="0"/>
                <w:sz w:val="24"/>
                <w:lang w:val="en-GB"/>
              </w:rPr>
              <w:t>DegradedMode</w:t>
            </w:r>
            <w:proofErr w:type="spellEnd"/>
            <w:r w:rsidRPr="00476D2F">
              <w:rPr>
                <w:b w:val="0"/>
                <w:sz w:val="24"/>
                <w:lang w:val="en-GB"/>
              </w:rPr>
              <w:t>:</w:t>
            </w:r>
          </w:p>
        </w:tc>
        <w:tc>
          <w:tcPr>
            <w:tcW w:w="6095" w:type="dxa"/>
          </w:tcPr>
          <w:p w14:paraId="24EE7D7A" w14:textId="77777777" w:rsidR="00DF47BE" w:rsidRPr="00476D2F" w:rsidRDefault="00DF47BE">
            <w:pPr>
              <w:pStyle w:val="TableColomnTitle"/>
              <w:spacing w:before="0" w:after="0"/>
              <w:rPr>
                <w:b w:val="0"/>
                <w:sz w:val="24"/>
                <w:lang w:val="en-GB"/>
              </w:rPr>
            </w:pPr>
            <w:proofErr w:type="spellStart"/>
            <w:r w:rsidRPr="00476D2F">
              <w:rPr>
                <w:b w:val="0"/>
                <w:sz w:val="24"/>
                <w:lang w:val="en-GB"/>
              </w:rPr>
              <w:t>NotAllowed</w:t>
            </w:r>
            <w:proofErr w:type="spellEnd"/>
            <w:r w:rsidRPr="00476D2F">
              <w:rPr>
                <w:b w:val="0"/>
                <w:sz w:val="24"/>
                <w:lang w:val="en-GB"/>
              </w:rPr>
              <w:t xml:space="preserve"> -- N/A anyway</w:t>
            </w:r>
          </w:p>
        </w:tc>
      </w:tr>
      <w:tr w:rsidR="00DF47BE" w:rsidRPr="00110E6A" w14:paraId="24EE7D7E" w14:textId="77777777" w:rsidTr="00E245C6">
        <w:trPr>
          <w:jc w:val="center"/>
        </w:trPr>
        <w:tc>
          <w:tcPr>
            <w:tcW w:w="2410" w:type="dxa"/>
          </w:tcPr>
          <w:p w14:paraId="24EE7D7C" w14:textId="77777777" w:rsidR="00DF47BE" w:rsidRPr="00476D2F" w:rsidRDefault="00DF47BE" w:rsidP="00117A38">
            <w:pPr>
              <w:pStyle w:val="TableColomnTitle"/>
              <w:numPr>
                <w:ilvl w:val="0"/>
                <w:numId w:val="22"/>
              </w:numPr>
              <w:spacing w:before="0" w:after="0"/>
              <w:rPr>
                <w:b w:val="0"/>
                <w:sz w:val="24"/>
                <w:lang w:val="en-GB"/>
              </w:rPr>
            </w:pPr>
            <w:proofErr w:type="spellStart"/>
            <w:r w:rsidRPr="00476D2F">
              <w:rPr>
                <w:b w:val="0"/>
                <w:sz w:val="24"/>
                <w:lang w:val="en-GB"/>
              </w:rPr>
              <w:t>CoT</w:t>
            </w:r>
            <w:proofErr w:type="spellEnd"/>
            <w:r w:rsidRPr="00476D2F">
              <w:rPr>
                <w:b w:val="0"/>
                <w:sz w:val="24"/>
                <w:lang w:val="en-GB"/>
              </w:rPr>
              <w:t>:</w:t>
            </w:r>
          </w:p>
        </w:tc>
        <w:tc>
          <w:tcPr>
            <w:tcW w:w="6095" w:type="dxa"/>
          </w:tcPr>
          <w:p w14:paraId="24EE7D7D" w14:textId="77777777" w:rsidR="00DF47BE" w:rsidRPr="00476D2F" w:rsidRDefault="00DF47BE">
            <w:pPr>
              <w:pStyle w:val="TableColomnTitle"/>
              <w:spacing w:before="0" w:after="0"/>
              <w:rPr>
                <w:b w:val="0"/>
                <w:sz w:val="24"/>
                <w:lang w:val="en-GB"/>
              </w:rPr>
            </w:pPr>
            <w:r w:rsidRPr="00476D2F">
              <w:rPr>
                <w:b w:val="0"/>
                <w:sz w:val="24"/>
                <w:lang w:val="en-GB"/>
              </w:rPr>
              <w:t>DEFAULTCOT</w:t>
            </w:r>
          </w:p>
        </w:tc>
      </w:tr>
    </w:tbl>
    <w:p w14:paraId="24EE7D7F" w14:textId="0189338C" w:rsidR="00DF47BE" w:rsidRPr="00476D2F" w:rsidRDefault="00DF47BE" w:rsidP="008F703C">
      <w:pPr>
        <w:pStyle w:val="Caption"/>
      </w:pPr>
      <w:bookmarkStart w:id="2181" w:name="_Ref458936713"/>
      <w:bookmarkStart w:id="2182" w:name="_Toc470515360"/>
      <w:bookmarkStart w:id="2183" w:name="_Toc474121138"/>
      <w:bookmarkStart w:id="2184" w:name="_Toc46229042"/>
      <w:bookmarkStart w:id="2185" w:name="_Toc77049064"/>
      <w:bookmarkStart w:id="2186" w:name="_Toc185901011"/>
      <w:r w:rsidRPr="00476D2F">
        <w:t xml:space="preserve">Table </w:t>
      </w:r>
      <w:r w:rsidR="002C7E76">
        <w:fldChar w:fldCharType="begin"/>
      </w:r>
      <w:r w:rsidR="002C7E76">
        <w:instrText xml:space="preserve"> SEQ Table \* ARABIC </w:instrText>
      </w:r>
      <w:r w:rsidR="002C7E76">
        <w:fldChar w:fldCharType="separate"/>
      </w:r>
      <w:r w:rsidR="004501EF">
        <w:rPr>
          <w:noProof/>
        </w:rPr>
        <w:t>85</w:t>
      </w:r>
      <w:r w:rsidR="002C7E76">
        <w:fldChar w:fldCharType="end"/>
      </w:r>
      <w:bookmarkEnd w:id="2181"/>
      <w:r w:rsidRPr="00476D2F">
        <w:t>: Configuration of default QoS</w:t>
      </w:r>
      <w:bookmarkEnd w:id="2182"/>
      <w:bookmarkEnd w:id="2183"/>
      <w:bookmarkEnd w:id="2184"/>
      <w:bookmarkEnd w:id="2185"/>
      <w:bookmarkEnd w:id="2186"/>
    </w:p>
    <w:p w14:paraId="24EE7D80" w14:textId="0F320920" w:rsidR="00DF47BE" w:rsidRPr="00476D2F" w:rsidRDefault="00DF47BE" w:rsidP="00301D82">
      <w:pPr>
        <w:pStyle w:val="Heading3"/>
      </w:pPr>
      <w:bookmarkStart w:id="2187" w:name="_Toc259460425"/>
      <w:bookmarkStart w:id="2188" w:name="_Toc526170554"/>
      <w:bookmarkStart w:id="2189" w:name="_Toc185900839"/>
      <w:proofErr w:type="spellStart"/>
      <w:r w:rsidRPr="00476D2F">
        <w:t>ccnGatewayName</w:t>
      </w:r>
      <w:bookmarkEnd w:id="2187"/>
      <w:bookmarkEnd w:id="2188"/>
      <w:bookmarkEnd w:id="2189"/>
      <w:proofErr w:type="spellEnd"/>
    </w:p>
    <w:p w14:paraId="24EE7D81" w14:textId="74DF37B9" w:rsidR="00DF47BE" w:rsidRPr="00476D2F" w:rsidRDefault="00DF47BE">
      <w:r w:rsidRPr="00476D2F">
        <w:t xml:space="preserve">See </w:t>
      </w:r>
      <w:r w:rsidR="00A9312B" w:rsidRPr="00476D2F">
        <w:fldChar w:fldCharType="begin"/>
      </w:r>
      <w:r w:rsidR="00A9312B" w:rsidRPr="00476D2F">
        <w:instrText xml:space="preserve"> REF _Ref470515100 \h  \* MERGEFORMAT </w:instrText>
      </w:r>
      <w:r w:rsidR="00A9312B" w:rsidRPr="00476D2F">
        <w:fldChar w:fldCharType="separate"/>
      </w:r>
      <w:r w:rsidR="004501EF" w:rsidRPr="00476D2F">
        <w:t xml:space="preserve">Table </w:t>
      </w:r>
      <w:r w:rsidR="004501EF">
        <w:t>84</w:t>
      </w:r>
      <w:r w:rsidR="00A9312B" w:rsidRPr="00476D2F">
        <w:fldChar w:fldCharType="end"/>
      </w:r>
      <w:r w:rsidRPr="00476D2F">
        <w:t>.</w:t>
      </w:r>
    </w:p>
    <w:p w14:paraId="24EE7D82" w14:textId="77777777" w:rsidR="00DF47BE" w:rsidRPr="00476D2F" w:rsidRDefault="00DF47BE" w:rsidP="006F347D">
      <w:pPr>
        <w:pStyle w:val="Heading3"/>
      </w:pPr>
      <w:bookmarkStart w:id="2190" w:name="_Toc259460426"/>
      <w:bookmarkStart w:id="2191" w:name="_Toc526170555"/>
      <w:bookmarkStart w:id="2192" w:name="_Toc185900840"/>
      <w:proofErr w:type="spellStart"/>
      <w:r w:rsidRPr="00476D2F">
        <w:t>ccnOrganisationName</w:t>
      </w:r>
      <w:bookmarkEnd w:id="2190"/>
      <w:bookmarkEnd w:id="2191"/>
      <w:bookmarkEnd w:id="2192"/>
      <w:proofErr w:type="spellEnd"/>
    </w:p>
    <w:p w14:paraId="466637DE" w14:textId="0C43574D" w:rsidR="005178FD" w:rsidRPr="00476D2F" w:rsidRDefault="00DF47BE">
      <w:r w:rsidRPr="00476D2F">
        <w:t xml:space="preserve">See </w:t>
      </w:r>
      <w:r w:rsidR="00A9312B" w:rsidRPr="00476D2F">
        <w:fldChar w:fldCharType="begin"/>
      </w:r>
      <w:r w:rsidR="00A9312B" w:rsidRPr="00476D2F">
        <w:instrText xml:space="preserve"> REF _Ref458763563 \h  \* MERGEFORMAT </w:instrText>
      </w:r>
      <w:r w:rsidR="00A9312B" w:rsidRPr="00476D2F">
        <w:fldChar w:fldCharType="separate"/>
      </w:r>
      <w:r w:rsidR="004501EF" w:rsidRPr="00476D2F">
        <w:t xml:space="preserve">Table </w:t>
      </w:r>
      <w:r w:rsidR="004501EF">
        <w:t>83</w:t>
      </w:r>
      <w:r w:rsidR="00A9312B" w:rsidRPr="00476D2F">
        <w:fldChar w:fldCharType="end"/>
      </w:r>
      <w:r w:rsidRPr="00476D2F">
        <w:t xml:space="preserve"> and </w:t>
      </w:r>
      <w:r w:rsidR="00A9312B" w:rsidRPr="00476D2F">
        <w:fldChar w:fldCharType="begin"/>
      </w:r>
      <w:r w:rsidR="00A9312B" w:rsidRPr="00476D2F">
        <w:instrText xml:space="preserve"> REF _Ref470515100 \h  \* MERGEFORMAT </w:instrText>
      </w:r>
      <w:r w:rsidR="00A9312B" w:rsidRPr="00476D2F">
        <w:fldChar w:fldCharType="separate"/>
      </w:r>
      <w:r w:rsidR="004501EF" w:rsidRPr="00476D2F">
        <w:t xml:space="preserve">Table </w:t>
      </w:r>
      <w:r w:rsidR="004501EF">
        <w:t>84</w:t>
      </w:r>
      <w:r w:rsidR="00A9312B" w:rsidRPr="00476D2F">
        <w:fldChar w:fldCharType="end"/>
      </w:r>
      <w:r w:rsidRPr="00476D2F">
        <w:t>.</w:t>
      </w:r>
    </w:p>
    <w:p w14:paraId="24EE7D84" w14:textId="77777777" w:rsidR="00DF47BE" w:rsidRPr="00476D2F" w:rsidRDefault="00DF47BE" w:rsidP="006F347D">
      <w:pPr>
        <w:pStyle w:val="Heading3"/>
      </w:pPr>
      <w:bookmarkStart w:id="2193" w:name="_Ref493645755"/>
      <w:bookmarkStart w:id="2194" w:name="_Toc259460427"/>
      <w:bookmarkStart w:id="2195" w:name="_Toc526170556"/>
      <w:bookmarkStart w:id="2196" w:name="_Toc185900841"/>
      <w:proofErr w:type="spellStart"/>
      <w:r w:rsidRPr="00476D2F">
        <w:t>ccnMessageId</w:t>
      </w:r>
      <w:bookmarkEnd w:id="2193"/>
      <w:bookmarkEnd w:id="2194"/>
      <w:bookmarkEnd w:id="2195"/>
      <w:bookmarkEnd w:id="2196"/>
      <w:proofErr w:type="spellEnd"/>
      <w:r w:rsidRPr="00476D2F">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86" w14:textId="77777777">
        <w:tc>
          <w:tcPr>
            <w:tcW w:w="9287" w:type="dxa"/>
          </w:tcPr>
          <w:p w14:paraId="24EE7D85" w14:textId="77777777" w:rsidR="00DF47BE" w:rsidRPr="00476D2F" w:rsidRDefault="00DF47BE">
            <w:pPr>
              <w:spacing w:before="120" w:after="120"/>
              <w:jc w:val="center"/>
            </w:pPr>
            <w:r w:rsidRPr="00476D2F">
              <w:rPr>
                <w:rFonts w:ascii="Courier New" w:hAnsi="Courier New"/>
              </w:rPr>
              <w:t xml:space="preserve"> [</w:t>
            </w:r>
            <w:proofErr w:type="spellStart"/>
            <w:r w:rsidRPr="00476D2F">
              <w:rPr>
                <w:rFonts w:ascii="Courier New" w:hAnsi="Courier New"/>
              </w:rPr>
              <w:t>Msg</w:t>
            </w:r>
            <w:proofErr w:type="spellEnd"/>
            <w:r w:rsidRPr="00476D2F">
              <w:rPr>
                <w:rFonts w:ascii="Courier New" w:hAnsi="Courier New"/>
              </w:rPr>
              <w:t xml:space="preserve"> Type]</w:t>
            </w:r>
            <w:r w:rsidRPr="00476D2F">
              <w:rPr>
                <w:rFonts w:ascii="Courier New" w:hAnsi="Courier New"/>
                <w:b/>
              </w:rPr>
              <w:t>-MSG.[DOMAIN]</w:t>
            </w:r>
          </w:p>
        </w:tc>
      </w:tr>
    </w:tbl>
    <w:p w14:paraId="24EE7D87" w14:textId="77777777" w:rsidR="00DF47BE" w:rsidRPr="00476D2F" w:rsidRDefault="00DF47BE">
      <w:proofErr w:type="gramStart"/>
      <w:r w:rsidRPr="00476D2F">
        <w:t>Where</w:t>
      </w:r>
      <w:proofErr w:type="gramEnd"/>
      <w:r w:rsidRPr="00476D2F">
        <w:t xml:space="preserve"> </w:t>
      </w:r>
    </w:p>
    <w:p w14:paraId="24EE7D88" w14:textId="2712B4C3" w:rsidR="00DF47BE" w:rsidRPr="00476D2F" w:rsidRDefault="00DF47BE" w:rsidP="00117A38">
      <w:pPr>
        <w:numPr>
          <w:ilvl w:val="0"/>
          <w:numId w:val="38"/>
        </w:numPr>
      </w:pPr>
      <w:r w:rsidRPr="00476D2F">
        <w:t>[</w:t>
      </w:r>
      <w:proofErr w:type="spellStart"/>
      <w:r w:rsidRPr="00476D2F">
        <w:t>Msg</w:t>
      </w:r>
      <w:proofErr w:type="spellEnd"/>
      <w:r w:rsidRPr="00476D2F">
        <w:t xml:space="preserve"> Type] is the message type of the IE, defined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4501EF" w:rsidRPr="000C1B4B">
        <w:rPr>
          <w:szCs w:val="24"/>
        </w:rPr>
        <w:t>R</w:t>
      </w:r>
      <w:r w:rsidR="004501EF">
        <w:rPr>
          <w:noProof/>
          <w:szCs w:val="24"/>
        </w:rPr>
        <w:t>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4501EF" w:rsidRPr="000C1B4B">
        <w:rPr>
          <w:szCs w:val="24"/>
        </w:rPr>
        <w:t>R</w:t>
      </w:r>
      <w:r w:rsidR="004501EF">
        <w:rPr>
          <w:noProof/>
          <w:szCs w:val="24"/>
        </w:rPr>
        <w:t>18</w:t>
      </w:r>
      <w:r w:rsidR="00C109FB" w:rsidRPr="00476D2F">
        <w:fldChar w:fldCharType="end"/>
      </w:r>
      <w:r w:rsidR="00C109FB" w:rsidRPr="00476D2F">
        <w:t>])</w:t>
      </w:r>
      <w:r w:rsidRPr="00476D2F">
        <w:t>;</w:t>
      </w:r>
    </w:p>
    <w:p w14:paraId="24EE7D89" w14:textId="77777777" w:rsidR="00DF47BE" w:rsidRPr="00476D2F" w:rsidRDefault="00DF47BE" w:rsidP="00117A38">
      <w:pPr>
        <w:numPr>
          <w:ilvl w:val="0"/>
          <w:numId w:val="38"/>
        </w:numPr>
      </w:pPr>
      <w:r w:rsidRPr="00476D2F">
        <w:t>[DOMAIN] is the domain (e.g. NCTS, ECS or ICS)</w:t>
      </w:r>
      <w:r w:rsidR="00FA14F8" w:rsidRPr="00476D2F">
        <w:t>.</w:t>
      </w:r>
    </w:p>
    <w:p w14:paraId="24EE7D8A" w14:textId="77777777" w:rsidR="00DF47BE" w:rsidRPr="00476D2F" w:rsidRDefault="00DF47BE">
      <w:r w:rsidRPr="00476D2F">
        <w:t xml:space="preserve">An indicative example for a </w:t>
      </w:r>
      <w:proofErr w:type="spellStart"/>
      <w:r w:rsidRPr="00476D2F">
        <w:rPr>
          <w:i/>
        </w:rPr>
        <w:t>ccnMessageId</w:t>
      </w:r>
      <w:proofErr w:type="spellEnd"/>
      <w:r w:rsidRPr="00476D2F">
        <w:t xml:space="preserve"> for NCTS is the following:</w:t>
      </w:r>
    </w:p>
    <w:p w14:paraId="24EE7D8B" w14:textId="75B6727D" w:rsidR="00DF47BE" w:rsidRPr="00476D2F" w:rsidRDefault="00334967">
      <w:pPr>
        <w:jc w:val="center"/>
      </w:pPr>
      <w:r w:rsidRPr="00476D2F">
        <w:t>CD001C</w:t>
      </w:r>
      <w:r w:rsidR="00DF47BE" w:rsidRPr="00476D2F">
        <w:t>-MSG.NCTS</w:t>
      </w:r>
    </w:p>
    <w:p w14:paraId="24EE7D8C" w14:textId="77777777" w:rsidR="00DF47BE" w:rsidRPr="00476D2F" w:rsidRDefault="00DF47BE" w:rsidP="006F347D">
      <w:pPr>
        <w:pStyle w:val="Heading3"/>
      </w:pPr>
      <w:bookmarkStart w:id="2197" w:name="_Toc259460428"/>
      <w:bookmarkStart w:id="2198" w:name="_Toc526170557"/>
      <w:bookmarkStart w:id="2199" w:name="_Toc185900842"/>
      <w:proofErr w:type="spellStart"/>
      <w:r w:rsidRPr="00476D2F">
        <w:t>ccnMessageFormalDefinition</w:t>
      </w:r>
      <w:bookmarkEnd w:id="2197"/>
      <w:bookmarkEnd w:id="2198"/>
      <w:bookmarkEnd w:id="2199"/>
      <w:proofErr w:type="spellEnd"/>
    </w:p>
    <w:p w14:paraId="24EE7D8D" w14:textId="7B61FFEC" w:rsidR="00DF47BE" w:rsidRPr="00476D2F" w:rsidRDefault="00DF47BE">
      <w:r w:rsidRPr="00476D2F">
        <w:t>See paragraph</w:t>
      </w:r>
      <w:r w:rsidR="00BA7BF9" w:rsidRPr="00476D2F">
        <w:t xml:space="preserve"> </w:t>
      </w:r>
      <w:r w:rsidR="00BA7BF9" w:rsidRPr="00476D2F">
        <w:fldChar w:fldCharType="begin"/>
      </w:r>
      <w:r w:rsidR="00BA7BF9" w:rsidRPr="00476D2F">
        <w:instrText xml:space="preserve"> REF _Ref27419883 \r \h </w:instrText>
      </w:r>
      <w:r w:rsidR="00BA7BF9" w:rsidRPr="00476D2F">
        <w:fldChar w:fldCharType="separate"/>
      </w:r>
      <w:r w:rsidR="004501EF">
        <w:t>VIII.4.13</w:t>
      </w:r>
      <w:r w:rsidR="00BA7BF9" w:rsidRPr="00476D2F">
        <w:fldChar w:fldCharType="end"/>
      </w:r>
      <w:r w:rsidRPr="00476D2F">
        <w:t>.</w:t>
      </w:r>
    </w:p>
    <w:p w14:paraId="24EE7D8E" w14:textId="77777777" w:rsidR="00DF47BE" w:rsidRPr="00476D2F" w:rsidRDefault="00DF47BE" w:rsidP="006F347D">
      <w:pPr>
        <w:pStyle w:val="Heading3"/>
      </w:pPr>
      <w:bookmarkStart w:id="2200" w:name="_Ref199739017"/>
      <w:bookmarkStart w:id="2201" w:name="_Toc259460429"/>
      <w:bookmarkStart w:id="2202" w:name="_Toc526170558"/>
      <w:bookmarkStart w:id="2203" w:name="_Hlk533067317"/>
      <w:bookmarkStart w:id="2204" w:name="_Toc185900843"/>
      <w:proofErr w:type="spellStart"/>
      <w:r w:rsidRPr="00476D2F">
        <w:t>ccnUserProfileId</w:t>
      </w:r>
      <w:bookmarkEnd w:id="2200"/>
      <w:bookmarkEnd w:id="2201"/>
      <w:bookmarkEnd w:id="2202"/>
      <w:bookmarkEnd w:id="2204"/>
      <w:proofErr w:type="spellEnd"/>
    </w:p>
    <w:p w14:paraId="24EE7D8F" w14:textId="77777777" w:rsidR="00DF47BE" w:rsidRPr="00476D2F" w:rsidRDefault="00DF47BE">
      <w:pPr>
        <w:spacing w:after="240"/>
      </w:pPr>
      <w:r w:rsidRPr="00476D2F">
        <w:t xml:space="preserve">Syntax for defining the </w:t>
      </w:r>
      <w:proofErr w:type="spellStart"/>
      <w:r w:rsidRPr="00476D2F">
        <w:rPr>
          <w:i/>
        </w:rPr>
        <w:t>ccnUserProfileId</w:t>
      </w:r>
      <w:proofErr w:type="spellEnd"/>
      <w:r w:rsidRPr="00476D2F">
        <w:t xml:space="preserve"> is: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91" w14:textId="77777777">
        <w:tc>
          <w:tcPr>
            <w:tcW w:w="9287" w:type="dxa"/>
          </w:tcPr>
          <w:p w14:paraId="24EE7D90" w14:textId="77777777" w:rsidR="00DF47BE" w:rsidRPr="00476D2F" w:rsidRDefault="00DF47BE">
            <w:pPr>
              <w:spacing w:before="120" w:after="120"/>
              <w:jc w:val="center"/>
            </w:pPr>
            <w:r w:rsidRPr="00476D2F">
              <w:rPr>
                <w:rFonts w:ascii="Courier New" w:hAnsi="Courier New"/>
              </w:rPr>
              <w:t>[</w:t>
            </w:r>
            <w:proofErr w:type="spellStart"/>
            <w:r w:rsidRPr="00476D2F">
              <w:rPr>
                <w:rFonts w:ascii="Courier New" w:hAnsi="Courier New"/>
              </w:rPr>
              <w:t>UserProfileId</w:t>
            </w:r>
            <w:proofErr w:type="spellEnd"/>
            <w:r w:rsidRPr="00476D2F">
              <w:rPr>
                <w:rFonts w:ascii="Courier New" w:hAnsi="Courier New"/>
              </w:rPr>
              <w:t>][</w:t>
            </w:r>
            <w:proofErr w:type="spellStart"/>
            <w:r w:rsidRPr="00476D2F">
              <w:rPr>
                <w:rFonts w:ascii="Courier New" w:hAnsi="Courier New"/>
              </w:rPr>
              <w:t>ApplicationModeSuffix</w:t>
            </w:r>
            <w:proofErr w:type="spellEnd"/>
            <w:r w:rsidRPr="00476D2F">
              <w:rPr>
                <w:rFonts w:ascii="Courier New" w:hAnsi="Courier New"/>
              </w:rPr>
              <w:t>]-PRF.DOMAIN</w:t>
            </w:r>
          </w:p>
        </w:tc>
      </w:tr>
    </w:tbl>
    <w:p w14:paraId="24EE7D92" w14:textId="77777777" w:rsidR="00DF47BE" w:rsidRPr="00476D2F" w:rsidRDefault="00DF47BE">
      <w:pPr>
        <w:pStyle w:val="BodyTextIndent"/>
        <w:spacing w:after="240"/>
      </w:pPr>
      <w:r w:rsidRPr="00476D2F">
        <w:t xml:space="preserve">Where “DOMAIN” represents the specific Customs system name e.g. NCTS, ECS, ICS. The </w:t>
      </w:r>
      <w:proofErr w:type="spellStart"/>
      <w:r w:rsidRPr="00476D2F">
        <w:t>UserProfileIds</w:t>
      </w:r>
      <w:proofErr w:type="spellEnd"/>
      <w:r w:rsidRPr="00476D2F">
        <w:t xml:space="preserve"> correspond to the following queues:</w:t>
      </w:r>
    </w:p>
    <w:p w14:paraId="24EE7D93" w14:textId="77777777" w:rsidR="00DF47BE" w:rsidRPr="00476D2F" w:rsidRDefault="00DF47BE" w:rsidP="00117A38">
      <w:pPr>
        <w:pStyle w:val="ListParagraph"/>
        <w:numPr>
          <w:ilvl w:val="0"/>
          <w:numId w:val="34"/>
        </w:numPr>
        <w:spacing w:before="0"/>
        <w:contextualSpacing/>
      </w:pPr>
      <w:bookmarkStart w:id="2205" w:name="_Hlk3820105"/>
      <w:r w:rsidRPr="00476D2F">
        <w:t>CORE-QUE</w:t>
      </w:r>
    </w:p>
    <w:p w14:paraId="24EE7D95" w14:textId="77777777" w:rsidR="00DF47BE" w:rsidRPr="00476D2F" w:rsidRDefault="00DF47BE" w:rsidP="00117A38">
      <w:pPr>
        <w:pStyle w:val="ListParagraph"/>
        <w:numPr>
          <w:ilvl w:val="0"/>
          <w:numId w:val="34"/>
        </w:numPr>
        <w:spacing w:before="0"/>
        <w:contextualSpacing/>
      </w:pPr>
      <w:r w:rsidRPr="00476D2F">
        <w:t>ADMIN-QUE</w:t>
      </w:r>
    </w:p>
    <w:p w14:paraId="24EE7D96" w14:textId="77777777" w:rsidR="00DF47BE" w:rsidRPr="00476D2F" w:rsidRDefault="00DF47BE" w:rsidP="00117A38">
      <w:pPr>
        <w:pStyle w:val="ListParagraph"/>
        <w:numPr>
          <w:ilvl w:val="0"/>
          <w:numId w:val="34"/>
        </w:numPr>
        <w:spacing w:before="0"/>
        <w:contextualSpacing/>
      </w:pPr>
      <w:r w:rsidRPr="00476D2F">
        <w:t>REPORT-QUE</w:t>
      </w:r>
    </w:p>
    <w:p w14:paraId="5151EFFF" w14:textId="77777777" w:rsidR="007D1639" w:rsidRPr="00476D2F" w:rsidRDefault="007D1639" w:rsidP="00117A38">
      <w:pPr>
        <w:pStyle w:val="ListParagraph"/>
        <w:numPr>
          <w:ilvl w:val="0"/>
          <w:numId w:val="34"/>
        </w:numPr>
        <w:spacing w:before="0"/>
        <w:contextualSpacing/>
      </w:pPr>
      <w:r w:rsidRPr="00476D2F">
        <w:t>CSMIS-QUE</w:t>
      </w:r>
    </w:p>
    <w:p w14:paraId="4F70F23C" w14:textId="77777777" w:rsidR="007D1639" w:rsidRPr="00476D2F" w:rsidRDefault="007D1639" w:rsidP="00117A38">
      <w:pPr>
        <w:pStyle w:val="ListParagraph"/>
        <w:numPr>
          <w:ilvl w:val="0"/>
          <w:numId w:val="34"/>
        </w:numPr>
        <w:spacing w:before="0"/>
        <w:contextualSpacing/>
      </w:pPr>
      <w:r w:rsidRPr="00476D2F">
        <w:t>STAT-QUE</w:t>
      </w:r>
    </w:p>
    <w:p w14:paraId="3B09D784" w14:textId="77777777" w:rsidR="007D1639" w:rsidRPr="00476D2F" w:rsidRDefault="007D1639" w:rsidP="00117A38">
      <w:pPr>
        <w:pStyle w:val="ListParagraph"/>
        <w:numPr>
          <w:ilvl w:val="0"/>
          <w:numId w:val="34"/>
        </w:numPr>
        <w:spacing w:before="0"/>
        <w:contextualSpacing/>
      </w:pPr>
      <w:r w:rsidRPr="00476D2F">
        <w:t>AUDIT-QUE</w:t>
      </w:r>
    </w:p>
    <w:p w14:paraId="039DB621" w14:textId="77777777" w:rsidR="007D1639" w:rsidRPr="00476D2F" w:rsidRDefault="007D1639" w:rsidP="00117A38">
      <w:pPr>
        <w:pStyle w:val="ListParagraph"/>
        <w:numPr>
          <w:ilvl w:val="0"/>
          <w:numId w:val="34"/>
        </w:numPr>
        <w:spacing w:before="0"/>
        <w:contextualSpacing/>
      </w:pPr>
      <w:r w:rsidRPr="00476D2F">
        <w:t>CORE-RCT-QUE</w:t>
      </w:r>
    </w:p>
    <w:p w14:paraId="5460B4ED" w14:textId="77777777" w:rsidR="007D1639" w:rsidRPr="00476D2F" w:rsidRDefault="007D1639" w:rsidP="00117A38">
      <w:pPr>
        <w:pStyle w:val="ListParagraph"/>
        <w:numPr>
          <w:ilvl w:val="0"/>
          <w:numId w:val="34"/>
        </w:numPr>
        <w:spacing w:before="0"/>
        <w:contextualSpacing/>
      </w:pPr>
      <w:r w:rsidRPr="00476D2F">
        <w:t>ADMIN-RCT-QUE</w:t>
      </w:r>
    </w:p>
    <w:p w14:paraId="1D09D6FE" w14:textId="77777777" w:rsidR="007D1639" w:rsidRPr="00476D2F" w:rsidRDefault="007D1639" w:rsidP="00117A38">
      <w:pPr>
        <w:pStyle w:val="ListParagraph"/>
        <w:numPr>
          <w:ilvl w:val="0"/>
          <w:numId w:val="34"/>
        </w:numPr>
        <w:spacing w:before="0"/>
        <w:contextualSpacing/>
      </w:pPr>
      <w:r w:rsidRPr="00476D2F">
        <w:t>REPORT-RCT-QUE</w:t>
      </w:r>
    </w:p>
    <w:p w14:paraId="1D89A185" w14:textId="77777777" w:rsidR="007D1639" w:rsidRPr="00476D2F" w:rsidRDefault="007D1639" w:rsidP="00117A38">
      <w:pPr>
        <w:pStyle w:val="ListParagraph"/>
        <w:numPr>
          <w:ilvl w:val="0"/>
          <w:numId w:val="34"/>
        </w:numPr>
        <w:spacing w:before="0"/>
        <w:contextualSpacing/>
      </w:pPr>
      <w:r w:rsidRPr="00476D2F">
        <w:t>CORE-CTA-RCT-QUE</w:t>
      </w:r>
    </w:p>
    <w:p w14:paraId="44063D96" w14:textId="77777777" w:rsidR="007D1639" w:rsidRPr="00476D2F" w:rsidRDefault="007D1639" w:rsidP="00117A38">
      <w:pPr>
        <w:pStyle w:val="ListParagraph"/>
        <w:numPr>
          <w:ilvl w:val="0"/>
          <w:numId w:val="34"/>
        </w:numPr>
        <w:spacing w:before="0"/>
        <w:contextualSpacing/>
      </w:pPr>
      <w:r w:rsidRPr="00476D2F">
        <w:t>ADMIN-CTA-RCT-QUE</w:t>
      </w:r>
    </w:p>
    <w:p w14:paraId="3E758E44" w14:textId="77777777" w:rsidR="007D1639" w:rsidRPr="00476D2F" w:rsidRDefault="007D1639" w:rsidP="00117A38">
      <w:pPr>
        <w:pStyle w:val="ListParagraph"/>
        <w:numPr>
          <w:ilvl w:val="0"/>
          <w:numId w:val="34"/>
        </w:numPr>
        <w:spacing w:before="0"/>
        <w:contextualSpacing/>
      </w:pPr>
      <w:r w:rsidRPr="00476D2F">
        <w:t>REPORT-CTA-RCT-QUE</w:t>
      </w:r>
    </w:p>
    <w:p w14:paraId="3EDF9A53" w14:textId="77777777" w:rsidR="007D1639" w:rsidRPr="00476D2F" w:rsidRDefault="007D1639" w:rsidP="00117A38">
      <w:pPr>
        <w:pStyle w:val="ListParagraph"/>
        <w:numPr>
          <w:ilvl w:val="0"/>
          <w:numId w:val="34"/>
        </w:numPr>
        <w:spacing w:before="0"/>
        <w:contextualSpacing/>
      </w:pPr>
      <w:r w:rsidRPr="00476D2F">
        <w:t>CORE-IECA-RCT-QUE​</w:t>
      </w:r>
    </w:p>
    <w:p w14:paraId="233030E7" w14:textId="77777777" w:rsidR="007D1639" w:rsidRPr="00476D2F" w:rsidRDefault="007D1639" w:rsidP="00117A38">
      <w:pPr>
        <w:pStyle w:val="ListParagraph"/>
        <w:numPr>
          <w:ilvl w:val="0"/>
          <w:numId w:val="34"/>
        </w:numPr>
        <w:spacing w:before="0"/>
        <w:contextualSpacing/>
      </w:pPr>
      <w:r w:rsidRPr="00476D2F">
        <w:t>ADMIN-IECA-RCT-QUE​</w:t>
      </w:r>
    </w:p>
    <w:p w14:paraId="0AD0E417" w14:textId="77777777" w:rsidR="007D1639" w:rsidRPr="00476D2F" w:rsidRDefault="007D1639" w:rsidP="00117A38">
      <w:pPr>
        <w:pStyle w:val="ListParagraph"/>
        <w:numPr>
          <w:ilvl w:val="0"/>
          <w:numId w:val="34"/>
        </w:numPr>
        <w:spacing w:before="0"/>
        <w:contextualSpacing/>
      </w:pPr>
      <w:r w:rsidRPr="00476D2F">
        <w:t>REPORT-IECA-RCT-QUE​</w:t>
      </w:r>
    </w:p>
    <w:p w14:paraId="0ACAF57D" w14:textId="77777777" w:rsidR="007D1639" w:rsidRPr="00476D2F" w:rsidRDefault="007D1639" w:rsidP="00117A38">
      <w:pPr>
        <w:pStyle w:val="ListParagraph"/>
        <w:numPr>
          <w:ilvl w:val="0"/>
          <w:numId w:val="34"/>
        </w:numPr>
        <w:spacing w:before="0"/>
        <w:contextualSpacing/>
      </w:pPr>
      <w:r w:rsidRPr="00476D2F">
        <w:t>CORE-IECA-RIT-QUE</w:t>
      </w:r>
    </w:p>
    <w:p w14:paraId="2738798E" w14:textId="77777777" w:rsidR="007D1639" w:rsidRPr="00476D2F" w:rsidRDefault="007D1639" w:rsidP="00117A38">
      <w:pPr>
        <w:pStyle w:val="ListParagraph"/>
        <w:numPr>
          <w:ilvl w:val="0"/>
          <w:numId w:val="34"/>
        </w:numPr>
        <w:spacing w:before="0"/>
        <w:contextualSpacing/>
      </w:pPr>
      <w:r w:rsidRPr="00476D2F">
        <w:t>ADMIN-IECA-RIT-QUE</w:t>
      </w:r>
    </w:p>
    <w:p w14:paraId="3C9BF874" w14:textId="77777777" w:rsidR="007D1639" w:rsidRPr="00476D2F" w:rsidRDefault="007D1639" w:rsidP="00117A38">
      <w:pPr>
        <w:pStyle w:val="ListParagraph"/>
        <w:numPr>
          <w:ilvl w:val="0"/>
          <w:numId w:val="34"/>
        </w:numPr>
        <w:spacing w:before="0"/>
        <w:contextualSpacing/>
      </w:pPr>
      <w:r w:rsidRPr="00476D2F">
        <w:t>REPORT-IECA-RIT-QUE</w:t>
      </w:r>
    </w:p>
    <w:p w14:paraId="50760B15" w14:textId="4E962812" w:rsidR="006558D0" w:rsidRPr="00476D2F" w:rsidRDefault="006558D0" w:rsidP="006558D0">
      <w:pPr>
        <w:pStyle w:val="ListParagraph"/>
        <w:numPr>
          <w:ilvl w:val="0"/>
          <w:numId w:val="34"/>
        </w:numPr>
        <w:spacing w:before="0"/>
        <w:contextualSpacing/>
      </w:pPr>
      <w:r w:rsidRPr="00476D2F">
        <w:t>CORE-</w:t>
      </w:r>
      <w:r>
        <w:t>TED</w:t>
      </w:r>
      <w:r w:rsidRPr="00476D2F">
        <w:t>-RCT-QUE​</w:t>
      </w:r>
    </w:p>
    <w:p w14:paraId="5B93F51A" w14:textId="67116B14" w:rsidR="006558D0" w:rsidRPr="00476D2F" w:rsidRDefault="006558D0" w:rsidP="006558D0">
      <w:pPr>
        <w:pStyle w:val="ListParagraph"/>
        <w:numPr>
          <w:ilvl w:val="0"/>
          <w:numId w:val="34"/>
        </w:numPr>
        <w:spacing w:before="0"/>
        <w:contextualSpacing/>
      </w:pPr>
      <w:r w:rsidRPr="00476D2F">
        <w:t>ADMIN-</w:t>
      </w:r>
      <w:r>
        <w:t>TED</w:t>
      </w:r>
      <w:r w:rsidRPr="00476D2F">
        <w:t>-RCT-QUE​</w:t>
      </w:r>
    </w:p>
    <w:p w14:paraId="562EC36E" w14:textId="230875E6" w:rsidR="006558D0" w:rsidRPr="00476D2F" w:rsidRDefault="006558D0" w:rsidP="006558D0">
      <w:pPr>
        <w:pStyle w:val="ListParagraph"/>
        <w:numPr>
          <w:ilvl w:val="0"/>
          <w:numId w:val="34"/>
        </w:numPr>
        <w:spacing w:before="0"/>
        <w:contextualSpacing/>
      </w:pPr>
      <w:r w:rsidRPr="00476D2F">
        <w:t>REPORT-</w:t>
      </w:r>
      <w:r>
        <w:t>TED</w:t>
      </w:r>
      <w:r w:rsidRPr="00476D2F">
        <w:t>-RCT-QUE​</w:t>
      </w:r>
    </w:p>
    <w:p w14:paraId="5B0C3CC2" w14:textId="7495C2C7" w:rsidR="006558D0" w:rsidRPr="00476D2F" w:rsidRDefault="006558D0" w:rsidP="006558D0">
      <w:pPr>
        <w:pStyle w:val="ListParagraph"/>
        <w:numPr>
          <w:ilvl w:val="0"/>
          <w:numId w:val="34"/>
        </w:numPr>
        <w:spacing w:before="0"/>
        <w:contextualSpacing/>
      </w:pPr>
      <w:r w:rsidRPr="00476D2F">
        <w:t>CORE-</w:t>
      </w:r>
      <w:r>
        <w:t>TED</w:t>
      </w:r>
      <w:r w:rsidRPr="00476D2F">
        <w:t>-RIT-QUE</w:t>
      </w:r>
    </w:p>
    <w:p w14:paraId="7F83CA98" w14:textId="320E1981" w:rsidR="006558D0" w:rsidRPr="00476D2F" w:rsidRDefault="006558D0" w:rsidP="006558D0">
      <w:pPr>
        <w:pStyle w:val="ListParagraph"/>
        <w:numPr>
          <w:ilvl w:val="0"/>
          <w:numId w:val="34"/>
        </w:numPr>
        <w:spacing w:before="0"/>
        <w:contextualSpacing/>
      </w:pPr>
      <w:r w:rsidRPr="00476D2F">
        <w:t>ADMIN-</w:t>
      </w:r>
      <w:r>
        <w:t>TED</w:t>
      </w:r>
      <w:r w:rsidRPr="00476D2F">
        <w:t>-RIT-QUE</w:t>
      </w:r>
    </w:p>
    <w:p w14:paraId="0AFD6937" w14:textId="2473900D" w:rsidR="006558D0" w:rsidRPr="00476D2F" w:rsidRDefault="006558D0" w:rsidP="006558D0">
      <w:pPr>
        <w:pStyle w:val="ListParagraph"/>
        <w:numPr>
          <w:ilvl w:val="0"/>
          <w:numId w:val="34"/>
        </w:numPr>
        <w:spacing w:before="0"/>
        <w:contextualSpacing/>
      </w:pPr>
      <w:r w:rsidRPr="00476D2F">
        <w:t>REPORT-</w:t>
      </w:r>
      <w:r>
        <w:t>TED</w:t>
      </w:r>
      <w:r w:rsidRPr="00476D2F">
        <w:t>-RIT-QUE</w:t>
      </w:r>
    </w:p>
    <w:p w14:paraId="373E2D31" w14:textId="77777777" w:rsidR="007D1639" w:rsidRPr="00476D2F" w:rsidRDefault="007D1639" w:rsidP="00117A38">
      <w:pPr>
        <w:pStyle w:val="ListParagraph"/>
        <w:numPr>
          <w:ilvl w:val="0"/>
          <w:numId w:val="34"/>
        </w:numPr>
        <w:spacing w:before="0"/>
        <w:contextualSpacing/>
      </w:pPr>
      <w:r w:rsidRPr="00476D2F">
        <w:t>CSMIS-RCT-QUE</w:t>
      </w:r>
    </w:p>
    <w:p w14:paraId="6758829F" w14:textId="77777777" w:rsidR="007D1639" w:rsidRPr="00476D2F" w:rsidRDefault="007D1639" w:rsidP="00117A38">
      <w:pPr>
        <w:pStyle w:val="ListParagraph"/>
        <w:numPr>
          <w:ilvl w:val="0"/>
          <w:numId w:val="34"/>
        </w:numPr>
        <w:spacing w:before="0"/>
        <w:contextualSpacing/>
      </w:pPr>
      <w:r w:rsidRPr="00476D2F">
        <w:t>STAT-RCT-QUE</w:t>
      </w:r>
    </w:p>
    <w:p w14:paraId="4997F516" w14:textId="77777777" w:rsidR="007D1639" w:rsidRPr="00476D2F" w:rsidRDefault="007D1639" w:rsidP="00117A38">
      <w:pPr>
        <w:pStyle w:val="ListParagraph"/>
        <w:numPr>
          <w:ilvl w:val="0"/>
          <w:numId w:val="34"/>
        </w:numPr>
        <w:spacing w:before="0"/>
        <w:contextualSpacing/>
      </w:pPr>
      <w:r w:rsidRPr="00476D2F">
        <w:t>AUDIT-RCT-QUE</w:t>
      </w:r>
    </w:p>
    <w:p w14:paraId="65A23956" w14:textId="77777777" w:rsidR="007D1639" w:rsidRPr="00476D2F" w:rsidRDefault="007D1639" w:rsidP="00117A38">
      <w:pPr>
        <w:pStyle w:val="ListParagraph"/>
        <w:numPr>
          <w:ilvl w:val="0"/>
          <w:numId w:val="34"/>
        </w:numPr>
        <w:spacing w:before="0"/>
        <w:contextualSpacing/>
      </w:pPr>
      <w:r w:rsidRPr="00476D2F">
        <w:t>CORE-LCT-QUE</w:t>
      </w:r>
    </w:p>
    <w:p w14:paraId="1B7E8B1C" w14:textId="77777777" w:rsidR="007D1639" w:rsidRPr="00476D2F" w:rsidRDefault="007D1639" w:rsidP="00117A38">
      <w:pPr>
        <w:pStyle w:val="ListParagraph"/>
        <w:numPr>
          <w:ilvl w:val="0"/>
          <w:numId w:val="34"/>
        </w:numPr>
        <w:spacing w:before="0"/>
        <w:contextualSpacing/>
      </w:pPr>
      <w:r w:rsidRPr="00476D2F">
        <w:t>CORE-xx-LCT-QUE</w:t>
      </w:r>
    </w:p>
    <w:p w14:paraId="60AB761B" w14:textId="77777777" w:rsidR="007D1639" w:rsidRPr="00476D2F" w:rsidRDefault="007D1639" w:rsidP="00117A38">
      <w:pPr>
        <w:pStyle w:val="ListParagraph"/>
        <w:numPr>
          <w:ilvl w:val="0"/>
          <w:numId w:val="34"/>
        </w:numPr>
        <w:spacing w:before="0"/>
        <w:contextualSpacing/>
      </w:pPr>
      <w:r w:rsidRPr="00476D2F">
        <w:t>ADMIN-LCT-QUE</w:t>
      </w:r>
    </w:p>
    <w:p w14:paraId="2CDEC7D8" w14:textId="77777777" w:rsidR="007D1639" w:rsidRPr="00476D2F" w:rsidRDefault="007D1639" w:rsidP="00117A38">
      <w:pPr>
        <w:pStyle w:val="ListParagraph"/>
        <w:numPr>
          <w:ilvl w:val="0"/>
          <w:numId w:val="34"/>
        </w:numPr>
        <w:spacing w:before="0"/>
        <w:contextualSpacing/>
      </w:pPr>
      <w:r w:rsidRPr="00476D2F">
        <w:t>ADMIN-xx-LCT-QUE</w:t>
      </w:r>
    </w:p>
    <w:p w14:paraId="01E44947" w14:textId="77777777" w:rsidR="007D1639" w:rsidRPr="00476D2F" w:rsidRDefault="007D1639" w:rsidP="00117A38">
      <w:pPr>
        <w:pStyle w:val="ListParagraph"/>
        <w:numPr>
          <w:ilvl w:val="0"/>
          <w:numId w:val="34"/>
        </w:numPr>
        <w:spacing w:before="0"/>
        <w:contextualSpacing/>
      </w:pPr>
      <w:r w:rsidRPr="00476D2F">
        <w:t>REPORT-LCT-QUE</w:t>
      </w:r>
    </w:p>
    <w:p w14:paraId="2DDBCFC2" w14:textId="77777777" w:rsidR="007D1639" w:rsidRPr="00476D2F" w:rsidRDefault="007D1639" w:rsidP="00117A38">
      <w:pPr>
        <w:pStyle w:val="ListParagraph"/>
        <w:numPr>
          <w:ilvl w:val="0"/>
          <w:numId w:val="34"/>
        </w:numPr>
        <w:spacing w:before="0"/>
        <w:contextualSpacing/>
      </w:pPr>
      <w:r w:rsidRPr="00476D2F">
        <w:t>REPORT-xx-LCT-QUE</w:t>
      </w:r>
    </w:p>
    <w:p w14:paraId="151763D8" w14:textId="77777777" w:rsidR="007D1639" w:rsidRPr="00476D2F" w:rsidRDefault="007D1639" w:rsidP="00117A38">
      <w:pPr>
        <w:pStyle w:val="ListParagraph"/>
        <w:numPr>
          <w:ilvl w:val="0"/>
          <w:numId w:val="34"/>
        </w:numPr>
        <w:spacing w:before="0"/>
        <w:contextualSpacing/>
      </w:pPr>
      <w:r w:rsidRPr="00476D2F">
        <w:t>CORE-LST-QUE</w:t>
      </w:r>
    </w:p>
    <w:p w14:paraId="3D5E15C2" w14:textId="77777777" w:rsidR="007D1639" w:rsidRPr="00476D2F" w:rsidRDefault="007D1639" w:rsidP="00117A38">
      <w:pPr>
        <w:pStyle w:val="ListParagraph"/>
        <w:numPr>
          <w:ilvl w:val="0"/>
          <w:numId w:val="34"/>
        </w:numPr>
        <w:spacing w:before="0"/>
        <w:contextualSpacing/>
      </w:pPr>
      <w:r w:rsidRPr="00476D2F">
        <w:t>CORE-xx-LST-QUE</w:t>
      </w:r>
    </w:p>
    <w:p w14:paraId="5D758778" w14:textId="77777777" w:rsidR="007D1639" w:rsidRPr="00476D2F" w:rsidRDefault="007D1639" w:rsidP="00117A38">
      <w:pPr>
        <w:pStyle w:val="ListParagraph"/>
        <w:numPr>
          <w:ilvl w:val="0"/>
          <w:numId w:val="34"/>
        </w:numPr>
        <w:spacing w:before="0"/>
        <w:contextualSpacing/>
      </w:pPr>
      <w:r w:rsidRPr="00476D2F">
        <w:t>ADMIN-LST-QUE</w:t>
      </w:r>
    </w:p>
    <w:p w14:paraId="00DAF830" w14:textId="77777777" w:rsidR="007D1639" w:rsidRPr="00476D2F" w:rsidRDefault="007D1639" w:rsidP="00117A38">
      <w:pPr>
        <w:pStyle w:val="ListParagraph"/>
        <w:numPr>
          <w:ilvl w:val="0"/>
          <w:numId w:val="34"/>
        </w:numPr>
        <w:spacing w:before="0"/>
        <w:contextualSpacing/>
      </w:pPr>
      <w:r w:rsidRPr="00476D2F">
        <w:t>ADMIN-xx-LST-QUE</w:t>
      </w:r>
    </w:p>
    <w:p w14:paraId="6B700AFF" w14:textId="77777777" w:rsidR="007D1639" w:rsidRPr="00476D2F" w:rsidRDefault="007D1639" w:rsidP="00117A38">
      <w:pPr>
        <w:pStyle w:val="ListParagraph"/>
        <w:numPr>
          <w:ilvl w:val="0"/>
          <w:numId w:val="34"/>
        </w:numPr>
        <w:spacing w:before="0"/>
        <w:contextualSpacing/>
      </w:pPr>
      <w:r w:rsidRPr="00476D2F">
        <w:t>REPORT-LST-QUE</w:t>
      </w:r>
    </w:p>
    <w:p w14:paraId="4462D65E" w14:textId="77777777" w:rsidR="007D1639" w:rsidRPr="00476D2F" w:rsidRDefault="007D1639" w:rsidP="00117A38">
      <w:pPr>
        <w:pStyle w:val="ListParagraph"/>
        <w:numPr>
          <w:ilvl w:val="0"/>
          <w:numId w:val="34"/>
        </w:numPr>
        <w:spacing w:before="0"/>
        <w:contextualSpacing/>
      </w:pPr>
      <w:r w:rsidRPr="00476D2F">
        <w:t>REPORT-xx-LST-QUE</w:t>
      </w:r>
    </w:p>
    <w:p w14:paraId="7293C040" w14:textId="3BFBC353" w:rsidR="00637139" w:rsidRPr="00476D2F" w:rsidRDefault="00637139" w:rsidP="00637139">
      <w:pPr>
        <w:pStyle w:val="ListParagraph"/>
        <w:numPr>
          <w:ilvl w:val="0"/>
          <w:numId w:val="34"/>
        </w:numPr>
        <w:spacing w:before="0"/>
        <w:contextualSpacing/>
      </w:pPr>
      <w:r w:rsidRPr="00476D2F">
        <w:t>COR[reference]-[</w:t>
      </w:r>
      <w:proofErr w:type="spellStart"/>
      <w:r w:rsidRPr="00476D2F">
        <w:t>country:id</w:t>
      </w:r>
      <w:proofErr w:type="spellEnd"/>
      <w:r w:rsidRPr="00476D2F">
        <w:t>]-RCT-QUE</w:t>
      </w:r>
    </w:p>
    <w:p w14:paraId="2943434C" w14:textId="6B3E0608" w:rsidR="00637139" w:rsidRPr="00476D2F" w:rsidRDefault="00637139" w:rsidP="00637139">
      <w:pPr>
        <w:pStyle w:val="ListParagraph"/>
        <w:numPr>
          <w:ilvl w:val="0"/>
          <w:numId w:val="34"/>
        </w:numPr>
        <w:spacing w:before="0"/>
        <w:contextualSpacing/>
      </w:pPr>
      <w:r w:rsidRPr="00476D2F">
        <w:t>ADM[reference]-[</w:t>
      </w:r>
      <w:proofErr w:type="spellStart"/>
      <w:r w:rsidRPr="00476D2F">
        <w:t>country:id</w:t>
      </w:r>
      <w:proofErr w:type="spellEnd"/>
      <w:r w:rsidRPr="00476D2F">
        <w:t xml:space="preserve">]-RCT-QUE </w:t>
      </w:r>
    </w:p>
    <w:p w14:paraId="147991C1" w14:textId="5BE67D92" w:rsidR="00637139" w:rsidRPr="00476D2F" w:rsidRDefault="00637139" w:rsidP="00637139">
      <w:pPr>
        <w:pStyle w:val="ListParagraph"/>
        <w:numPr>
          <w:ilvl w:val="0"/>
          <w:numId w:val="34"/>
        </w:numPr>
        <w:spacing w:before="0"/>
        <w:contextualSpacing/>
      </w:pPr>
      <w:r w:rsidRPr="00476D2F">
        <w:t>REP-[</w:t>
      </w:r>
      <w:proofErr w:type="spellStart"/>
      <w:r w:rsidRPr="00476D2F">
        <w:t>country:id</w:t>
      </w:r>
      <w:proofErr w:type="spellEnd"/>
      <w:r w:rsidRPr="00476D2F">
        <w:t xml:space="preserve">]-RCT-QUE </w:t>
      </w:r>
    </w:p>
    <w:p w14:paraId="1D422EF1" w14:textId="3DE306D6" w:rsidR="00367272" w:rsidRPr="00476D2F" w:rsidRDefault="00367272" w:rsidP="00367272">
      <w:pPr>
        <w:pStyle w:val="ListParagraph"/>
        <w:numPr>
          <w:ilvl w:val="0"/>
          <w:numId w:val="34"/>
        </w:numPr>
        <w:spacing w:before="0"/>
        <w:contextualSpacing/>
      </w:pPr>
      <w:r w:rsidRPr="00476D2F">
        <w:t>CORE-IECA-[Nr]-</w:t>
      </w:r>
      <w:proofErr w:type="gramStart"/>
      <w:r w:rsidRPr="00476D2F">
        <w:t>QUE</w:t>
      </w:r>
      <w:proofErr w:type="gramEnd"/>
    </w:p>
    <w:p w14:paraId="0F0F902C" w14:textId="0CC89E13" w:rsidR="00367272" w:rsidRPr="00476D2F" w:rsidRDefault="00367272" w:rsidP="00367272">
      <w:pPr>
        <w:pStyle w:val="ListParagraph"/>
        <w:numPr>
          <w:ilvl w:val="0"/>
          <w:numId w:val="34"/>
        </w:numPr>
        <w:spacing w:before="0"/>
        <w:contextualSpacing/>
      </w:pPr>
      <w:r w:rsidRPr="00476D2F">
        <w:t>ADMIN-IECA-[Nr]-QUE</w:t>
      </w:r>
    </w:p>
    <w:p w14:paraId="631A996F" w14:textId="21FCAACE" w:rsidR="00367272" w:rsidRPr="00476D2F" w:rsidRDefault="00367272" w:rsidP="00367272">
      <w:pPr>
        <w:pStyle w:val="ListParagraph"/>
        <w:numPr>
          <w:ilvl w:val="0"/>
          <w:numId w:val="34"/>
        </w:numPr>
        <w:spacing w:before="0"/>
        <w:contextualSpacing/>
      </w:pPr>
      <w:r w:rsidRPr="00476D2F">
        <w:t>REPORT-IECA-[Nr]-</w:t>
      </w:r>
      <w:proofErr w:type="gramStart"/>
      <w:r w:rsidRPr="00476D2F">
        <w:t>QUE</w:t>
      </w:r>
      <w:proofErr w:type="gramEnd"/>
    </w:p>
    <w:p w14:paraId="34A38C6D" w14:textId="75641D3B" w:rsidR="00637139" w:rsidRPr="00476D2F" w:rsidRDefault="00637139" w:rsidP="00637139">
      <w:pPr>
        <w:pStyle w:val="ListParagraph"/>
        <w:numPr>
          <w:ilvl w:val="0"/>
          <w:numId w:val="34"/>
        </w:numPr>
        <w:spacing w:before="0"/>
        <w:contextualSpacing/>
      </w:pPr>
      <w:r w:rsidRPr="00476D2F">
        <w:t>CORE-IECA-[</w:t>
      </w:r>
      <w:r w:rsidR="004C11E2" w:rsidRPr="00476D2F">
        <w:t>Nr</w:t>
      </w:r>
      <w:r w:rsidRPr="00476D2F">
        <w:t>]-RCT-QUE</w:t>
      </w:r>
    </w:p>
    <w:p w14:paraId="3244D808" w14:textId="1CC2582C" w:rsidR="007D1639" w:rsidRPr="00476D2F" w:rsidRDefault="007D1639" w:rsidP="00637139">
      <w:pPr>
        <w:pStyle w:val="ListParagraph"/>
        <w:numPr>
          <w:ilvl w:val="0"/>
          <w:numId w:val="34"/>
        </w:numPr>
        <w:spacing w:before="0"/>
        <w:contextualSpacing/>
      </w:pPr>
      <w:r w:rsidRPr="00476D2F">
        <w:t>ADMIN-IECA-[</w:t>
      </w:r>
      <w:r w:rsidR="00C859EE" w:rsidRPr="00476D2F">
        <w:t>Nr</w:t>
      </w:r>
      <w:r w:rsidRPr="00476D2F">
        <w:t>]-RCT-QUE</w:t>
      </w:r>
    </w:p>
    <w:p w14:paraId="16207EE7" w14:textId="0758C5F4" w:rsidR="007D1639" w:rsidRPr="00476D2F" w:rsidRDefault="007D1639" w:rsidP="00117A38">
      <w:pPr>
        <w:pStyle w:val="ListParagraph"/>
        <w:numPr>
          <w:ilvl w:val="0"/>
          <w:numId w:val="34"/>
        </w:numPr>
        <w:spacing w:before="0"/>
        <w:contextualSpacing/>
      </w:pPr>
      <w:r w:rsidRPr="00476D2F">
        <w:t>REPORT-IECA-[</w:t>
      </w:r>
      <w:r w:rsidR="00C859EE" w:rsidRPr="00476D2F">
        <w:t>Nr</w:t>
      </w:r>
      <w:r w:rsidRPr="00476D2F">
        <w:t>]-RCT-QUE</w:t>
      </w:r>
    </w:p>
    <w:p w14:paraId="77B12F25" w14:textId="73AEE3A6" w:rsidR="007D1639" w:rsidRPr="00476D2F" w:rsidRDefault="007D1639" w:rsidP="00117A38">
      <w:pPr>
        <w:pStyle w:val="ListParagraph"/>
        <w:numPr>
          <w:ilvl w:val="0"/>
          <w:numId w:val="34"/>
        </w:numPr>
        <w:spacing w:before="0"/>
        <w:contextualSpacing/>
      </w:pPr>
      <w:r w:rsidRPr="00476D2F">
        <w:t>CORE-IECA-[</w:t>
      </w:r>
      <w:r w:rsidR="00367272" w:rsidRPr="00476D2F">
        <w:t>Nr</w:t>
      </w:r>
      <w:r w:rsidRPr="00476D2F">
        <w:t>]-RIT-QUE</w:t>
      </w:r>
    </w:p>
    <w:p w14:paraId="636A865D" w14:textId="1760587C" w:rsidR="007D1639" w:rsidRPr="00476D2F" w:rsidRDefault="007D1639" w:rsidP="00117A38">
      <w:pPr>
        <w:pStyle w:val="ListParagraph"/>
        <w:numPr>
          <w:ilvl w:val="0"/>
          <w:numId w:val="34"/>
        </w:numPr>
        <w:spacing w:before="0"/>
        <w:contextualSpacing/>
      </w:pPr>
      <w:r w:rsidRPr="00476D2F">
        <w:t>ADMIN-IECA-[</w:t>
      </w:r>
      <w:r w:rsidR="00367272" w:rsidRPr="00476D2F">
        <w:t>Nr</w:t>
      </w:r>
      <w:r w:rsidRPr="00476D2F">
        <w:t>]-RIT-QUE</w:t>
      </w:r>
    </w:p>
    <w:p w14:paraId="08B19B98" w14:textId="662F4637" w:rsidR="007D1639" w:rsidRDefault="007D1639" w:rsidP="00117A38">
      <w:pPr>
        <w:pStyle w:val="ListParagraph"/>
        <w:numPr>
          <w:ilvl w:val="0"/>
          <w:numId w:val="34"/>
        </w:numPr>
        <w:spacing w:before="0"/>
        <w:contextualSpacing/>
      </w:pPr>
      <w:r w:rsidRPr="00476D2F">
        <w:t>REPORT-IECA-[</w:t>
      </w:r>
      <w:r w:rsidR="00367272" w:rsidRPr="00476D2F">
        <w:t>Nr</w:t>
      </w:r>
      <w:r w:rsidRPr="00476D2F">
        <w:t>]-RIT-QUE</w:t>
      </w:r>
    </w:p>
    <w:p w14:paraId="6D4B9338" w14:textId="6E82FFF1" w:rsidR="00357B34" w:rsidRPr="00476D2F" w:rsidRDefault="00357B34" w:rsidP="00357B34">
      <w:pPr>
        <w:pStyle w:val="ListParagraph"/>
        <w:numPr>
          <w:ilvl w:val="0"/>
          <w:numId w:val="34"/>
        </w:numPr>
        <w:spacing w:before="0"/>
        <w:contextualSpacing/>
      </w:pPr>
      <w:r w:rsidRPr="00476D2F">
        <w:t>CORE-</w:t>
      </w:r>
      <w:r>
        <w:t>TED</w:t>
      </w:r>
      <w:r w:rsidRPr="00476D2F">
        <w:t>-[Nr]-</w:t>
      </w:r>
      <w:proofErr w:type="gramStart"/>
      <w:r w:rsidRPr="00476D2F">
        <w:t>QUE</w:t>
      </w:r>
      <w:proofErr w:type="gramEnd"/>
    </w:p>
    <w:p w14:paraId="075BBFD3" w14:textId="10F17AAF" w:rsidR="00357B34" w:rsidRPr="00476D2F" w:rsidRDefault="00357B34" w:rsidP="00357B34">
      <w:pPr>
        <w:pStyle w:val="ListParagraph"/>
        <w:numPr>
          <w:ilvl w:val="0"/>
          <w:numId w:val="34"/>
        </w:numPr>
        <w:spacing w:before="0"/>
        <w:contextualSpacing/>
      </w:pPr>
      <w:r w:rsidRPr="00476D2F">
        <w:t>ADMIN-</w:t>
      </w:r>
      <w:r>
        <w:t>TED</w:t>
      </w:r>
      <w:r w:rsidRPr="00476D2F">
        <w:t>-[Nr]-QUE</w:t>
      </w:r>
    </w:p>
    <w:p w14:paraId="65DAAFE2" w14:textId="766C2CC4" w:rsidR="00357B34" w:rsidRPr="00476D2F" w:rsidRDefault="00357B34" w:rsidP="00357B34">
      <w:pPr>
        <w:pStyle w:val="ListParagraph"/>
        <w:numPr>
          <w:ilvl w:val="0"/>
          <w:numId w:val="34"/>
        </w:numPr>
        <w:spacing w:before="0"/>
        <w:contextualSpacing/>
      </w:pPr>
      <w:r w:rsidRPr="00476D2F">
        <w:t>REPORT-</w:t>
      </w:r>
      <w:r>
        <w:t>TED</w:t>
      </w:r>
      <w:r w:rsidRPr="00476D2F">
        <w:t>-[Nr]-</w:t>
      </w:r>
      <w:proofErr w:type="gramStart"/>
      <w:r w:rsidRPr="00476D2F">
        <w:t>QUE</w:t>
      </w:r>
      <w:proofErr w:type="gramEnd"/>
    </w:p>
    <w:p w14:paraId="119A4DB7" w14:textId="4660E0C5" w:rsidR="00357B34" w:rsidRPr="00476D2F" w:rsidRDefault="00357B34" w:rsidP="00357B34">
      <w:pPr>
        <w:pStyle w:val="ListParagraph"/>
        <w:numPr>
          <w:ilvl w:val="0"/>
          <w:numId w:val="34"/>
        </w:numPr>
        <w:spacing w:before="0"/>
        <w:contextualSpacing/>
      </w:pPr>
      <w:r w:rsidRPr="00476D2F">
        <w:t>CORE-</w:t>
      </w:r>
      <w:r>
        <w:t>TED</w:t>
      </w:r>
      <w:r w:rsidRPr="00476D2F">
        <w:t>-[Nr]-RCT-QUE</w:t>
      </w:r>
    </w:p>
    <w:p w14:paraId="67A42C6F" w14:textId="6D9A502B" w:rsidR="00357B34" w:rsidRPr="00476D2F" w:rsidRDefault="00357B34" w:rsidP="00357B34">
      <w:pPr>
        <w:pStyle w:val="ListParagraph"/>
        <w:numPr>
          <w:ilvl w:val="0"/>
          <w:numId w:val="34"/>
        </w:numPr>
        <w:spacing w:before="0"/>
        <w:contextualSpacing/>
      </w:pPr>
      <w:r w:rsidRPr="00476D2F">
        <w:t>ADMIN-</w:t>
      </w:r>
      <w:r>
        <w:t>TED</w:t>
      </w:r>
      <w:r w:rsidRPr="00476D2F">
        <w:t>-[Nr]-RCT-QUE</w:t>
      </w:r>
    </w:p>
    <w:p w14:paraId="20499F0E" w14:textId="6D4584DF" w:rsidR="00357B34" w:rsidRPr="00476D2F" w:rsidRDefault="00357B34" w:rsidP="00357B34">
      <w:pPr>
        <w:pStyle w:val="ListParagraph"/>
        <w:numPr>
          <w:ilvl w:val="0"/>
          <w:numId w:val="34"/>
        </w:numPr>
        <w:spacing w:before="0"/>
        <w:contextualSpacing/>
      </w:pPr>
      <w:r w:rsidRPr="00476D2F">
        <w:t>REPORT-</w:t>
      </w:r>
      <w:r>
        <w:t>TED</w:t>
      </w:r>
      <w:r w:rsidRPr="00476D2F">
        <w:t>-[Nr]-RCT-QUE</w:t>
      </w:r>
    </w:p>
    <w:p w14:paraId="436791CF" w14:textId="6D49693A" w:rsidR="00357B34" w:rsidRPr="00476D2F" w:rsidRDefault="00357B34" w:rsidP="00357B34">
      <w:pPr>
        <w:pStyle w:val="ListParagraph"/>
        <w:numPr>
          <w:ilvl w:val="0"/>
          <w:numId w:val="34"/>
        </w:numPr>
        <w:spacing w:before="0"/>
        <w:contextualSpacing/>
      </w:pPr>
      <w:r w:rsidRPr="00476D2F">
        <w:t>CORE-</w:t>
      </w:r>
      <w:r>
        <w:t>TED</w:t>
      </w:r>
      <w:r w:rsidRPr="00476D2F">
        <w:t>-[Nr]-RIT-QUE</w:t>
      </w:r>
    </w:p>
    <w:p w14:paraId="7751951A" w14:textId="2E98CBF8" w:rsidR="00357B34" w:rsidRPr="00476D2F" w:rsidRDefault="00357B34" w:rsidP="00357B34">
      <w:pPr>
        <w:pStyle w:val="ListParagraph"/>
        <w:numPr>
          <w:ilvl w:val="0"/>
          <w:numId w:val="34"/>
        </w:numPr>
        <w:spacing w:before="0"/>
        <w:contextualSpacing/>
      </w:pPr>
      <w:r w:rsidRPr="00476D2F">
        <w:t>ADMIN-</w:t>
      </w:r>
      <w:r>
        <w:t>TED</w:t>
      </w:r>
      <w:r w:rsidRPr="00476D2F">
        <w:t>-[Nr]-RIT-QUE</w:t>
      </w:r>
    </w:p>
    <w:p w14:paraId="00DC9FCA" w14:textId="618F44A5" w:rsidR="00357B34" w:rsidRPr="00476D2F" w:rsidRDefault="00357B34" w:rsidP="00357B34">
      <w:pPr>
        <w:pStyle w:val="ListParagraph"/>
        <w:numPr>
          <w:ilvl w:val="0"/>
          <w:numId w:val="34"/>
        </w:numPr>
        <w:spacing w:before="0"/>
        <w:contextualSpacing/>
      </w:pPr>
      <w:r w:rsidRPr="00476D2F">
        <w:t>REPORT-</w:t>
      </w:r>
      <w:r>
        <w:t>TED</w:t>
      </w:r>
      <w:r w:rsidRPr="00476D2F">
        <w:t>-[Nr]-RIT-QUE</w:t>
      </w:r>
    </w:p>
    <w:p w14:paraId="51EC2971" w14:textId="77777777" w:rsidR="007D1639" w:rsidRPr="00476D2F" w:rsidRDefault="007D1639" w:rsidP="00117A38">
      <w:pPr>
        <w:pStyle w:val="ListParagraph"/>
        <w:numPr>
          <w:ilvl w:val="0"/>
          <w:numId w:val="34"/>
        </w:numPr>
        <w:spacing w:before="0"/>
        <w:contextualSpacing/>
      </w:pPr>
      <w:r w:rsidRPr="00476D2F">
        <w:t>CORE-RIT-QUE</w:t>
      </w:r>
    </w:p>
    <w:p w14:paraId="6BFEA74B" w14:textId="77777777" w:rsidR="007D1639" w:rsidRPr="00476D2F" w:rsidRDefault="007D1639" w:rsidP="00117A38">
      <w:pPr>
        <w:pStyle w:val="ListParagraph"/>
        <w:numPr>
          <w:ilvl w:val="0"/>
          <w:numId w:val="34"/>
        </w:numPr>
        <w:spacing w:before="0"/>
        <w:contextualSpacing/>
      </w:pPr>
      <w:r w:rsidRPr="00476D2F">
        <w:t>ADMIN-RIT-QUE</w:t>
      </w:r>
    </w:p>
    <w:p w14:paraId="2364E0E2" w14:textId="77777777" w:rsidR="007D1639" w:rsidRPr="00476D2F" w:rsidRDefault="007D1639" w:rsidP="00117A38">
      <w:pPr>
        <w:pStyle w:val="ListParagraph"/>
        <w:numPr>
          <w:ilvl w:val="0"/>
          <w:numId w:val="34"/>
        </w:numPr>
        <w:spacing w:before="0"/>
        <w:contextualSpacing/>
      </w:pPr>
      <w:r w:rsidRPr="00476D2F">
        <w:t>REPORT-RIT-QUE</w:t>
      </w:r>
    </w:p>
    <w:bookmarkEnd w:id="2205"/>
    <w:p w14:paraId="24EE7DC4" w14:textId="77777777" w:rsidR="00DF47BE" w:rsidRPr="00476D2F" w:rsidRDefault="00DF47BE">
      <w:pPr>
        <w:spacing w:before="120"/>
        <w:rPr>
          <w:b/>
        </w:rPr>
      </w:pPr>
      <w:r w:rsidRPr="00476D2F">
        <w:rPr>
          <w:b/>
        </w:rPr>
        <w:t>Notes:</w:t>
      </w:r>
    </w:p>
    <w:p w14:paraId="24EE7DC5" w14:textId="77777777" w:rsidR="00DF47BE" w:rsidRPr="00476D2F" w:rsidRDefault="00DF47BE">
      <w:pPr>
        <w:spacing w:before="120"/>
      </w:pPr>
      <w:r w:rsidRPr="00476D2F">
        <w:t xml:space="preserve">In the above list, </w:t>
      </w:r>
    </w:p>
    <w:p w14:paraId="0054A231" w14:textId="0C2DB467" w:rsidR="007D1639" w:rsidRPr="00476D2F" w:rsidRDefault="007D1639" w:rsidP="00117A38">
      <w:pPr>
        <w:numPr>
          <w:ilvl w:val="0"/>
          <w:numId w:val="43"/>
        </w:numPr>
        <w:spacing w:before="120"/>
      </w:pPr>
      <w:r w:rsidRPr="00476D2F">
        <w:t xml:space="preserve">- QUEUE TYPE = 'COR' || 'ADM' || 'REP' </w:t>
      </w:r>
      <w:r w:rsidRPr="00476D2F">
        <w:rPr>
          <w:b/>
          <w:color w:val="9BBB59" w:themeColor="accent3"/>
        </w:rPr>
        <w:t>// CORE, ADMIN, REPORT</w:t>
      </w:r>
    </w:p>
    <w:p w14:paraId="045705C4" w14:textId="3C92C158" w:rsidR="007D1639" w:rsidRPr="00476D2F" w:rsidRDefault="007D1639">
      <w:pPr>
        <w:spacing w:before="120"/>
        <w:ind w:left="720"/>
      </w:pPr>
      <w:r w:rsidRPr="00476D2F">
        <w:t xml:space="preserve">- </w:t>
      </w:r>
      <w:r w:rsidR="00266134" w:rsidRPr="00476D2F">
        <w:t>reference</w:t>
      </w:r>
      <w:r w:rsidRPr="00476D2F">
        <w:t xml:space="preserve"> = "1</w:t>
      </w:r>
      <w:proofErr w:type="gramStart"/>
      <w:r w:rsidRPr="00476D2F">
        <w:t xml:space="preserve"> ..</w:t>
      </w:r>
      <w:proofErr w:type="gramEnd"/>
      <w:r w:rsidRPr="00476D2F">
        <w:t xml:space="preserve"> n" </w:t>
      </w:r>
      <w:r w:rsidRPr="00476D2F">
        <w:rPr>
          <w:color w:val="9BBB59" w:themeColor="accent3"/>
        </w:rPr>
        <w:t>//</w:t>
      </w:r>
      <w:r w:rsidRPr="00476D2F">
        <w:rPr>
          <w:b/>
          <w:color w:val="9BBB59" w:themeColor="accent3"/>
        </w:rPr>
        <w:t xml:space="preserve"> Order of the country impersonated by CTA in a specific scenario. Not used for REPORT.</w:t>
      </w:r>
    </w:p>
    <w:p w14:paraId="1984F178" w14:textId="6A04506F" w:rsidR="007D1639" w:rsidRPr="00476D2F" w:rsidRDefault="007D1639" w:rsidP="0017371F">
      <w:pPr>
        <w:spacing w:before="120"/>
        <w:ind w:left="720"/>
      </w:pPr>
      <w:r w:rsidRPr="00476D2F">
        <w:t xml:space="preserve">- </w:t>
      </w:r>
      <w:proofErr w:type="spellStart"/>
      <w:r w:rsidR="00266134" w:rsidRPr="00476D2F">
        <w:t>country:id</w:t>
      </w:r>
      <w:proofErr w:type="spellEnd"/>
      <w:r w:rsidRPr="00476D2F">
        <w:t xml:space="preserve"> = "</w:t>
      </w:r>
      <w:proofErr w:type="spellStart"/>
      <w:r w:rsidR="009A5777" w:rsidRPr="00476D2F">
        <w:t>nn</w:t>
      </w:r>
      <w:proofErr w:type="spellEnd"/>
      <w:r w:rsidRPr="00476D2F">
        <w:t xml:space="preserve">" </w:t>
      </w:r>
      <w:r w:rsidRPr="00476D2F">
        <w:rPr>
          <w:b/>
          <w:color w:val="9BBB59" w:themeColor="accent3"/>
        </w:rPr>
        <w:t xml:space="preserve">// </w:t>
      </w:r>
      <w:r w:rsidR="009A5777" w:rsidRPr="00476D2F">
        <w:rPr>
          <w:b/>
          <w:color w:val="9BBB59" w:themeColor="accent3"/>
        </w:rPr>
        <w:t>A 2-digit numeric ID for each NA</w:t>
      </w:r>
    </w:p>
    <w:p w14:paraId="633C5CB5" w14:textId="77777777" w:rsidR="00260CA4" w:rsidRPr="00476D2F" w:rsidRDefault="00260CA4">
      <w:pPr>
        <w:spacing w:before="0"/>
        <w:jc w:val="left"/>
        <w:rPr>
          <w:b/>
          <w:i/>
        </w:rPr>
      </w:pPr>
      <w:bookmarkStart w:id="2206" w:name="_Toc5268321"/>
      <w:bookmarkStart w:id="2207" w:name="_Toc5276760"/>
      <w:bookmarkStart w:id="2208" w:name="_Ref458424618"/>
      <w:bookmarkStart w:id="2209" w:name="_Toc470515302"/>
      <w:bookmarkStart w:id="2210" w:name="_Toc259460430"/>
      <w:bookmarkStart w:id="2211" w:name="_Toc526170559"/>
      <w:bookmarkEnd w:id="2203"/>
      <w:bookmarkEnd w:id="2206"/>
      <w:bookmarkEnd w:id="2207"/>
      <w:r w:rsidRPr="00476D2F">
        <w:br w:type="page"/>
      </w:r>
    </w:p>
    <w:p w14:paraId="24EE7DC9" w14:textId="13279CAA" w:rsidR="00DF47BE" w:rsidRPr="00476D2F" w:rsidRDefault="00DF47BE" w:rsidP="006F347D">
      <w:pPr>
        <w:pStyle w:val="Heading3"/>
      </w:pPr>
      <w:bookmarkStart w:id="2212" w:name="_Ref27419877"/>
      <w:bookmarkStart w:id="2213" w:name="_Ref27419883"/>
      <w:bookmarkStart w:id="2214" w:name="_Toc185900844"/>
      <w:r w:rsidRPr="00476D2F">
        <w:t xml:space="preserve">Message configuration </w:t>
      </w:r>
      <w:proofErr w:type="gramStart"/>
      <w:r w:rsidRPr="00476D2F">
        <w:t>procedure</w:t>
      </w:r>
      <w:bookmarkEnd w:id="2208"/>
      <w:bookmarkEnd w:id="2209"/>
      <w:bookmarkEnd w:id="2210"/>
      <w:bookmarkEnd w:id="2211"/>
      <w:bookmarkEnd w:id="2212"/>
      <w:bookmarkEnd w:id="2213"/>
      <w:bookmarkEnd w:id="2214"/>
      <w:proofErr w:type="gramEnd"/>
      <w:r w:rsidRPr="00476D2F">
        <w:t xml:space="preserve"> </w:t>
      </w:r>
    </w:p>
    <w:p w14:paraId="24EE7DCA" w14:textId="7238A026" w:rsidR="00DF47BE" w:rsidRPr="00476D2F" w:rsidRDefault="00DF47BE">
      <w:r w:rsidRPr="00476D2F">
        <w:t xml:space="preserve">In </w:t>
      </w:r>
      <w:r w:rsidR="00A9312B" w:rsidRPr="00476D2F">
        <w:fldChar w:fldCharType="begin"/>
      </w:r>
      <w:r w:rsidR="00A9312B" w:rsidRPr="00476D2F">
        <w:instrText xml:space="preserve"> REF _Ref162340799 \h  \* MERGEFORMAT </w:instrText>
      </w:r>
      <w:r w:rsidR="00A9312B" w:rsidRPr="00476D2F">
        <w:fldChar w:fldCharType="separate"/>
      </w:r>
      <w:r w:rsidR="004501EF" w:rsidRPr="00476D2F">
        <w:t xml:space="preserve">Figure </w:t>
      </w:r>
      <w:r w:rsidR="004501EF">
        <w:t>49</w:t>
      </w:r>
      <w:r w:rsidR="00A9312B" w:rsidRPr="00476D2F">
        <w:fldChar w:fldCharType="end"/>
      </w:r>
      <w:r w:rsidRPr="00476D2F">
        <w:t xml:space="preserve">, an example of IDL definition is depicted (part of the IDL definition) for the NCTS messages, which are exchanged over the </w:t>
      </w:r>
      <w:r w:rsidR="000C62EF" w:rsidRPr="00476D2F">
        <w:t>Common Domain</w:t>
      </w:r>
      <w:r w:rsidRPr="00476D2F">
        <w:t>. A full definition of all messages of each domain will be contained in the corresponding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4501EF" w:rsidRPr="000C1B4B">
        <w:rPr>
          <w:szCs w:val="24"/>
        </w:rPr>
        <w:t>R</w:t>
      </w:r>
      <w:r w:rsidR="004501EF">
        <w:rPr>
          <w:noProof/>
          <w:szCs w:val="24"/>
        </w:rPr>
        <w:t>16</w:t>
      </w:r>
      <w:r w:rsidR="00C109FB" w:rsidRPr="00476D2F">
        <w:fldChar w:fldCharType="end"/>
      </w:r>
      <w:r w:rsidR="00C109FB" w:rsidRPr="00476D2F">
        <w:t xml:space="preserve">], </w:t>
      </w:r>
      <w:r w:rsidRPr="00476D2F">
        <w:t>[</w:t>
      </w:r>
      <w:r w:rsidR="00A9312B" w:rsidRPr="00476D2F">
        <w:fldChar w:fldCharType="begin"/>
      </w:r>
      <w:r w:rsidR="00A9312B" w:rsidRPr="00476D2F">
        <w:instrText xml:space="preserve"> REF R17 \h  \* MERGEFORMAT </w:instrText>
      </w:r>
      <w:r w:rsidR="00A9312B" w:rsidRPr="00476D2F">
        <w:fldChar w:fldCharType="separate"/>
      </w:r>
      <w:r w:rsidR="004501EF" w:rsidRPr="000C1B4B">
        <w:rPr>
          <w:szCs w:val="24"/>
        </w:rPr>
        <w:t>R</w:t>
      </w:r>
      <w:r w:rsidR="004501EF">
        <w:rPr>
          <w:szCs w:val="24"/>
        </w:rPr>
        <w:t>17</w:t>
      </w:r>
      <w:r w:rsidR="00A9312B" w:rsidRPr="00476D2F">
        <w:fldChar w:fldCharType="end"/>
      </w:r>
      <w:r w:rsidRPr="00476D2F">
        <w:t>]</w:t>
      </w:r>
      <w:r w:rsidR="00C109FB" w:rsidRPr="00476D2F">
        <w:t xml:space="preserve"> and</w:t>
      </w:r>
      <w:r w:rsidRPr="00476D2F">
        <w:t xml:space="preserve"> [</w:t>
      </w:r>
      <w:r w:rsidR="00A9312B" w:rsidRPr="00476D2F">
        <w:fldChar w:fldCharType="begin"/>
      </w:r>
      <w:r w:rsidR="00A9312B" w:rsidRPr="00476D2F">
        <w:instrText xml:space="preserve"> REF R18 \h  \* MERGEFORMAT </w:instrText>
      </w:r>
      <w:r w:rsidR="00A9312B" w:rsidRPr="00476D2F">
        <w:fldChar w:fldCharType="separate"/>
      </w:r>
      <w:r w:rsidR="004501EF" w:rsidRPr="000C1B4B">
        <w:rPr>
          <w:szCs w:val="24"/>
        </w:rPr>
        <w:t>R</w:t>
      </w:r>
      <w:r w:rsidR="004501EF">
        <w:rPr>
          <w:szCs w:val="24"/>
        </w:rPr>
        <w:t>18</w:t>
      </w:r>
      <w:r w:rsidR="00A9312B" w:rsidRPr="00476D2F">
        <w:fldChar w:fldCharType="end"/>
      </w:r>
      <w:r w:rsidRPr="00476D2F">
        <w:t>]</w:t>
      </w:r>
      <w:r w:rsidR="00C109FB" w:rsidRPr="00476D2F">
        <w:t>)</w:t>
      </w:r>
      <w:r w:rsidRPr="00476D2F">
        <w:t xml:space="preserve">. There, the </w:t>
      </w:r>
      <w:proofErr w:type="spellStart"/>
      <w:r w:rsidRPr="00476D2F">
        <w:t>MsgTypeId</w:t>
      </w:r>
      <w:proofErr w:type="spellEnd"/>
      <w:r w:rsidRPr="00476D2F">
        <w:t xml:space="preserve"> of each message is defined. The report messages are not defined with an IDL description.</w:t>
      </w:r>
    </w:p>
    <w:p w14:paraId="24EE7DCB" w14:textId="06561891" w:rsidR="00DF47BE" w:rsidRPr="00476D2F" w:rsidRDefault="00DF47BE">
      <w:r w:rsidRPr="00476D2F">
        <w:t xml:space="preserve">The ITSM </w:t>
      </w:r>
      <w:r w:rsidR="00334967" w:rsidRPr="00476D2F">
        <w:t>compiles</w:t>
      </w:r>
      <w:r w:rsidRPr="00476D2F">
        <w:t xml:space="preserve"> this IFL definition and must forward to each NA the files obtained from this compilation. Section 6 of document [</w:t>
      </w:r>
      <w:r w:rsidR="00CC3A4B" w:rsidRPr="00476D2F">
        <w:fldChar w:fldCharType="begin"/>
      </w:r>
      <w:r w:rsidR="00CC3A4B" w:rsidRPr="00476D2F">
        <w:instrText xml:space="preserve"> REF R9 \h </w:instrText>
      </w:r>
      <w:r w:rsidR="00CC3A4B" w:rsidRPr="00476D2F">
        <w:fldChar w:fldCharType="separate"/>
      </w:r>
      <w:r w:rsidR="004501EF" w:rsidRPr="000C1B4B">
        <w:rPr>
          <w:szCs w:val="24"/>
        </w:rPr>
        <w:t>R</w:t>
      </w:r>
      <w:r w:rsidR="004501EF">
        <w:rPr>
          <w:noProof/>
          <w:szCs w:val="24"/>
        </w:rPr>
        <w:t>09</w:t>
      </w:r>
      <w:r w:rsidR="00CC3A4B" w:rsidRPr="00476D2F">
        <w:fldChar w:fldCharType="end"/>
      </w:r>
      <w:r w:rsidRPr="00476D2F">
        <w:t xml:space="preserve">] </w:t>
      </w:r>
      <w:proofErr w:type="gramStart"/>
      <w:r w:rsidRPr="00476D2F">
        <w:t>has to</w:t>
      </w:r>
      <w:proofErr w:type="gramEnd"/>
      <w:r w:rsidRPr="00476D2F">
        <w:t xml:space="preserve"> be followed for this process.</w:t>
      </w:r>
    </w:p>
    <w:p w14:paraId="24EE7DCC" w14:textId="77777777" w:rsidR="00DF47BE" w:rsidRPr="00476D2F" w:rsidRDefault="00DF47BE">
      <w:r w:rsidRPr="00476D2F">
        <w:t>The IDL definition of CCN Messages for each domain is based on the following syntax:</w:t>
      </w:r>
    </w:p>
    <w:p w14:paraId="24EE7DCD" w14:textId="77777777" w:rsidR="00DF47BE" w:rsidRPr="00476D2F" w:rsidRDefault="000534C0">
      <w:pPr>
        <w:jc w:val="center"/>
      </w:pPr>
      <w:r w:rsidRPr="00476D2F">
        <w:rPr>
          <w:noProof/>
          <w:lang w:val="en-IE" w:eastAsia="en-IE"/>
        </w:rPr>
        <w:drawing>
          <wp:inline distT="0" distB="0" distL="0" distR="0" wp14:anchorId="24EE7E79" wp14:editId="24EE7E7A">
            <wp:extent cx="5753100" cy="55816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3" cstate="print"/>
                    <a:srcRect/>
                    <a:stretch>
                      <a:fillRect/>
                    </a:stretch>
                  </pic:blipFill>
                  <pic:spPr bwMode="auto">
                    <a:xfrm>
                      <a:off x="0" y="0"/>
                      <a:ext cx="5753100" cy="5581650"/>
                    </a:xfrm>
                    <a:prstGeom prst="rect">
                      <a:avLst/>
                    </a:prstGeom>
                    <a:noFill/>
                    <a:ln w="9525">
                      <a:noFill/>
                      <a:miter lim="800000"/>
                      <a:headEnd/>
                      <a:tailEnd/>
                    </a:ln>
                  </pic:spPr>
                </pic:pic>
              </a:graphicData>
            </a:graphic>
          </wp:inline>
        </w:drawing>
      </w:r>
    </w:p>
    <w:p w14:paraId="24EE7DCE" w14:textId="421C8A03" w:rsidR="00DF47BE" w:rsidRPr="00476D2F" w:rsidRDefault="00DF47BE" w:rsidP="008F703C">
      <w:pPr>
        <w:pStyle w:val="Caption"/>
      </w:pPr>
      <w:bookmarkStart w:id="2215" w:name="_Ref162340799"/>
      <w:bookmarkStart w:id="2216" w:name="_Ref162340790"/>
      <w:bookmarkStart w:id="2217" w:name="_Toc526249309"/>
      <w:bookmarkStart w:id="2218" w:name="_Toc185900926"/>
      <w:r w:rsidRPr="00476D2F">
        <w:t xml:space="preserve">Figure </w:t>
      </w:r>
      <w:r w:rsidR="005F54AB" w:rsidRPr="00476D2F">
        <w:fldChar w:fldCharType="begin"/>
      </w:r>
      <w:r w:rsidRPr="00476D2F">
        <w:instrText xml:space="preserve"> SEQ Figure \* ARABIC </w:instrText>
      </w:r>
      <w:r w:rsidR="005F54AB" w:rsidRPr="00476D2F">
        <w:fldChar w:fldCharType="separate"/>
      </w:r>
      <w:r w:rsidR="004501EF">
        <w:rPr>
          <w:noProof/>
        </w:rPr>
        <w:t>49</w:t>
      </w:r>
      <w:r w:rsidR="005F54AB" w:rsidRPr="00476D2F">
        <w:fldChar w:fldCharType="end"/>
      </w:r>
      <w:bookmarkEnd w:id="2215"/>
      <w:r w:rsidRPr="00476D2F">
        <w:t>: Example of IDL definition of CCN Messages for NCTS</w:t>
      </w:r>
      <w:bookmarkEnd w:id="2216"/>
      <w:bookmarkEnd w:id="2217"/>
      <w:bookmarkEnd w:id="2218"/>
    </w:p>
    <w:p w14:paraId="24EE7DD6" w14:textId="77777777" w:rsidR="00C46EEC" w:rsidRPr="00476D2F" w:rsidRDefault="00C46EEC" w:rsidP="00C46EEC"/>
    <w:p w14:paraId="26C71E85" w14:textId="41ABCBB0" w:rsidR="00B77F97" w:rsidRPr="00476D2F" w:rsidRDefault="00B77F97">
      <w:pPr>
        <w:spacing w:before="0"/>
        <w:jc w:val="left"/>
        <w:rPr>
          <w:b/>
          <w:sz w:val="28"/>
        </w:rPr>
      </w:pPr>
      <w:bookmarkStart w:id="2219" w:name="_Toc470515303"/>
      <w:bookmarkStart w:id="2220" w:name="_Toc473625782"/>
      <w:bookmarkStart w:id="2221" w:name="_Toc473732646"/>
      <w:bookmarkStart w:id="2222" w:name="_Toc473825739"/>
      <w:bookmarkStart w:id="2223" w:name="_Toc77048963"/>
      <w:bookmarkStart w:id="2224" w:name="_Toc259460431"/>
      <w:bookmarkStart w:id="2225" w:name="_Toc526170560"/>
    </w:p>
    <w:p w14:paraId="24EE7DD7" w14:textId="20779620" w:rsidR="00DF47BE" w:rsidRPr="00476D2F" w:rsidRDefault="00DF47BE">
      <w:pPr>
        <w:pStyle w:val="Heading2"/>
      </w:pPr>
      <w:bookmarkStart w:id="2226" w:name="_Toc185900845"/>
      <w:r w:rsidRPr="00476D2F">
        <w:t>Description of statistics</w:t>
      </w:r>
      <w:bookmarkStart w:id="2227" w:name="_Toc470515304"/>
      <w:bookmarkStart w:id="2228" w:name="_Toc473625783"/>
      <w:bookmarkStart w:id="2229" w:name="_Toc473732647"/>
      <w:bookmarkStart w:id="2230" w:name="_Toc473825740"/>
      <w:bookmarkEnd w:id="2219"/>
      <w:bookmarkEnd w:id="2220"/>
      <w:bookmarkEnd w:id="2221"/>
      <w:bookmarkEnd w:id="2222"/>
      <w:bookmarkEnd w:id="2223"/>
      <w:bookmarkEnd w:id="2224"/>
      <w:bookmarkEnd w:id="2225"/>
      <w:bookmarkEnd w:id="2226"/>
    </w:p>
    <w:p w14:paraId="24EE7DD8" w14:textId="77777777" w:rsidR="00DF47BE" w:rsidRPr="00476D2F" w:rsidRDefault="00DF47BE" w:rsidP="006F347D">
      <w:pPr>
        <w:pStyle w:val="Heading3"/>
      </w:pPr>
      <w:bookmarkStart w:id="2231" w:name="_Toc259460432"/>
      <w:bookmarkStart w:id="2232" w:name="_Toc526170561"/>
      <w:bookmarkStart w:id="2233" w:name="_Toc185900846"/>
      <w:r w:rsidRPr="00476D2F">
        <w:t>Introduction</w:t>
      </w:r>
      <w:bookmarkEnd w:id="2227"/>
      <w:bookmarkEnd w:id="2228"/>
      <w:bookmarkEnd w:id="2229"/>
      <w:bookmarkEnd w:id="2230"/>
      <w:bookmarkEnd w:id="2231"/>
      <w:bookmarkEnd w:id="2232"/>
      <w:bookmarkEnd w:id="2233"/>
    </w:p>
    <w:p w14:paraId="24EE7DD9" w14:textId="3757FE69" w:rsidR="00DF47BE" w:rsidRPr="00476D2F" w:rsidRDefault="00DF47BE">
      <w:r w:rsidRPr="00476D2F">
        <w:t xml:space="preserve">The explanations in this chapter are extracted and summarised from documents produced by </w:t>
      </w:r>
      <w:r w:rsidR="0012044A">
        <w:t>ITSM</w:t>
      </w:r>
      <w:r w:rsidR="00AD5197" w:rsidRPr="00AD5197">
        <w:t xml:space="preserve"> Contractor</w:t>
      </w:r>
      <w:r w:rsidRPr="00476D2F">
        <w:t>.</w:t>
      </w:r>
    </w:p>
    <w:p w14:paraId="24EE7DDA" w14:textId="77777777" w:rsidR="00DF47BE" w:rsidRPr="00476D2F" w:rsidRDefault="00DF47BE">
      <w:r w:rsidRPr="00476D2F">
        <w:t>The CCN/CSI system includes a statistics service, which allows collection of various statistics information about the traffic generated by any application domain relying on the CCN/CSI infrastructure.</w:t>
      </w:r>
    </w:p>
    <w:p w14:paraId="24EE7DDB" w14:textId="32066942" w:rsidR="00DF47BE" w:rsidRPr="00476D2F" w:rsidRDefault="00DF47BE">
      <w:r w:rsidRPr="00476D2F">
        <w:t xml:space="preserve">Files holding statistics information are first created locally on each CCN gateway, are later </w:t>
      </w:r>
      <w:proofErr w:type="gramStart"/>
      <w:r w:rsidRPr="00476D2F">
        <w:t>transferred</w:t>
      </w:r>
      <w:proofErr w:type="gramEnd"/>
      <w:r w:rsidRPr="00476D2F">
        <w:t xml:space="preserve"> and archived on a </w:t>
      </w:r>
      <w:r w:rsidR="0012044A">
        <w:t>ITSM</w:t>
      </w:r>
      <w:r w:rsidR="00AD5197" w:rsidRPr="00AD5197">
        <w:t xml:space="preserve"> Contractor</w:t>
      </w:r>
      <w:r w:rsidR="003349D1" w:rsidRPr="00476D2F">
        <w:t xml:space="preserve"> </w:t>
      </w:r>
      <w:r w:rsidRPr="00476D2F">
        <w:t>gateway and are finally dispatched to the ITSM. See [</w:t>
      </w:r>
      <w:r w:rsidR="00A9312B" w:rsidRPr="00476D2F">
        <w:fldChar w:fldCharType="begin"/>
      </w:r>
      <w:r w:rsidR="00A9312B" w:rsidRPr="00476D2F">
        <w:instrText xml:space="preserve"> REF CCNAD1 \h  \* MERGEFORMAT </w:instrText>
      </w:r>
      <w:r w:rsidR="00A9312B" w:rsidRPr="00476D2F">
        <w:fldChar w:fldCharType="separate"/>
      </w:r>
      <w:r w:rsidR="004501EF" w:rsidRPr="004501EF">
        <w:t>A1</w:t>
      </w:r>
      <w:r w:rsidR="00A9312B" w:rsidRPr="00476D2F">
        <w:fldChar w:fldCharType="end"/>
      </w:r>
      <w:r w:rsidRPr="00476D2F">
        <w:t>] for details about the CCN/CSI statistics generation, centralisation and dispatch processes and [</w:t>
      </w:r>
      <w:r w:rsidR="00A9312B" w:rsidRPr="00476D2F">
        <w:fldChar w:fldCharType="begin"/>
      </w:r>
      <w:r w:rsidR="00A9312B" w:rsidRPr="00476D2F">
        <w:instrText xml:space="preserve"> REF CCNAD2 \h  \* MERGEFORMAT </w:instrText>
      </w:r>
      <w:r w:rsidR="00A9312B" w:rsidRPr="00476D2F">
        <w:fldChar w:fldCharType="separate"/>
      </w:r>
      <w:r w:rsidR="004501EF" w:rsidRPr="004501EF">
        <w:t>A2</w:t>
      </w:r>
      <w:r w:rsidR="00A9312B" w:rsidRPr="00476D2F">
        <w:fldChar w:fldCharType="end"/>
      </w:r>
      <w:r w:rsidRPr="00476D2F">
        <w:t xml:space="preserve">] for the specification of the CSI application to be used by ITSM to receive the statistics files dispatched by the </w:t>
      </w:r>
      <w:r w:rsidR="0012044A">
        <w:t>ITSM</w:t>
      </w:r>
      <w:r w:rsidR="00AD5197" w:rsidRPr="00AD5197">
        <w:t xml:space="preserve"> Contractor</w:t>
      </w:r>
      <w:r w:rsidR="003349D1" w:rsidRPr="00476D2F">
        <w:t xml:space="preserve"> </w:t>
      </w:r>
      <w:r w:rsidRPr="00476D2F">
        <w:t>.</w:t>
      </w:r>
    </w:p>
    <w:p w14:paraId="24EE7DDC" w14:textId="0969E912" w:rsidR="00DF47BE" w:rsidRPr="00476D2F" w:rsidRDefault="00DF47BE" w:rsidP="006F347D">
      <w:pPr>
        <w:pStyle w:val="Heading3"/>
      </w:pPr>
      <w:bookmarkStart w:id="2234" w:name="_Toc470515305"/>
      <w:bookmarkStart w:id="2235" w:name="_Toc473625784"/>
      <w:bookmarkStart w:id="2236" w:name="_Toc473732648"/>
      <w:bookmarkStart w:id="2237" w:name="_Toc473825741"/>
      <w:bookmarkStart w:id="2238" w:name="_Toc259460433"/>
      <w:bookmarkStart w:id="2239" w:name="_Toc526170562"/>
      <w:bookmarkStart w:id="2240" w:name="_Toc185900847"/>
      <w:r w:rsidRPr="00476D2F">
        <w:t xml:space="preserve">Requirement to be fulfilled by </w:t>
      </w:r>
      <w:bookmarkEnd w:id="2234"/>
      <w:bookmarkEnd w:id="2235"/>
      <w:bookmarkEnd w:id="2236"/>
      <w:bookmarkEnd w:id="2237"/>
      <w:bookmarkEnd w:id="2238"/>
      <w:bookmarkEnd w:id="2239"/>
      <w:r w:rsidR="0012044A">
        <w:t>ITSM</w:t>
      </w:r>
      <w:r w:rsidR="00AD5197" w:rsidRPr="00AD5197">
        <w:t xml:space="preserve"> Contractor</w:t>
      </w:r>
      <w:bookmarkEnd w:id="2240"/>
    </w:p>
    <w:p w14:paraId="24EE7DDD" w14:textId="77777777" w:rsidR="00DF47BE" w:rsidRPr="00476D2F" w:rsidRDefault="00DF47BE">
      <w:r w:rsidRPr="00476D2F">
        <w:t xml:space="preserve">Two pairs of daily statistics files must be generated on each CCN gateway participating in the Customs systems: one pair for each system and each pair will consist of two files. </w:t>
      </w:r>
    </w:p>
    <w:p w14:paraId="24EE7DDE" w14:textId="77777777" w:rsidR="00DF47BE" w:rsidRPr="00476D2F" w:rsidRDefault="00DF47BE">
      <w:r w:rsidRPr="00476D2F">
        <w:t>The first file (</w:t>
      </w:r>
      <w:r w:rsidRPr="00476D2F">
        <w:rPr>
          <w:b/>
        </w:rPr>
        <w:t>MSGS</w:t>
      </w:r>
      <w:r w:rsidRPr="00476D2F">
        <w:t>) provides information about the Customs system application messages. It contains a detailed view of the type, number and size of the Customs system application messages exchanged between the NA participating in the Customs system during that day.</w:t>
      </w:r>
    </w:p>
    <w:p w14:paraId="24EE7DDF" w14:textId="77777777" w:rsidR="00DF47BE" w:rsidRPr="00476D2F" w:rsidRDefault="00DF47BE">
      <w:r w:rsidRPr="00476D2F">
        <w:t>The second file (</w:t>
      </w:r>
      <w:r w:rsidRPr="00476D2F">
        <w:rPr>
          <w:b/>
        </w:rPr>
        <w:t>REPS</w:t>
      </w:r>
      <w:r w:rsidRPr="00476D2F">
        <w:t>) provides information about the report messages associated to these Customs system application messages. It contains a detailed view of the type and number of report messages associated to these Customs system application messages during that day.</w:t>
      </w:r>
    </w:p>
    <w:p w14:paraId="38B801DA" w14:textId="77777777" w:rsidR="00260CA4" w:rsidRPr="00476D2F" w:rsidRDefault="00260CA4">
      <w:pPr>
        <w:spacing w:before="0"/>
        <w:jc w:val="left"/>
        <w:rPr>
          <w:b/>
          <w:i/>
        </w:rPr>
      </w:pPr>
      <w:bookmarkStart w:id="2241" w:name="_Toc470515306"/>
      <w:bookmarkStart w:id="2242" w:name="_Toc473625785"/>
      <w:bookmarkStart w:id="2243" w:name="_Toc473732649"/>
      <w:bookmarkStart w:id="2244" w:name="_Toc473825742"/>
      <w:bookmarkStart w:id="2245" w:name="_Toc259460434"/>
      <w:bookmarkStart w:id="2246" w:name="_Toc526170563"/>
      <w:r w:rsidRPr="00476D2F">
        <w:br w:type="page"/>
      </w:r>
    </w:p>
    <w:p w14:paraId="24EE7DE0" w14:textId="74032BE6" w:rsidR="00DF47BE" w:rsidRPr="00476D2F" w:rsidRDefault="00DF47BE" w:rsidP="006F347D">
      <w:pPr>
        <w:pStyle w:val="Heading3"/>
      </w:pPr>
      <w:bookmarkStart w:id="2247" w:name="_Toc185900848"/>
      <w:r w:rsidRPr="00476D2F">
        <w:t>Specification of the MSGS file</w:t>
      </w:r>
      <w:bookmarkEnd w:id="2241"/>
      <w:bookmarkEnd w:id="2242"/>
      <w:bookmarkEnd w:id="2243"/>
      <w:bookmarkEnd w:id="2244"/>
      <w:bookmarkEnd w:id="2245"/>
      <w:bookmarkEnd w:id="2246"/>
      <w:bookmarkEnd w:id="2247"/>
    </w:p>
    <w:p w14:paraId="24EE7DE1" w14:textId="09183A20" w:rsidR="00DF47BE" w:rsidRPr="00476D2F" w:rsidRDefault="00DF47BE">
      <w:pPr>
        <w:spacing w:after="120"/>
        <w:ind w:left="562"/>
      </w:pPr>
      <w:r w:rsidRPr="00476D2F">
        <w:t xml:space="preserve">The </w:t>
      </w:r>
      <w:r w:rsidRPr="00476D2F">
        <w:rPr>
          <w:b/>
        </w:rPr>
        <w:t xml:space="preserve">MSGS </w:t>
      </w:r>
      <w:r w:rsidRPr="00476D2F">
        <w:t>file is a plain ASCII file, composed of a sequence of lines formatted as follows: NA;DIR;TYPE;NBMSG;AVSZ;MINSZ;MAXSZ (</w:t>
      </w:r>
      <w:r w:rsidR="00A9312B" w:rsidRPr="00476D2F">
        <w:fldChar w:fldCharType="begin"/>
      </w:r>
      <w:r w:rsidR="00A9312B" w:rsidRPr="00476D2F">
        <w:instrText xml:space="preserve"> REF _Ref162341698 \h  \* MERGEFORMAT </w:instrText>
      </w:r>
      <w:r w:rsidR="00A9312B" w:rsidRPr="00476D2F">
        <w:fldChar w:fldCharType="separate"/>
      </w:r>
      <w:r w:rsidR="004501EF" w:rsidRPr="00476D2F">
        <w:t xml:space="preserve">Table </w:t>
      </w:r>
      <w:r w:rsidR="004501EF">
        <w:t>86</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E3" w14:textId="77777777" w:rsidTr="0042070E">
        <w:trPr>
          <w:jc w:val="center"/>
        </w:trPr>
        <w:tc>
          <w:tcPr>
            <w:tcW w:w="9180" w:type="dxa"/>
            <w:gridSpan w:val="2"/>
            <w:shd w:val="clear" w:color="auto" w:fill="002060"/>
          </w:tcPr>
          <w:p w14:paraId="24EE7DE2" w14:textId="77777777" w:rsidR="00DF47BE" w:rsidRPr="00476D2F" w:rsidRDefault="00DF47BE">
            <w:pPr>
              <w:spacing w:before="120" w:after="120"/>
              <w:jc w:val="center"/>
              <w:rPr>
                <w:b/>
              </w:rPr>
            </w:pPr>
            <w:bookmarkStart w:id="2248" w:name="_Toc470515307"/>
            <w:bookmarkStart w:id="2249" w:name="_Toc473625786"/>
            <w:bookmarkStart w:id="2250" w:name="_Toc473732650"/>
            <w:bookmarkStart w:id="2251" w:name="_Toc473825743"/>
            <w:r w:rsidRPr="00476D2F">
              <w:rPr>
                <w:b/>
              </w:rPr>
              <w:t>Specification of the MSGS file</w:t>
            </w:r>
          </w:p>
        </w:tc>
      </w:tr>
      <w:tr w:rsidR="00DF47BE" w:rsidRPr="00110E6A" w14:paraId="24EE7DE6" w14:textId="77777777" w:rsidTr="0042070E">
        <w:trPr>
          <w:jc w:val="center"/>
        </w:trPr>
        <w:tc>
          <w:tcPr>
            <w:tcW w:w="1134" w:type="dxa"/>
            <w:shd w:val="clear" w:color="auto" w:fill="F2F2F2"/>
          </w:tcPr>
          <w:p w14:paraId="24EE7DE4" w14:textId="77777777" w:rsidR="00DF47BE" w:rsidRPr="00476D2F" w:rsidRDefault="00DF47BE">
            <w:pPr>
              <w:spacing w:before="120" w:after="120"/>
              <w:rPr>
                <w:b/>
              </w:rPr>
            </w:pPr>
            <w:r w:rsidRPr="00476D2F">
              <w:rPr>
                <w:b/>
              </w:rPr>
              <w:t>NA</w:t>
            </w:r>
          </w:p>
        </w:tc>
        <w:tc>
          <w:tcPr>
            <w:tcW w:w="8046" w:type="dxa"/>
            <w:shd w:val="clear" w:color="auto" w:fill="F2F2F2"/>
          </w:tcPr>
          <w:p w14:paraId="24EE7DE5" w14:textId="77777777" w:rsidR="00DF47BE" w:rsidRPr="00476D2F" w:rsidRDefault="00DF47BE">
            <w:pPr>
              <w:spacing w:before="120" w:after="120"/>
            </w:pPr>
            <w:r w:rsidRPr="00476D2F">
              <w:t>Is the ISO identifier of the remote NA for which statistics are provided (</w:t>
            </w:r>
            <w:r w:rsidRPr="00476D2F">
              <w:rPr>
                <w:b/>
              </w:rPr>
              <w:t>AT</w:t>
            </w:r>
            <w:r w:rsidRPr="00476D2F">
              <w:t xml:space="preserve">, </w:t>
            </w:r>
            <w:r w:rsidRPr="00476D2F">
              <w:rPr>
                <w:b/>
              </w:rPr>
              <w:t>BE</w:t>
            </w:r>
            <w:r w:rsidRPr="00476D2F">
              <w:t>, …).</w:t>
            </w:r>
          </w:p>
        </w:tc>
      </w:tr>
      <w:tr w:rsidR="00DF47BE" w:rsidRPr="00110E6A" w14:paraId="24EE7DE9" w14:textId="77777777" w:rsidTr="0042070E">
        <w:trPr>
          <w:jc w:val="center"/>
        </w:trPr>
        <w:tc>
          <w:tcPr>
            <w:tcW w:w="1134" w:type="dxa"/>
          </w:tcPr>
          <w:p w14:paraId="24EE7DE7" w14:textId="77777777" w:rsidR="00DF47BE" w:rsidRPr="00476D2F" w:rsidRDefault="00DF47BE">
            <w:pPr>
              <w:spacing w:before="120" w:after="120"/>
              <w:rPr>
                <w:b/>
              </w:rPr>
            </w:pPr>
            <w:r w:rsidRPr="00476D2F">
              <w:rPr>
                <w:b/>
              </w:rPr>
              <w:t>DIR</w:t>
            </w:r>
          </w:p>
        </w:tc>
        <w:tc>
          <w:tcPr>
            <w:tcW w:w="8046" w:type="dxa"/>
          </w:tcPr>
          <w:p w14:paraId="24EE7DE8" w14:textId="2E98D186" w:rsidR="00DF47BE" w:rsidRPr="00476D2F" w:rsidRDefault="00DF47BE">
            <w:pPr>
              <w:spacing w:before="120" w:after="120"/>
            </w:pPr>
            <w:r w:rsidRPr="00476D2F">
              <w:t>Indicates whether the statistics provided concern outgoing or incoming Customs system application messages (“O”</w:t>
            </w:r>
            <w:r w:rsidRPr="00476D2F">
              <w:rPr>
                <w:b/>
              </w:rPr>
              <w:t xml:space="preserve"> </w:t>
            </w:r>
            <w:r w:rsidRPr="00476D2F">
              <w:t xml:space="preserve">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DEC" w14:textId="77777777" w:rsidTr="0042070E">
        <w:trPr>
          <w:jc w:val="center"/>
        </w:trPr>
        <w:tc>
          <w:tcPr>
            <w:tcW w:w="1134" w:type="dxa"/>
            <w:shd w:val="clear" w:color="auto" w:fill="F2F2F2"/>
          </w:tcPr>
          <w:p w14:paraId="24EE7DEA" w14:textId="77777777" w:rsidR="00DF47BE" w:rsidRPr="00476D2F" w:rsidRDefault="00DF47BE">
            <w:pPr>
              <w:spacing w:before="120" w:after="120"/>
              <w:rPr>
                <w:b/>
              </w:rPr>
            </w:pPr>
            <w:r w:rsidRPr="00476D2F">
              <w:rPr>
                <w:b/>
              </w:rPr>
              <w:t>TYPE</w:t>
            </w:r>
          </w:p>
        </w:tc>
        <w:tc>
          <w:tcPr>
            <w:tcW w:w="8046" w:type="dxa"/>
            <w:shd w:val="clear" w:color="auto" w:fill="F2F2F2"/>
          </w:tcPr>
          <w:p w14:paraId="24EE7DEB" w14:textId="77777777" w:rsidR="00DF47BE" w:rsidRPr="00476D2F" w:rsidRDefault="00DF47BE">
            <w:pPr>
              <w:spacing w:before="120" w:after="120"/>
            </w:pPr>
            <w:r w:rsidRPr="00476D2F">
              <w:t xml:space="preserve">Is the CCN/CSI message type identifier for which statistics are provided; it is identical to the </w:t>
            </w:r>
            <w:proofErr w:type="spellStart"/>
            <w:r w:rsidRPr="00476D2F">
              <w:t>MessageTypeId</w:t>
            </w:r>
            <w:proofErr w:type="spellEnd"/>
            <w:r w:rsidRPr="00476D2F">
              <w:t xml:space="preserve"> listed in the domain specific volumes.</w:t>
            </w:r>
          </w:p>
        </w:tc>
      </w:tr>
      <w:tr w:rsidR="00DF47BE" w:rsidRPr="00110E6A" w14:paraId="24EE7DEF" w14:textId="77777777" w:rsidTr="0042070E">
        <w:trPr>
          <w:jc w:val="center"/>
        </w:trPr>
        <w:tc>
          <w:tcPr>
            <w:tcW w:w="1134" w:type="dxa"/>
          </w:tcPr>
          <w:p w14:paraId="24EE7DED" w14:textId="77777777" w:rsidR="00DF47BE" w:rsidRPr="00476D2F" w:rsidRDefault="00DF47BE">
            <w:pPr>
              <w:spacing w:before="120" w:after="120"/>
              <w:rPr>
                <w:b/>
              </w:rPr>
            </w:pPr>
            <w:r w:rsidRPr="00476D2F">
              <w:rPr>
                <w:b/>
              </w:rPr>
              <w:t>NBMSG</w:t>
            </w:r>
          </w:p>
        </w:tc>
        <w:tc>
          <w:tcPr>
            <w:tcW w:w="8046" w:type="dxa"/>
          </w:tcPr>
          <w:p w14:paraId="24EE7DEE" w14:textId="77777777" w:rsidR="00DF47BE" w:rsidRPr="00476D2F" w:rsidRDefault="00DF47BE">
            <w:pPr>
              <w:spacing w:before="120" w:after="120"/>
            </w:pPr>
            <w:r w:rsidRPr="00476D2F">
              <w:t xml:space="preserve">Gives the number of Customs system application messages of type </w:t>
            </w:r>
            <w:proofErr w:type="spellStart"/>
            <w:r w:rsidRPr="00476D2F">
              <w:t>TYPE</w:t>
            </w:r>
            <w:proofErr w:type="spellEnd"/>
            <w:r w:rsidRPr="00476D2F">
              <w:t xml:space="preserve"> sent (DIR = “O”) or received (DIR = “I”) to or from administration NA.</w:t>
            </w:r>
          </w:p>
        </w:tc>
      </w:tr>
      <w:tr w:rsidR="00DF47BE" w:rsidRPr="00110E6A" w14:paraId="24EE7DF2" w14:textId="77777777" w:rsidTr="0042070E">
        <w:trPr>
          <w:trHeight w:val="87"/>
          <w:jc w:val="center"/>
        </w:trPr>
        <w:tc>
          <w:tcPr>
            <w:tcW w:w="1134" w:type="dxa"/>
            <w:shd w:val="clear" w:color="auto" w:fill="F2F2F2"/>
          </w:tcPr>
          <w:p w14:paraId="24EE7DF0" w14:textId="77777777" w:rsidR="00DF47BE" w:rsidRPr="00476D2F" w:rsidRDefault="00DF47BE">
            <w:pPr>
              <w:spacing w:before="120" w:after="120"/>
              <w:rPr>
                <w:b/>
              </w:rPr>
            </w:pPr>
            <w:r w:rsidRPr="00476D2F">
              <w:rPr>
                <w:b/>
              </w:rPr>
              <w:t>AVSZ</w:t>
            </w:r>
          </w:p>
        </w:tc>
        <w:tc>
          <w:tcPr>
            <w:tcW w:w="8046" w:type="dxa"/>
            <w:shd w:val="clear" w:color="auto" w:fill="F2F2F2"/>
          </w:tcPr>
          <w:p w14:paraId="24EE7DF1" w14:textId="77777777" w:rsidR="00DF47BE" w:rsidRPr="00476D2F" w:rsidRDefault="00DF47BE">
            <w:pPr>
              <w:spacing w:before="120" w:after="120"/>
            </w:pPr>
            <w:r w:rsidRPr="00476D2F">
              <w:t>Gives the average size of these NBMSG messages.</w:t>
            </w:r>
          </w:p>
        </w:tc>
      </w:tr>
      <w:tr w:rsidR="00DF47BE" w:rsidRPr="00110E6A" w14:paraId="24EE7DF5" w14:textId="77777777" w:rsidTr="0042070E">
        <w:trPr>
          <w:jc w:val="center"/>
        </w:trPr>
        <w:tc>
          <w:tcPr>
            <w:tcW w:w="1134" w:type="dxa"/>
          </w:tcPr>
          <w:p w14:paraId="24EE7DF3" w14:textId="77777777" w:rsidR="00DF47BE" w:rsidRPr="00476D2F" w:rsidRDefault="00DF47BE">
            <w:pPr>
              <w:spacing w:before="120" w:after="120"/>
              <w:rPr>
                <w:b/>
              </w:rPr>
            </w:pPr>
            <w:r w:rsidRPr="00476D2F">
              <w:rPr>
                <w:b/>
              </w:rPr>
              <w:t>MINSZ</w:t>
            </w:r>
          </w:p>
        </w:tc>
        <w:tc>
          <w:tcPr>
            <w:tcW w:w="8046" w:type="dxa"/>
          </w:tcPr>
          <w:p w14:paraId="24EE7DF4" w14:textId="77777777" w:rsidR="00DF47BE" w:rsidRPr="00476D2F" w:rsidRDefault="00DF47BE">
            <w:pPr>
              <w:spacing w:before="120" w:after="120"/>
            </w:pPr>
            <w:r w:rsidRPr="00476D2F">
              <w:t>Gives the minimum message size among these NBMSG messages.</w:t>
            </w:r>
          </w:p>
        </w:tc>
      </w:tr>
      <w:tr w:rsidR="00DF47BE" w:rsidRPr="00110E6A" w14:paraId="24EE7DF8" w14:textId="77777777" w:rsidTr="0042070E">
        <w:trPr>
          <w:trHeight w:val="87"/>
          <w:jc w:val="center"/>
        </w:trPr>
        <w:tc>
          <w:tcPr>
            <w:tcW w:w="1134" w:type="dxa"/>
            <w:shd w:val="clear" w:color="auto" w:fill="F2F2F2"/>
          </w:tcPr>
          <w:p w14:paraId="24EE7DF6" w14:textId="77777777" w:rsidR="00DF47BE" w:rsidRPr="00476D2F" w:rsidRDefault="00DF47BE">
            <w:pPr>
              <w:spacing w:before="120" w:after="120"/>
              <w:rPr>
                <w:b/>
              </w:rPr>
            </w:pPr>
            <w:r w:rsidRPr="00476D2F">
              <w:rPr>
                <w:b/>
              </w:rPr>
              <w:t>MAXSZ</w:t>
            </w:r>
          </w:p>
        </w:tc>
        <w:tc>
          <w:tcPr>
            <w:tcW w:w="8046" w:type="dxa"/>
            <w:shd w:val="clear" w:color="auto" w:fill="F2F2F2"/>
          </w:tcPr>
          <w:p w14:paraId="24EE7DF7" w14:textId="77777777" w:rsidR="00DF47BE" w:rsidRPr="00476D2F" w:rsidRDefault="00DF47BE">
            <w:pPr>
              <w:spacing w:before="120" w:after="120"/>
            </w:pPr>
            <w:r w:rsidRPr="00476D2F">
              <w:t>Gives the maximum message size among these NBMSG messages.</w:t>
            </w:r>
          </w:p>
        </w:tc>
      </w:tr>
    </w:tbl>
    <w:p w14:paraId="24EE7DF9" w14:textId="5C559955" w:rsidR="00DF47BE" w:rsidRPr="00476D2F" w:rsidRDefault="00DF47BE" w:rsidP="008F703C">
      <w:pPr>
        <w:pStyle w:val="Caption"/>
      </w:pPr>
      <w:bookmarkStart w:id="2252" w:name="_Ref162341698"/>
      <w:bookmarkStart w:id="2253" w:name="_Toc185901012"/>
      <w:r w:rsidRPr="00476D2F">
        <w:t xml:space="preserve">Table </w:t>
      </w:r>
      <w:r w:rsidR="002C7E76">
        <w:fldChar w:fldCharType="begin"/>
      </w:r>
      <w:r w:rsidR="002C7E76">
        <w:instrText xml:space="preserve"> SEQ Table \* ARABIC </w:instrText>
      </w:r>
      <w:r w:rsidR="002C7E76">
        <w:fldChar w:fldCharType="separate"/>
      </w:r>
      <w:r w:rsidR="004501EF">
        <w:rPr>
          <w:noProof/>
        </w:rPr>
        <w:t>86</w:t>
      </w:r>
      <w:r w:rsidR="002C7E76">
        <w:fldChar w:fldCharType="end"/>
      </w:r>
      <w:bookmarkEnd w:id="2252"/>
      <w:r w:rsidRPr="00476D2F">
        <w:t>: Specification of the MSGS file</w:t>
      </w:r>
      <w:bookmarkEnd w:id="2253"/>
    </w:p>
    <w:p w14:paraId="5BE5608C" w14:textId="77777777" w:rsidR="00260CA4" w:rsidRPr="00476D2F" w:rsidRDefault="00260CA4">
      <w:pPr>
        <w:spacing w:before="0"/>
        <w:jc w:val="left"/>
        <w:rPr>
          <w:b/>
          <w:i/>
        </w:rPr>
      </w:pPr>
      <w:bookmarkStart w:id="2254" w:name="_Toc259460435"/>
      <w:bookmarkStart w:id="2255" w:name="_Toc526170564"/>
      <w:r w:rsidRPr="00476D2F">
        <w:br w:type="page"/>
      </w:r>
    </w:p>
    <w:p w14:paraId="24EE7DFA" w14:textId="564AAB6D" w:rsidR="00DF47BE" w:rsidRPr="00476D2F" w:rsidRDefault="00DF47BE" w:rsidP="00301D82">
      <w:pPr>
        <w:pStyle w:val="Heading3"/>
      </w:pPr>
      <w:bookmarkStart w:id="2256" w:name="_Toc185900849"/>
      <w:r w:rsidRPr="00476D2F">
        <w:t>Specification of the REPS file</w:t>
      </w:r>
      <w:bookmarkEnd w:id="2248"/>
      <w:bookmarkEnd w:id="2249"/>
      <w:bookmarkEnd w:id="2250"/>
      <w:bookmarkEnd w:id="2251"/>
      <w:bookmarkEnd w:id="2254"/>
      <w:bookmarkEnd w:id="2255"/>
      <w:bookmarkEnd w:id="2256"/>
    </w:p>
    <w:p w14:paraId="24EE7DFB" w14:textId="7C1B5E54" w:rsidR="00DF47BE" w:rsidRPr="00476D2F" w:rsidRDefault="00DF47BE">
      <w:pPr>
        <w:spacing w:after="120"/>
      </w:pPr>
      <w:r w:rsidRPr="00476D2F">
        <w:t xml:space="preserve">The </w:t>
      </w:r>
      <w:proofErr w:type="gramStart"/>
      <w:r w:rsidRPr="00476D2F">
        <w:rPr>
          <w:b/>
        </w:rPr>
        <w:t>REPS</w:t>
      </w:r>
      <w:proofErr w:type="gramEnd"/>
      <w:r w:rsidRPr="00476D2F">
        <w:rPr>
          <w:b/>
        </w:rPr>
        <w:t xml:space="preserve"> </w:t>
      </w:r>
      <w:r w:rsidRPr="00476D2F">
        <w:t>file is a plain ASCII file, composed of a sequence of lines formatted as follows: NA;DIR;TYPE;NBARR;NBDEL;NBEXC;NBEXP (</w:t>
      </w:r>
      <w:r w:rsidR="00A9312B" w:rsidRPr="00476D2F">
        <w:fldChar w:fldCharType="begin"/>
      </w:r>
      <w:r w:rsidR="00A9312B" w:rsidRPr="00476D2F">
        <w:instrText xml:space="preserve"> REF _Ref162341681 \h  \* MERGEFORMAT </w:instrText>
      </w:r>
      <w:r w:rsidR="00A9312B" w:rsidRPr="00476D2F">
        <w:fldChar w:fldCharType="separate"/>
      </w:r>
      <w:r w:rsidR="004501EF" w:rsidRPr="00476D2F">
        <w:t xml:space="preserve">Table </w:t>
      </w:r>
      <w:r w:rsidR="004501EF">
        <w:t>87</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FD" w14:textId="77777777" w:rsidTr="0042070E">
        <w:trPr>
          <w:jc w:val="center"/>
        </w:trPr>
        <w:tc>
          <w:tcPr>
            <w:tcW w:w="9180" w:type="dxa"/>
            <w:gridSpan w:val="2"/>
            <w:shd w:val="clear" w:color="auto" w:fill="002060"/>
          </w:tcPr>
          <w:p w14:paraId="24EE7DFC" w14:textId="77777777" w:rsidR="00DF47BE" w:rsidRPr="00476D2F" w:rsidRDefault="00DF47BE">
            <w:pPr>
              <w:spacing w:before="120" w:after="120"/>
              <w:jc w:val="center"/>
              <w:rPr>
                <w:b/>
              </w:rPr>
            </w:pPr>
            <w:r w:rsidRPr="00476D2F">
              <w:rPr>
                <w:b/>
              </w:rPr>
              <w:t>Specification of the REPS file</w:t>
            </w:r>
          </w:p>
        </w:tc>
      </w:tr>
      <w:tr w:rsidR="00DF47BE" w:rsidRPr="00110E6A" w14:paraId="24EE7E00" w14:textId="77777777" w:rsidTr="0042070E">
        <w:trPr>
          <w:jc w:val="center"/>
        </w:trPr>
        <w:tc>
          <w:tcPr>
            <w:tcW w:w="1134" w:type="dxa"/>
            <w:shd w:val="clear" w:color="auto" w:fill="F2F2F2"/>
          </w:tcPr>
          <w:p w14:paraId="24EE7DFE" w14:textId="77777777" w:rsidR="00DF47BE" w:rsidRPr="00476D2F" w:rsidRDefault="00DF47BE">
            <w:pPr>
              <w:spacing w:before="120" w:after="120"/>
              <w:rPr>
                <w:b/>
              </w:rPr>
            </w:pPr>
            <w:r w:rsidRPr="00476D2F">
              <w:rPr>
                <w:b/>
              </w:rPr>
              <w:t>NA</w:t>
            </w:r>
          </w:p>
        </w:tc>
        <w:tc>
          <w:tcPr>
            <w:tcW w:w="8046" w:type="dxa"/>
            <w:shd w:val="clear" w:color="auto" w:fill="F2F2F2"/>
          </w:tcPr>
          <w:p w14:paraId="24EE7DFF" w14:textId="77777777" w:rsidR="00DF47BE" w:rsidRPr="00476D2F" w:rsidRDefault="00DF47BE">
            <w:pPr>
              <w:spacing w:before="120" w:after="120"/>
            </w:pPr>
            <w:r w:rsidRPr="00476D2F">
              <w:t>Is the ISO identifier of the remote NA for which statistics are provided (AT, BE, …).</w:t>
            </w:r>
          </w:p>
        </w:tc>
      </w:tr>
      <w:tr w:rsidR="00DF47BE" w:rsidRPr="00110E6A" w14:paraId="24EE7E03" w14:textId="77777777" w:rsidTr="0042070E">
        <w:trPr>
          <w:jc w:val="center"/>
        </w:trPr>
        <w:tc>
          <w:tcPr>
            <w:tcW w:w="1134" w:type="dxa"/>
          </w:tcPr>
          <w:p w14:paraId="24EE7E01" w14:textId="77777777" w:rsidR="00DF47BE" w:rsidRPr="00476D2F" w:rsidRDefault="00DF47BE">
            <w:pPr>
              <w:spacing w:before="120" w:after="120"/>
              <w:rPr>
                <w:b/>
              </w:rPr>
            </w:pPr>
            <w:r w:rsidRPr="00476D2F">
              <w:rPr>
                <w:b/>
              </w:rPr>
              <w:t>DIR</w:t>
            </w:r>
          </w:p>
        </w:tc>
        <w:tc>
          <w:tcPr>
            <w:tcW w:w="8046" w:type="dxa"/>
          </w:tcPr>
          <w:p w14:paraId="24EE7E02" w14:textId="42ED7974" w:rsidR="00DF47BE" w:rsidRPr="00476D2F" w:rsidRDefault="00DF47BE">
            <w:pPr>
              <w:spacing w:before="120" w:after="120"/>
            </w:pPr>
            <w:r w:rsidRPr="00476D2F">
              <w:t xml:space="preserve">Indicates whether the statistics provided concern outgoing or incoming Customs system application messages (“O” 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E06" w14:textId="77777777" w:rsidTr="0042070E">
        <w:trPr>
          <w:jc w:val="center"/>
        </w:trPr>
        <w:tc>
          <w:tcPr>
            <w:tcW w:w="1134" w:type="dxa"/>
            <w:shd w:val="clear" w:color="auto" w:fill="F2F2F2"/>
          </w:tcPr>
          <w:p w14:paraId="24EE7E04" w14:textId="77777777" w:rsidR="00DF47BE" w:rsidRPr="00476D2F" w:rsidRDefault="00DF47BE">
            <w:pPr>
              <w:spacing w:before="120" w:after="120"/>
              <w:rPr>
                <w:b/>
              </w:rPr>
            </w:pPr>
            <w:r w:rsidRPr="00476D2F">
              <w:rPr>
                <w:b/>
              </w:rPr>
              <w:t>TYPE</w:t>
            </w:r>
          </w:p>
        </w:tc>
        <w:tc>
          <w:tcPr>
            <w:tcW w:w="8046" w:type="dxa"/>
            <w:shd w:val="clear" w:color="auto" w:fill="F2F2F2"/>
          </w:tcPr>
          <w:p w14:paraId="24EE7E05" w14:textId="77777777" w:rsidR="00DF47BE" w:rsidRPr="00476D2F" w:rsidRDefault="00DF47BE">
            <w:pPr>
              <w:spacing w:before="120" w:after="120"/>
            </w:pPr>
            <w:r w:rsidRPr="00476D2F">
              <w:t>Is the CCN/CSI message type identifier for which statistics are provided.</w:t>
            </w:r>
          </w:p>
        </w:tc>
      </w:tr>
      <w:tr w:rsidR="00DF47BE" w:rsidRPr="00110E6A" w14:paraId="24EE7E09" w14:textId="77777777" w:rsidTr="0042070E">
        <w:trPr>
          <w:jc w:val="center"/>
        </w:trPr>
        <w:tc>
          <w:tcPr>
            <w:tcW w:w="1134" w:type="dxa"/>
          </w:tcPr>
          <w:p w14:paraId="24EE7E07" w14:textId="77777777" w:rsidR="00DF47BE" w:rsidRPr="00476D2F" w:rsidRDefault="00DF47BE">
            <w:pPr>
              <w:spacing w:before="120" w:after="120"/>
              <w:rPr>
                <w:b/>
              </w:rPr>
            </w:pPr>
            <w:r w:rsidRPr="00476D2F">
              <w:rPr>
                <w:b/>
              </w:rPr>
              <w:t>NBARR</w:t>
            </w:r>
          </w:p>
        </w:tc>
        <w:tc>
          <w:tcPr>
            <w:tcW w:w="8046" w:type="dxa"/>
          </w:tcPr>
          <w:p w14:paraId="24EE7E08" w14:textId="77777777" w:rsidR="00DF47BE" w:rsidRPr="00476D2F" w:rsidRDefault="00DF47BE">
            <w:pPr>
              <w:spacing w:before="120" w:after="120"/>
            </w:pPr>
            <w:r w:rsidRPr="00476D2F">
              <w:t xml:space="preserve">Gives the number of “confirmation on arrival” report messages, generated on Customs system application messages of type </w:t>
            </w:r>
            <w:proofErr w:type="spellStart"/>
            <w:r w:rsidRPr="00476D2F">
              <w:t>TYPE</w:t>
            </w:r>
            <w:proofErr w:type="spellEnd"/>
            <w:r w:rsidRPr="00476D2F">
              <w:t xml:space="preserve"> and sent (DIR = O) or received (DIR = I) to or from administration NA.</w:t>
            </w:r>
          </w:p>
        </w:tc>
      </w:tr>
      <w:tr w:rsidR="00DF47BE" w:rsidRPr="00110E6A" w14:paraId="24EE7E0C" w14:textId="77777777" w:rsidTr="0042070E">
        <w:trPr>
          <w:trHeight w:val="87"/>
          <w:jc w:val="center"/>
        </w:trPr>
        <w:tc>
          <w:tcPr>
            <w:tcW w:w="1134" w:type="dxa"/>
            <w:shd w:val="clear" w:color="auto" w:fill="F2F2F2"/>
          </w:tcPr>
          <w:p w14:paraId="24EE7E0A" w14:textId="77777777" w:rsidR="00DF47BE" w:rsidRPr="00476D2F" w:rsidRDefault="00DF47BE">
            <w:pPr>
              <w:spacing w:before="120" w:after="120"/>
              <w:rPr>
                <w:b/>
              </w:rPr>
            </w:pPr>
            <w:r w:rsidRPr="00476D2F">
              <w:rPr>
                <w:b/>
              </w:rPr>
              <w:t>NBDEL</w:t>
            </w:r>
          </w:p>
        </w:tc>
        <w:tc>
          <w:tcPr>
            <w:tcW w:w="8046" w:type="dxa"/>
            <w:shd w:val="clear" w:color="auto" w:fill="F2F2F2"/>
          </w:tcPr>
          <w:p w14:paraId="24EE7E0B" w14:textId="77777777" w:rsidR="00DF47BE" w:rsidRPr="00476D2F" w:rsidRDefault="00DF47BE">
            <w:pPr>
              <w:spacing w:before="120" w:after="120"/>
            </w:pPr>
            <w:r w:rsidRPr="00476D2F">
              <w:t xml:space="preserve">Gives the number of “confirmation on delivery” report messages, generated on Customs system application messages of type </w:t>
            </w:r>
            <w:proofErr w:type="spellStart"/>
            <w:r w:rsidRPr="00476D2F">
              <w:t>TYPE</w:t>
            </w:r>
            <w:proofErr w:type="spellEnd"/>
            <w:r w:rsidRPr="00476D2F">
              <w:t xml:space="preserve"> and sent (DIR = O) or received (DIR = I) to or from administration NA.</w:t>
            </w:r>
          </w:p>
        </w:tc>
      </w:tr>
      <w:tr w:rsidR="00DF47BE" w:rsidRPr="00110E6A" w14:paraId="24EE7E0F" w14:textId="77777777" w:rsidTr="0042070E">
        <w:trPr>
          <w:jc w:val="center"/>
        </w:trPr>
        <w:tc>
          <w:tcPr>
            <w:tcW w:w="1134" w:type="dxa"/>
          </w:tcPr>
          <w:p w14:paraId="24EE7E0D" w14:textId="77777777" w:rsidR="00DF47BE" w:rsidRPr="00476D2F" w:rsidRDefault="00DF47BE">
            <w:pPr>
              <w:spacing w:before="120" w:after="120"/>
              <w:rPr>
                <w:b/>
              </w:rPr>
            </w:pPr>
            <w:r w:rsidRPr="00476D2F">
              <w:rPr>
                <w:b/>
              </w:rPr>
              <w:t>NBEXC</w:t>
            </w:r>
          </w:p>
        </w:tc>
        <w:tc>
          <w:tcPr>
            <w:tcW w:w="8046" w:type="dxa"/>
          </w:tcPr>
          <w:p w14:paraId="24EE7E0E" w14:textId="77777777" w:rsidR="00DF47BE" w:rsidRPr="00476D2F" w:rsidRDefault="00DF47BE">
            <w:pPr>
              <w:spacing w:before="120" w:after="120"/>
            </w:pPr>
            <w:r w:rsidRPr="00476D2F">
              <w:t xml:space="preserve">Gives the number of “exception” report messages, generated on Customs system application messages of type </w:t>
            </w:r>
            <w:proofErr w:type="spellStart"/>
            <w:proofErr w:type="gramStart"/>
            <w:r w:rsidRPr="00476D2F">
              <w:t>TYPE</w:t>
            </w:r>
            <w:proofErr w:type="spellEnd"/>
            <w:proofErr w:type="gramEnd"/>
            <w:r w:rsidRPr="00476D2F">
              <w:t xml:space="preserve"> and sent (DIR = O) or received (DIR = I) to or from administration NA.</w:t>
            </w:r>
          </w:p>
        </w:tc>
      </w:tr>
      <w:tr w:rsidR="00DF47BE" w:rsidRPr="00110E6A" w14:paraId="24EE7E12" w14:textId="77777777" w:rsidTr="0042070E">
        <w:trPr>
          <w:trHeight w:val="87"/>
          <w:jc w:val="center"/>
        </w:trPr>
        <w:tc>
          <w:tcPr>
            <w:tcW w:w="1134" w:type="dxa"/>
            <w:shd w:val="clear" w:color="auto" w:fill="F2F2F2"/>
          </w:tcPr>
          <w:p w14:paraId="24EE7E10" w14:textId="77777777" w:rsidR="00DF47BE" w:rsidRPr="00476D2F" w:rsidRDefault="00DF47BE">
            <w:pPr>
              <w:spacing w:before="120" w:after="120"/>
              <w:rPr>
                <w:b/>
              </w:rPr>
            </w:pPr>
            <w:r w:rsidRPr="00476D2F">
              <w:rPr>
                <w:b/>
              </w:rPr>
              <w:t>NBEXP</w:t>
            </w:r>
          </w:p>
        </w:tc>
        <w:tc>
          <w:tcPr>
            <w:tcW w:w="8046" w:type="dxa"/>
            <w:shd w:val="clear" w:color="auto" w:fill="F2F2F2"/>
          </w:tcPr>
          <w:p w14:paraId="24EE7E11" w14:textId="77777777" w:rsidR="00DF47BE" w:rsidRPr="00476D2F" w:rsidRDefault="00DF47BE">
            <w:pPr>
              <w:spacing w:before="120" w:after="120"/>
            </w:pPr>
            <w:r w:rsidRPr="00476D2F">
              <w:t xml:space="preserve">Gives the number of “expiration” report messages, generated on Customs system application messages of type </w:t>
            </w:r>
            <w:proofErr w:type="spellStart"/>
            <w:proofErr w:type="gramStart"/>
            <w:r w:rsidRPr="00476D2F">
              <w:t>TYPE</w:t>
            </w:r>
            <w:proofErr w:type="spellEnd"/>
            <w:proofErr w:type="gramEnd"/>
            <w:r w:rsidRPr="00476D2F">
              <w:t xml:space="preserve"> and sent (DIR = O) or received (DIR = I) to or from administration NA.</w:t>
            </w:r>
          </w:p>
        </w:tc>
      </w:tr>
    </w:tbl>
    <w:p w14:paraId="24EE7E13" w14:textId="1A376BF2" w:rsidR="00DF47BE" w:rsidRPr="00476D2F" w:rsidRDefault="00DF47BE" w:rsidP="008F703C">
      <w:pPr>
        <w:pStyle w:val="Caption"/>
      </w:pPr>
      <w:bookmarkStart w:id="2257" w:name="_Ref162341681"/>
      <w:bookmarkStart w:id="2258" w:name="_Ref162341679"/>
      <w:bookmarkStart w:id="2259" w:name="_Toc185901013"/>
      <w:r w:rsidRPr="00476D2F">
        <w:t xml:space="preserve">Table </w:t>
      </w:r>
      <w:r w:rsidR="002C7E76">
        <w:fldChar w:fldCharType="begin"/>
      </w:r>
      <w:r w:rsidR="002C7E76">
        <w:instrText xml:space="preserve"> SEQ Table \* ARABIC </w:instrText>
      </w:r>
      <w:r w:rsidR="002C7E76">
        <w:fldChar w:fldCharType="separate"/>
      </w:r>
      <w:r w:rsidR="004501EF">
        <w:rPr>
          <w:noProof/>
        </w:rPr>
        <w:t>87</w:t>
      </w:r>
      <w:r w:rsidR="002C7E76">
        <w:fldChar w:fldCharType="end"/>
      </w:r>
      <w:bookmarkEnd w:id="2257"/>
      <w:r w:rsidRPr="00476D2F">
        <w:t>: Specification of the REPS file</w:t>
      </w:r>
      <w:bookmarkEnd w:id="2258"/>
      <w:bookmarkEnd w:id="2259"/>
    </w:p>
    <w:p w14:paraId="24EE7E15" w14:textId="5539AB49" w:rsidR="00DF47BE" w:rsidRPr="00476D2F" w:rsidRDefault="00DF47BE" w:rsidP="00590FF9">
      <w:pPr>
        <w:pStyle w:val="Heading1"/>
      </w:pPr>
      <w:bookmarkStart w:id="2260" w:name="_Transport_of_messages_1"/>
      <w:bookmarkStart w:id="2261" w:name="_Toc473625787"/>
      <w:bookmarkStart w:id="2262" w:name="_Toc473732651"/>
      <w:bookmarkStart w:id="2263" w:name="_Toc473825744"/>
      <w:bookmarkStart w:id="2264" w:name="_Ref476122673"/>
      <w:bookmarkStart w:id="2265" w:name="_Ref495306074"/>
      <w:bookmarkStart w:id="2266" w:name="_Ref495306130"/>
      <w:bookmarkStart w:id="2267" w:name="_Ref495306168"/>
      <w:bookmarkStart w:id="2268" w:name="_Toc506285513"/>
      <w:bookmarkStart w:id="2269" w:name="_Ref26957846"/>
      <w:bookmarkStart w:id="2270" w:name="_Ref26957876"/>
      <w:bookmarkStart w:id="2271" w:name="_Ref26957898"/>
      <w:bookmarkStart w:id="2272" w:name="_Ref26957917"/>
      <w:bookmarkStart w:id="2273" w:name="_Ref26957939"/>
      <w:bookmarkStart w:id="2274" w:name="_Ref30826714"/>
      <w:bookmarkStart w:id="2275" w:name="_Toc77048964"/>
      <w:bookmarkStart w:id="2276" w:name="_Ref165122377"/>
      <w:bookmarkStart w:id="2277" w:name="_Ref166295554"/>
      <w:bookmarkStart w:id="2278" w:name="_Toc259460436"/>
      <w:bookmarkStart w:id="2279" w:name="_Toc526170565"/>
      <w:bookmarkStart w:id="2280" w:name="_Ref151074436"/>
      <w:bookmarkEnd w:id="2260"/>
      <w:r w:rsidRPr="00476D2F">
        <w:t xml:space="preserve">Transport of messages via </w:t>
      </w:r>
      <w:r w:rsidR="00C03BED">
        <w:t>CCN</w:t>
      </w:r>
      <w:r w:rsidRPr="00476D2F">
        <w:t xml:space="preserve"> </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r w:rsidR="00F13F77" w:rsidRPr="00F13F77">
        <w:t>using the CS/MIS2 web interface</w:t>
      </w:r>
      <w:bookmarkEnd w:id="2280"/>
    </w:p>
    <w:p w14:paraId="24EE7E16" w14:textId="77777777" w:rsidR="00DF47BE" w:rsidRPr="00476D2F" w:rsidRDefault="00DF47BE">
      <w:pPr>
        <w:pStyle w:val="Heading2"/>
      </w:pPr>
      <w:bookmarkStart w:id="2281" w:name="_Toc484348884"/>
      <w:bookmarkStart w:id="2282" w:name="_Toc506285514"/>
      <w:bookmarkStart w:id="2283" w:name="_Toc77048965"/>
      <w:bookmarkStart w:id="2284" w:name="_Ref98651161"/>
      <w:bookmarkStart w:id="2285" w:name="_Ref98651163"/>
      <w:bookmarkStart w:id="2286" w:name="_Toc243466101"/>
      <w:bookmarkStart w:id="2287" w:name="_Ref250730701"/>
      <w:bookmarkStart w:id="2288" w:name="_Toc259460437"/>
      <w:bookmarkStart w:id="2289" w:name="_Toc526170566"/>
      <w:bookmarkStart w:id="2290" w:name="_Ref14355160"/>
      <w:bookmarkStart w:id="2291" w:name="_Toc185900850"/>
      <w:r w:rsidRPr="00476D2F">
        <w:t>Introduction</w:t>
      </w:r>
      <w:bookmarkEnd w:id="2281"/>
      <w:bookmarkEnd w:id="2282"/>
      <w:bookmarkEnd w:id="2283"/>
      <w:bookmarkEnd w:id="2284"/>
      <w:bookmarkEnd w:id="2285"/>
      <w:bookmarkEnd w:id="2286"/>
      <w:bookmarkEnd w:id="2287"/>
      <w:bookmarkEnd w:id="2288"/>
      <w:bookmarkEnd w:id="2289"/>
      <w:bookmarkEnd w:id="2290"/>
      <w:bookmarkEnd w:id="2291"/>
    </w:p>
    <w:p w14:paraId="24EE7E17" w14:textId="77777777" w:rsidR="00DF47BE" w:rsidRPr="00476D2F" w:rsidRDefault="00DF47BE">
      <w:r w:rsidRPr="00476D2F">
        <w:t xml:space="preserve">Within this section, some common Internet principles are stated. </w:t>
      </w:r>
      <w:bookmarkStart w:id="2292" w:name="_Toc484348885"/>
      <w:bookmarkStart w:id="2293" w:name="_Toc506285515"/>
    </w:p>
    <w:bookmarkEnd w:id="2292"/>
    <w:bookmarkEnd w:id="2293"/>
    <w:p w14:paraId="24EE7E18" w14:textId="77777777" w:rsidR="00DF47BE" w:rsidRPr="00476D2F" w:rsidRDefault="00DF47BE">
      <w:r w:rsidRPr="00476D2F">
        <w:t>All exchanges are based upon exchanges via the HTTP 1.1 protocol (RFC-2068).</w:t>
      </w:r>
    </w:p>
    <w:p w14:paraId="24EE7E19" w14:textId="77777777" w:rsidR="00DF47BE" w:rsidRPr="00476D2F" w:rsidRDefault="00DF47BE">
      <w:r w:rsidRPr="00476D2F">
        <w:t>Some general principles hold for the HTTP communication.</w:t>
      </w:r>
    </w:p>
    <w:p w14:paraId="24EE7E1A" w14:textId="08EDE155" w:rsidR="00DF47BE" w:rsidRPr="00476D2F" w:rsidRDefault="00DF47BE" w:rsidP="00117A38">
      <w:pPr>
        <w:numPr>
          <w:ilvl w:val="0"/>
          <w:numId w:val="34"/>
        </w:numPr>
        <w:spacing w:before="120" w:after="120"/>
      </w:pPr>
      <w:r w:rsidRPr="00476D2F">
        <w:t xml:space="preserve">The client sends requests using the HTTP/1.0 Basic Access Authentication over SSL. This assumes that the server side knows the password of the user that is managed by use of the Project web site logon facility. </w:t>
      </w:r>
      <w:proofErr w:type="gramStart"/>
      <w:r w:rsidRPr="00476D2F">
        <w:t>As a consequence of</w:t>
      </w:r>
      <w:proofErr w:type="gramEnd"/>
      <w:r w:rsidRPr="00476D2F">
        <w:t xml:space="preserve"> this use of the HTTP authentication, the user’s identity is sent with each HTTP request. More information on the security aspect can be found in chapter </w:t>
      </w:r>
      <w:bookmarkStart w:id="2294" w:name="_Hlt511114172"/>
      <w:r w:rsidR="005F54AB" w:rsidRPr="00476D2F">
        <w:fldChar w:fldCharType="begin"/>
      </w:r>
      <w:r w:rsidRPr="00476D2F">
        <w:instrText xml:space="preserve"> REF _Ref511114171 \r \h  \* MERGEFORMAT </w:instrText>
      </w:r>
      <w:r w:rsidR="005F54AB" w:rsidRPr="00476D2F">
        <w:fldChar w:fldCharType="separate"/>
      </w:r>
      <w:r w:rsidR="004501EF">
        <w:t>IX.2</w:t>
      </w:r>
      <w:r w:rsidR="005F54AB" w:rsidRPr="00476D2F">
        <w:fldChar w:fldCharType="end"/>
      </w:r>
      <w:bookmarkEnd w:id="2294"/>
      <w:r w:rsidR="00FA14F8" w:rsidRPr="00476D2F">
        <w:t>;</w:t>
      </w:r>
    </w:p>
    <w:p w14:paraId="24EE7E1B" w14:textId="59C0882A" w:rsidR="00DF47BE" w:rsidRPr="00476D2F" w:rsidRDefault="00DF47BE" w:rsidP="00117A38">
      <w:pPr>
        <w:numPr>
          <w:ilvl w:val="0"/>
          <w:numId w:val="34"/>
        </w:numPr>
        <w:spacing w:before="120" w:after="120"/>
      </w:pPr>
      <w:r w:rsidRPr="00476D2F">
        <w:t>Client requests in which parameters are passed to CS/MIS</w:t>
      </w:r>
      <w:r w:rsidR="00945CA5" w:rsidRPr="00476D2F">
        <w:t>2</w:t>
      </w:r>
      <w:r w:rsidRPr="00476D2F">
        <w:t xml:space="preserve"> system conform to the MIME specifications (RFC-2045, RFC-2046, RFC-2047, RFC-2048 and RFC-2049). They are encoded using the media type “multipart/</w:t>
      </w:r>
      <w:proofErr w:type="spellStart"/>
      <w:r w:rsidRPr="00476D2F">
        <w:t>formdata</w:t>
      </w:r>
      <w:proofErr w:type="spellEnd"/>
      <w:r w:rsidRPr="00476D2F">
        <w:t>” as described in RFC-1867. MIME defines a wrapper for the useful data. The use of MIME and RFC-1867 allows the client to send files to the HTTP-server using a web-browser</w:t>
      </w:r>
      <w:r w:rsidR="00FA14F8" w:rsidRPr="00476D2F">
        <w:t>;</w:t>
      </w:r>
    </w:p>
    <w:p w14:paraId="24EE7E1C" w14:textId="77777777" w:rsidR="00DF47BE" w:rsidRPr="00476D2F" w:rsidRDefault="00DF47BE" w:rsidP="00117A38">
      <w:pPr>
        <w:numPr>
          <w:ilvl w:val="0"/>
          <w:numId w:val="34"/>
        </w:numPr>
        <w:spacing w:before="120" w:after="120"/>
      </w:pPr>
      <w:r w:rsidRPr="00476D2F">
        <w:t>A client request parameter may have only one value unless specified otherwise</w:t>
      </w:r>
      <w:r w:rsidR="00FA14F8" w:rsidRPr="00476D2F">
        <w:t>;</w:t>
      </w:r>
    </w:p>
    <w:p w14:paraId="24EE7E1D" w14:textId="77777777" w:rsidR="00DF47BE" w:rsidRPr="00476D2F" w:rsidRDefault="00DF47BE" w:rsidP="00117A38">
      <w:pPr>
        <w:numPr>
          <w:ilvl w:val="0"/>
          <w:numId w:val="34"/>
        </w:numPr>
        <w:spacing w:before="120" w:after="120"/>
      </w:pPr>
      <w:r w:rsidRPr="00476D2F">
        <w:t>Some requests can take some time to process. The client gets an immediate reply when such a request has been received but the result of the processing is only available for download after some time. It is made available immediately after the processing.</w:t>
      </w:r>
      <w:bookmarkStart w:id="2295" w:name="_Toc484348887"/>
      <w:bookmarkStart w:id="2296" w:name="_Toc506285517"/>
      <w:r w:rsidRPr="00476D2F">
        <w:t xml:space="preserve"> </w:t>
      </w:r>
      <w:bookmarkEnd w:id="2295"/>
      <w:bookmarkEnd w:id="2296"/>
    </w:p>
    <w:p w14:paraId="24EE7E1E" w14:textId="77777777" w:rsidR="00DF47BE" w:rsidRPr="00476D2F" w:rsidRDefault="00DF47BE">
      <w:pPr>
        <w:pStyle w:val="Heading2"/>
        <w:keepNext/>
      </w:pPr>
      <w:bookmarkStart w:id="2297" w:name="_Toc419616202"/>
      <w:bookmarkStart w:id="2298" w:name="_Toc420817099"/>
      <w:bookmarkStart w:id="2299" w:name="_Ref422800328"/>
      <w:bookmarkStart w:id="2300" w:name="_Toc457119294"/>
      <w:bookmarkStart w:id="2301" w:name="_Toc475782036"/>
      <w:bookmarkStart w:id="2302" w:name="_Toc484348899"/>
      <w:bookmarkStart w:id="2303" w:name="_Ref493643356"/>
      <w:bookmarkStart w:id="2304" w:name="_Toc506285529"/>
      <w:bookmarkStart w:id="2305" w:name="_Ref511114171"/>
      <w:bookmarkStart w:id="2306" w:name="_Toc77048969"/>
      <w:bookmarkStart w:id="2307" w:name="_Toc243466116"/>
      <w:bookmarkStart w:id="2308" w:name="_Toc259460438"/>
      <w:bookmarkStart w:id="2309" w:name="_Toc526170567"/>
      <w:bookmarkStart w:id="2310" w:name="Security"/>
      <w:bookmarkStart w:id="2311" w:name="_Toc185900851"/>
      <w:r w:rsidRPr="00476D2F">
        <w:t>Security</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1"/>
      <w:r w:rsidRPr="00476D2F">
        <w:t xml:space="preserve"> </w:t>
      </w:r>
      <w:bookmarkEnd w:id="2310"/>
    </w:p>
    <w:p w14:paraId="24EE7E1F" w14:textId="57FA43B1" w:rsidR="00DF47BE" w:rsidRPr="00476D2F" w:rsidRDefault="00DF47BE">
      <w:r w:rsidRPr="00476D2F">
        <w:t>For CS/MIS</w:t>
      </w:r>
      <w:r w:rsidR="00945CA5" w:rsidRPr="00476D2F">
        <w:t>2</w:t>
      </w:r>
      <w:r w:rsidRPr="00476D2F">
        <w:t xml:space="preserve"> application, the most important security aspects that must be covered are identification and authentication. These are needed for functional and data access control and for logging purposes. Since the communication is HTTP based, the communication system described here inherits the security properties and possibilities of HTTP. The current recommended version is HTTP/1.1, which offers two authentication schemes. </w:t>
      </w:r>
    </w:p>
    <w:p w14:paraId="24EE7E21" w14:textId="101EC25F" w:rsidR="00DF47BE" w:rsidRPr="00476D2F" w:rsidRDefault="00DF47BE">
      <w:r w:rsidRPr="00476D2F">
        <w:t xml:space="preserve">The first scheme is called the “Basic” authentication scheme. The second scheme is the so-called “Digest” authentication scheme. The latter digest-based scheme, as </w:t>
      </w:r>
      <w:r w:rsidR="00ED22AB" w:rsidRPr="00476D2F">
        <w:t>described in RFC-2069, is safer</w:t>
      </w:r>
      <w:r w:rsidRPr="00476D2F">
        <w:t xml:space="preserve">. </w:t>
      </w:r>
    </w:p>
    <w:p w14:paraId="24EE7E22" w14:textId="77777777" w:rsidR="00DF47BE" w:rsidRPr="00476D2F" w:rsidRDefault="00DF47BE">
      <w:proofErr w:type="gramStart"/>
      <w:r w:rsidRPr="00476D2F">
        <w:t>In order to</w:t>
      </w:r>
      <w:proofErr w:type="gramEnd"/>
      <w:r w:rsidRPr="00476D2F">
        <w:t xml:space="preserve"> have extra security, the HTTP protocol can operate over a secure connection. For example, HTTP over SSL (HTTPS) can be used without major changes to the exchange procedure used, giving the client reason to trust the server. Optionally, SSL could be used by the HTTP-server for authentication of the client. </w:t>
      </w:r>
    </w:p>
    <w:p w14:paraId="24EE7E23" w14:textId="2E641D41" w:rsidR="009109D2" w:rsidRPr="00476D2F" w:rsidRDefault="00DF47BE">
      <w:r w:rsidRPr="00476D2F">
        <w:t xml:space="preserve">The use of HTTPS is mostly part of the system installation and only visible to the application </w:t>
      </w:r>
      <w:proofErr w:type="gramStart"/>
      <w:r w:rsidRPr="00476D2F">
        <w:t>through the use of</w:t>
      </w:r>
      <w:proofErr w:type="gramEnd"/>
      <w:r w:rsidRPr="00476D2F">
        <w:t xml:space="preserve"> different URIs (https://…). The use of HTTP over a secure layer improves the system with higher integrity guarantees.</w:t>
      </w:r>
    </w:p>
    <w:p w14:paraId="51C304F4" w14:textId="77777777" w:rsidR="009109D2" w:rsidRPr="00476D2F" w:rsidRDefault="009109D2">
      <w:pPr>
        <w:spacing w:before="0"/>
        <w:jc w:val="left"/>
      </w:pPr>
      <w:r w:rsidRPr="00476D2F">
        <w:br w:type="page"/>
      </w:r>
    </w:p>
    <w:p w14:paraId="2239835A" w14:textId="26510712" w:rsidR="009109D2" w:rsidRPr="00476D2F" w:rsidRDefault="00AD2041" w:rsidP="00B71C2C">
      <w:pPr>
        <w:pStyle w:val="Heading1"/>
        <w:spacing w:before="0"/>
      </w:pPr>
      <w:bookmarkStart w:id="2312" w:name="_Annex_A_–"/>
      <w:bookmarkStart w:id="2313" w:name="_Ref14692218"/>
      <w:bookmarkEnd w:id="2312"/>
      <w:r w:rsidRPr="00476D2F">
        <w:t>Annex A</w:t>
      </w:r>
      <w:r w:rsidR="00CF00FE" w:rsidRPr="00476D2F">
        <w:t xml:space="preserve"> – </w:t>
      </w:r>
      <w:r w:rsidR="000A11D7" w:rsidRPr="00476D2F">
        <w:t>Scope for Central Services (CS) and System Administration (SA)</w:t>
      </w:r>
      <w:r w:rsidR="00CF00FE" w:rsidRPr="00476D2F">
        <w:t xml:space="preserve"> for NCTS-P4/ECS-P2 and ICS-P1</w:t>
      </w:r>
      <w:bookmarkEnd w:id="2313"/>
    </w:p>
    <w:p w14:paraId="1370E0BA" w14:textId="33995177" w:rsidR="009109D2" w:rsidRPr="00476D2F" w:rsidRDefault="00B00534" w:rsidP="009109D2">
      <w:pPr>
        <w:pStyle w:val="Heading2"/>
      </w:pPr>
      <w:bookmarkStart w:id="2314" w:name="_Toc185900852"/>
      <w:r w:rsidRPr="00476D2F">
        <w:t>Introduction</w:t>
      </w:r>
      <w:bookmarkEnd w:id="2314"/>
    </w:p>
    <w:p w14:paraId="3D03765F" w14:textId="243BF4AF" w:rsidR="000A11D7" w:rsidRPr="00476D2F" w:rsidRDefault="000A11D7" w:rsidP="001854D0">
      <w:r w:rsidRPr="00476D2F">
        <w:t>This annex describes the functional scope of the Central Services (CS) and System Administration (SA) for NCTS-P4, ECS-P2 and ICS-P1. It presents the exclusions and restrictions applicable for NCTS-P4, ECS-P2 and ICS-P1</w:t>
      </w:r>
      <w:r w:rsidR="007018BF" w:rsidRPr="00476D2F">
        <w:t>.</w:t>
      </w:r>
    </w:p>
    <w:p w14:paraId="09817EC7" w14:textId="77777777" w:rsidR="00B00534" w:rsidRPr="00476D2F" w:rsidRDefault="00B00534" w:rsidP="00B00534">
      <w:pPr>
        <w:rPr>
          <w:iCs/>
        </w:rPr>
      </w:pPr>
      <w:r w:rsidRPr="00476D2F">
        <w:rPr>
          <w:iCs/>
        </w:rPr>
        <w:t>It intends to classify the CS and SA specifications into:</w:t>
      </w:r>
    </w:p>
    <w:p w14:paraId="47E93D4F" w14:textId="27A5F404" w:rsidR="00B00534" w:rsidRPr="00476D2F" w:rsidRDefault="00B00534" w:rsidP="00117A38">
      <w:pPr>
        <w:pStyle w:val="NormalBullet"/>
        <w:numPr>
          <w:ilvl w:val="0"/>
          <w:numId w:val="91"/>
        </w:numPr>
        <w:tabs>
          <w:tab w:val="clear" w:pos="360"/>
          <w:tab w:val="num" w:pos="938"/>
        </w:tabs>
        <w:spacing w:before="120"/>
        <w:ind w:left="938"/>
      </w:pPr>
      <w:r w:rsidRPr="00476D2F">
        <w:rPr>
          <w:iCs/>
          <w:u w:val="single"/>
        </w:rPr>
        <w:t>Excluded</w:t>
      </w:r>
      <w:r w:rsidRPr="00476D2F">
        <w:rPr>
          <w:iCs/>
        </w:rPr>
        <w:t xml:space="preserve"> EBPs/IEs: NCTS/ECS/ICS</w:t>
      </w:r>
      <w:r w:rsidRPr="00476D2F">
        <w:t xml:space="preserve"> e</w:t>
      </w:r>
      <w:r w:rsidRPr="00476D2F">
        <w:rPr>
          <w:iCs/>
        </w:rPr>
        <w:t xml:space="preserve">xclude their implementation (nevertheless NAs can implement them in accordance with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w:t>
      </w:r>
      <w:r w:rsidRPr="00476D2F">
        <w:rPr>
          <w:iCs/>
        </w:rPr>
        <w:t xml:space="preserve"> </w:t>
      </w:r>
      <w:r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13</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 xml:space="preserve">] </w:t>
      </w:r>
      <w:proofErr w:type="gramStart"/>
      <w:r w:rsidRPr="00476D2F">
        <w:rPr>
          <w:iCs/>
        </w:rPr>
        <w:t>as long as</w:t>
      </w:r>
      <w:proofErr w:type="gramEnd"/>
      <w:r w:rsidRPr="00476D2F">
        <w:rPr>
          <w:iCs/>
        </w:rPr>
        <w:t xml:space="preserve"> they do not have </w:t>
      </w:r>
      <w:r w:rsidRPr="00476D2F">
        <w:t>international impact);</w:t>
      </w:r>
    </w:p>
    <w:p w14:paraId="59E1CF32" w14:textId="7F803131"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Recommended</w:t>
      </w:r>
      <w:r w:rsidRPr="00476D2F">
        <w:rPr>
          <w:iCs/>
        </w:rPr>
        <w:t xml:space="preserve"> EBPs/IEs (covering Optional, Recommended and Strongly Recommended): NCTS/ECS/ICS recommends their implementation according to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00242E5B" w:rsidRPr="00476D2F">
        <w:t>],</w:t>
      </w:r>
      <w:r w:rsidR="00242E5B" w:rsidRPr="00476D2F">
        <w:rPr>
          <w:iCs/>
        </w:rPr>
        <w:t xml:space="preserve"> </w:t>
      </w:r>
      <w:r w:rsidR="00242E5B"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13</w:t>
      </w:r>
      <w:r w:rsidR="00242E5B" w:rsidRPr="00476D2F">
        <w:rPr>
          <w:highlight w:val="yellow"/>
        </w:rPr>
        <w:fldChar w:fldCharType="end"/>
      </w:r>
      <w:r w:rsidR="00242E5B"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w:t>
      </w:r>
      <w:r w:rsidRPr="00476D2F">
        <w:rPr>
          <w:iCs/>
        </w:rPr>
        <w:t>. The NAs remain free to implement the recommended specifications or not, and in the former case, according to their specific constraints and needs;</w:t>
      </w:r>
    </w:p>
    <w:p w14:paraId="46D6A6A7" w14:textId="77777777"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Mandatory</w:t>
      </w:r>
      <w:r w:rsidRPr="00476D2F">
        <w:rPr>
          <w:iCs/>
        </w:rPr>
        <w:t xml:space="preserve"> EBPs/IEs: NCTS/ECS/ICS imposes their implementation in NTAs/NECAs/NICAs.</w:t>
      </w:r>
    </w:p>
    <w:p w14:paraId="4DBD1E7B" w14:textId="77777777" w:rsidR="00AB7265" w:rsidRPr="00476D2F" w:rsidRDefault="00AB7265" w:rsidP="00B00534">
      <w:pPr>
        <w:spacing w:before="0"/>
        <w:jc w:val="left"/>
        <w:rPr>
          <w:iCs/>
        </w:rPr>
      </w:pPr>
    </w:p>
    <w:p w14:paraId="59D5EE49" w14:textId="584E4515" w:rsidR="00B00534" w:rsidRPr="00476D2F" w:rsidRDefault="00B00534" w:rsidP="00B00534">
      <w:pPr>
        <w:spacing w:before="0"/>
        <w:jc w:val="left"/>
        <w:rPr>
          <w:iCs/>
        </w:rPr>
      </w:pPr>
      <w:r w:rsidRPr="00476D2F">
        <w:rPr>
          <w:iCs/>
        </w:rPr>
        <w:t>The term National Customs Applications (NCA) is used hereinafter to refer to the NTA for NCTS, NECA for ECS, NICA for ICS.</w:t>
      </w:r>
    </w:p>
    <w:p w14:paraId="6E03EBBC" w14:textId="0D969909" w:rsidR="00B00534" w:rsidRPr="00476D2F" w:rsidRDefault="00B00534" w:rsidP="00DC76F8">
      <w:pPr>
        <w:pStyle w:val="Heading2"/>
      </w:pPr>
      <w:bookmarkStart w:id="2315" w:name="_Ref14355197"/>
      <w:bookmarkStart w:id="2316" w:name="_Toc185900853"/>
      <w:r w:rsidRPr="00476D2F">
        <w:t>Exclusions and restrictions</w:t>
      </w:r>
      <w:bookmarkEnd w:id="2315"/>
      <w:bookmarkEnd w:id="2316"/>
    </w:p>
    <w:p w14:paraId="57F529DD" w14:textId="7C27EADF" w:rsidR="00AB7265" w:rsidRPr="00476D2F" w:rsidRDefault="00AB7265" w:rsidP="00DC76F8">
      <w:pPr>
        <w:pStyle w:val="Heading3"/>
        <w:ind w:left="993"/>
      </w:pPr>
      <w:bookmarkStart w:id="2317" w:name="_Toc157934184"/>
      <w:bookmarkStart w:id="2318" w:name="_Toc477277644"/>
      <w:bookmarkStart w:id="2319" w:name="_Toc185900854"/>
      <w:r w:rsidRPr="00476D2F">
        <w:t>Introduction</w:t>
      </w:r>
      <w:bookmarkEnd w:id="2317"/>
      <w:bookmarkEnd w:id="2318"/>
      <w:bookmarkEnd w:id="2319"/>
    </w:p>
    <w:p w14:paraId="7353E7E9" w14:textId="77777777" w:rsidR="00AB7265" w:rsidRPr="00476D2F" w:rsidRDefault="00AB7265" w:rsidP="00AB7265">
      <w:r w:rsidRPr="00476D2F">
        <w:t>This section presents all the exclusions and restrictions defined by the implementation of CS and SA for NCTS, ECS and ICS</w:t>
      </w:r>
      <w:r w:rsidRPr="00476D2F">
        <w:rPr>
          <w:iCs/>
        </w:rPr>
        <w:t xml:space="preserve">. </w:t>
      </w:r>
      <w:r w:rsidRPr="00476D2F">
        <w:t xml:space="preserve">EBPs and IEs that are completely excluded from the scope are also defined inside this chapter. </w:t>
      </w:r>
    </w:p>
    <w:p w14:paraId="74F4D3AC" w14:textId="77777777" w:rsidR="00AB7265" w:rsidRPr="00476D2F" w:rsidRDefault="00AB7265" w:rsidP="00DC76F8">
      <w:pPr>
        <w:pStyle w:val="Heading3"/>
        <w:ind w:left="993"/>
      </w:pPr>
      <w:bookmarkStart w:id="2320" w:name="_Toc21507763"/>
      <w:bookmarkStart w:id="2321" w:name="_Toc96776827"/>
      <w:bookmarkStart w:id="2322" w:name="_Toc477277645"/>
      <w:bookmarkStart w:id="2323" w:name="_Ref14357090"/>
      <w:bookmarkStart w:id="2324" w:name="_Toc96776862"/>
      <w:bookmarkStart w:id="2325" w:name="_Toc185900855"/>
      <w:r w:rsidRPr="00476D2F">
        <w:t>Restriction on Fallback</w:t>
      </w:r>
      <w:bookmarkEnd w:id="2320"/>
      <w:bookmarkEnd w:id="2321"/>
      <w:bookmarkEnd w:id="2322"/>
      <w:bookmarkEnd w:id="2323"/>
      <w:bookmarkEnd w:id="2325"/>
    </w:p>
    <w:p w14:paraId="6F695B67" w14:textId="5060DD78" w:rsidR="00AB7265" w:rsidRPr="00476D2F" w:rsidRDefault="00AB7265" w:rsidP="00AB7265">
      <w:r w:rsidRPr="00476D2F">
        <w:t>Regarding NCTS, the fallback specifications, presented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 xml:space="preserve">] section IX and Appendix D, must only be considered as a recommendation. If it is required to agree on mandatory set of specifications for Fallback, the issue will be escalated to the ECG (Electronic Customs Group). </w:t>
      </w:r>
    </w:p>
    <w:p w14:paraId="37E46A3E" w14:textId="08FB31BF" w:rsidR="00AB7265" w:rsidRPr="00476D2F" w:rsidRDefault="00AB7265" w:rsidP="00EB6064">
      <w:pPr>
        <w:pStyle w:val="BodyText"/>
        <w:jc w:val="both"/>
        <w:rPr>
          <w:b w:val="0"/>
          <w:bCs/>
        </w:rPr>
      </w:pPr>
      <w:r w:rsidRPr="00476D2F">
        <w:rPr>
          <w:b w:val="0"/>
          <w:bCs/>
        </w:rPr>
        <w:t xml:space="preserve">The </w:t>
      </w:r>
      <w:proofErr w:type="gramStart"/>
      <w:r w:rsidRPr="00476D2F">
        <w:rPr>
          <w:b w:val="0"/>
          <w:bCs/>
        </w:rPr>
        <w:t>paper-based</w:t>
      </w:r>
      <w:proofErr w:type="gramEnd"/>
      <w:r w:rsidRPr="00476D2F">
        <w:rPr>
          <w:b w:val="0"/>
          <w:bCs/>
        </w:rPr>
        <w:t xml:space="preserve"> ECS fallback procedure for Export declarations is defined in general terms in Art. 787 (2) of the Customs Code Implementing Provisions and in Art. 842b (3) for Exit Summary Declarations. ECS specific exception handling is currently not described in Section IX of [</w:t>
      </w:r>
      <w:r w:rsidR="00242E5B" w:rsidRPr="00476D2F">
        <w:rPr>
          <w:b w:val="0"/>
          <w:bCs/>
          <w:highlight w:val="yellow"/>
        </w:rPr>
        <w:fldChar w:fldCharType="begin"/>
      </w:r>
      <w:r w:rsidR="00242E5B" w:rsidRPr="00476D2F">
        <w:rPr>
          <w:b w:val="0"/>
          <w:bCs/>
        </w:rPr>
        <w:instrText xml:space="preserve"> REF R13 \h </w:instrText>
      </w:r>
      <w:r w:rsidR="007018BF" w:rsidRPr="00476D2F">
        <w:rPr>
          <w:b w:val="0"/>
          <w:bCs/>
          <w:highlight w:val="yellow"/>
        </w:rPr>
        <w:instrText xml:space="preserve"> \* MERGEFORMAT </w:instrText>
      </w:r>
      <w:r w:rsidR="00242E5B" w:rsidRPr="00476D2F">
        <w:rPr>
          <w:b w:val="0"/>
          <w:bCs/>
          <w:highlight w:val="yellow"/>
        </w:rPr>
      </w:r>
      <w:r w:rsidR="00242E5B" w:rsidRPr="00476D2F">
        <w:rPr>
          <w:b w:val="0"/>
          <w:bCs/>
          <w:highlight w:val="yellow"/>
        </w:rPr>
        <w:fldChar w:fldCharType="separate"/>
      </w:r>
      <w:r w:rsidR="004501EF" w:rsidRPr="004501EF">
        <w:rPr>
          <w:b w:val="0"/>
          <w:bCs/>
          <w:szCs w:val="24"/>
        </w:rPr>
        <w:t>R</w:t>
      </w:r>
      <w:r w:rsidR="004501EF" w:rsidRPr="004501EF">
        <w:rPr>
          <w:b w:val="0"/>
          <w:bCs/>
          <w:szCs w:val="24"/>
        </w:rPr>
        <w:t>13</w:t>
      </w:r>
      <w:r w:rsidR="00242E5B" w:rsidRPr="00476D2F">
        <w:rPr>
          <w:b w:val="0"/>
          <w:bCs/>
          <w:highlight w:val="yellow"/>
        </w:rPr>
        <w:fldChar w:fldCharType="end"/>
      </w:r>
      <w:r w:rsidRPr="00476D2F">
        <w:rPr>
          <w:b w:val="0"/>
          <w:bCs/>
        </w:rPr>
        <w:t xml:space="preserve">]. </w:t>
      </w:r>
    </w:p>
    <w:p w14:paraId="50CC8EAF" w14:textId="2B3D63AC" w:rsidR="00AB7265" w:rsidRPr="00476D2F" w:rsidRDefault="00AB7265" w:rsidP="00AB7265">
      <w:r w:rsidRPr="00476D2F">
        <w:t>Concerning ICS, the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 xml:space="preserve">] document does not address cases where one of the ICS components is not functioning (fallback procedures). In this respect, reference is made to doc. TAXUD1465/2007 which addresses on a </w:t>
      </w:r>
      <w:proofErr w:type="gramStart"/>
      <w:r w:rsidRPr="00476D2F">
        <w:t>high level</w:t>
      </w:r>
      <w:proofErr w:type="gramEnd"/>
      <w:r w:rsidRPr="00476D2F">
        <w:t xml:space="preserve"> basis, different occurrences of fallback. Once this document is approved, an in-depth examination will be carried out and a proposal for an administrative arrangement will be drafted.</w:t>
      </w:r>
    </w:p>
    <w:p w14:paraId="528AB853" w14:textId="77777777" w:rsidR="00AB7265" w:rsidRPr="00476D2F" w:rsidRDefault="00AB7265" w:rsidP="00DC76F8">
      <w:pPr>
        <w:pStyle w:val="Heading3"/>
        <w:ind w:left="993"/>
      </w:pPr>
      <w:bookmarkStart w:id="2326" w:name="_Toc477277646"/>
      <w:bookmarkStart w:id="2327" w:name="_Toc21507764"/>
      <w:bookmarkStart w:id="2328" w:name="_Ref80351339"/>
      <w:bookmarkStart w:id="2329" w:name="_Toc96776828"/>
      <w:bookmarkStart w:id="2330" w:name="_Toc185900856"/>
      <w:r w:rsidRPr="00476D2F">
        <w:t>Restriction on Statistics</w:t>
      </w:r>
      <w:bookmarkEnd w:id="2326"/>
      <w:bookmarkEnd w:id="2330"/>
    </w:p>
    <w:p w14:paraId="2ECE1F72" w14:textId="77777777" w:rsidR="00AB7265" w:rsidRPr="00476D2F" w:rsidRDefault="00AB7265" w:rsidP="00AB7265">
      <w:r w:rsidRPr="00476D2F">
        <w:t xml:space="preserve">Statistics are included in the scope of NCTS, ECS and ICS for CS to collect and compile the Technical Statistics provided by CCN/CSI and the National Business Statistics that the NAs provide at a configurable periodicity. </w:t>
      </w:r>
    </w:p>
    <w:p w14:paraId="34992358" w14:textId="5508C9E3" w:rsidR="00AB7265" w:rsidRPr="00476D2F" w:rsidRDefault="00AB7265" w:rsidP="00AB7265">
      <w:pPr>
        <w:rPr>
          <w:iCs/>
        </w:rPr>
      </w:pPr>
      <w:r w:rsidRPr="00476D2F">
        <w:rPr>
          <w:iCs/>
        </w:rPr>
        <w:t>The National Administrations (NA) must compile National Business Statistics according to the specifications in EBPs SA01 and CS15 as detailed in the EBPs list presented in Section</w:t>
      </w:r>
      <w:r w:rsidR="00E87712" w:rsidRPr="00476D2F">
        <w:rPr>
          <w:iCs/>
        </w:rPr>
        <w:t xml:space="preserve"> </w:t>
      </w:r>
      <w:r w:rsidR="00E87712" w:rsidRPr="00476D2F">
        <w:rPr>
          <w:iCs/>
        </w:rPr>
        <w:fldChar w:fldCharType="begin"/>
      </w:r>
      <w:r w:rsidR="00E87712" w:rsidRPr="00476D2F">
        <w:rPr>
          <w:iCs/>
        </w:rPr>
        <w:instrText xml:space="preserve"> REF _Ref27414064 \r \h </w:instrText>
      </w:r>
      <w:r w:rsidR="00E87712" w:rsidRPr="00476D2F">
        <w:rPr>
          <w:iCs/>
        </w:rPr>
      </w:r>
      <w:r w:rsidR="00E87712" w:rsidRPr="00476D2F">
        <w:rPr>
          <w:iCs/>
        </w:rPr>
        <w:fldChar w:fldCharType="separate"/>
      </w:r>
      <w:r w:rsidR="004501EF">
        <w:rPr>
          <w:iCs/>
        </w:rPr>
        <w:t>X.3</w:t>
      </w:r>
      <w:r w:rsidR="00E87712" w:rsidRPr="00476D2F">
        <w:rPr>
          <w:iCs/>
        </w:rPr>
        <w:fldChar w:fldCharType="end"/>
      </w:r>
      <w:r w:rsidRPr="00476D2F">
        <w:rPr>
          <w:iCs/>
        </w:rPr>
        <w:t>.</w:t>
      </w:r>
    </w:p>
    <w:p w14:paraId="410697B5" w14:textId="6448BCCC" w:rsidR="00096E62" w:rsidRDefault="00AB7265" w:rsidP="00096E62">
      <w:pPr>
        <w:rPr>
          <w:iCs/>
        </w:rPr>
      </w:pPr>
      <w:r w:rsidRPr="00476D2F">
        <w:rPr>
          <w:iCs/>
        </w:rPr>
        <w:t xml:space="preserve">NCAs will send the nationally compiled Statistics (IE411), via CCN/CSI, to the CS for consolidation. </w:t>
      </w:r>
    </w:p>
    <w:p w14:paraId="46F9AEAB" w14:textId="557FC3DD" w:rsidR="00AB7265" w:rsidRPr="00476D2F" w:rsidRDefault="00AB7265" w:rsidP="00096E62">
      <w:r w:rsidRPr="00476D2F">
        <w:t>The CS will not provide an online statistical database from which for example a user automatically obtains chronological series and performs statistical analysis of the information.</w:t>
      </w:r>
    </w:p>
    <w:p w14:paraId="73AEA6AB" w14:textId="219E0155" w:rsidR="00AB7265" w:rsidRPr="00476D2F" w:rsidRDefault="00AB7265" w:rsidP="00DC76F8">
      <w:pPr>
        <w:pStyle w:val="Heading3"/>
        <w:ind w:left="993"/>
      </w:pPr>
      <w:bookmarkStart w:id="2331" w:name="_Ref476928879"/>
      <w:bookmarkStart w:id="2332" w:name="_Toc477277647"/>
      <w:bookmarkStart w:id="2333" w:name="_Ref32226449"/>
      <w:bookmarkStart w:id="2334" w:name="_Ref32226452"/>
      <w:bookmarkStart w:id="2335" w:name="_Toc185900857"/>
      <w:r w:rsidRPr="00476D2F">
        <w:t xml:space="preserve">Restriction on the </w:t>
      </w:r>
      <w:bookmarkEnd w:id="2327"/>
      <w:bookmarkEnd w:id="2328"/>
      <w:bookmarkEnd w:id="2329"/>
      <w:bookmarkEnd w:id="2331"/>
      <w:bookmarkEnd w:id="2332"/>
      <w:r w:rsidR="00B64A8A" w:rsidRPr="00476D2F">
        <w:t>Central Services</w:t>
      </w:r>
      <w:bookmarkEnd w:id="2333"/>
      <w:bookmarkEnd w:id="2334"/>
      <w:bookmarkEnd w:id="2335"/>
    </w:p>
    <w:p w14:paraId="0E3CD214" w14:textId="77777777" w:rsidR="00AB7265" w:rsidRPr="00476D2F" w:rsidRDefault="00AB7265" w:rsidP="00AB7265">
      <w:pPr>
        <w:rPr>
          <w:iCs/>
        </w:rPr>
      </w:pPr>
      <w:r w:rsidRPr="00476D2F">
        <w:rPr>
          <w:iCs/>
        </w:rPr>
        <w:t>NAs will have connections to the CS via the restricted ITSM portal and their NCAs will have connections to the CS via the CCN/CSI network.</w:t>
      </w:r>
    </w:p>
    <w:p w14:paraId="4E5408BB" w14:textId="7CCBA2FE" w:rsidR="00AB7265" w:rsidRPr="00476D2F" w:rsidRDefault="00AB7265" w:rsidP="00AB7265">
      <w:pPr>
        <w:rPr>
          <w:iCs/>
        </w:rPr>
      </w:pPr>
      <w:r w:rsidRPr="00476D2F">
        <w:rPr>
          <w:iCs/>
        </w:rPr>
        <w:t>For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xml:space="preserve">, </w:t>
      </w:r>
      <w:proofErr w:type="gramStart"/>
      <w:r w:rsidRPr="00476D2F">
        <w:rPr>
          <w:iCs/>
        </w:rPr>
        <w:t>in order to</w:t>
      </w:r>
      <w:proofErr w:type="gramEnd"/>
      <w:r w:rsidRPr="00476D2F">
        <w:rPr>
          <w:iCs/>
        </w:rPr>
        <w:t xml:space="preserve"> support exchange of information, Web access will be maintained. This is also necessary to allow all NAs to provide and access some critical information. This will be regardless of the state of readiness of the NAs to join the operation of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This is applicable for IE070, IE071</w:t>
      </w:r>
      <w:r w:rsidR="0011318C" w:rsidRPr="00476D2F">
        <w:rPr>
          <w:iCs/>
        </w:rPr>
        <w:t xml:space="preserve"> and</w:t>
      </w:r>
      <w:r w:rsidRPr="00476D2F">
        <w:rPr>
          <w:iCs/>
        </w:rPr>
        <w:t xml:space="preserve"> IE971. </w:t>
      </w:r>
    </w:p>
    <w:p w14:paraId="0B227290" w14:textId="53E7FAB3" w:rsidR="00AB7265" w:rsidRPr="00476D2F" w:rsidRDefault="00AB7265" w:rsidP="00AB7265">
      <w:pPr>
        <w:rPr>
          <w:iCs/>
        </w:rPr>
      </w:pPr>
      <w:r w:rsidRPr="00476D2F">
        <w:rPr>
          <w:iCs/>
        </w:rPr>
        <w:t xml:space="preserve">For </w:t>
      </w:r>
      <w:r w:rsidR="00C761F1" w:rsidRPr="00476D2F">
        <w:rPr>
          <w:iCs/>
        </w:rPr>
        <w:t>NCTS-P4, ECS-P2 and ICS-P1</w:t>
      </w:r>
      <w:r w:rsidRPr="00476D2F">
        <w:rPr>
          <w:iCs/>
        </w:rPr>
        <w:t>, the CCN/CSI will be used to transfer structured information in EDIFACT (NCTS and ECS) or XML (ICS, NCTS and ECS) format between the NCA and the CS.</w:t>
      </w:r>
    </w:p>
    <w:p w14:paraId="4391BBC1" w14:textId="076F3DE4" w:rsidR="00AB7265" w:rsidRPr="00476D2F" w:rsidRDefault="00AB7265" w:rsidP="00AB7265">
      <w:pPr>
        <w:rPr>
          <w:iCs/>
        </w:rPr>
      </w:pPr>
      <w:r w:rsidRPr="00476D2F">
        <w:rPr>
          <w:iCs/>
        </w:rPr>
        <w:t xml:space="preserve">Additional formats and transport mechanisms are available for CS, please refer to </w:t>
      </w:r>
      <w:r w:rsidR="00B40F42" w:rsidRPr="00476D2F">
        <w:rPr>
          <w:iCs/>
        </w:rPr>
        <w:t>[</w:t>
      </w:r>
      <w:r w:rsidR="00B40F42" w:rsidRPr="00476D2F">
        <w:rPr>
          <w:iCs/>
        </w:rPr>
        <w:fldChar w:fldCharType="begin"/>
      </w:r>
      <w:r w:rsidR="00B40F42" w:rsidRPr="00476D2F">
        <w:rPr>
          <w:iCs/>
        </w:rPr>
        <w:instrText xml:space="preserve"> REF R27 \h </w:instrText>
      </w:r>
      <w:r w:rsidR="00B40F42" w:rsidRPr="00476D2F">
        <w:rPr>
          <w:iCs/>
        </w:rPr>
      </w:r>
      <w:r w:rsidR="00B40F42" w:rsidRPr="00476D2F">
        <w:rPr>
          <w:iCs/>
        </w:rPr>
        <w:fldChar w:fldCharType="separate"/>
      </w:r>
      <w:r w:rsidR="004501EF" w:rsidRPr="000C1B4B">
        <w:rPr>
          <w:szCs w:val="24"/>
        </w:rPr>
        <w:t>R</w:t>
      </w:r>
      <w:r w:rsidR="004501EF">
        <w:rPr>
          <w:noProof/>
          <w:szCs w:val="24"/>
        </w:rPr>
        <w:t>26</w:t>
      </w:r>
      <w:r w:rsidR="00B40F42" w:rsidRPr="00476D2F">
        <w:rPr>
          <w:iCs/>
        </w:rPr>
        <w:fldChar w:fldCharType="end"/>
      </w:r>
      <w:r w:rsidR="00B40F42" w:rsidRPr="00476D2F">
        <w:rPr>
          <w:iCs/>
        </w:rPr>
        <w:t>]</w:t>
      </w:r>
      <w:r w:rsidRPr="00476D2F">
        <w:rPr>
          <w:iCs/>
        </w:rPr>
        <w:t>.</w:t>
      </w:r>
    </w:p>
    <w:p w14:paraId="48DCB2DB" w14:textId="2B269147" w:rsidR="00AB7265" w:rsidRPr="00476D2F" w:rsidRDefault="00AB7265" w:rsidP="00AB7265">
      <w:pPr>
        <w:rPr>
          <w:iCs/>
        </w:rPr>
      </w:pPr>
      <w:r w:rsidRPr="00476D2F">
        <w:rPr>
          <w:iCs/>
        </w:rPr>
        <w:t xml:space="preserve">In addition </w:t>
      </w:r>
      <w:r w:rsidR="007018BF" w:rsidRPr="00476D2F">
        <w:rPr>
          <w:iCs/>
        </w:rPr>
        <w:t xml:space="preserve">to </w:t>
      </w:r>
      <w:r w:rsidRPr="00476D2F">
        <w:rPr>
          <w:iCs/>
        </w:rPr>
        <w:t xml:space="preserve">NCTS, ECS and ICS CCN/CSI will also be used to support Business Statistics by transferring IE411 in EDIFACT (NCTS and ECS) or XML (ICS, NCTS and ECS) format. It will be mandatory for an NTA to transfer this information as soon as it will </w:t>
      </w:r>
      <w:proofErr w:type="gramStart"/>
      <w:r w:rsidRPr="00476D2F">
        <w:rPr>
          <w:iCs/>
        </w:rPr>
        <w:t>enter into</w:t>
      </w:r>
      <w:proofErr w:type="gramEnd"/>
      <w:r w:rsidRPr="00476D2F">
        <w:rPr>
          <w:iCs/>
        </w:rPr>
        <w:t xml:space="preserve"> operation.</w:t>
      </w:r>
    </w:p>
    <w:p w14:paraId="55C649EF" w14:textId="77777777" w:rsidR="00AB7265" w:rsidRPr="00476D2F" w:rsidRDefault="00AB7265" w:rsidP="00AB7265">
      <w:pPr>
        <w:rPr>
          <w:iCs/>
        </w:rPr>
      </w:pPr>
      <w:r w:rsidRPr="00476D2F">
        <w:rPr>
          <w:iCs/>
        </w:rPr>
        <w:t>The ITSM Portal</w:t>
      </w:r>
      <w:r w:rsidRPr="00476D2F">
        <w:rPr>
          <w:rStyle w:val="FootnoteReference"/>
          <w:smallCaps/>
        </w:rPr>
        <w:footnoteReference w:id="62"/>
      </w:r>
      <w:r w:rsidRPr="00476D2F">
        <w:rPr>
          <w:iCs/>
        </w:rPr>
        <w:t xml:space="preserve"> will also host other information required for the operation management (e.g. interaction with NCTS Central Help Desk).</w:t>
      </w:r>
    </w:p>
    <w:p w14:paraId="330F2F84" w14:textId="77777777" w:rsidR="00AB7265" w:rsidRPr="00476D2F" w:rsidRDefault="00AB7265" w:rsidP="00AB7265">
      <w:pPr>
        <w:rPr>
          <w:iCs/>
        </w:rPr>
      </w:pPr>
      <w:r w:rsidRPr="00476D2F">
        <w:rPr>
          <w:iCs/>
        </w:rPr>
        <w:t>The NAs are responsible for uploading and downloading the non-“technical” information on and from the ITSM Portal and, whenever appropriate, to import this information into their systems. Indeed, the CDCA covers neither the preparation in the National Domain of the information to be uploaded on the Web site nor the downloading and processing at National level of the information to be made available on the ITSM Portal.</w:t>
      </w:r>
    </w:p>
    <w:p w14:paraId="689E9EB0" w14:textId="6A7B811C" w:rsidR="00AB7265" w:rsidRPr="00476D2F" w:rsidRDefault="00AB7265" w:rsidP="00AB7265">
      <w:pPr>
        <w:rPr>
          <w:iCs/>
        </w:rPr>
      </w:pPr>
      <w:r w:rsidRPr="00476D2F">
        <w:rPr>
          <w:iCs/>
        </w:rPr>
        <w:t xml:space="preserve">Please refer to section </w:t>
      </w:r>
      <w:r w:rsidR="007F4124" w:rsidRPr="00476D2F">
        <w:rPr>
          <w:iCs/>
        </w:rPr>
        <w:fldChar w:fldCharType="begin"/>
      </w:r>
      <w:r w:rsidR="007F4124" w:rsidRPr="00476D2F">
        <w:rPr>
          <w:iCs/>
        </w:rPr>
        <w:instrText xml:space="preserve"> REF _Ref14355235 \r \h </w:instrText>
      </w:r>
      <w:r w:rsidR="007F4124" w:rsidRPr="00476D2F">
        <w:rPr>
          <w:iCs/>
        </w:rPr>
      </w:r>
      <w:r w:rsidR="007F4124" w:rsidRPr="00476D2F">
        <w:rPr>
          <w:iCs/>
        </w:rPr>
        <w:fldChar w:fldCharType="separate"/>
      </w:r>
      <w:r w:rsidR="004501EF">
        <w:rPr>
          <w:iCs/>
        </w:rPr>
        <w:t>X.4</w:t>
      </w:r>
      <w:r w:rsidR="007F4124" w:rsidRPr="00476D2F">
        <w:rPr>
          <w:iCs/>
        </w:rPr>
        <w:fldChar w:fldCharType="end"/>
      </w:r>
      <w:r w:rsidRPr="00476D2F">
        <w:rPr>
          <w:iCs/>
        </w:rPr>
        <w:t xml:space="preserve"> to get the specifications of both formats and exchange mechanism for all the above-mentioned IEs.</w:t>
      </w:r>
    </w:p>
    <w:p w14:paraId="283AA792" w14:textId="01304429" w:rsidR="00AB7265" w:rsidRPr="00476D2F" w:rsidRDefault="00AB7265" w:rsidP="00DC76F8">
      <w:pPr>
        <w:pStyle w:val="Heading3"/>
        <w:ind w:left="993"/>
      </w:pPr>
      <w:bookmarkStart w:id="2336" w:name="_Toc477277648"/>
      <w:bookmarkStart w:id="2337" w:name="_Toc21507765"/>
      <w:bookmarkStart w:id="2338" w:name="_Toc96776829"/>
      <w:bookmarkStart w:id="2339" w:name="_Toc185900858"/>
      <w:r w:rsidRPr="00476D2F">
        <w:t xml:space="preserve">Exclusion on the </w:t>
      </w:r>
      <w:r w:rsidR="00B64A8A" w:rsidRPr="00476D2F">
        <w:t>Central Services</w:t>
      </w:r>
      <w:bookmarkEnd w:id="2336"/>
      <w:bookmarkEnd w:id="2339"/>
    </w:p>
    <w:p w14:paraId="6D3B5983" w14:textId="77777777" w:rsidR="00AB7265" w:rsidRPr="00476D2F" w:rsidRDefault="00AB7265" w:rsidP="00AB7265">
      <w:r w:rsidRPr="00476D2F">
        <w:t>Not applicable.</w:t>
      </w:r>
    </w:p>
    <w:p w14:paraId="18E5EFC0" w14:textId="77777777" w:rsidR="00AB7265" w:rsidRPr="00BB51DB" w:rsidRDefault="00AB7265" w:rsidP="00DC76F8">
      <w:pPr>
        <w:pStyle w:val="Heading3"/>
        <w:ind w:left="993"/>
        <w:rPr>
          <w:lang w:val="fr-BE"/>
        </w:rPr>
      </w:pPr>
      <w:bookmarkStart w:id="2340" w:name="_Toc477277649"/>
      <w:bookmarkStart w:id="2341" w:name="_Ref14357941"/>
      <w:bookmarkStart w:id="2342" w:name="_Toc185900859"/>
      <w:r w:rsidRPr="00BB51DB">
        <w:rPr>
          <w:lang w:val="fr-BE"/>
        </w:rPr>
        <w:t>Restriction on SA05, SA06, and SA08</w:t>
      </w:r>
      <w:bookmarkEnd w:id="2337"/>
      <w:bookmarkEnd w:id="2338"/>
      <w:bookmarkEnd w:id="2340"/>
      <w:bookmarkEnd w:id="2341"/>
      <w:bookmarkEnd w:id="2342"/>
    </w:p>
    <w:p w14:paraId="482B67A6" w14:textId="6929C9F1" w:rsidR="00AB7265" w:rsidRPr="00476D2F" w:rsidRDefault="00AB7265" w:rsidP="00AB7265">
      <w:r w:rsidRPr="00476D2F">
        <w:t>Regardless of whether they use NDCAs or CDCAs the NAs will be responsible for performing the following business processes, found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 xml:space="preserve">]: The Configuration management and Version Control (SA05), the Data Management (SA06) and the Problem Tracking (SA08). The NAs will use their IT operation infrastructure, including COTS, to support these tasks. </w:t>
      </w:r>
      <w:proofErr w:type="gramStart"/>
      <w:r w:rsidRPr="00476D2F">
        <w:t xml:space="preserve">Considering the specificity of the </w:t>
      </w:r>
      <w:r w:rsidRPr="00476D2F">
        <w:rPr>
          <w:iCs/>
        </w:rPr>
        <w:t>National</w:t>
      </w:r>
      <w:r w:rsidRPr="00476D2F">
        <w:t xml:space="preserve"> IT operational environment, it</w:t>
      </w:r>
      <w:proofErr w:type="gramEnd"/>
      <w:r w:rsidRPr="00476D2F">
        <w:t xml:space="preserve"> is not foreseen at this stage that the Central Project will provide or recommend any specific COTS to support these processes.</w:t>
      </w:r>
    </w:p>
    <w:p w14:paraId="44342F69" w14:textId="77777777" w:rsidR="00AB7265" w:rsidRPr="00476D2F" w:rsidRDefault="00AB7265" w:rsidP="00DC76F8">
      <w:pPr>
        <w:pStyle w:val="Heading3"/>
        <w:ind w:left="993"/>
      </w:pPr>
      <w:bookmarkStart w:id="2343" w:name="_Toc96776830"/>
      <w:bookmarkStart w:id="2344" w:name="_Toc477277650"/>
      <w:bookmarkStart w:id="2345" w:name="_Ref14357954"/>
      <w:bookmarkStart w:id="2346" w:name="_Toc185900860"/>
      <w:r w:rsidRPr="00476D2F">
        <w:t>Performance</w:t>
      </w:r>
      <w:bookmarkEnd w:id="2343"/>
      <w:bookmarkEnd w:id="2344"/>
      <w:bookmarkEnd w:id="2345"/>
      <w:bookmarkEnd w:id="2346"/>
    </w:p>
    <w:p w14:paraId="5C941B8E" w14:textId="27F7A9B0" w:rsidR="00F15ACC" w:rsidRPr="00476D2F" w:rsidRDefault="00AB7265" w:rsidP="00B77F97">
      <w:pPr>
        <w:spacing w:before="0"/>
        <w:jc w:val="left"/>
        <w:rPr>
          <w:b/>
          <w:i/>
        </w:rPr>
      </w:pPr>
      <w:r w:rsidRPr="00476D2F">
        <w:rPr>
          <w:iCs/>
        </w:rPr>
        <w:t xml:space="preserve">The performance of the applications should conform to the recommendations made in </w:t>
      </w:r>
      <w:r w:rsidR="00F34492" w:rsidRPr="00476D2F">
        <w:t>this document</w:t>
      </w:r>
      <w:r w:rsidRPr="00476D2F">
        <w:rPr>
          <w:iCs/>
        </w:rPr>
        <w:t>. NAs are invited to align their NCAs to these performance recommendations.</w:t>
      </w:r>
      <w:bookmarkStart w:id="2347" w:name="_Toc21507767"/>
      <w:bookmarkStart w:id="2348" w:name="_Ref81623724"/>
      <w:bookmarkStart w:id="2349" w:name="_Toc96776831"/>
      <w:bookmarkStart w:id="2350" w:name="_Toc477277651"/>
      <w:bookmarkStart w:id="2351" w:name="_Ref14358013"/>
    </w:p>
    <w:p w14:paraId="557BB2F2" w14:textId="4641923D" w:rsidR="00AB7265" w:rsidRPr="00476D2F" w:rsidRDefault="00AB7265" w:rsidP="00DC76F8">
      <w:pPr>
        <w:pStyle w:val="Heading3"/>
        <w:ind w:left="993"/>
      </w:pPr>
      <w:bookmarkStart w:id="2352" w:name="_Toc185900861"/>
      <w:r w:rsidRPr="00476D2F">
        <w:t>Security scope</w:t>
      </w:r>
      <w:bookmarkEnd w:id="2347"/>
      <w:bookmarkEnd w:id="2348"/>
      <w:bookmarkEnd w:id="2349"/>
      <w:bookmarkEnd w:id="2350"/>
      <w:bookmarkEnd w:id="2351"/>
      <w:bookmarkEnd w:id="2352"/>
    </w:p>
    <w:p w14:paraId="058CC91B" w14:textId="77777777" w:rsidR="00AB7265" w:rsidRPr="00476D2F" w:rsidRDefault="00AB7265" w:rsidP="00AB7265">
      <w:r w:rsidRPr="00476D2F">
        <w:t xml:space="preserve">The following points </w:t>
      </w:r>
      <w:proofErr w:type="gramStart"/>
      <w:r w:rsidRPr="00476D2F">
        <w:t>have to</w:t>
      </w:r>
      <w:proofErr w:type="gramEnd"/>
      <w:r w:rsidRPr="00476D2F">
        <w:t xml:space="preserve"> be emphasised regarding the security scope:</w:t>
      </w:r>
    </w:p>
    <w:p w14:paraId="050BC676" w14:textId="705552C3" w:rsidR="00AB7265" w:rsidRPr="00476D2F" w:rsidRDefault="00AB7265" w:rsidP="00117A38">
      <w:pPr>
        <w:pStyle w:val="NormalBullet"/>
        <w:numPr>
          <w:ilvl w:val="0"/>
          <w:numId w:val="91"/>
        </w:numPr>
        <w:tabs>
          <w:tab w:val="clear" w:pos="360"/>
          <w:tab w:val="num" w:pos="938"/>
        </w:tabs>
        <w:spacing w:before="120"/>
        <w:ind w:left="938"/>
      </w:pPr>
      <w:r w:rsidRPr="00476D2F">
        <w:t xml:space="preserve">The security must comply with the applicable Legal Base and the specifications found in </w:t>
      </w:r>
      <w:r w:rsidR="000C6050" w:rsidRPr="00476D2F">
        <w:t>[</w:t>
      </w:r>
      <w:r w:rsidR="00707B38" w:rsidRPr="00476D2F">
        <w:fldChar w:fldCharType="begin"/>
      </w:r>
      <w:r w:rsidR="00707B38" w:rsidRPr="00476D2F">
        <w:instrText xml:space="preserve"> REF R3 \h  \* MERGEFORMAT </w:instrText>
      </w:r>
      <w:r w:rsidR="00707B38" w:rsidRPr="00476D2F">
        <w:fldChar w:fldCharType="separate"/>
      </w:r>
      <w:r w:rsidR="004501EF" w:rsidRPr="000C1B4B">
        <w:rPr>
          <w:szCs w:val="24"/>
        </w:rPr>
        <w:t>R</w:t>
      </w:r>
      <w:r w:rsidR="004501EF">
        <w:rPr>
          <w:szCs w:val="24"/>
        </w:rPr>
        <w:t>03</w:t>
      </w:r>
      <w:r w:rsidR="00707B38" w:rsidRPr="00476D2F">
        <w:fldChar w:fldCharType="end"/>
      </w:r>
      <w:r w:rsidR="000C6050" w:rsidRPr="00476D2F">
        <w:t>]</w:t>
      </w:r>
      <w:r w:rsidRPr="00476D2F">
        <w:t>,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16</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17</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18</w:t>
      </w:r>
      <w:r w:rsidR="00242E5B" w:rsidRPr="00476D2F">
        <w:rPr>
          <w:highlight w:val="yellow"/>
        </w:rPr>
        <w:fldChar w:fldCharType="end"/>
      </w:r>
      <w:r w:rsidRPr="00476D2F">
        <w:t xml:space="preserve">], in </w:t>
      </w:r>
      <w:r w:rsidR="005C0FE8" w:rsidRPr="00476D2F">
        <w:t>this document</w:t>
      </w:r>
      <w:r w:rsidRPr="00476D2F">
        <w:t>;</w:t>
      </w:r>
    </w:p>
    <w:p w14:paraId="2FC95271" w14:textId="77777777" w:rsidR="00AB7265" w:rsidRPr="00476D2F" w:rsidRDefault="00AB7265"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596C8E05" w14:textId="77777777" w:rsidR="00AB7265" w:rsidRPr="00476D2F" w:rsidRDefault="00AB7265"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34912EE8" w14:textId="1CC92E41" w:rsidR="00AB7265" w:rsidRPr="00476D2F" w:rsidRDefault="00AB7265" w:rsidP="00117A38">
      <w:pPr>
        <w:pStyle w:val="NormalBullet"/>
        <w:numPr>
          <w:ilvl w:val="0"/>
          <w:numId w:val="91"/>
        </w:numPr>
        <w:tabs>
          <w:tab w:val="clear" w:pos="360"/>
          <w:tab w:val="num" w:pos="938"/>
        </w:tabs>
        <w:spacing w:before="120"/>
        <w:ind w:left="938"/>
        <w:jc w:val="left"/>
      </w:pPr>
      <w:r w:rsidRPr="00476D2F">
        <w:t>The Central Project</w:t>
      </w:r>
      <w:r w:rsidR="00D33869" w:rsidRPr="00476D2F">
        <w:t xml:space="preserve"> Team</w:t>
      </w:r>
      <w:r w:rsidRPr="00476D2F">
        <w:t xml:space="preserve"> is responsible for the security of the CS.</w:t>
      </w:r>
      <w:bookmarkEnd w:id="2324"/>
    </w:p>
    <w:p w14:paraId="60532457" w14:textId="77777777" w:rsidR="00F15ACC" w:rsidRPr="00476D2F" w:rsidRDefault="00F15ACC">
      <w:pPr>
        <w:spacing w:before="0"/>
        <w:jc w:val="left"/>
        <w:rPr>
          <w:b/>
          <w:sz w:val="28"/>
        </w:rPr>
      </w:pPr>
      <w:bookmarkStart w:id="2353" w:name="_Ref14355218"/>
      <w:r w:rsidRPr="00476D2F">
        <w:br w:type="page"/>
      </w:r>
    </w:p>
    <w:p w14:paraId="1C8C54F3" w14:textId="59DF231E" w:rsidR="00B00534" w:rsidRPr="00476D2F" w:rsidRDefault="009251E5" w:rsidP="005055AE">
      <w:pPr>
        <w:pStyle w:val="Heading2"/>
      </w:pPr>
      <w:bookmarkStart w:id="2354" w:name="_Ref27414064"/>
      <w:bookmarkStart w:id="2355" w:name="_Toc185900862"/>
      <w:r w:rsidRPr="00476D2F">
        <w:t>The scope matrix of Central Services and System Administration</w:t>
      </w:r>
      <w:bookmarkEnd w:id="2353"/>
      <w:bookmarkEnd w:id="2354"/>
      <w:bookmarkEnd w:id="2355"/>
    </w:p>
    <w:p w14:paraId="63236102" w14:textId="77777777" w:rsidR="00AB7265" w:rsidRPr="00476D2F" w:rsidRDefault="00AB7265" w:rsidP="00AB7265">
      <w:r w:rsidRPr="00476D2F">
        <w:t xml:space="preserve">The matrix consists of a table in which the status of each process is identified according to the scope of NCTS, ECS or ICS. </w:t>
      </w:r>
    </w:p>
    <w:p w14:paraId="5F4D78D8" w14:textId="77777777" w:rsidR="00AB7265" w:rsidRPr="00476D2F" w:rsidRDefault="00AB7265" w:rsidP="00AB7265">
      <w:r w:rsidRPr="00476D2F">
        <w:t xml:space="preserve">The scope matrix illustrates all the EBPs for CS and SA. </w:t>
      </w:r>
    </w:p>
    <w:p w14:paraId="3A21DE9F" w14:textId="77777777" w:rsidR="00AB7265" w:rsidRPr="00476D2F" w:rsidRDefault="00AB7265" w:rsidP="00AB7265">
      <w:pPr>
        <w:rPr>
          <w:iCs/>
        </w:rPr>
      </w:pPr>
      <w:r w:rsidRPr="00476D2F">
        <w:rPr>
          <w:iCs/>
        </w:rPr>
        <w:t xml:space="preserve">When determining whether a process or message is mandatory the first deciding factor is that Common Domain IEs are de facto mandatory. </w:t>
      </w:r>
      <w:proofErr w:type="gramStart"/>
      <w:r w:rsidRPr="00476D2F">
        <w:rPr>
          <w:iCs/>
        </w:rPr>
        <w:t>Therefore</w:t>
      </w:r>
      <w:proofErr w:type="gramEnd"/>
      <w:r w:rsidRPr="00476D2F">
        <w:rPr>
          <w:iCs/>
        </w:rPr>
        <w:t xml:space="preserve"> the EBP which produces the relevant IE also becomes mandatory. It was decided, historically, that all processes which are required in order that the mandatory EBP can be provided are themselves also mandatory.</w:t>
      </w:r>
    </w:p>
    <w:p w14:paraId="3EA0DBDF" w14:textId="77777777" w:rsidR="00AB7265" w:rsidRPr="00476D2F" w:rsidRDefault="00AB7265" w:rsidP="00AB7265">
      <w:pPr>
        <w:jc w:val="left"/>
        <w:rPr>
          <w:iCs/>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AB7265" w:rsidRPr="00110E6A" w14:paraId="5D30A933"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3C1FD7AC" w14:textId="77777777" w:rsidR="00AB7265" w:rsidRPr="00476D2F" w:rsidRDefault="00AB7265"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2CA1BD46" w14:textId="77777777" w:rsidR="00AB7265" w:rsidRPr="00476D2F" w:rsidRDefault="00AB7265"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53E6ED76" w14:textId="77777777" w:rsidR="00AB7265" w:rsidRPr="00476D2F" w:rsidRDefault="00AB7265" w:rsidP="00543C19">
            <w:pPr>
              <w:pStyle w:val="NoteHead"/>
              <w:spacing w:before="40" w:after="40"/>
              <w:rPr>
                <w:smallCaps w:val="0"/>
              </w:rPr>
            </w:pPr>
            <w:r w:rsidRPr="00476D2F">
              <w:rPr>
                <w:smallCaps w:val="0"/>
              </w:rPr>
              <w:t>Possible Values</w:t>
            </w:r>
            <w:r w:rsidRPr="00476D2F">
              <w:rPr>
                <w:rStyle w:val="FootnoteReference"/>
                <w:smallCaps w:val="0"/>
              </w:rPr>
              <w:footnoteReference w:id="63"/>
            </w:r>
          </w:p>
        </w:tc>
      </w:tr>
      <w:tr w:rsidR="00AB7265" w:rsidRPr="00110E6A" w14:paraId="660C475D" w14:textId="77777777" w:rsidTr="00543C19">
        <w:trPr>
          <w:trHeight w:val="173"/>
          <w:jc w:val="center"/>
        </w:trPr>
        <w:tc>
          <w:tcPr>
            <w:tcW w:w="1854" w:type="dxa"/>
            <w:tcBorders>
              <w:top w:val="nil"/>
              <w:left w:val="single" w:sz="18" w:space="0" w:color="auto"/>
            </w:tcBorders>
          </w:tcPr>
          <w:p w14:paraId="2ED7E17F" w14:textId="77777777" w:rsidR="00AB7265" w:rsidRPr="00476D2F" w:rsidRDefault="00AB7265" w:rsidP="00543C19">
            <w:pPr>
              <w:spacing w:before="40" w:after="40"/>
            </w:pPr>
            <w:r w:rsidRPr="00476D2F">
              <w:t>EBP ID</w:t>
            </w:r>
          </w:p>
        </w:tc>
        <w:tc>
          <w:tcPr>
            <w:tcW w:w="6292" w:type="dxa"/>
            <w:tcBorders>
              <w:top w:val="nil"/>
            </w:tcBorders>
          </w:tcPr>
          <w:p w14:paraId="2AF2820E" w14:textId="77777777" w:rsidR="00AB7265" w:rsidRPr="00476D2F" w:rsidRDefault="00AB7265" w:rsidP="00543C19">
            <w:pPr>
              <w:spacing w:before="40" w:after="40"/>
            </w:pPr>
            <w:r w:rsidRPr="00476D2F">
              <w:t>The identifier of the Elementary Business Process.</w:t>
            </w:r>
          </w:p>
        </w:tc>
        <w:tc>
          <w:tcPr>
            <w:tcW w:w="1919" w:type="dxa"/>
            <w:tcBorders>
              <w:top w:val="nil"/>
              <w:right w:val="single" w:sz="18" w:space="0" w:color="auto"/>
            </w:tcBorders>
          </w:tcPr>
          <w:p w14:paraId="3474206A" w14:textId="77777777" w:rsidR="00AB7265" w:rsidRPr="00476D2F" w:rsidRDefault="00AB7265" w:rsidP="00543C19">
            <w:pPr>
              <w:spacing w:before="40" w:after="40"/>
            </w:pPr>
            <w:r w:rsidRPr="00476D2F">
              <w:t>FTSS Id</w:t>
            </w:r>
          </w:p>
        </w:tc>
      </w:tr>
      <w:tr w:rsidR="00AB7265" w:rsidRPr="00110E6A" w14:paraId="3948016D" w14:textId="77777777" w:rsidTr="00543C19">
        <w:trPr>
          <w:trHeight w:val="173"/>
          <w:jc w:val="center"/>
        </w:trPr>
        <w:tc>
          <w:tcPr>
            <w:tcW w:w="1854" w:type="dxa"/>
            <w:tcBorders>
              <w:left w:val="single" w:sz="18" w:space="0" w:color="auto"/>
              <w:bottom w:val="single" w:sz="12" w:space="0" w:color="auto"/>
            </w:tcBorders>
          </w:tcPr>
          <w:p w14:paraId="001AB838" w14:textId="77777777" w:rsidR="00AB7265" w:rsidRPr="00476D2F" w:rsidRDefault="00AB7265" w:rsidP="00543C19">
            <w:pPr>
              <w:spacing w:before="40" w:after="40"/>
            </w:pPr>
            <w:r w:rsidRPr="00476D2F">
              <w:t xml:space="preserve">EBP Name </w:t>
            </w:r>
          </w:p>
        </w:tc>
        <w:tc>
          <w:tcPr>
            <w:tcW w:w="6292" w:type="dxa"/>
            <w:tcBorders>
              <w:bottom w:val="single" w:sz="12" w:space="0" w:color="auto"/>
            </w:tcBorders>
          </w:tcPr>
          <w:p w14:paraId="1C19F25F" w14:textId="77777777" w:rsidR="00AB7265" w:rsidRPr="00476D2F" w:rsidRDefault="00AB7265"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2A73D891" w14:textId="77777777" w:rsidR="00AB7265" w:rsidRPr="00476D2F" w:rsidRDefault="00AB7265" w:rsidP="00543C19">
            <w:pPr>
              <w:spacing w:before="40" w:after="40"/>
            </w:pPr>
            <w:r w:rsidRPr="00476D2F">
              <w:t>Text</w:t>
            </w:r>
          </w:p>
        </w:tc>
      </w:tr>
      <w:tr w:rsidR="00AB7265" w:rsidRPr="00110E6A" w14:paraId="2A6A9CB3"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1A6B88C5" w14:textId="77777777" w:rsidR="00AB7265" w:rsidRPr="00476D2F" w:rsidRDefault="00AB7265"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Pr="00476D2F">
              <w:rPr>
                <w:b w:val="0"/>
                <w:bCs/>
              </w:rPr>
              <w:t>. It makes a clear statement on which of the processes are computer assisted and which remain manual.</w:t>
            </w:r>
          </w:p>
        </w:tc>
      </w:tr>
      <w:tr w:rsidR="00AB7265" w:rsidRPr="00110E6A" w14:paraId="7F1C093A"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570A3C2B" w14:textId="77777777" w:rsidR="00AB7265" w:rsidRPr="00476D2F" w:rsidRDefault="00AB7265" w:rsidP="00543C19">
            <w:pPr>
              <w:spacing w:before="40" w:after="40"/>
            </w:pPr>
            <w:r w:rsidRPr="00476D2F">
              <w:t>NCTS Status</w:t>
            </w:r>
          </w:p>
        </w:tc>
        <w:tc>
          <w:tcPr>
            <w:tcW w:w="6292" w:type="dxa"/>
            <w:tcBorders>
              <w:top w:val="single" w:sz="12" w:space="0" w:color="auto"/>
              <w:bottom w:val="single" w:sz="4" w:space="0" w:color="auto"/>
            </w:tcBorders>
          </w:tcPr>
          <w:p w14:paraId="3EB31FDA" w14:textId="77777777" w:rsidR="00AB7265" w:rsidRPr="00476D2F" w:rsidRDefault="00AB7265" w:rsidP="00543C19">
            <w:pPr>
              <w:spacing w:before="40" w:after="40"/>
            </w:pPr>
            <w:r w:rsidRPr="00476D2F">
              <w:t>The status of the EBP in NCTS.</w:t>
            </w:r>
          </w:p>
          <w:p w14:paraId="78D9CD0D" w14:textId="77777777" w:rsidR="00AB7265" w:rsidRPr="00476D2F" w:rsidRDefault="00AB7265" w:rsidP="00543C19">
            <w:pPr>
              <w:spacing w:before="40" w:after="40"/>
            </w:pPr>
            <w:r w:rsidRPr="00476D2F">
              <w:t>“M”, “SR”, “R” and “O” mean that the process to be implemented is included in the scope of NCTS as “Mandatory”, “Strongly Recommended”, “Recommended” or “Optional” respectively.</w:t>
            </w:r>
          </w:p>
          <w:p w14:paraId="569C6A47" w14:textId="77777777" w:rsidR="00AB7265" w:rsidRPr="00476D2F" w:rsidRDefault="00AB7265" w:rsidP="00543C19">
            <w:pPr>
              <w:spacing w:before="40" w:after="40"/>
            </w:pPr>
            <w:r w:rsidRPr="00476D2F">
              <w:t>“X” means that process is “Excluded” from the scope of NCTS and therefore any applicable Transit procedures remain valid.</w:t>
            </w:r>
          </w:p>
        </w:tc>
        <w:tc>
          <w:tcPr>
            <w:tcW w:w="1919" w:type="dxa"/>
            <w:tcBorders>
              <w:top w:val="single" w:sz="12" w:space="0" w:color="auto"/>
              <w:bottom w:val="single" w:sz="4" w:space="0" w:color="auto"/>
              <w:right w:val="single" w:sz="18" w:space="0" w:color="auto"/>
            </w:tcBorders>
          </w:tcPr>
          <w:p w14:paraId="49A5F7B0" w14:textId="77777777" w:rsidR="00AB7265" w:rsidRPr="00476D2F" w:rsidRDefault="00AB7265" w:rsidP="00543C19">
            <w:pPr>
              <w:spacing w:before="40" w:after="40"/>
            </w:pPr>
            <w:r w:rsidRPr="00476D2F">
              <w:t>M, SR, R, O or X</w:t>
            </w:r>
          </w:p>
        </w:tc>
      </w:tr>
      <w:tr w:rsidR="00AB7265" w:rsidRPr="00110E6A" w14:paraId="1EE1C8CA" w14:textId="77777777" w:rsidTr="00543C19">
        <w:trPr>
          <w:trHeight w:val="173"/>
          <w:jc w:val="center"/>
        </w:trPr>
        <w:tc>
          <w:tcPr>
            <w:tcW w:w="1854" w:type="dxa"/>
            <w:tcBorders>
              <w:top w:val="single" w:sz="4" w:space="0" w:color="auto"/>
              <w:left w:val="single" w:sz="18" w:space="0" w:color="auto"/>
              <w:bottom w:val="single" w:sz="12" w:space="0" w:color="auto"/>
            </w:tcBorders>
          </w:tcPr>
          <w:p w14:paraId="719B04A8" w14:textId="77777777" w:rsidR="00AB7265" w:rsidRPr="00476D2F" w:rsidRDefault="00AB7265" w:rsidP="00543C19">
            <w:pPr>
              <w:spacing w:before="40" w:after="40"/>
            </w:pPr>
            <w:r w:rsidRPr="00476D2F">
              <w:t>NCTS Man./C.A.</w:t>
            </w:r>
          </w:p>
        </w:tc>
        <w:tc>
          <w:tcPr>
            <w:tcW w:w="6292" w:type="dxa"/>
            <w:tcBorders>
              <w:top w:val="single" w:sz="4" w:space="0" w:color="auto"/>
              <w:bottom w:val="single" w:sz="12" w:space="0" w:color="auto"/>
            </w:tcBorders>
          </w:tcPr>
          <w:p w14:paraId="630E9458" w14:textId="77777777" w:rsidR="00AB7265" w:rsidRPr="00476D2F" w:rsidRDefault="00AB7265" w:rsidP="00543C19">
            <w:pPr>
              <w:spacing w:before="40" w:after="40"/>
            </w:pPr>
            <w:r w:rsidRPr="00476D2F">
              <w:t>The degree of automation of the process (Computer Assisted or Manual) for NCTS.</w:t>
            </w:r>
          </w:p>
          <w:p w14:paraId="415DE2CA"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9D22BA9" w14:textId="77777777" w:rsidR="00AB7265" w:rsidRPr="00476D2F" w:rsidRDefault="00AB7265" w:rsidP="00543C19">
            <w:pPr>
              <w:spacing w:before="40" w:after="40"/>
            </w:pPr>
            <w:r w:rsidRPr="00476D2F">
              <w:t>Man. Or C.A.</w:t>
            </w:r>
          </w:p>
        </w:tc>
      </w:tr>
      <w:tr w:rsidR="00AB7265" w:rsidRPr="00110E6A" w14:paraId="05032D04"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56E0B16B" w14:textId="77777777" w:rsidR="00AB7265" w:rsidRPr="00476D2F" w:rsidRDefault="00AB7265" w:rsidP="00543C19">
            <w:pPr>
              <w:spacing w:before="40" w:after="40"/>
            </w:pPr>
            <w:r w:rsidRPr="00476D2F">
              <w:rPr>
                <w:bCs/>
              </w:rPr>
              <w:t xml:space="preserve">The </w:t>
            </w:r>
            <w:r w:rsidRPr="00476D2F">
              <w:rPr>
                <w:b/>
                <w:bCs/>
              </w:rPr>
              <w:t>“ECS”</w:t>
            </w:r>
            <w:r w:rsidRPr="00476D2F">
              <w:rPr>
                <w:bCs/>
              </w:rPr>
              <w:t xml:space="preserve"> </w:t>
            </w:r>
            <w:r w:rsidRPr="00476D2F">
              <w:t xml:space="preserve">columns </w:t>
            </w:r>
            <w:r w:rsidRPr="00476D2F">
              <w:rPr>
                <w:bCs/>
              </w:rPr>
              <w:t xml:space="preserve">display information about the processes that are included in the scope of </w:t>
            </w:r>
            <w:r w:rsidRPr="00476D2F">
              <w:rPr>
                <w:b/>
              </w:rPr>
              <w:t>ECS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42898B9C" w14:textId="77777777" w:rsidTr="00543C19">
        <w:trPr>
          <w:trHeight w:val="173"/>
          <w:jc w:val="center"/>
        </w:trPr>
        <w:tc>
          <w:tcPr>
            <w:tcW w:w="1854" w:type="dxa"/>
            <w:tcBorders>
              <w:top w:val="single" w:sz="12" w:space="0" w:color="auto"/>
              <w:left w:val="single" w:sz="18" w:space="0" w:color="auto"/>
              <w:bottom w:val="single" w:sz="8" w:space="0" w:color="auto"/>
            </w:tcBorders>
          </w:tcPr>
          <w:p w14:paraId="65E2AF71" w14:textId="77777777" w:rsidR="00AB7265" w:rsidRPr="00476D2F" w:rsidRDefault="00AB7265" w:rsidP="00543C19">
            <w:pPr>
              <w:spacing w:before="40" w:after="40"/>
            </w:pPr>
            <w:r w:rsidRPr="00476D2F">
              <w:t>ECS Status</w:t>
            </w:r>
          </w:p>
        </w:tc>
        <w:tc>
          <w:tcPr>
            <w:tcW w:w="6292" w:type="dxa"/>
            <w:tcBorders>
              <w:top w:val="single" w:sz="12" w:space="0" w:color="auto"/>
              <w:bottom w:val="single" w:sz="8" w:space="0" w:color="auto"/>
            </w:tcBorders>
          </w:tcPr>
          <w:p w14:paraId="44717CB5" w14:textId="77777777" w:rsidR="00AB7265" w:rsidRPr="00476D2F" w:rsidRDefault="00AB7265" w:rsidP="00543C19">
            <w:pPr>
              <w:spacing w:before="40" w:after="40"/>
            </w:pPr>
            <w:r w:rsidRPr="00476D2F">
              <w:t>The status of the EBP in ECS.</w:t>
            </w:r>
          </w:p>
          <w:p w14:paraId="50CA12DB" w14:textId="77777777" w:rsidR="00AB7265" w:rsidRPr="00476D2F" w:rsidRDefault="00AB7265" w:rsidP="00543C19">
            <w:pPr>
              <w:spacing w:before="40" w:after="40"/>
            </w:pPr>
            <w:r w:rsidRPr="00476D2F">
              <w:t>“M”, “SR”, “R” and “O” mean that the process to be implemented is included in the scope of ECS as “Mandatory”, “Strongly Recommended”, “Recommended” or “Optional” respectively.</w:t>
            </w:r>
          </w:p>
          <w:p w14:paraId="734232FF" w14:textId="77777777" w:rsidR="00AB7265" w:rsidRPr="00476D2F" w:rsidRDefault="00AB7265" w:rsidP="00543C19">
            <w:pPr>
              <w:spacing w:before="40" w:after="40"/>
            </w:pPr>
            <w:r w:rsidRPr="00476D2F">
              <w:t>“X” means that process is “Excluded” from the scope of ECS and therefore any applicable Export procedures remain valid.</w:t>
            </w:r>
          </w:p>
        </w:tc>
        <w:tc>
          <w:tcPr>
            <w:tcW w:w="1919" w:type="dxa"/>
            <w:tcBorders>
              <w:top w:val="single" w:sz="12" w:space="0" w:color="auto"/>
              <w:bottom w:val="single" w:sz="8" w:space="0" w:color="auto"/>
              <w:right w:val="single" w:sz="18" w:space="0" w:color="auto"/>
            </w:tcBorders>
          </w:tcPr>
          <w:p w14:paraId="4DAB5FDD" w14:textId="77777777" w:rsidR="00AB7265" w:rsidRPr="00476D2F" w:rsidRDefault="00AB7265" w:rsidP="00543C19">
            <w:pPr>
              <w:spacing w:before="40" w:after="40"/>
            </w:pPr>
            <w:r w:rsidRPr="00476D2F">
              <w:t>M, SR, R, O or X</w:t>
            </w:r>
          </w:p>
        </w:tc>
      </w:tr>
      <w:tr w:rsidR="00AB7265" w:rsidRPr="00110E6A" w14:paraId="74AFF10B" w14:textId="77777777" w:rsidTr="00543C19">
        <w:trPr>
          <w:trHeight w:val="173"/>
          <w:jc w:val="center"/>
        </w:trPr>
        <w:tc>
          <w:tcPr>
            <w:tcW w:w="1854" w:type="dxa"/>
            <w:tcBorders>
              <w:top w:val="single" w:sz="8" w:space="0" w:color="auto"/>
              <w:left w:val="single" w:sz="18" w:space="0" w:color="auto"/>
              <w:bottom w:val="single" w:sz="12" w:space="0" w:color="auto"/>
            </w:tcBorders>
          </w:tcPr>
          <w:p w14:paraId="31BDAFD9" w14:textId="77777777" w:rsidR="00AB7265" w:rsidRPr="00476D2F" w:rsidRDefault="00AB7265" w:rsidP="00543C19">
            <w:pPr>
              <w:spacing w:before="40" w:after="40"/>
            </w:pPr>
            <w:r w:rsidRPr="00476D2F">
              <w:t>ECS Man./C.A.</w:t>
            </w:r>
          </w:p>
        </w:tc>
        <w:tc>
          <w:tcPr>
            <w:tcW w:w="6292" w:type="dxa"/>
            <w:tcBorders>
              <w:top w:val="single" w:sz="8" w:space="0" w:color="auto"/>
              <w:bottom w:val="single" w:sz="12" w:space="0" w:color="auto"/>
            </w:tcBorders>
          </w:tcPr>
          <w:p w14:paraId="550FD8F2" w14:textId="77777777" w:rsidR="00AB7265" w:rsidRPr="00476D2F" w:rsidRDefault="00AB7265" w:rsidP="00543C19">
            <w:pPr>
              <w:spacing w:before="40" w:after="40"/>
            </w:pPr>
            <w:r w:rsidRPr="00476D2F">
              <w:t>The degree of automation of the process (Computer Assisted or Manual) for ECS.</w:t>
            </w:r>
          </w:p>
          <w:p w14:paraId="5C028FD5"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6954C900" w14:textId="77777777" w:rsidR="00AB7265" w:rsidRPr="00476D2F" w:rsidRDefault="00AB7265" w:rsidP="00543C19">
            <w:pPr>
              <w:spacing w:before="40" w:after="40"/>
            </w:pPr>
            <w:r w:rsidRPr="00476D2F">
              <w:t>Man. Or C.A.</w:t>
            </w:r>
          </w:p>
        </w:tc>
      </w:tr>
      <w:tr w:rsidR="00AB7265" w:rsidRPr="00110E6A" w14:paraId="6DAEC23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C9900"/>
          </w:tcPr>
          <w:p w14:paraId="1CBF305B" w14:textId="77777777" w:rsidR="00AB7265" w:rsidRPr="00476D2F" w:rsidRDefault="00AB7265" w:rsidP="00543C19">
            <w:pPr>
              <w:spacing w:before="40" w:after="40"/>
            </w:pPr>
            <w:r w:rsidRPr="00476D2F">
              <w:rPr>
                <w:bCs/>
              </w:rPr>
              <w:t xml:space="preserve">The </w:t>
            </w:r>
            <w:r w:rsidRPr="00476D2F">
              <w:rPr>
                <w:b/>
                <w:bCs/>
              </w:rPr>
              <w:t>“ICS”</w:t>
            </w:r>
            <w:r w:rsidRPr="00476D2F">
              <w:rPr>
                <w:bCs/>
              </w:rPr>
              <w:t xml:space="preserve"> </w:t>
            </w:r>
            <w:r w:rsidRPr="00476D2F">
              <w:t xml:space="preserve">columns </w:t>
            </w:r>
            <w:r w:rsidRPr="00476D2F">
              <w:rPr>
                <w:bCs/>
              </w:rPr>
              <w:t>display information about the processes that are included in the scope of I</w:t>
            </w:r>
            <w:r w:rsidRPr="00476D2F">
              <w:rPr>
                <w:b/>
              </w:rPr>
              <w:t>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51AD32AA" w14:textId="77777777" w:rsidTr="00543C19">
        <w:trPr>
          <w:trHeight w:val="173"/>
          <w:jc w:val="center"/>
        </w:trPr>
        <w:tc>
          <w:tcPr>
            <w:tcW w:w="1854" w:type="dxa"/>
            <w:tcBorders>
              <w:top w:val="single" w:sz="12" w:space="0" w:color="auto"/>
              <w:left w:val="single" w:sz="18" w:space="0" w:color="auto"/>
              <w:bottom w:val="single" w:sz="4" w:space="0" w:color="auto"/>
            </w:tcBorders>
          </w:tcPr>
          <w:p w14:paraId="645C8EF1" w14:textId="77777777" w:rsidR="00AB7265" w:rsidRPr="00476D2F" w:rsidRDefault="00AB7265" w:rsidP="00543C19">
            <w:pPr>
              <w:spacing w:before="40" w:after="40"/>
            </w:pPr>
            <w:r w:rsidRPr="00476D2F">
              <w:t>ICS Status</w:t>
            </w:r>
          </w:p>
        </w:tc>
        <w:tc>
          <w:tcPr>
            <w:tcW w:w="6292" w:type="dxa"/>
            <w:tcBorders>
              <w:top w:val="single" w:sz="12" w:space="0" w:color="auto"/>
              <w:bottom w:val="single" w:sz="4" w:space="0" w:color="auto"/>
            </w:tcBorders>
          </w:tcPr>
          <w:p w14:paraId="4DE495C8" w14:textId="77777777" w:rsidR="00AB7265" w:rsidRPr="00476D2F" w:rsidRDefault="00AB7265" w:rsidP="00543C19">
            <w:pPr>
              <w:spacing w:before="40" w:after="40"/>
            </w:pPr>
            <w:r w:rsidRPr="00476D2F">
              <w:t>The status of the EBP in ICS.</w:t>
            </w:r>
          </w:p>
          <w:p w14:paraId="5552F884" w14:textId="77777777" w:rsidR="00AB7265" w:rsidRPr="00476D2F" w:rsidRDefault="00AB7265" w:rsidP="00543C19">
            <w:pPr>
              <w:spacing w:before="40" w:after="40"/>
            </w:pPr>
            <w:r w:rsidRPr="00476D2F">
              <w:t>“M”, “SR”, “R” and “O” mean that the process to be implemented is included in the scope of ICS as “Mandatory”, “Strongly Recommended”, “Recommended” or “Optional” respectively.</w:t>
            </w:r>
          </w:p>
          <w:p w14:paraId="6B14B824" w14:textId="77777777" w:rsidR="00AB7265" w:rsidRPr="00476D2F" w:rsidRDefault="00AB7265" w:rsidP="00543C19">
            <w:pPr>
              <w:spacing w:before="40" w:after="40"/>
            </w:pPr>
            <w:r w:rsidRPr="00476D2F">
              <w:t>“X” means that process is “Excluded” from the scope of ICS and therefore any applicable Import procedures remain valid.</w:t>
            </w:r>
          </w:p>
        </w:tc>
        <w:tc>
          <w:tcPr>
            <w:tcW w:w="1919" w:type="dxa"/>
            <w:tcBorders>
              <w:top w:val="single" w:sz="12" w:space="0" w:color="auto"/>
              <w:bottom w:val="single" w:sz="4" w:space="0" w:color="auto"/>
              <w:right w:val="single" w:sz="18" w:space="0" w:color="auto"/>
            </w:tcBorders>
          </w:tcPr>
          <w:p w14:paraId="14E93544" w14:textId="77777777" w:rsidR="00AB7265" w:rsidRPr="00476D2F" w:rsidRDefault="00AB7265" w:rsidP="00543C19">
            <w:pPr>
              <w:spacing w:before="40" w:after="40"/>
            </w:pPr>
            <w:r w:rsidRPr="00476D2F">
              <w:t>M, SR, R, O or X</w:t>
            </w:r>
          </w:p>
        </w:tc>
      </w:tr>
      <w:tr w:rsidR="00AB7265" w:rsidRPr="00110E6A" w14:paraId="6B697D82" w14:textId="77777777" w:rsidTr="00543C19">
        <w:trPr>
          <w:trHeight w:val="173"/>
          <w:jc w:val="center"/>
        </w:trPr>
        <w:tc>
          <w:tcPr>
            <w:tcW w:w="1854" w:type="dxa"/>
            <w:tcBorders>
              <w:top w:val="single" w:sz="8" w:space="0" w:color="auto"/>
              <w:left w:val="single" w:sz="18" w:space="0" w:color="auto"/>
              <w:bottom w:val="single" w:sz="12" w:space="0" w:color="auto"/>
            </w:tcBorders>
          </w:tcPr>
          <w:p w14:paraId="7C7D901A" w14:textId="77777777" w:rsidR="00AB7265" w:rsidRPr="00476D2F" w:rsidRDefault="00AB7265" w:rsidP="00543C19">
            <w:pPr>
              <w:spacing w:before="40" w:after="40"/>
            </w:pPr>
            <w:r w:rsidRPr="00476D2F">
              <w:t>ICS Man./C.A.</w:t>
            </w:r>
          </w:p>
        </w:tc>
        <w:tc>
          <w:tcPr>
            <w:tcW w:w="6292" w:type="dxa"/>
            <w:tcBorders>
              <w:top w:val="single" w:sz="8" w:space="0" w:color="auto"/>
              <w:bottom w:val="single" w:sz="12" w:space="0" w:color="auto"/>
            </w:tcBorders>
          </w:tcPr>
          <w:p w14:paraId="780E284F" w14:textId="77777777" w:rsidR="00AB7265" w:rsidRPr="00476D2F" w:rsidRDefault="00AB7265" w:rsidP="00543C19">
            <w:pPr>
              <w:spacing w:before="40" w:after="40"/>
            </w:pPr>
            <w:r w:rsidRPr="00476D2F">
              <w:t>The degree of automation of the process (Computer Assisted or Manual) for ICS.</w:t>
            </w:r>
          </w:p>
          <w:p w14:paraId="522D4A12"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2E7F799E" w14:textId="77777777" w:rsidR="00AB7265" w:rsidRPr="00476D2F" w:rsidRDefault="00AB7265" w:rsidP="00543C19">
            <w:pPr>
              <w:spacing w:before="40" w:after="40"/>
            </w:pPr>
            <w:r w:rsidRPr="00476D2F">
              <w:t>Man. Or C.A.</w:t>
            </w:r>
          </w:p>
        </w:tc>
      </w:tr>
      <w:tr w:rsidR="00AB7265" w:rsidRPr="00110E6A" w14:paraId="419029FC"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4900DFA2" w14:textId="77777777" w:rsidR="00AB7265" w:rsidRPr="00476D2F" w:rsidRDefault="00AB7265"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AB7265" w:rsidRPr="00110E6A" w14:paraId="5EDEF002"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52A7841C" w14:textId="77777777" w:rsidR="00AB7265" w:rsidRPr="00476D2F" w:rsidRDefault="00AB7265" w:rsidP="00543C19">
            <w:pPr>
              <w:keepNext/>
              <w:spacing w:before="40" w:after="40"/>
              <w:jc w:val="left"/>
            </w:pPr>
            <w:r w:rsidRPr="00476D2F">
              <w:t xml:space="preserve">CDCA </w:t>
            </w:r>
          </w:p>
          <w:p w14:paraId="7F83FEA9" w14:textId="77777777" w:rsidR="00AB7265" w:rsidRPr="00476D2F" w:rsidRDefault="00AB7265" w:rsidP="00543C19">
            <w:pPr>
              <w:keepNext/>
              <w:spacing w:before="40" w:after="40"/>
            </w:pPr>
            <w:r w:rsidRPr="00476D2F">
              <w:t>Incl. IE</w:t>
            </w:r>
          </w:p>
        </w:tc>
        <w:tc>
          <w:tcPr>
            <w:tcW w:w="6292" w:type="dxa"/>
            <w:tcBorders>
              <w:top w:val="single" w:sz="18" w:space="0" w:color="auto"/>
              <w:bottom w:val="single" w:sz="4" w:space="0" w:color="auto"/>
            </w:tcBorders>
          </w:tcPr>
          <w:p w14:paraId="05CD8718" w14:textId="77777777" w:rsidR="00AB7265" w:rsidRPr="00476D2F" w:rsidRDefault="00AB7265" w:rsidP="00543C19">
            <w:pPr>
              <w:pStyle w:val="Table"/>
              <w:keepNext/>
              <w:spacing w:before="40" w:after="40"/>
            </w:pPr>
            <w:r w:rsidRPr="00476D2F">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38C45433" w14:textId="77777777" w:rsidR="00AB7265" w:rsidRPr="00476D2F" w:rsidRDefault="00AB7265" w:rsidP="00543C19">
            <w:pPr>
              <w:keepNext/>
              <w:spacing w:before="40" w:after="40"/>
              <w:jc w:val="left"/>
            </w:pPr>
            <w:proofErr w:type="spellStart"/>
            <w:r w:rsidRPr="00476D2F">
              <w:t>IE+’number</w:t>
            </w:r>
            <w:proofErr w:type="spellEnd"/>
            <w:r w:rsidRPr="00476D2F">
              <w:t>’</w:t>
            </w:r>
          </w:p>
        </w:tc>
      </w:tr>
      <w:tr w:rsidR="00AB7265" w:rsidRPr="009C24AC" w14:paraId="679C7BF8" w14:textId="77777777" w:rsidTr="00543C19">
        <w:trPr>
          <w:trHeight w:val="173"/>
          <w:jc w:val="center"/>
        </w:trPr>
        <w:tc>
          <w:tcPr>
            <w:tcW w:w="1854" w:type="dxa"/>
            <w:tcBorders>
              <w:left w:val="single" w:sz="18" w:space="0" w:color="auto"/>
              <w:bottom w:val="single" w:sz="2" w:space="0" w:color="auto"/>
            </w:tcBorders>
          </w:tcPr>
          <w:p w14:paraId="29AA6182" w14:textId="77777777" w:rsidR="00AB7265" w:rsidRPr="00476D2F" w:rsidRDefault="00AB7265" w:rsidP="00543C19">
            <w:pPr>
              <w:keepNext/>
              <w:spacing w:before="40" w:after="40"/>
              <w:jc w:val="left"/>
            </w:pPr>
            <w:r w:rsidRPr="00476D2F">
              <w:t>CDCA</w:t>
            </w:r>
          </w:p>
          <w:p w14:paraId="086B7778" w14:textId="77777777" w:rsidR="00AB7265" w:rsidRPr="00476D2F" w:rsidRDefault="00AB7265" w:rsidP="00543C19">
            <w:pPr>
              <w:pStyle w:val="Table"/>
              <w:keepNext/>
              <w:spacing w:before="40" w:after="40"/>
            </w:pPr>
            <w:r w:rsidRPr="00476D2F">
              <w:t>Application</w:t>
            </w:r>
          </w:p>
        </w:tc>
        <w:tc>
          <w:tcPr>
            <w:tcW w:w="6292" w:type="dxa"/>
            <w:tcBorders>
              <w:bottom w:val="single" w:sz="2" w:space="0" w:color="auto"/>
            </w:tcBorders>
          </w:tcPr>
          <w:p w14:paraId="1DD2F5C3" w14:textId="77777777" w:rsidR="00AB7265" w:rsidRPr="00476D2F" w:rsidRDefault="00AB7265" w:rsidP="00543C19">
            <w:pPr>
              <w:keepNext/>
              <w:spacing w:before="40" w:after="40"/>
            </w:pPr>
            <w:r w:rsidRPr="00476D2F">
              <w:t>It defines the application which will support the EBP:</w:t>
            </w:r>
          </w:p>
          <w:p w14:paraId="412AF209" w14:textId="77777777" w:rsidR="00AB7265" w:rsidRPr="00476D2F" w:rsidRDefault="00AB7265" w:rsidP="00117A38">
            <w:pPr>
              <w:keepNext/>
              <w:numPr>
                <w:ilvl w:val="0"/>
                <w:numId w:val="92"/>
              </w:numPr>
              <w:tabs>
                <w:tab w:val="left" w:pos="1302"/>
              </w:tabs>
              <w:spacing w:before="40" w:after="40"/>
            </w:pPr>
            <w:r w:rsidRPr="00476D2F">
              <w:rPr>
                <w:b/>
              </w:rPr>
              <w:t>CS</w:t>
            </w:r>
            <w:r w:rsidRPr="00476D2F">
              <w:tab/>
              <w:t>: Central Services;</w:t>
            </w:r>
          </w:p>
          <w:p w14:paraId="279425F4" w14:textId="12226A85" w:rsidR="00AB7265" w:rsidRPr="00476D2F" w:rsidRDefault="00AB7265" w:rsidP="00117A38">
            <w:pPr>
              <w:keepNext/>
              <w:numPr>
                <w:ilvl w:val="0"/>
                <w:numId w:val="92"/>
              </w:numPr>
              <w:tabs>
                <w:tab w:val="left" w:pos="1302"/>
              </w:tabs>
              <w:spacing w:before="40" w:after="40"/>
            </w:pPr>
            <w:r w:rsidRPr="00476D2F">
              <w:rPr>
                <w:b/>
              </w:rPr>
              <w:t>CS/RD2</w:t>
            </w:r>
            <w:r w:rsidRPr="00476D2F">
              <w:tab/>
              <w:t>: Central Services/Reference Data</w:t>
            </w:r>
          </w:p>
          <w:p w14:paraId="7980BD94" w14:textId="1C8BF9E7" w:rsidR="00AB7265" w:rsidRPr="00476D2F" w:rsidRDefault="00755B02" w:rsidP="00117A38">
            <w:pPr>
              <w:keepNext/>
              <w:numPr>
                <w:ilvl w:val="0"/>
                <w:numId w:val="92"/>
              </w:numPr>
              <w:tabs>
                <w:tab w:val="left" w:pos="1302"/>
              </w:tabs>
              <w:spacing w:before="40" w:after="40"/>
              <w:jc w:val="left"/>
            </w:pPr>
            <w:r w:rsidRPr="00476D2F">
              <w:rPr>
                <w:b/>
              </w:rPr>
              <w:t>CS/MIS2</w:t>
            </w:r>
            <w:r w:rsidR="00AB7265" w:rsidRPr="00476D2F">
              <w:tab/>
              <w:t>: Central Services/Management Information System (alias Statistics)</w:t>
            </w:r>
          </w:p>
          <w:p w14:paraId="5AF5E2F5" w14:textId="77777777" w:rsidR="00AB7265" w:rsidRPr="00476D2F" w:rsidRDefault="00AB7265"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2610A526" w14:textId="40FECF16" w:rsidR="00AB7265" w:rsidRPr="00BB51DB" w:rsidRDefault="00AB7265" w:rsidP="00755B02">
            <w:pPr>
              <w:keepNext/>
              <w:spacing w:before="40" w:after="40"/>
              <w:jc w:val="left"/>
              <w:rPr>
                <w:lang w:val="fr-BE"/>
              </w:rPr>
            </w:pPr>
            <w:r w:rsidRPr="00BB51DB">
              <w:rPr>
                <w:lang w:val="fr-BE"/>
              </w:rPr>
              <w:t xml:space="preserve">CS, CS/RD2, </w:t>
            </w:r>
            <w:r w:rsidR="00755B02" w:rsidRPr="00BB51DB">
              <w:rPr>
                <w:lang w:val="fr-BE"/>
              </w:rPr>
              <w:t>CS/MIS2</w:t>
            </w:r>
            <w:r w:rsidRPr="00BB51DB">
              <w:rPr>
                <w:lang w:val="fr-BE"/>
              </w:rPr>
              <w:t xml:space="preserve"> “Blank”</w:t>
            </w:r>
          </w:p>
        </w:tc>
      </w:tr>
      <w:tr w:rsidR="00AB7265" w:rsidRPr="00110E6A" w14:paraId="0DE7A7B4"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794CB8C6" w14:textId="77777777" w:rsidR="00AB7265" w:rsidRPr="00476D2F" w:rsidRDefault="00AB7265" w:rsidP="00543C19">
            <w:pPr>
              <w:spacing w:before="40" w:after="40"/>
              <w:jc w:val="left"/>
            </w:pPr>
            <w:r w:rsidRPr="00476D2F">
              <w:t>CDCA</w:t>
            </w:r>
          </w:p>
          <w:p w14:paraId="0F598269" w14:textId="77777777" w:rsidR="00AB7265" w:rsidRPr="00476D2F" w:rsidRDefault="00AB7265" w:rsidP="00543C19">
            <w:pPr>
              <w:spacing w:before="40" w:after="40"/>
            </w:pPr>
            <w:proofErr w:type="spellStart"/>
            <w:r w:rsidRPr="00476D2F">
              <w:t>Scr</w:t>
            </w:r>
            <w:proofErr w:type="spellEnd"/>
            <w:r w:rsidRPr="00476D2F">
              <w:t>/</w:t>
            </w:r>
            <w:proofErr w:type="spellStart"/>
            <w:r w:rsidRPr="00476D2F">
              <w:t>Prt</w:t>
            </w:r>
            <w:proofErr w:type="spellEnd"/>
          </w:p>
          <w:p w14:paraId="77ECC0FF" w14:textId="77777777" w:rsidR="00AB7265" w:rsidRPr="00476D2F" w:rsidRDefault="00AB7265" w:rsidP="00543C19">
            <w:pPr>
              <w:spacing w:before="40" w:after="40"/>
            </w:pPr>
          </w:p>
        </w:tc>
        <w:tc>
          <w:tcPr>
            <w:tcW w:w="6292" w:type="dxa"/>
            <w:tcBorders>
              <w:top w:val="single" w:sz="2" w:space="0" w:color="auto"/>
              <w:bottom w:val="single" w:sz="4" w:space="0" w:color="auto"/>
            </w:tcBorders>
          </w:tcPr>
          <w:p w14:paraId="50B4E215" w14:textId="77777777" w:rsidR="00AB7265" w:rsidRPr="00476D2F" w:rsidRDefault="00AB7265"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46522BC0" w14:textId="77777777" w:rsidR="00AB7265" w:rsidRPr="00476D2F" w:rsidRDefault="00AB7265" w:rsidP="00117A38">
            <w:pPr>
              <w:numPr>
                <w:ilvl w:val="0"/>
                <w:numId w:val="93"/>
              </w:numPr>
              <w:spacing w:before="40" w:after="40"/>
            </w:pPr>
            <w:r w:rsidRPr="00476D2F">
              <w:t>“S” means that a screen is foreseen for entering or receiving information via the man-machine interface.</w:t>
            </w:r>
          </w:p>
          <w:p w14:paraId="596542B5" w14:textId="77777777" w:rsidR="00AB7265" w:rsidRPr="00476D2F" w:rsidRDefault="00AB7265" w:rsidP="00117A38">
            <w:pPr>
              <w:numPr>
                <w:ilvl w:val="0"/>
                <w:numId w:val="93"/>
              </w:numPr>
              <w:spacing w:before="40" w:after="40"/>
            </w:pPr>
            <w:r w:rsidRPr="00476D2F">
              <w:t>“P” means that information is printed.</w:t>
            </w:r>
          </w:p>
          <w:p w14:paraId="1CBD116B" w14:textId="77777777" w:rsidR="00AB7265" w:rsidRPr="00476D2F" w:rsidRDefault="00AB7265"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1C51EC6C" w14:textId="77777777" w:rsidR="00AB7265" w:rsidRPr="00476D2F" w:rsidRDefault="00AB7265" w:rsidP="00543C19">
            <w:pPr>
              <w:spacing w:before="40" w:after="40"/>
              <w:jc w:val="left"/>
            </w:pPr>
            <w:r w:rsidRPr="00476D2F">
              <w:t>S, P “Blank”</w:t>
            </w:r>
          </w:p>
        </w:tc>
      </w:tr>
      <w:tr w:rsidR="00AB7265" w:rsidRPr="00110E6A" w14:paraId="66B05A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0B196E46" w14:textId="77777777" w:rsidR="00AB7265" w:rsidRPr="00476D2F" w:rsidRDefault="00AB7265" w:rsidP="00543C19">
            <w:pPr>
              <w:spacing w:before="40" w:after="40"/>
              <w:jc w:val="left"/>
            </w:pPr>
            <w:r w:rsidRPr="00476D2F">
              <w:t>CDCA</w:t>
            </w:r>
          </w:p>
          <w:p w14:paraId="69A82AA6" w14:textId="77777777" w:rsidR="00AB7265" w:rsidRPr="00476D2F" w:rsidRDefault="00AB7265" w:rsidP="00543C19">
            <w:pPr>
              <w:spacing w:before="40" w:after="40"/>
            </w:pPr>
            <w:r w:rsidRPr="00476D2F">
              <w:t>Excl. IE</w:t>
            </w:r>
          </w:p>
        </w:tc>
        <w:tc>
          <w:tcPr>
            <w:tcW w:w="6292" w:type="dxa"/>
            <w:tcBorders>
              <w:top w:val="single" w:sz="4" w:space="0" w:color="auto"/>
              <w:bottom w:val="single" w:sz="12" w:space="0" w:color="auto"/>
            </w:tcBorders>
          </w:tcPr>
          <w:p w14:paraId="73791D7C" w14:textId="77777777" w:rsidR="00AB7265" w:rsidRPr="00476D2F" w:rsidRDefault="00AB7265" w:rsidP="00543C19">
            <w:pPr>
              <w:spacing w:before="40" w:after="40"/>
            </w:pPr>
            <w:r w:rsidRPr="00476D2F">
              <w:t>This column shows the IEs that are excluded from CDCA.</w:t>
            </w:r>
          </w:p>
          <w:p w14:paraId="086D0F91" w14:textId="77777777" w:rsidR="00AB7265" w:rsidRPr="00476D2F" w:rsidRDefault="00AB7265"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5AFAE858" w14:textId="77777777" w:rsidR="00AB7265" w:rsidRPr="00476D2F" w:rsidRDefault="00AB7265" w:rsidP="00543C19">
            <w:pPr>
              <w:spacing w:before="40" w:after="40"/>
              <w:jc w:val="left"/>
            </w:pPr>
            <w:proofErr w:type="spellStart"/>
            <w:r w:rsidRPr="00476D2F">
              <w:t>IE+’number</w:t>
            </w:r>
            <w:proofErr w:type="spellEnd"/>
            <w:r w:rsidRPr="00476D2F">
              <w:t>’</w:t>
            </w:r>
          </w:p>
        </w:tc>
      </w:tr>
    </w:tbl>
    <w:p w14:paraId="1689D500" w14:textId="4FEA731F" w:rsidR="00AB7265" w:rsidRPr="00476D2F" w:rsidRDefault="00AB7265" w:rsidP="008F703C">
      <w:pPr>
        <w:pStyle w:val="Caption"/>
      </w:pPr>
      <w:bookmarkStart w:id="2356" w:name="_Toc415230052"/>
      <w:bookmarkStart w:id="2357" w:name="_Toc477277659"/>
      <w:bookmarkStart w:id="2358" w:name="_Toc185901014"/>
      <w:r w:rsidRPr="00476D2F">
        <w:t xml:space="preserve">Table </w:t>
      </w:r>
      <w:r w:rsidR="002C7E76">
        <w:fldChar w:fldCharType="begin"/>
      </w:r>
      <w:r w:rsidR="002C7E76">
        <w:instrText xml:space="preserve"> SEQ Table \* ARABIC </w:instrText>
      </w:r>
      <w:r w:rsidR="002C7E76">
        <w:fldChar w:fldCharType="separate"/>
      </w:r>
      <w:r w:rsidR="004501EF">
        <w:rPr>
          <w:noProof/>
        </w:rPr>
        <w:t>88</w:t>
      </w:r>
      <w:r w:rsidR="002C7E76">
        <w:fldChar w:fldCharType="end"/>
      </w:r>
      <w:r w:rsidRPr="00476D2F">
        <w:t>: Scope of EBPs matrix definitions</w:t>
      </w:r>
      <w:bookmarkEnd w:id="2356"/>
      <w:bookmarkEnd w:id="2357"/>
      <w:bookmarkEnd w:id="2358"/>
    </w:p>
    <w:p w14:paraId="7D668F9C" w14:textId="77777777" w:rsidR="00CF4BBC" w:rsidRPr="00476D2F" w:rsidRDefault="00CF4BBC" w:rsidP="00AB7265">
      <w:pPr>
        <w:sectPr w:rsidR="00CF4BBC" w:rsidRPr="00476D2F" w:rsidSect="002D0858">
          <w:headerReference w:type="even" r:id="rId144"/>
          <w:headerReference w:type="default" r:id="rId145"/>
          <w:headerReference w:type="first" r:id="rId146"/>
          <w:type w:val="continuous"/>
          <w:pgSz w:w="11907" w:h="16840" w:code="9"/>
          <w:pgMar w:top="1418" w:right="1418" w:bottom="1418" w:left="1418" w:header="720" w:footer="720" w:gutter="0"/>
          <w:cols w:space="720"/>
        </w:sectPr>
      </w:pPr>
    </w:p>
    <w:p w14:paraId="7A167F0A" w14:textId="31CC9CA2" w:rsidR="00CF4BBC" w:rsidRPr="00476D2F" w:rsidRDefault="00CF4BBC" w:rsidP="00CF4BBC">
      <w:pPr>
        <w:pStyle w:val="Heading3"/>
      </w:pPr>
      <w:bookmarkStart w:id="2359" w:name="_Ref24530773"/>
      <w:bookmarkStart w:id="2360" w:name="_Toc96776869"/>
      <w:bookmarkStart w:id="2361" w:name="_Toc157934227"/>
      <w:bookmarkStart w:id="2362" w:name="_Toc415230046"/>
      <w:bookmarkStart w:id="2363" w:name="_Toc477277653"/>
      <w:bookmarkStart w:id="2364" w:name="_Toc185900863"/>
      <w:r w:rsidRPr="00476D2F">
        <w:t xml:space="preserve">Scope of EBPs for </w:t>
      </w:r>
      <w:bookmarkEnd w:id="2359"/>
      <w:bookmarkEnd w:id="2360"/>
      <w:bookmarkEnd w:id="2361"/>
      <w:r w:rsidRPr="00476D2F">
        <w:t>Central Services and System Administration</w:t>
      </w:r>
      <w:bookmarkEnd w:id="2362"/>
      <w:bookmarkEnd w:id="2363"/>
      <w:bookmarkEnd w:id="2364"/>
    </w:p>
    <w:tbl>
      <w:tblPr>
        <w:tblW w:w="13833" w:type="dxa"/>
        <w:jc w:val="center"/>
        <w:tblLayout w:type="fixed"/>
        <w:tblLook w:val="0000" w:firstRow="0" w:lastRow="0" w:firstColumn="0" w:lastColumn="0" w:noHBand="0" w:noVBand="0"/>
      </w:tblPr>
      <w:tblGrid>
        <w:gridCol w:w="1296"/>
        <w:gridCol w:w="3402"/>
        <w:gridCol w:w="850"/>
        <w:gridCol w:w="850"/>
        <w:gridCol w:w="816"/>
        <w:gridCol w:w="887"/>
        <w:gridCol w:w="807"/>
        <w:gridCol w:w="783"/>
        <w:gridCol w:w="926"/>
        <w:gridCol w:w="1275"/>
        <w:gridCol w:w="949"/>
        <w:gridCol w:w="992"/>
      </w:tblGrid>
      <w:tr w:rsidR="00CF4BBC" w:rsidRPr="00110E6A" w14:paraId="77D9A1C6" w14:textId="77777777" w:rsidTr="00543C19">
        <w:trPr>
          <w:cantSplit/>
          <w:trHeight w:val="458"/>
          <w:tblHeader/>
          <w:jc w:val="center"/>
        </w:trPr>
        <w:tc>
          <w:tcPr>
            <w:tcW w:w="1296" w:type="dxa"/>
            <w:vMerge w:val="restart"/>
            <w:tcBorders>
              <w:top w:val="single" w:sz="12" w:space="0" w:color="000000"/>
              <w:left w:val="single" w:sz="12" w:space="0" w:color="auto"/>
              <w:right w:val="single" w:sz="12" w:space="0" w:color="000000"/>
            </w:tcBorders>
            <w:shd w:val="clear" w:color="auto" w:fill="DAEEF3"/>
            <w:vAlign w:val="center"/>
          </w:tcPr>
          <w:p w14:paraId="4C14A90E"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ID</w:t>
            </w:r>
          </w:p>
        </w:tc>
        <w:tc>
          <w:tcPr>
            <w:tcW w:w="3402" w:type="dxa"/>
            <w:vMerge w:val="restart"/>
            <w:tcBorders>
              <w:top w:val="single" w:sz="12" w:space="0" w:color="000000"/>
              <w:left w:val="single" w:sz="12" w:space="0" w:color="000000"/>
              <w:right w:val="single" w:sz="12" w:space="0" w:color="auto"/>
            </w:tcBorders>
            <w:shd w:val="clear" w:color="auto" w:fill="DAEEF3"/>
            <w:vAlign w:val="center"/>
          </w:tcPr>
          <w:p w14:paraId="4FA652D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Name</w:t>
            </w:r>
          </w:p>
        </w:tc>
        <w:tc>
          <w:tcPr>
            <w:tcW w:w="1700" w:type="dxa"/>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AC47990" w14:textId="09EF5530" w:rsidR="00CF4BBC" w:rsidRPr="00476D2F" w:rsidRDefault="00CF4BBC"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-P4</w:t>
            </w:r>
          </w:p>
        </w:tc>
        <w:tc>
          <w:tcPr>
            <w:tcW w:w="1703" w:type="dxa"/>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1E786E65" w14:textId="124104D9" w:rsidR="00CF4BBC" w:rsidRPr="00476D2F" w:rsidRDefault="00CF4BBC" w:rsidP="00543C19">
            <w:pPr>
              <w:spacing w:before="20" w:after="20"/>
              <w:jc w:val="center"/>
              <w:rPr>
                <w:b/>
                <w:bCs/>
                <w:color w:val="000000"/>
                <w:sz w:val="22"/>
                <w:szCs w:val="24"/>
              </w:rPr>
            </w:pPr>
            <w:r w:rsidRPr="00476D2F">
              <w:rPr>
                <w:b/>
                <w:bCs/>
                <w:color w:val="000000"/>
                <w:sz w:val="22"/>
                <w:szCs w:val="24"/>
              </w:rPr>
              <w:t>ECS</w:t>
            </w:r>
            <w:r w:rsidR="00B31E5D" w:rsidRPr="00476D2F">
              <w:rPr>
                <w:b/>
                <w:bCs/>
                <w:color w:val="000000"/>
                <w:sz w:val="22"/>
                <w:szCs w:val="24"/>
              </w:rPr>
              <w:t>-P2</w:t>
            </w:r>
          </w:p>
        </w:tc>
        <w:tc>
          <w:tcPr>
            <w:tcW w:w="1590" w:type="dxa"/>
            <w:gridSpan w:val="2"/>
            <w:tcBorders>
              <w:top w:val="single" w:sz="12" w:space="0" w:color="auto"/>
              <w:left w:val="single" w:sz="12" w:space="0" w:color="auto"/>
              <w:bottom w:val="single" w:sz="12" w:space="0" w:color="auto"/>
              <w:right w:val="single" w:sz="12" w:space="0" w:color="auto"/>
            </w:tcBorders>
            <w:shd w:val="clear" w:color="auto" w:fill="CC9900"/>
            <w:vAlign w:val="center"/>
          </w:tcPr>
          <w:p w14:paraId="0D2FCD72" w14:textId="6EE62D4F"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ICS</w:t>
            </w:r>
            <w:r w:rsidR="00B31E5D" w:rsidRPr="00476D2F">
              <w:rPr>
                <w:b/>
                <w:bCs/>
                <w:color w:val="000000"/>
                <w:sz w:val="22"/>
                <w:szCs w:val="24"/>
              </w:rPr>
              <w:t>-P1</w:t>
            </w:r>
          </w:p>
        </w:tc>
        <w:tc>
          <w:tcPr>
            <w:tcW w:w="4142" w:type="dxa"/>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7DE93D1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CDCA</w:t>
            </w:r>
          </w:p>
        </w:tc>
      </w:tr>
      <w:tr w:rsidR="00364F06" w:rsidRPr="00110E6A" w14:paraId="660A3160" w14:textId="77777777" w:rsidTr="00DB4763">
        <w:trPr>
          <w:cantSplit/>
          <w:trHeight w:val="645"/>
          <w:tblHeader/>
          <w:jc w:val="center"/>
        </w:trPr>
        <w:tc>
          <w:tcPr>
            <w:tcW w:w="1296" w:type="dxa"/>
            <w:vMerge/>
            <w:tcBorders>
              <w:left w:val="single" w:sz="12" w:space="0" w:color="auto"/>
              <w:bottom w:val="single" w:sz="12" w:space="0" w:color="auto"/>
              <w:right w:val="single" w:sz="12" w:space="0" w:color="000000"/>
            </w:tcBorders>
            <w:shd w:val="clear" w:color="auto" w:fill="DAEEF3"/>
            <w:vAlign w:val="center"/>
          </w:tcPr>
          <w:p w14:paraId="73202409" w14:textId="77777777" w:rsidR="00CF4BBC" w:rsidRPr="00476D2F" w:rsidRDefault="00CF4BBC" w:rsidP="00543C19">
            <w:pPr>
              <w:spacing w:before="20" w:after="20"/>
              <w:jc w:val="left"/>
              <w:rPr>
                <w:b/>
                <w:bCs/>
                <w:color w:val="000000"/>
                <w:sz w:val="22"/>
                <w:szCs w:val="24"/>
                <w:lang w:eastAsia="el-GR"/>
              </w:rPr>
            </w:pPr>
          </w:p>
        </w:tc>
        <w:tc>
          <w:tcPr>
            <w:tcW w:w="3402" w:type="dxa"/>
            <w:vMerge/>
            <w:tcBorders>
              <w:left w:val="single" w:sz="12" w:space="0" w:color="000000"/>
              <w:bottom w:val="single" w:sz="12" w:space="0" w:color="auto"/>
              <w:right w:val="single" w:sz="12" w:space="0" w:color="auto"/>
            </w:tcBorders>
            <w:shd w:val="clear" w:color="auto" w:fill="DAEEF3"/>
            <w:vAlign w:val="center"/>
          </w:tcPr>
          <w:p w14:paraId="331357E5" w14:textId="77777777" w:rsidR="00CF4BBC" w:rsidRPr="00476D2F" w:rsidRDefault="00CF4BBC" w:rsidP="00543C19">
            <w:pPr>
              <w:spacing w:before="20" w:after="20"/>
              <w:jc w:val="left"/>
              <w:rPr>
                <w:b/>
                <w:bCs/>
                <w:color w:val="000000"/>
                <w:sz w:val="22"/>
                <w:szCs w:val="24"/>
                <w:lang w:eastAsia="el-GR"/>
              </w:rPr>
            </w:pPr>
          </w:p>
        </w:tc>
        <w:tc>
          <w:tcPr>
            <w:tcW w:w="850" w:type="dxa"/>
            <w:tcBorders>
              <w:top w:val="single" w:sz="12" w:space="0" w:color="auto"/>
              <w:left w:val="single" w:sz="12" w:space="0" w:color="auto"/>
              <w:bottom w:val="single" w:sz="12" w:space="0" w:color="auto"/>
              <w:right w:val="single" w:sz="4" w:space="0" w:color="auto"/>
            </w:tcBorders>
            <w:shd w:val="clear" w:color="auto" w:fill="C4BC96"/>
            <w:vAlign w:val="center"/>
          </w:tcPr>
          <w:p w14:paraId="081FB1F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50" w:type="dxa"/>
            <w:tcBorders>
              <w:top w:val="single" w:sz="12" w:space="0" w:color="auto"/>
              <w:left w:val="single" w:sz="4" w:space="0" w:color="auto"/>
              <w:bottom w:val="single" w:sz="12" w:space="0" w:color="auto"/>
              <w:right w:val="single" w:sz="12" w:space="0" w:color="auto"/>
            </w:tcBorders>
            <w:shd w:val="clear" w:color="auto" w:fill="C4BC96"/>
            <w:vAlign w:val="center"/>
          </w:tcPr>
          <w:p w14:paraId="42FA953D"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816" w:type="dxa"/>
            <w:tcBorders>
              <w:top w:val="single" w:sz="12" w:space="0" w:color="auto"/>
              <w:left w:val="single" w:sz="12" w:space="0" w:color="auto"/>
              <w:bottom w:val="single" w:sz="12" w:space="0" w:color="auto"/>
              <w:right w:val="single" w:sz="4" w:space="0" w:color="auto"/>
            </w:tcBorders>
            <w:shd w:val="clear" w:color="auto" w:fill="76923C"/>
            <w:vAlign w:val="center"/>
          </w:tcPr>
          <w:p w14:paraId="223C1676"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87" w:type="dxa"/>
            <w:tcBorders>
              <w:top w:val="single" w:sz="12" w:space="0" w:color="auto"/>
              <w:left w:val="single" w:sz="4" w:space="0" w:color="auto"/>
              <w:bottom w:val="single" w:sz="12" w:space="0" w:color="auto"/>
              <w:right w:val="single" w:sz="12" w:space="0" w:color="auto"/>
            </w:tcBorders>
            <w:shd w:val="clear" w:color="auto" w:fill="76923C"/>
            <w:vAlign w:val="center"/>
          </w:tcPr>
          <w:p w14:paraId="76366369" w14:textId="77777777" w:rsidR="00CF4BBC" w:rsidRPr="00476D2F" w:rsidRDefault="00CF4BBC" w:rsidP="00543C19">
            <w:pPr>
              <w:spacing w:before="20" w:after="20"/>
              <w:jc w:val="center"/>
              <w:rPr>
                <w:b/>
                <w:bCs/>
                <w:color w:val="000000"/>
                <w:sz w:val="22"/>
                <w:szCs w:val="24"/>
              </w:rPr>
            </w:pPr>
            <w:r w:rsidRPr="00476D2F">
              <w:rPr>
                <w:b/>
                <w:bCs/>
                <w:color w:val="000000"/>
                <w:sz w:val="22"/>
                <w:szCs w:val="24"/>
              </w:rPr>
              <w:t>Man/ C.A.</w:t>
            </w:r>
          </w:p>
        </w:tc>
        <w:tc>
          <w:tcPr>
            <w:tcW w:w="807" w:type="dxa"/>
            <w:tcBorders>
              <w:top w:val="single" w:sz="12" w:space="0" w:color="auto"/>
              <w:left w:val="single" w:sz="12" w:space="0" w:color="auto"/>
              <w:bottom w:val="single" w:sz="12" w:space="0" w:color="auto"/>
              <w:right w:val="single" w:sz="4" w:space="0" w:color="auto"/>
            </w:tcBorders>
            <w:shd w:val="clear" w:color="auto" w:fill="CC9900"/>
            <w:vAlign w:val="center"/>
          </w:tcPr>
          <w:p w14:paraId="1F90BC5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783" w:type="dxa"/>
            <w:tcBorders>
              <w:top w:val="single" w:sz="12" w:space="0" w:color="auto"/>
              <w:left w:val="nil"/>
              <w:bottom w:val="single" w:sz="12" w:space="0" w:color="auto"/>
              <w:right w:val="single" w:sz="12" w:space="0" w:color="auto"/>
            </w:tcBorders>
            <w:shd w:val="clear" w:color="auto" w:fill="CC9900"/>
            <w:vAlign w:val="center"/>
          </w:tcPr>
          <w:p w14:paraId="0E961F90"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926" w:type="dxa"/>
            <w:tcBorders>
              <w:top w:val="single" w:sz="12" w:space="0" w:color="000000"/>
              <w:left w:val="single" w:sz="12" w:space="0" w:color="auto"/>
              <w:bottom w:val="single" w:sz="12" w:space="0" w:color="auto"/>
              <w:right w:val="single" w:sz="4" w:space="0" w:color="auto"/>
            </w:tcBorders>
            <w:shd w:val="clear" w:color="auto" w:fill="E5DFEC"/>
            <w:vAlign w:val="center"/>
          </w:tcPr>
          <w:p w14:paraId="30459581"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Incl. IE</w:t>
            </w:r>
          </w:p>
        </w:tc>
        <w:tc>
          <w:tcPr>
            <w:tcW w:w="1275" w:type="dxa"/>
            <w:tcBorders>
              <w:top w:val="single" w:sz="12" w:space="0" w:color="000000"/>
              <w:left w:val="nil"/>
              <w:bottom w:val="single" w:sz="12" w:space="0" w:color="auto"/>
              <w:right w:val="single" w:sz="4" w:space="0" w:color="auto"/>
            </w:tcBorders>
            <w:shd w:val="clear" w:color="auto" w:fill="E5DFEC"/>
            <w:vAlign w:val="center"/>
          </w:tcPr>
          <w:p w14:paraId="7885468F" w14:textId="77777777" w:rsidR="00CF4BBC" w:rsidRPr="00476D2F" w:rsidRDefault="00CF4BBC" w:rsidP="00543C19">
            <w:pPr>
              <w:spacing w:before="20" w:after="20"/>
              <w:jc w:val="center"/>
              <w:rPr>
                <w:b/>
                <w:bCs/>
                <w:color w:val="000000"/>
                <w:sz w:val="22"/>
                <w:szCs w:val="24"/>
                <w:lang w:eastAsia="el-GR"/>
              </w:rPr>
            </w:pPr>
            <w:proofErr w:type="spellStart"/>
            <w:r w:rsidRPr="00476D2F">
              <w:rPr>
                <w:b/>
                <w:bCs/>
                <w:color w:val="000000"/>
                <w:sz w:val="22"/>
                <w:szCs w:val="24"/>
              </w:rPr>
              <w:t>Applic</w:t>
            </w:r>
            <w:proofErr w:type="spellEnd"/>
          </w:p>
        </w:tc>
        <w:tc>
          <w:tcPr>
            <w:tcW w:w="949" w:type="dxa"/>
            <w:tcBorders>
              <w:top w:val="single" w:sz="12" w:space="0" w:color="000000"/>
              <w:left w:val="nil"/>
              <w:bottom w:val="single" w:sz="12" w:space="0" w:color="auto"/>
              <w:right w:val="single" w:sz="4" w:space="0" w:color="auto"/>
            </w:tcBorders>
            <w:shd w:val="clear" w:color="auto" w:fill="E5DFEC"/>
            <w:vAlign w:val="center"/>
          </w:tcPr>
          <w:p w14:paraId="2BF0CDD7" w14:textId="77777777" w:rsidR="00CF4BBC" w:rsidRPr="00476D2F" w:rsidRDefault="00CF4BBC" w:rsidP="00543C19">
            <w:pPr>
              <w:spacing w:before="20" w:after="20"/>
              <w:jc w:val="center"/>
              <w:rPr>
                <w:b/>
                <w:bCs/>
                <w:color w:val="000000"/>
                <w:sz w:val="22"/>
                <w:szCs w:val="24"/>
                <w:lang w:eastAsia="el-GR"/>
              </w:rPr>
            </w:pPr>
            <w:proofErr w:type="spellStart"/>
            <w:r w:rsidRPr="00476D2F">
              <w:rPr>
                <w:b/>
                <w:bCs/>
                <w:color w:val="000000"/>
                <w:sz w:val="22"/>
                <w:szCs w:val="24"/>
              </w:rPr>
              <w:t>Scr</w:t>
            </w:r>
            <w:proofErr w:type="spellEnd"/>
            <w:r w:rsidRPr="00476D2F">
              <w:rPr>
                <w:b/>
                <w:bCs/>
                <w:color w:val="000000"/>
                <w:sz w:val="22"/>
                <w:szCs w:val="24"/>
              </w:rPr>
              <w:t>/</w:t>
            </w:r>
            <w:proofErr w:type="spellStart"/>
            <w:r w:rsidRPr="00476D2F">
              <w:rPr>
                <w:b/>
                <w:bCs/>
                <w:color w:val="000000"/>
                <w:sz w:val="22"/>
                <w:szCs w:val="24"/>
              </w:rPr>
              <w:t>Prt</w:t>
            </w:r>
            <w:proofErr w:type="spellEnd"/>
          </w:p>
        </w:tc>
        <w:tc>
          <w:tcPr>
            <w:tcW w:w="992" w:type="dxa"/>
            <w:tcBorders>
              <w:top w:val="single" w:sz="12" w:space="0" w:color="000000"/>
              <w:left w:val="nil"/>
              <w:bottom w:val="single" w:sz="12" w:space="0" w:color="auto"/>
              <w:right w:val="single" w:sz="12" w:space="0" w:color="auto"/>
            </w:tcBorders>
            <w:shd w:val="clear" w:color="auto" w:fill="E5DFEC"/>
            <w:vAlign w:val="center"/>
          </w:tcPr>
          <w:p w14:paraId="50158E8A"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Excl. IE</w:t>
            </w:r>
          </w:p>
        </w:tc>
      </w:tr>
      <w:tr w:rsidR="00CF4BBC" w:rsidRPr="00110E6A" w14:paraId="2664F2BF" w14:textId="77777777" w:rsidTr="006B0B24">
        <w:trPr>
          <w:cantSplit/>
          <w:trHeight w:val="613"/>
          <w:jc w:val="center"/>
        </w:trPr>
        <w:tc>
          <w:tcPr>
            <w:tcW w:w="1296" w:type="dxa"/>
            <w:tcBorders>
              <w:top w:val="nil"/>
              <w:left w:val="single" w:sz="12" w:space="0" w:color="auto"/>
              <w:bottom w:val="single" w:sz="8" w:space="0" w:color="auto"/>
              <w:right w:val="single" w:sz="8" w:space="0" w:color="auto"/>
            </w:tcBorders>
          </w:tcPr>
          <w:p w14:paraId="301529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CS1A0100</w:t>
            </w:r>
          </w:p>
        </w:tc>
        <w:tc>
          <w:tcPr>
            <w:tcW w:w="3402" w:type="dxa"/>
            <w:tcBorders>
              <w:top w:val="nil"/>
              <w:left w:val="nil"/>
              <w:bottom w:val="single" w:sz="8" w:space="0" w:color="auto"/>
              <w:right w:val="single" w:sz="12" w:space="0" w:color="auto"/>
            </w:tcBorders>
          </w:tcPr>
          <w:p w14:paraId="36EB0C0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modification of Customs Office for Common Domain</w:t>
            </w:r>
          </w:p>
        </w:tc>
        <w:tc>
          <w:tcPr>
            <w:tcW w:w="850" w:type="dxa"/>
            <w:tcBorders>
              <w:top w:val="single" w:sz="12" w:space="0" w:color="auto"/>
              <w:left w:val="single" w:sz="12" w:space="0" w:color="auto"/>
              <w:bottom w:val="single" w:sz="8" w:space="0" w:color="auto"/>
              <w:right w:val="single" w:sz="4" w:space="0" w:color="auto"/>
            </w:tcBorders>
          </w:tcPr>
          <w:p w14:paraId="723A7D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8FFDA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70417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F8B6D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ED40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2D7D4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0CEF5D2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55D49A5F"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5833111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A24873D" w14:textId="77777777" w:rsidR="00CF4BBC" w:rsidRPr="00476D2F" w:rsidRDefault="00CF4BBC" w:rsidP="00543C19">
            <w:pPr>
              <w:spacing w:before="20" w:after="20"/>
              <w:jc w:val="center"/>
              <w:rPr>
                <w:color w:val="000000"/>
                <w:sz w:val="22"/>
                <w:szCs w:val="24"/>
                <w:lang w:eastAsia="el-GR"/>
              </w:rPr>
            </w:pPr>
          </w:p>
        </w:tc>
      </w:tr>
      <w:tr w:rsidR="00CF4BBC" w:rsidRPr="00110E6A" w14:paraId="1BD2FC3F" w14:textId="77777777" w:rsidTr="006B0B24">
        <w:trPr>
          <w:cantSplit/>
          <w:trHeight w:val="623"/>
          <w:jc w:val="center"/>
        </w:trPr>
        <w:tc>
          <w:tcPr>
            <w:tcW w:w="1296" w:type="dxa"/>
            <w:tcBorders>
              <w:top w:val="nil"/>
              <w:left w:val="single" w:sz="12" w:space="0" w:color="auto"/>
              <w:bottom w:val="single" w:sz="8" w:space="0" w:color="auto"/>
              <w:right w:val="single" w:sz="8" w:space="0" w:color="auto"/>
            </w:tcBorders>
          </w:tcPr>
          <w:p w14:paraId="09C15D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CS1A0200</w:t>
            </w:r>
          </w:p>
        </w:tc>
        <w:tc>
          <w:tcPr>
            <w:tcW w:w="3402" w:type="dxa"/>
            <w:tcBorders>
              <w:top w:val="nil"/>
              <w:left w:val="nil"/>
              <w:bottom w:val="single" w:sz="8" w:space="0" w:color="auto"/>
              <w:right w:val="single" w:sz="12" w:space="0" w:color="auto"/>
            </w:tcBorders>
          </w:tcPr>
          <w:p w14:paraId="5A1CC458"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Common Domain</w:t>
            </w:r>
          </w:p>
        </w:tc>
        <w:tc>
          <w:tcPr>
            <w:tcW w:w="850" w:type="dxa"/>
            <w:tcBorders>
              <w:top w:val="single" w:sz="8" w:space="0" w:color="auto"/>
              <w:left w:val="single" w:sz="12" w:space="0" w:color="auto"/>
              <w:bottom w:val="single" w:sz="8" w:space="0" w:color="auto"/>
              <w:right w:val="single" w:sz="4" w:space="0" w:color="auto"/>
            </w:tcBorders>
          </w:tcPr>
          <w:p w14:paraId="1CA55C6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ED5CB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DDAA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4EDFB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8D14C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66D3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73CB807A"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610CB9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49" w:type="dxa"/>
            <w:tcBorders>
              <w:top w:val="nil"/>
              <w:left w:val="nil"/>
              <w:bottom w:val="single" w:sz="8" w:space="0" w:color="auto"/>
              <w:right w:val="single" w:sz="4" w:space="0" w:color="auto"/>
            </w:tcBorders>
          </w:tcPr>
          <w:p w14:paraId="4022891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7F34CB9" w14:textId="77777777" w:rsidR="00CF4BBC" w:rsidRPr="00476D2F" w:rsidRDefault="00CF4BBC" w:rsidP="00543C19">
            <w:pPr>
              <w:spacing w:before="20" w:after="20"/>
              <w:jc w:val="center"/>
              <w:rPr>
                <w:color w:val="000000"/>
                <w:sz w:val="22"/>
                <w:szCs w:val="24"/>
                <w:lang w:eastAsia="el-GR"/>
              </w:rPr>
            </w:pPr>
          </w:p>
        </w:tc>
      </w:tr>
      <w:tr w:rsidR="00CF4BBC" w:rsidRPr="00110E6A" w14:paraId="6E1E2E17" w14:textId="77777777" w:rsidTr="006B0B24">
        <w:trPr>
          <w:cantSplit/>
          <w:trHeight w:val="558"/>
          <w:jc w:val="center"/>
        </w:trPr>
        <w:tc>
          <w:tcPr>
            <w:tcW w:w="1296" w:type="dxa"/>
            <w:tcBorders>
              <w:top w:val="nil"/>
              <w:left w:val="single" w:sz="12" w:space="0" w:color="auto"/>
              <w:bottom w:val="single" w:sz="8" w:space="0" w:color="auto"/>
              <w:right w:val="single" w:sz="8" w:space="0" w:color="auto"/>
            </w:tcBorders>
          </w:tcPr>
          <w:p w14:paraId="0823C8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CS1A0300</w:t>
            </w:r>
          </w:p>
        </w:tc>
        <w:tc>
          <w:tcPr>
            <w:tcW w:w="3402" w:type="dxa"/>
            <w:tcBorders>
              <w:top w:val="nil"/>
              <w:left w:val="nil"/>
              <w:bottom w:val="single" w:sz="8" w:space="0" w:color="auto"/>
              <w:right w:val="single" w:sz="12" w:space="0" w:color="auto"/>
            </w:tcBorders>
          </w:tcPr>
          <w:p w14:paraId="5FD7E76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NA</w:t>
            </w:r>
          </w:p>
        </w:tc>
        <w:tc>
          <w:tcPr>
            <w:tcW w:w="850" w:type="dxa"/>
            <w:tcBorders>
              <w:top w:val="single" w:sz="8" w:space="0" w:color="auto"/>
              <w:left w:val="single" w:sz="12" w:space="0" w:color="auto"/>
              <w:bottom w:val="single" w:sz="8" w:space="0" w:color="auto"/>
              <w:right w:val="single" w:sz="4" w:space="0" w:color="auto"/>
            </w:tcBorders>
          </w:tcPr>
          <w:p w14:paraId="78D61D5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93127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DBE209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1F657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28A2D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9FD30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3130D195"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8E4FB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49" w:type="dxa"/>
            <w:tcBorders>
              <w:top w:val="nil"/>
              <w:left w:val="nil"/>
              <w:bottom w:val="single" w:sz="8" w:space="0" w:color="auto"/>
              <w:right w:val="single" w:sz="4" w:space="0" w:color="auto"/>
            </w:tcBorders>
          </w:tcPr>
          <w:p w14:paraId="439CA39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B3BBF13" w14:textId="77777777" w:rsidR="00CF4BBC" w:rsidRPr="00476D2F" w:rsidRDefault="00CF4BBC" w:rsidP="00543C19">
            <w:pPr>
              <w:spacing w:before="20" w:after="20"/>
              <w:jc w:val="center"/>
              <w:rPr>
                <w:color w:val="000000"/>
                <w:sz w:val="22"/>
                <w:szCs w:val="24"/>
                <w:lang w:eastAsia="el-GR"/>
              </w:rPr>
            </w:pPr>
          </w:p>
        </w:tc>
      </w:tr>
      <w:tr w:rsidR="00CF4BBC" w:rsidRPr="00110E6A" w14:paraId="27C734B0"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16DB21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CS1A0400</w:t>
            </w:r>
          </w:p>
        </w:tc>
        <w:tc>
          <w:tcPr>
            <w:tcW w:w="3402" w:type="dxa"/>
            <w:tcBorders>
              <w:top w:val="nil"/>
              <w:left w:val="nil"/>
              <w:bottom w:val="single" w:sz="8" w:space="0" w:color="auto"/>
              <w:right w:val="single" w:sz="12" w:space="0" w:color="auto"/>
            </w:tcBorders>
          </w:tcPr>
          <w:p w14:paraId="6FA7539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all NA</w:t>
            </w:r>
          </w:p>
        </w:tc>
        <w:tc>
          <w:tcPr>
            <w:tcW w:w="850" w:type="dxa"/>
            <w:tcBorders>
              <w:top w:val="single" w:sz="8" w:space="0" w:color="auto"/>
              <w:left w:val="single" w:sz="12" w:space="0" w:color="auto"/>
              <w:bottom w:val="single" w:sz="8" w:space="0" w:color="auto"/>
              <w:right w:val="single" w:sz="4" w:space="0" w:color="auto"/>
            </w:tcBorders>
          </w:tcPr>
          <w:p w14:paraId="013ECA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DB55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769E7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6A9309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3BACF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0B835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35E47AB8" w14:textId="4A784D30"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1944AC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49" w:type="dxa"/>
            <w:tcBorders>
              <w:top w:val="nil"/>
              <w:left w:val="nil"/>
              <w:bottom w:val="single" w:sz="8" w:space="0" w:color="auto"/>
              <w:right w:val="single" w:sz="4" w:space="0" w:color="auto"/>
            </w:tcBorders>
          </w:tcPr>
          <w:p w14:paraId="7A93DC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57AEC48" w14:textId="77777777" w:rsidR="00CF4BBC" w:rsidRPr="00476D2F" w:rsidRDefault="00CF4BBC" w:rsidP="00543C19">
            <w:pPr>
              <w:spacing w:before="20" w:after="20"/>
              <w:jc w:val="center"/>
              <w:rPr>
                <w:color w:val="000000"/>
                <w:sz w:val="22"/>
                <w:szCs w:val="24"/>
                <w:lang w:eastAsia="el-GR"/>
              </w:rPr>
            </w:pPr>
          </w:p>
        </w:tc>
      </w:tr>
      <w:tr w:rsidR="00CF4BBC" w:rsidRPr="00110E6A" w14:paraId="49CD4B38" w14:textId="77777777" w:rsidTr="006B0B24">
        <w:trPr>
          <w:cantSplit/>
          <w:trHeight w:val="897"/>
          <w:jc w:val="center"/>
        </w:trPr>
        <w:tc>
          <w:tcPr>
            <w:tcW w:w="1296" w:type="dxa"/>
            <w:tcBorders>
              <w:top w:val="nil"/>
              <w:left w:val="single" w:sz="12" w:space="0" w:color="auto"/>
              <w:bottom w:val="single" w:sz="8" w:space="0" w:color="auto"/>
              <w:right w:val="single" w:sz="8" w:space="0" w:color="auto"/>
            </w:tcBorders>
          </w:tcPr>
          <w:p w14:paraId="203D16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CS1A0500</w:t>
            </w:r>
          </w:p>
        </w:tc>
        <w:tc>
          <w:tcPr>
            <w:tcW w:w="3402" w:type="dxa"/>
            <w:tcBorders>
              <w:top w:val="nil"/>
              <w:left w:val="nil"/>
              <w:bottom w:val="single" w:sz="8" w:space="0" w:color="auto"/>
              <w:right w:val="single" w:sz="12" w:space="0" w:color="auto"/>
            </w:tcBorders>
          </w:tcPr>
          <w:p w14:paraId="62841A4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Common Domain into National Domain</w:t>
            </w:r>
          </w:p>
        </w:tc>
        <w:tc>
          <w:tcPr>
            <w:tcW w:w="850" w:type="dxa"/>
            <w:tcBorders>
              <w:top w:val="single" w:sz="8" w:space="0" w:color="auto"/>
              <w:left w:val="single" w:sz="12" w:space="0" w:color="auto"/>
              <w:bottom w:val="single" w:sz="8" w:space="0" w:color="auto"/>
              <w:right w:val="single" w:sz="4" w:space="0" w:color="auto"/>
            </w:tcBorders>
          </w:tcPr>
          <w:p w14:paraId="00F13E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1F30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DE08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EBCA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BE1CF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26ABD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6404E06D" w14:textId="590E788B"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A229056"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B080BD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B9D280" w14:textId="77777777" w:rsidR="00CF4BBC" w:rsidRPr="00476D2F" w:rsidRDefault="00CF4BBC" w:rsidP="00543C19">
            <w:pPr>
              <w:spacing w:before="20" w:after="20"/>
              <w:jc w:val="center"/>
              <w:rPr>
                <w:color w:val="000000"/>
                <w:sz w:val="22"/>
                <w:szCs w:val="24"/>
                <w:lang w:eastAsia="el-GR"/>
              </w:rPr>
            </w:pPr>
          </w:p>
        </w:tc>
      </w:tr>
      <w:tr w:rsidR="00CF4BBC" w:rsidRPr="00110E6A" w14:paraId="5AB63B2D" w14:textId="77777777" w:rsidTr="006B0B24">
        <w:trPr>
          <w:cantSplit/>
          <w:trHeight w:val="400"/>
          <w:jc w:val="center"/>
        </w:trPr>
        <w:tc>
          <w:tcPr>
            <w:tcW w:w="1296" w:type="dxa"/>
            <w:tcBorders>
              <w:top w:val="nil"/>
              <w:left w:val="single" w:sz="12" w:space="0" w:color="auto"/>
              <w:bottom w:val="single" w:sz="8" w:space="0" w:color="auto"/>
              <w:right w:val="single" w:sz="8" w:space="0" w:color="auto"/>
            </w:tcBorders>
          </w:tcPr>
          <w:p w14:paraId="63CB91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CS1B0600</w:t>
            </w:r>
          </w:p>
        </w:tc>
        <w:tc>
          <w:tcPr>
            <w:tcW w:w="3402" w:type="dxa"/>
            <w:tcBorders>
              <w:top w:val="nil"/>
              <w:left w:val="nil"/>
              <w:bottom w:val="single" w:sz="8" w:space="0" w:color="auto"/>
              <w:right w:val="single" w:sz="12" w:space="0" w:color="auto"/>
            </w:tcBorders>
          </w:tcPr>
          <w:p w14:paraId="139C229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COL in electronic form</w:t>
            </w:r>
          </w:p>
        </w:tc>
        <w:tc>
          <w:tcPr>
            <w:tcW w:w="850" w:type="dxa"/>
            <w:tcBorders>
              <w:top w:val="single" w:sz="8" w:space="0" w:color="auto"/>
              <w:left w:val="single" w:sz="12" w:space="0" w:color="auto"/>
              <w:bottom w:val="single" w:sz="8" w:space="0" w:color="auto"/>
              <w:right w:val="single" w:sz="4" w:space="0" w:color="auto"/>
            </w:tcBorders>
          </w:tcPr>
          <w:p w14:paraId="67E70C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5C59C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9183F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24674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3DF9B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346AAE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7BAF4FFD"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F9C9D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49" w:type="dxa"/>
            <w:tcBorders>
              <w:top w:val="nil"/>
              <w:left w:val="nil"/>
              <w:bottom w:val="single" w:sz="8" w:space="0" w:color="auto"/>
              <w:right w:val="single" w:sz="4" w:space="0" w:color="auto"/>
            </w:tcBorders>
          </w:tcPr>
          <w:p w14:paraId="0663D1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E799E2F" w14:textId="77777777" w:rsidR="00CF4BBC" w:rsidRPr="00476D2F" w:rsidRDefault="00CF4BBC" w:rsidP="00543C19">
            <w:pPr>
              <w:spacing w:before="20" w:after="20"/>
              <w:jc w:val="center"/>
              <w:rPr>
                <w:color w:val="000000"/>
                <w:sz w:val="22"/>
                <w:szCs w:val="24"/>
                <w:lang w:eastAsia="el-GR"/>
              </w:rPr>
            </w:pPr>
          </w:p>
        </w:tc>
      </w:tr>
      <w:tr w:rsidR="00CF4BBC" w:rsidRPr="00110E6A" w14:paraId="0E479F71" w14:textId="77777777" w:rsidTr="006B0B24">
        <w:trPr>
          <w:cantSplit/>
          <w:trHeight w:val="372"/>
          <w:jc w:val="center"/>
        </w:trPr>
        <w:tc>
          <w:tcPr>
            <w:tcW w:w="1296" w:type="dxa"/>
            <w:tcBorders>
              <w:top w:val="nil"/>
              <w:left w:val="single" w:sz="12" w:space="0" w:color="auto"/>
              <w:bottom w:val="single" w:sz="8" w:space="0" w:color="auto"/>
              <w:right w:val="single" w:sz="8" w:space="0" w:color="auto"/>
            </w:tcBorders>
          </w:tcPr>
          <w:p w14:paraId="48E008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CS2A0100</w:t>
            </w:r>
          </w:p>
        </w:tc>
        <w:tc>
          <w:tcPr>
            <w:tcW w:w="3402" w:type="dxa"/>
            <w:tcBorders>
              <w:top w:val="nil"/>
              <w:left w:val="nil"/>
              <w:bottom w:val="single" w:sz="8" w:space="0" w:color="auto"/>
              <w:right w:val="single" w:sz="12" w:space="0" w:color="auto"/>
            </w:tcBorders>
          </w:tcPr>
          <w:p w14:paraId="55B54F8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Trader information</w:t>
            </w:r>
          </w:p>
        </w:tc>
        <w:tc>
          <w:tcPr>
            <w:tcW w:w="850" w:type="dxa"/>
            <w:tcBorders>
              <w:top w:val="single" w:sz="8" w:space="0" w:color="auto"/>
              <w:left w:val="single" w:sz="12" w:space="0" w:color="auto"/>
              <w:bottom w:val="single" w:sz="8" w:space="0" w:color="auto"/>
              <w:right w:val="single" w:sz="4" w:space="0" w:color="auto"/>
            </w:tcBorders>
          </w:tcPr>
          <w:p w14:paraId="27B9F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3B49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1EFD0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81F4D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3DC5B5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67A914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5C82D67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269BC9E" w14:textId="77777777" w:rsidR="00CF4BBC" w:rsidRPr="00476D2F" w:rsidRDefault="00CF4BBC" w:rsidP="00543C19">
            <w:pPr>
              <w:spacing w:before="20" w:after="20"/>
              <w:jc w:val="center"/>
              <w:rPr>
                <w:color w:val="000000"/>
                <w:sz w:val="22"/>
                <w:szCs w:val="24"/>
              </w:rPr>
            </w:pPr>
          </w:p>
        </w:tc>
        <w:tc>
          <w:tcPr>
            <w:tcW w:w="949" w:type="dxa"/>
            <w:tcBorders>
              <w:top w:val="nil"/>
              <w:left w:val="nil"/>
              <w:bottom w:val="single" w:sz="8" w:space="0" w:color="auto"/>
              <w:right w:val="single" w:sz="4" w:space="0" w:color="auto"/>
            </w:tcBorders>
          </w:tcPr>
          <w:p w14:paraId="4D75ADC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6985D7F" w14:textId="77777777" w:rsidR="00CF4BBC" w:rsidRPr="00476D2F" w:rsidRDefault="00CF4BBC" w:rsidP="00543C19">
            <w:pPr>
              <w:spacing w:before="20" w:after="20"/>
              <w:jc w:val="center"/>
              <w:rPr>
                <w:color w:val="000000"/>
                <w:sz w:val="22"/>
                <w:szCs w:val="24"/>
                <w:lang w:eastAsia="el-GR"/>
              </w:rPr>
            </w:pPr>
          </w:p>
        </w:tc>
      </w:tr>
      <w:tr w:rsidR="00CF4BBC" w:rsidRPr="00110E6A" w14:paraId="02C2BC90"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6CBC5E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CS2B0201</w:t>
            </w:r>
          </w:p>
        </w:tc>
        <w:tc>
          <w:tcPr>
            <w:tcW w:w="3402" w:type="dxa"/>
            <w:tcBorders>
              <w:top w:val="nil"/>
              <w:left w:val="nil"/>
              <w:bottom w:val="single" w:sz="8" w:space="0" w:color="auto"/>
              <w:right w:val="single" w:sz="12" w:space="0" w:color="auto"/>
            </w:tcBorders>
          </w:tcPr>
          <w:p w14:paraId="117EAA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Check guarantee for authorisation</w:t>
            </w:r>
          </w:p>
        </w:tc>
        <w:tc>
          <w:tcPr>
            <w:tcW w:w="850" w:type="dxa"/>
            <w:tcBorders>
              <w:top w:val="single" w:sz="8" w:space="0" w:color="auto"/>
              <w:left w:val="single" w:sz="12" w:space="0" w:color="auto"/>
              <w:bottom w:val="single" w:sz="8" w:space="0" w:color="auto"/>
              <w:right w:val="single" w:sz="4" w:space="0" w:color="auto"/>
            </w:tcBorders>
          </w:tcPr>
          <w:p w14:paraId="434CA3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E22CBD8"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7F300C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0709326"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9CA0B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714AB96" w14:textId="77777777" w:rsidR="00CF4BBC" w:rsidRPr="00476D2F" w:rsidRDefault="00CF4BBC" w:rsidP="00543C19">
            <w:pPr>
              <w:spacing w:before="20" w:after="20"/>
              <w:jc w:val="center"/>
              <w:rPr>
                <w:i/>
                <w:iCs/>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5F074FE3"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690B2B9"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82535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7BB459" w14:textId="77777777" w:rsidR="00CF4BBC" w:rsidRPr="00476D2F" w:rsidRDefault="00CF4BBC" w:rsidP="00543C19">
            <w:pPr>
              <w:spacing w:before="20" w:after="20"/>
              <w:jc w:val="center"/>
              <w:rPr>
                <w:color w:val="000000"/>
                <w:sz w:val="22"/>
                <w:szCs w:val="24"/>
                <w:lang w:eastAsia="el-GR"/>
              </w:rPr>
            </w:pPr>
          </w:p>
        </w:tc>
      </w:tr>
      <w:tr w:rsidR="00CF4BBC" w:rsidRPr="00110E6A" w14:paraId="6480BED4" w14:textId="77777777" w:rsidTr="006B0B24">
        <w:trPr>
          <w:cantSplit/>
          <w:trHeight w:val="386"/>
          <w:jc w:val="center"/>
        </w:trPr>
        <w:tc>
          <w:tcPr>
            <w:tcW w:w="1296" w:type="dxa"/>
            <w:tcBorders>
              <w:top w:val="nil"/>
              <w:left w:val="single" w:sz="12" w:space="0" w:color="auto"/>
              <w:bottom w:val="single" w:sz="8" w:space="0" w:color="auto"/>
              <w:right w:val="single" w:sz="8" w:space="0" w:color="auto"/>
            </w:tcBorders>
          </w:tcPr>
          <w:p w14:paraId="03C888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CS2C0202</w:t>
            </w:r>
          </w:p>
        </w:tc>
        <w:tc>
          <w:tcPr>
            <w:tcW w:w="3402" w:type="dxa"/>
            <w:tcBorders>
              <w:top w:val="nil"/>
              <w:left w:val="nil"/>
              <w:bottom w:val="single" w:sz="8" w:space="0" w:color="auto"/>
              <w:right w:val="single" w:sz="12" w:space="0" w:color="auto"/>
            </w:tcBorders>
          </w:tcPr>
          <w:p w14:paraId="3F1A123B"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Evaluate guarantee check</w:t>
            </w:r>
          </w:p>
        </w:tc>
        <w:tc>
          <w:tcPr>
            <w:tcW w:w="850" w:type="dxa"/>
            <w:tcBorders>
              <w:top w:val="single" w:sz="8" w:space="0" w:color="auto"/>
              <w:left w:val="single" w:sz="12" w:space="0" w:color="auto"/>
              <w:bottom w:val="single" w:sz="8" w:space="0" w:color="auto"/>
              <w:right w:val="single" w:sz="4" w:space="0" w:color="auto"/>
            </w:tcBorders>
          </w:tcPr>
          <w:p w14:paraId="663A48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4FD2B3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F6F1A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50961F"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29C0C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78B6620" w14:textId="77777777" w:rsidR="00CF4BBC" w:rsidRPr="00476D2F" w:rsidRDefault="00CF4BBC" w:rsidP="00543C19">
            <w:pPr>
              <w:spacing w:before="20" w:after="20"/>
              <w:jc w:val="center"/>
              <w:rPr>
                <w:i/>
                <w:iCs/>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59D99C4F"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C4E75DE"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390C801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9AE645" w14:textId="77777777" w:rsidR="00CF4BBC" w:rsidRPr="00476D2F" w:rsidRDefault="00CF4BBC" w:rsidP="00543C19">
            <w:pPr>
              <w:spacing w:before="20" w:after="20"/>
              <w:jc w:val="center"/>
              <w:rPr>
                <w:color w:val="000000"/>
                <w:sz w:val="22"/>
                <w:szCs w:val="24"/>
                <w:lang w:eastAsia="el-GR"/>
              </w:rPr>
            </w:pPr>
          </w:p>
        </w:tc>
      </w:tr>
      <w:tr w:rsidR="00CF4BBC" w:rsidRPr="00110E6A" w14:paraId="5441F43D"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3A25BC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CS2C0300</w:t>
            </w:r>
          </w:p>
        </w:tc>
        <w:tc>
          <w:tcPr>
            <w:tcW w:w="3402" w:type="dxa"/>
            <w:tcBorders>
              <w:top w:val="nil"/>
              <w:left w:val="nil"/>
              <w:bottom w:val="single" w:sz="8" w:space="0" w:color="auto"/>
              <w:right w:val="single" w:sz="12" w:space="0" w:color="auto"/>
            </w:tcBorders>
          </w:tcPr>
          <w:p w14:paraId="54AD4F2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Trader</w:t>
            </w:r>
          </w:p>
        </w:tc>
        <w:tc>
          <w:tcPr>
            <w:tcW w:w="850" w:type="dxa"/>
            <w:tcBorders>
              <w:top w:val="single" w:sz="8" w:space="0" w:color="auto"/>
              <w:left w:val="single" w:sz="12" w:space="0" w:color="auto"/>
              <w:bottom w:val="single" w:sz="8" w:space="0" w:color="auto"/>
              <w:right w:val="single" w:sz="4" w:space="0" w:color="auto"/>
            </w:tcBorders>
          </w:tcPr>
          <w:p w14:paraId="17C1E5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49EAABD"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8C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AF56CC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459C1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1AE89" w14:textId="77777777" w:rsidR="00CF4BBC" w:rsidRPr="00476D2F" w:rsidRDefault="00CF4BBC" w:rsidP="00543C19">
            <w:pPr>
              <w:spacing w:before="20" w:after="20"/>
              <w:jc w:val="center"/>
              <w:rPr>
                <w:i/>
                <w:iCs/>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18717F7C"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553476FC"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58C5919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E6E305C" w14:textId="77777777" w:rsidR="00CF4BBC" w:rsidRPr="00476D2F" w:rsidRDefault="00CF4BBC" w:rsidP="00543C19">
            <w:pPr>
              <w:spacing w:before="20" w:after="20"/>
              <w:jc w:val="center"/>
              <w:rPr>
                <w:color w:val="000000"/>
                <w:sz w:val="22"/>
                <w:szCs w:val="24"/>
                <w:lang w:eastAsia="el-GR"/>
              </w:rPr>
            </w:pPr>
          </w:p>
        </w:tc>
      </w:tr>
      <w:tr w:rsidR="00CF4BBC" w:rsidRPr="00110E6A" w14:paraId="7F99C990" w14:textId="77777777" w:rsidTr="006B0B24">
        <w:trPr>
          <w:cantSplit/>
          <w:trHeight w:val="330"/>
          <w:jc w:val="center"/>
        </w:trPr>
        <w:tc>
          <w:tcPr>
            <w:tcW w:w="1296" w:type="dxa"/>
            <w:tcBorders>
              <w:top w:val="nil"/>
              <w:left w:val="single" w:sz="12" w:space="0" w:color="auto"/>
              <w:bottom w:val="single" w:sz="8" w:space="0" w:color="auto"/>
              <w:right w:val="single" w:sz="8" w:space="0" w:color="auto"/>
            </w:tcBorders>
          </w:tcPr>
          <w:p w14:paraId="0143B8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CS2C0400</w:t>
            </w:r>
          </w:p>
        </w:tc>
        <w:tc>
          <w:tcPr>
            <w:tcW w:w="3402" w:type="dxa"/>
            <w:tcBorders>
              <w:top w:val="nil"/>
              <w:left w:val="nil"/>
              <w:bottom w:val="single" w:sz="8" w:space="0" w:color="auto"/>
              <w:right w:val="single" w:sz="12" w:space="0" w:color="auto"/>
            </w:tcBorders>
          </w:tcPr>
          <w:p w14:paraId="1E0BE4B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Establish Convention</w:t>
            </w:r>
          </w:p>
        </w:tc>
        <w:tc>
          <w:tcPr>
            <w:tcW w:w="850" w:type="dxa"/>
            <w:tcBorders>
              <w:top w:val="single" w:sz="8" w:space="0" w:color="auto"/>
              <w:left w:val="single" w:sz="12" w:space="0" w:color="auto"/>
              <w:bottom w:val="single" w:sz="8" w:space="0" w:color="auto"/>
              <w:right w:val="single" w:sz="4" w:space="0" w:color="auto"/>
            </w:tcBorders>
          </w:tcPr>
          <w:p w14:paraId="49533FF7"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19C9BE23"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9006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67880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11D914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002F45F" w14:textId="77777777" w:rsidR="00CF4BBC" w:rsidRPr="00476D2F" w:rsidRDefault="00CF4BBC" w:rsidP="00543C19">
            <w:pPr>
              <w:spacing w:before="20" w:after="20"/>
              <w:jc w:val="center"/>
              <w:rPr>
                <w:i/>
                <w:iCs/>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1C65CB49"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8348325"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197CAD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4CFD30" w14:textId="77777777" w:rsidR="00CF4BBC" w:rsidRPr="00476D2F" w:rsidRDefault="00CF4BBC" w:rsidP="00543C19">
            <w:pPr>
              <w:spacing w:before="20" w:after="20"/>
              <w:jc w:val="center"/>
              <w:rPr>
                <w:color w:val="000000"/>
                <w:sz w:val="22"/>
                <w:szCs w:val="24"/>
                <w:lang w:eastAsia="el-GR"/>
              </w:rPr>
            </w:pPr>
          </w:p>
        </w:tc>
      </w:tr>
      <w:tr w:rsidR="00CF4BBC" w:rsidRPr="00110E6A" w14:paraId="1ACB7110" w14:textId="77777777" w:rsidTr="006B0B24">
        <w:trPr>
          <w:cantSplit/>
          <w:trHeight w:val="386"/>
          <w:jc w:val="center"/>
        </w:trPr>
        <w:tc>
          <w:tcPr>
            <w:tcW w:w="1296" w:type="dxa"/>
            <w:tcBorders>
              <w:top w:val="nil"/>
              <w:left w:val="single" w:sz="12" w:space="0" w:color="auto"/>
              <w:bottom w:val="single" w:sz="8" w:space="0" w:color="auto"/>
              <w:right w:val="single" w:sz="8" w:space="0" w:color="auto"/>
            </w:tcBorders>
          </w:tcPr>
          <w:p w14:paraId="49D6A3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CS2C0500</w:t>
            </w:r>
          </w:p>
        </w:tc>
        <w:tc>
          <w:tcPr>
            <w:tcW w:w="3402" w:type="dxa"/>
            <w:tcBorders>
              <w:top w:val="nil"/>
              <w:left w:val="nil"/>
              <w:bottom w:val="single" w:sz="8" w:space="0" w:color="auto"/>
              <w:right w:val="single" w:sz="12" w:space="0" w:color="auto"/>
            </w:tcBorders>
          </w:tcPr>
          <w:p w14:paraId="4A3EFD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Modify database</w:t>
            </w:r>
          </w:p>
        </w:tc>
        <w:tc>
          <w:tcPr>
            <w:tcW w:w="850" w:type="dxa"/>
            <w:tcBorders>
              <w:top w:val="single" w:sz="8" w:space="0" w:color="auto"/>
              <w:left w:val="single" w:sz="12" w:space="0" w:color="auto"/>
              <w:bottom w:val="single" w:sz="8" w:space="0" w:color="auto"/>
              <w:right w:val="single" w:sz="4" w:space="0" w:color="auto"/>
            </w:tcBorders>
          </w:tcPr>
          <w:p w14:paraId="6DA0E568"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08DC556"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9D846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079B0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D283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E1CF484"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17DD53B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0E1F65E"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7B527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BC97648" w14:textId="77777777" w:rsidR="00CF4BBC" w:rsidRPr="00476D2F" w:rsidRDefault="00CF4BBC" w:rsidP="00543C19">
            <w:pPr>
              <w:spacing w:before="20" w:after="20"/>
              <w:jc w:val="center"/>
              <w:rPr>
                <w:color w:val="000000"/>
                <w:sz w:val="22"/>
                <w:szCs w:val="24"/>
                <w:lang w:eastAsia="el-GR"/>
              </w:rPr>
            </w:pPr>
          </w:p>
        </w:tc>
      </w:tr>
      <w:tr w:rsidR="00CF4BBC" w:rsidRPr="00110E6A" w14:paraId="068EEF6B" w14:textId="77777777" w:rsidTr="006B0B24">
        <w:trPr>
          <w:cantSplit/>
          <w:trHeight w:val="610"/>
          <w:jc w:val="center"/>
        </w:trPr>
        <w:tc>
          <w:tcPr>
            <w:tcW w:w="1296" w:type="dxa"/>
            <w:tcBorders>
              <w:top w:val="nil"/>
              <w:left w:val="single" w:sz="12" w:space="0" w:color="auto"/>
              <w:bottom w:val="single" w:sz="8" w:space="0" w:color="auto"/>
              <w:right w:val="single" w:sz="8" w:space="0" w:color="auto"/>
            </w:tcBorders>
          </w:tcPr>
          <w:p w14:paraId="09BD428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CS030100</w:t>
            </w:r>
          </w:p>
        </w:tc>
        <w:tc>
          <w:tcPr>
            <w:tcW w:w="3402" w:type="dxa"/>
            <w:tcBorders>
              <w:top w:val="nil"/>
              <w:left w:val="nil"/>
              <w:bottom w:val="single" w:sz="8" w:space="0" w:color="auto"/>
              <w:right w:val="single" w:sz="12" w:space="0" w:color="auto"/>
            </w:tcBorders>
          </w:tcPr>
          <w:p w14:paraId="3CAE65C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Import HS6 commodity codes from national tariff file</w:t>
            </w:r>
          </w:p>
        </w:tc>
        <w:tc>
          <w:tcPr>
            <w:tcW w:w="850" w:type="dxa"/>
            <w:tcBorders>
              <w:top w:val="single" w:sz="8" w:space="0" w:color="auto"/>
              <w:left w:val="single" w:sz="12" w:space="0" w:color="auto"/>
              <w:bottom w:val="single" w:sz="8" w:space="0" w:color="auto"/>
              <w:right w:val="single" w:sz="4" w:space="0" w:color="auto"/>
            </w:tcBorders>
          </w:tcPr>
          <w:p w14:paraId="09842F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F28E7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F4581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87B47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68DF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E5ACF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4CD6B2D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6396F5E8"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3164BA6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4F8ADD" w14:textId="77777777" w:rsidR="00CF4BBC" w:rsidRPr="00476D2F" w:rsidRDefault="00CF4BBC" w:rsidP="00543C19">
            <w:pPr>
              <w:spacing w:before="20" w:after="20"/>
              <w:jc w:val="center"/>
              <w:rPr>
                <w:color w:val="000000"/>
                <w:sz w:val="22"/>
                <w:szCs w:val="24"/>
                <w:lang w:eastAsia="el-GR"/>
              </w:rPr>
            </w:pPr>
          </w:p>
        </w:tc>
      </w:tr>
      <w:tr w:rsidR="00CF4BBC" w:rsidRPr="00110E6A" w14:paraId="6CC34687" w14:textId="77777777" w:rsidTr="006B0B24">
        <w:trPr>
          <w:cantSplit/>
          <w:trHeight w:val="575"/>
          <w:jc w:val="center"/>
        </w:trPr>
        <w:tc>
          <w:tcPr>
            <w:tcW w:w="1296" w:type="dxa"/>
            <w:tcBorders>
              <w:top w:val="nil"/>
              <w:left w:val="single" w:sz="12" w:space="0" w:color="auto"/>
              <w:bottom w:val="single" w:sz="8" w:space="0" w:color="000000"/>
              <w:right w:val="single" w:sz="8" w:space="0" w:color="auto"/>
            </w:tcBorders>
          </w:tcPr>
          <w:p w14:paraId="348399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CS4A0100</w:t>
            </w:r>
          </w:p>
        </w:tc>
        <w:tc>
          <w:tcPr>
            <w:tcW w:w="3402" w:type="dxa"/>
            <w:tcBorders>
              <w:top w:val="nil"/>
              <w:left w:val="single" w:sz="8" w:space="0" w:color="auto"/>
              <w:bottom w:val="single" w:sz="8" w:space="0" w:color="000000"/>
              <w:right w:val="single" w:sz="12" w:space="0" w:color="auto"/>
            </w:tcBorders>
          </w:tcPr>
          <w:p w14:paraId="3791F8B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Manage and maintain codes and other common reference data</w:t>
            </w:r>
          </w:p>
        </w:tc>
        <w:tc>
          <w:tcPr>
            <w:tcW w:w="850" w:type="dxa"/>
            <w:tcBorders>
              <w:top w:val="single" w:sz="8" w:space="0" w:color="auto"/>
              <w:left w:val="single" w:sz="12" w:space="0" w:color="auto"/>
              <w:bottom w:val="single" w:sz="8" w:space="0" w:color="auto"/>
              <w:right w:val="single" w:sz="4" w:space="0" w:color="auto"/>
            </w:tcBorders>
          </w:tcPr>
          <w:p w14:paraId="75FE87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0AE03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ED08D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1CA4B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000000"/>
              <w:right w:val="single" w:sz="4" w:space="0" w:color="auto"/>
            </w:tcBorders>
          </w:tcPr>
          <w:p w14:paraId="58BE1B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000000"/>
              <w:right w:val="single" w:sz="12" w:space="0" w:color="auto"/>
            </w:tcBorders>
          </w:tcPr>
          <w:p w14:paraId="10422B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000000"/>
              <w:right w:val="single" w:sz="4" w:space="0" w:color="auto"/>
            </w:tcBorders>
          </w:tcPr>
          <w:p w14:paraId="557AE817"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000000"/>
              <w:right w:val="single" w:sz="4" w:space="0" w:color="auto"/>
            </w:tcBorders>
          </w:tcPr>
          <w:p w14:paraId="6726AE0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49" w:type="dxa"/>
            <w:tcBorders>
              <w:top w:val="nil"/>
              <w:left w:val="nil"/>
              <w:bottom w:val="single" w:sz="8" w:space="0" w:color="000000"/>
              <w:right w:val="single" w:sz="4" w:space="0" w:color="auto"/>
            </w:tcBorders>
          </w:tcPr>
          <w:p w14:paraId="51EFC73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BA8668" w14:textId="77777777" w:rsidR="00CF4BBC" w:rsidRPr="00476D2F" w:rsidRDefault="00CF4BBC" w:rsidP="00543C19">
            <w:pPr>
              <w:spacing w:before="20" w:after="20"/>
              <w:jc w:val="center"/>
              <w:rPr>
                <w:color w:val="000000"/>
                <w:sz w:val="22"/>
                <w:szCs w:val="24"/>
                <w:lang w:eastAsia="el-GR"/>
              </w:rPr>
            </w:pPr>
          </w:p>
        </w:tc>
      </w:tr>
      <w:tr w:rsidR="00CF4BBC" w:rsidRPr="00110E6A" w14:paraId="68989CA3" w14:textId="77777777" w:rsidTr="006B0B24">
        <w:trPr>
          <w:cantSplit/>
          <w:trHeight w:val="555"/>
          <w:jc w:val="center"/>
        </w:trPr>
        <w:tc>
          <w:tcPr>
            <w:tcW w:w="1296" w:type="dxa"/>
            <w:tcBorders>
              <w:top w:val="nil"/>
              <w:left w:val="single" w:sz="12" w:space="0" w:color="auto"/>
              <w:bottom w:val="single" w:sz="8" w:space="0" w:color="auto"/>
              <w:right w:val="single" w:sz="8" w:space="0" w:color="auto"/>
            </w:tcBorders>
          </w:tcPr>
          <w:p w14:paraId="1A75A7E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CS4A0500</w:t>
            </w:r>
          </w:p>
        </w:tc>
        <w:tc>
          <w:tcPr>
            <w:tcW w:w="3402" w:type="dxa"/>
            <w:tcBorders>
              <w:top w:val="nil"/>
              <w:left w:val="nil"/>
              <w:bottom w:val="single" w:sz="8" w:space="0" w:color="auto"/>
              <w:right w:val="single" w:sz="12" w:space="0" w:color="auto"/>
            </w:tcBorders>
          </w:tcPr>
          <w:p w14:paraId="2EB6E9F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3A3A60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C888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CD8F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BD60B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D853F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BD8E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6BDE8203"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522E94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49" w:type="dxa"/>
            <w:tcBorders>
              <w:top w:val="nil"/>
              <w:left w:val="nil"/>
              <w:bottom w:val="single" w:sz="8" w:space="0" w:color="auto"/>
              <w:right w:val="single" w:sz="4" w:space="0" w:color="auto"/>
            </w:tcBorders>
          </w:tcPr>
          <w:p w14:paraId="600092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11187EF" w14:textId="77777777" w:rsidR="00CF4BBC" w:rsidRPr="00476D2F" w:rsidRDefault="00CF4BBC" w:rsidP="00543C19">
            <w:pPr>
              <w:spacing w:before="20" w:after="20"/>
              <w:jc w:val="center"/>
              <w:rPr>
                <w:color w:val="000000"/>
                <w:sz w:val="22"/>
                <w:szCs w:val="24"/>
                <w:lang w:eastAsia="el-GR"/>
              </w:rPr>
            </w:pPr>
          </w:p>
        </w:tc>
      </w:tr>
      <w:tr w:rsidR="00CF4BBC" w:rsidRPr="00110E6A" w14:paraId="2028951A" w14:textId="77777777" w:rsidTr="006B0B24">
        <w:trPr>
          <w:cantSplit/>
          <w:trHeight w:val="596"/>
          <w:jc w:val="center"/>
        </w:trPr>
        <w:tc>
          <w:tcPr>
            <w:tcW w:w="1296" w:type="dxa"/>
            <w:tcBorders>
              <w:top w:val="nil"/>
              <w:left w:val="single" w:sz="12" w:space="0" w:color="auto"/>
              <w:bottom w:val="single" w:sz="8" w:space="0" w:color="auto"/>
              <w:right w:val="single" w:sz="8" w:space="0" w:color="auto"/>
            </w:tcBorders>
          </w:tcPr>
          <w:p w14:paraId="41BDF7A0" w14:textId="77777777" w:rsidR="00CF4BBC" w:rsidRPr="00476D2F" w:rsidRDefault="00CF4BBC" w:rsidP="00543C19">
            <w:pPr>
              <w:spacing w:before="20" w:after="20"/>
              <w:jc w:val="center"/>
              <w:rPr>
                <w:color w:val="000000"/>
                <w:sz w:val="22"/>
                <w:szCs w:val="24"/>
              </w:rPr>
            </w:pPr>
            <w:r w:rsidRPr="00476D2F">
              <w:rPr>
                <w:color w:val="000000"/>
                <w:sz w:val="22"/>
                <w:szCs w:val="24"/>
              </w:rPr>
              <w:t>CS4A0500</w:t>
            </w:r>
          </w:p>
          <w:p w14:paraId="2FD189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14A2F4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4A7F073E"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645B0A4"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9632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12EE09"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442A3D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B9531E6"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75A80B8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ACE7AF4"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E4FBE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45A8839" w14:textId="77777777" w:rsidR="00CF4BBC" w:rsidRPr="00476D2F" w:rsidRDefault="00CF4BBC" w:rsidP="00543C19">
            <w:pPr>
              <w:spacing w:before="20" w:after="20"/>
              <w:jc w:val="center"/>
              <w:rPr>
                <w:color w:val="000000"/>
                <w:sz w:val="22"/>
                <w:szCs w:val="24"/>
                <w:lang w:eastAsia="el-GR"/>
              </w:rPr>
            </w:pPr>
          </w:p>
        </w:tc>
      </w:tr>
      <w:tr w:rsidR="00CF4BBC" w:rsidRPr="00110E6A" w14:paraId="479A5C98" w14:textId="77777777" w:rsidTr="006B0B24">
        <w:trPr>
          <w:cantSplit/>
          <w:trHeight w:val="819"/>
          <w:jc w:val="center"/>
        </w:trPr>
        <w:tc>
          <w:tcPr>
            <w:tcW w:w="1296" w:type="dxa"/>
            <w:tcBorders>
              <w:top w:val="nil"/>
              <w:left w:val="single" w:sz="12" w:space="0" w:color="auto"/>
              <w:bottom w:val="single" w:sz="8" w:space="0" w:color="auto"/>
              <w:right w:val="single" w:sz="8" w:space="0" w:color="auto"/>
            </w:tcBorders>
          </w:tcPr>
          <w:p w14:paraId="4FECC8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CS4A0600</w:t>
            </w:r>
          </w:p>
        </w:tc>
        <w:tc>
          <w:tcPr>
            <w:tcW w:w="3402" w:type="dxa"/>
            <w:tcBorders>
              <w:top w:val="nil"/>
              <w:left w:val="nil"/>
              <w:bottom w:val="single" w:sz="8" w:space="0" w:color="auto"/>
              <w:right w:val="single" w:sz="12" w:space="0" w:color="auto"/>
            </w:tcBorders>
          </w:tcPr>
          <w:p w14:paraId="49CA6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in reference data from Common Domain Central Services Office</w:t>
            </w:r>
          </w:p>
        </w:tc>
        <w:tc>
          <w:tcPr>
            <w:tcW w:w="850" w:type="dxa"/>
            <w:tcBorders>
              <w:top w:val="single" w:sz="8" w:space="0" w:color="auto"/>
              <w:left w:val="single" w:sz="12" w:space="0" w:color="auto"/>
              <w:bottom w:val="single" w:sz="8" w:space="0" w:color="auto"/>
              <w:right w:val="single" w:sz="4" w:space="0" w:color="auto"/>
            </w:tcBorders>
          </w:tcPr>
          <w:p w14:paraId="7592C4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A8113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4E6BB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C42F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5EB7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BB996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59C7339A"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A1386EB"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A2BB5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9DABD3B" w14:textId="77777777" w:rsidR="00CF4BBC" w:rsidRPr="00476D2F" w:rsidRDefault="00CF4BBC" w:rsidP="00543C19">
            <w:pPr>
              <w:spacing w:before="20" w:after="20"/>
              <w:jc w:val="center"/>
              <w:rPr>
                <w:color w:val="000000"/>
                <w:sz w:val="22"/>
                <w:szCs w:val="24"/>
                <w:lang w:eastAsia="el-GR"/>
              </w:rPr>
            </w:pPr>
          </w:p>
        </w:tc>
      </w:tr>
      <w:tr w:rsidR="00CF4BBC" w:rsidRPr="00110E6A" w14:paraId="15A8D2D4" w14:textId="77777777" w:rsidTr="006B0B24">
        <w:trPr>
          <w:cantSplit/>
          <w:trHeight w:val="330"/>
          <w:jc w:val="center"/>
        </w:trPr>
        <w:tc>
          <w:tcPr>
            <w:tcW w:w="1296" w:type="dxa"/>
            <w:tcBorders>
              <w:top w:val="nil"/>
              <w:left w:val="single" w:sz="12" w:space="0" w:color="auto"/>
              <w:bottom w:val="single" w:sz="8" w:space="0" w:color="auto"/>
              <w:right w:val="single" w:sz="8" w:space="0" w:color="auto"/>
            </w:tcBorders>
          </w:tcPr>
          <w:p w14:paraId="07DF1D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CS4B0200</w:t>
            </w:r>
          </w:p>
        </w:tc>
        <w:tc>
          <w:tcPr>
            <w:tcW w:w="3402" w:type="dxa"/>
            <w:tcBorders>
              <w:top w:val="nil"/>
              <w:left w:val="nil"/>
              <w:bottom w:val="single" w:sz="8" w:space="0" w:color="auto"/>
              <w:right w:val="single" w:sz="12" w:space="0" w:color="auto"/>
            </w:tcBorders>
          </w:tcPr>
          <w:p w14:paraId="156BEE7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national reference data</w:t>
            </w:r>
          </w:p>
        </w:tc>
        <w:tc>
          <w:tcPr>
            <w:tcW w:w="850" w:type="dxa"/>
            <w:tcBorders>
              <w:top w:val="single" w:sz="8" w:space="0" w:color="auto"/>
              <w:left w:val="single" w:sz="12" w:space="0" w:color="auto"/>
              <w:bottom w:val="single" w:sz="8" w:space="0" w:color="auto"/>
              <w:right w:val="single" w:sz="4" w:space="0" w:color="auto"/>
            </w:tcBorders>
          </w:tcPr>
          <w:p w14:paraId="68A7654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8E440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78309E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1FFD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5DFFA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024D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50820BCC"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80B6242"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57C54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725F15A" w14:textId="77777777" w:rsidR="00CF4BBC" w:rsidRPr="00476D2F" w:rsidRDefault="00CF4BBC" w:rsidP="00543C19">
            <w:pPr>
              <w:spacing w:before="20" w:after="20"/>
              <w:jc w:val="center"/>
              <w:rPr>
                <w:color w:val="000000"/>
                <w:sz w:val="22"/>
                <w:szCs w:val="24"/>
                <w:lang w:eastAsia="el-GR"/>
              </w:rPr>
            </w:pPr>
          </w:p>
        </w:tc>
      </w:tr>
      <w:tr w:rsidR="00CF4BBC" w:rsidRPr="00110E6A" w14:paraId="35096AE1" w14:textId="77777777" w:rsidTr="006B0B24">
        <w:trPr>
          <w:cantSplit/>
          <w:trHeight w:val="576"/>
          <w:jc w:val="center"/>
        </w:trPr>
        <w:tc>
          <w:tcPr>
            <w:tcW w:w="1296" w:type="dxa"/>
            <w:tcBorders>
              <w:top w:val="nil"/>
              <w:left w:val="single" w:sz="12" w:space="0" w:color="auto"/>
              <w:bottom w:val="single" w:sz="8" w:space="0" w:color="auto"/>
              <w:right w:val="single" w:sz="8" w:space="0" w:color="auto"/>
            </w:tcBorders>
          </w:tcPr>
          <w:p w14:paraId="08ACCD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CS4C0600</w:t>
            </w:r>
          </w:p>
        </w:tc>
        <w:tc>
          <w:tcPr>
            <w:tcW w:w="3402" w:type="dxa"/>
            <w:tcBorders>
              <w:top w:val="nil"/>
              <w:left w:val="nil"/>
              <w:bottom w:val="single" w:sz="8" w:space="0" w:color="auto"/>
              <w:right w:val="single" w:sz="12" w:space="0" w:color="auto"/>
            </w:tcBorders>
          </w:tcPr>
          <w:p w14:paraId="684C1A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Reference Data in electronic form</w:t>
            </w:r>
          </w:p>
        </w:tc>
        <w:tc>
          <w:tcPr>
            <w:tcW w:w="850" w:type="dxa"/>
            <w:tcBorders>
              <w:top w:val="single" w:sz="8" w:space="0" w:color="auto"/>
              <w:left w:val="single" w:sz="12" w:space="0" w:color="auto"/>
              <w:bottom w:val="single" w:sz="8" w:space="0" w:color="auto"/>
              <w:right w:val="single" w:sz="4" w:space="0" w:color="auto"/>
            </w:tcBorders>
          </w:tcPr>
          <w:p w14:paraId="4AADD80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0A46954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0D8EE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D4A2E2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1DA7C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05F248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3ADAA88E"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718120A8"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1CEBB6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82752" w14:textId="77777777" w:rsidR="00CF4BBC" w:rsidRPr="00476D2F" w:rsidRDefault="00CF4BBC" w:rsidP="00543C19">
            <w:pPr>
              <w:spacing w:before="20" w:after="20"/>
              <w:jc w:val="center"/>
              <w:rPr>
                <w:color w:val="000000"/>
                <w:sz w:val="22"/>
                <w:szCs w:val="24"/>
                <w:lang w:eastAsia="el-GR"/>
              </w:rPr>
            </w:pPr>
          </w:p>
        </w:tc>
      </w:tr>
      <w:tr w:rsidR="00CF4BBC" w:rsidRPr="00110E6A" w14:paraId="218C5145" w14:textId="77777777" w:rsidTr="006B0B24">
        <w:trPr>
          <w:cantSplit/>
          <w:trHeight w:val="582"/>
          <w:jc w:val="center"/>
        </w:trPr>
        <w:tc>
          <w:tcPr>
            <w:tcW w:w="1296" w:type="dxa"/>
            <w:tcBorders>
              <w:top w:val="nil"/>
              <w:left w:val="single" w:sz="12" w:space="0" w:color="auto"/>
              <w:bottom w:val="single" w:sz="8" w:space="0" w:color="auto"/>
              <w:right w:val="single" w:sz="8" w:space="0" w:color="auto"/>
            </w:tcBorders>
          </w:tcPr>
          <w:p w14:paraId="45560E7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CS5A0100</w:t>
            </w:r>
          </w:p>
        </w:tc>
        <w:tc>
          <w:tcPr>
            <w:tcW w:w="3402" w:type="dxa"/>
            <w:tcBorders>
              <w:top w:val="nil"/>
              <w:left w:val="nil"/>
              <w:bottom w:val="single" w:sz="8" w:space="0" w:color="auto"/>
              <w:right w:val="single" w:sz="12" w:space="0" w:color="auto"/>
            </w:tcBorders>
          </w:tcPr>
          <w:p w14:paraId="11766F3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850" w:type="dxa"/>
            <w:tcBorders>
              <w:top w:val="single" w:sz="8" w:space="0" w:color="auto"/>
              <w:left w:val="single" w:sz="12" w:space="0" w:color="auto"/>
              <w:bottom w:val="single" w:sz="8" w:space="0" w:color="auto"/>
              <w:right w:val="single" w:sz="4" w:space="0" w:color="auto"/>
            </w:tcBorders>
          </w:tcPr>
          <w:p w14:paraId="07960F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2DDEF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741A1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BDAFF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8427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7E085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6B7BCA1E"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705DD82"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70F7A67"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7D78167" w14:textId="77777777" w:rsidR="00CF4BBC" w:rsidRPr="00476D2F" w:rsidRDefault="00CF4BBC" w:rsidP="00543C19">
            <w:pPr>
              <w:spacing w:before="20" w:after="20"/>
              <w:jc w:val="center"/>
              <w:rPr>
                <w:b/>
                <w:bCs/>
                <w:color w:val="000000"/>
                <w:sz w:val="22"/>
                <w:szCs w:val="24"/>
                <w:lang w:eastAsia="el-GR"/>
              </w:rPr>
            </w:pPr>
          </w:p>
        </w:tc>
      </w:tr>
      <w:tr w:rsidR="00CF4BBC" w:rsidRPr="00110E6A" w14:paraId="6891024F" w14:textId="77777777" w:rsidTr="006B0B24">
        <w:trPr>
          <w:cantSplit/>
          <w:trHeight w:val="596"/>
          <w:jc w:val="center"/>
        </w:trPr>
        <w:tc>
          <w:tcPr>
            <w:tcW w:w="1296" w:type="dxa"/>
            <w:tcBorders>
              <w:top w:val="nil"/>
              <w:left w:val="single" w:sz="12" w:space="0" w:color="auto"/>
              <w:bottom w:val="single" w:sz="8" w:space="0" w:color="auto"/>
              <w:right w:val="single" w:sz="8" w:space="0" w:color="auto"/>
            </w:tcBorders>
          </w:tcPr>
          <w:p w14:paraId="1F1679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CS5A0200</w:t>
            </w:r>
          </w:p>
        </w:tc>
        <w:tc>
          <w:tcPr>
            <w:tcW w:w="3402" w:type="dxa"/>
            <w:tcBorders>
              <w:top w:val="nil"/>
              <w:left w:val="nil"/>
              <w:bottom w:val="single" w:sz="8" w:space="0" w:color="auto"/>
              <w:right w:val="single" w:sz="12" w:space="0" w:color="auto"/>
            </w:tcBorders>
          </w:tcPr>
          <w:p w14:paraId="3C3F9DC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850" w:type="dxa"/>
            <w:tcBorders>
              <w:top w:val="single" w:sz="8" w:space="0" w:color="auto"/>
              <w:left w:val="single" w:sz="12" w:space="0" w:color="auto"/>
              <w:bottom w:val="single" w:sz="8" w:space="0" w:color="auto"/>
              <w:right w:val="single" w:sz="4" w:space="0" w:color="auto"/>
            </w:tcBorders>
          </w:tcPr>
          <w:p w14:paraId="6F95C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534E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6FAB3E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AD540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04FC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461D0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379A141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D022621" w14:textId="0A5B535D" w:rsidR="00CF4BBC" w:rsidRPr="00476D2F" w:rsidRDefault="00755B02" w:rsidP="00543C19">
            <w:pPr>
              <w:spacing w:before="20" w:after="20"/>
              <w:jc w:val="center"/>
              <w:rPr>
                <w:color w:val="000000"/>
                <w:sz w:val="22"/>
                <w:szCs w:val="24"/>
                <w:lang w:eastAsia="el-GR"/>
              </w:rPr>
            </w:pPr>
            <w:r w:rsidRPr="00476D2F">
              <w:rPr>
                <w:color w:val="000000"/>
                <w:sz w:val="22"/>
                <w:szCs w:val="24"/>
              </w:rPr>
              <w:t>CS/MIS2</w:t>
            </w:r>
          </w:p>
        </w:tc>
        <w:tc>
          <w:tcPr>
            <w:tcW w:w="949" w:type="dxa"/>
            <w:tcBorders>
              <w:top w:val="nil"/>
              <w:left w:val="nil"/>
              <w:bottom w:val="single" w:sz="8" w:space="0" w:color="auto"/>
              <w:right w:val="single" w:sz="4" w:space="0" w:color="auto"/>
            </w:tcBorders>
          </w:tcPr>
          <w:p w14:paraId="467D7D0E"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7335D59" w14:textId="77777777" w:rsidR="00CF4BBC" w:rsidRPr="00476D2F" w:rsidRDefault="00CF4BBC" w:rsidP="00543C19">
            <w:pPr>
              <w:spacing w:before="20" w:after="20"/>
              <w:jc w:val="center"/>
              <w:rPr>
                <w:b/>
                <w:bCs/>
                <w:color w:val="000000"/>
                <w:sz w:val="22"/>
                <w:szCs w:val="24"/>
                <w:lang w:eastAsia="el-GR"/>
              </w:rPr>
            </w:pPr>
          </w:p>
        </w:tc>
      </w:tr>
      <w:tr w:rsidR="00CF4BBC" w:rsidRPr="00110E6A" w14:paraId="45F6F872" w14:textId="77777777" w:rsidTr="006B0B24">
        <w:trPr>
          <w:cantSplit/>
          <w:trHeight w:val="602"/>
          <w:jc w:val="center"/>
        </w:trPr>
        <w:tc>
          <w:tcPr>
            <w:tcW w:w="1296" w:type="dxa"/>
            <w:tcBorders>
              <w:top w:val="nil"/>
              <w:left w:val="single" w:sz="12" w:space="0" w:color="auto"/>
              <w:bottom w:val="single" w:sz="8" w:space="0" w:color="auto"/>
              <w:right w:val="single" w:sz="8" w:space="0" w:color="auto"/>
            </w:tcBorders>
          </w:tcPr>
          <w:p w14:paraId="1E128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CS5A0300</w:t>
            </w:r>
          </w:p>
        </w:tc>
        <w:tc>
          <w:tcPr>
            <w:tcW w:w="3402" w:type="dxa"/>
            <w:tcBorders>
              <w:top w:val="nil"/>
              <w:left w:val="nil"/>
              <w:bottom w:val="single" w:sz="8" w:space="0" w:color="auto"/>
              <w:right w:val="single" w:sz="12" w:space="0" w:color="auto"/>
            </w:tcBorders>
          </w:tcPr>
          <w:p w14:paraId="49002315"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850" w:type="dxa"/>
            <w:tcBorders>
              <w:top w:val="single" w:sz="8" w:space="0" w:color="auto"/>
              <w:left w:val="single" w:sz="12" w:space="0" w:color="auto"/>
              <w:bottom w:val="single" w:sz="8" w:space="0" w:color="auto"/>
              <w:right w:val="single" w:sz="4" w:space="0" w:color="auto"/>
            </w:tcBorders>
          </w:tcPr>
          <w:p w14:paraId="254EB2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71712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32D5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82EB0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2319A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4061C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497D9129"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7136ACA1" w14:textId="6C99DE7D" w:rsidR="00CF4BBC" w:rsidRPr="00476D2F" w:rsidRDefault="00755B02" w:rsidP="00543C19">
            <w:pPr>
              <w:spacing w:before="20" w:after="20"/>
              <w:jc w:val="center"/>
              <w:rPr>
                <w:color w:val="000000"/>
                <w:sz w:val="22"/>
                <w:szCs w:val="24"/>
                <w:lang w:eastAsia="el-GR"/>
              </w:rPr>
            </w:pPr>
            <w:r w:rsidRPr="00476D2F">
              <w:rPr>
                <w:color w:val="000000"/>
                <w:sz w:val="22"/>
                <w:szCs w:val="24"/>
              </w:rPr>
              <w:t>CS/MIS2</w:t>
            </w:r>
          </w:p>
        </w:tc>
        <w:tc>
          <w:tcPr>
            <w:tcW w:w="949" w:type="dxa"/>
            <w:tcBorders>
              <w:top w:val="nil"/>
              <w:left w:val="nil"/>
              <w:bottom w:val="single" w:sz="8" w:space="0" w:color="auto"/>
              <w:right w:val="single" w:sz="4" w:space="0" w:color="auto"/>
            </w:tcBorders>
          </w:tcPr>
          <w:p w14:paraId="59899B6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F1C2653" w14:textId="77777777" w:rsidR="00CF4BBC" w:rsidRPr="00476D2F" w:rsidRDefault="00CF4BBC" w:rsidP="00543C19">
            <w:pPr>
              <w:spacing w:before="20" w:after="20"/>
              <w:jc w:val="center"/>
              <w:rPr>
                <w:b/>
                <w:bCs/>
                <w:color w:val="000000"/>
                <w:sz w:val="22"/>
                <w:szCs w:val="24"/>
                <w:lang w:eastAsia="el-GR"/>
              </w:rPr>
            </w:pPr>
          </w:p>
        </w:tc>
      </w:tr>
      <w:tr w:rsidR="00CF4BBC" w:rsidRPr="00110E6A" w14:paraId="0DF05AC5" w14:textId="77777777" w:rsidTr="006B0B24">
        <w:trPr>
          <w:cantSplit/>
          <w:trHeight w:val="554"/>
          <w:jc w:val="center"/>
        </w:trPr>
        <w:tc>
          <w:tcPr>
            <w:tcW w:w="1296" w:type="dxa"/>
            <w:tcBorders>
              <w:top w:val="nil"/>
              <w:left w:val="single" w:sz="12" w:space="0" w:color="auto"/>
              <w:bottom w:val="single" w:sz="8" w:space="0" w:color="auto"/>
              <w:right w:val="single" w:sz="8" w:space="0" w:color="auto"/>
            </w:tcBorders>
          </w:tcPr>
          <w:p w14:paraId="2EA613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CS5A0400</w:t>
            </w:r>
          </w:p>
        </w:tc>
        <w:tc>
          <w:tcPr>
            <w:tcW w:w="3402" w:type="dxa"/>
            <w:tcBorders>
              <w:top w:val="nil"/>
              <w:left w:val="nil"/>
              <w:bottom w:val="single" w:sz="8" w:space="0" w:color="auto"/>
              <w:right w:val="single" w:sz="12" w:space="0" w:color="auto"/>
            </w:tcBorders>
          </w:tcPr>
          <w:p w14:paraId="3442C55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850" w:type="dxa"/>
            <w:tcBorders>
              <w:top w:val="single" w:sz="8" w:space="0" w:color="auto"/>
              <w:left w:val="single" w:sz="12" w:space="0" w:color="auto"/>
              <w:bottom w:val="single" w:sz="8" w:space="0" w:color="auto"/>
              <w:right w:val="single" w:sz="4" w:space="0" w:color="auto"/>
            </w:tcBorders>
          </w:tcPr>
          <w:p w14:paraId="00993E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1F3E8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533AB8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48C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58E62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26E50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2D1579B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BEBD779" w14:textId="65F95B17" w:rsidR="00CF4BBC" w:rsidRPr="00476D2F" w:rsidRDefault="00755B02" w:rsidP="00543C19">
            <w:pPr>
              <w:spacing w:before="20" w:after="20"/>
              <w:jc w:val="center"/>
              <w:rPr>
                <w:color w:val="000000"/>
                <w:sz w:val="22"/>
                <w:szCs w:val="24"/>
                <w:lang w:eastAsia="el-GR"/>
              </w:rPr>
            </w:pPr>
            <w:r w:rsidRPr="00476D2F">
              <w:rPr>
                <w:color w:val="000000"/>
                <w:sz w:val="22"/>
                <w:szCs w:val="24"/>
              </w:rPr>
              <w:t>CS/MIS2</w:t>
            </w:r>
          </w:p>
        </w:tc>
        <w:tc>
          <w:tcPr>
            <w:tcW w:w="949" w:type="dxa"/>
            <w:tcBorders>
              <w:top w:val="nil"/>
              <w:left w:val="nil"/>
              <w:bottom w:val="single" w:sz="8" w:space="0" w:color="auto"/>
              <w:right w:val="single" w:sz="4" w:space="0" w:color="auto"/>
            </w:tcBorders>
          </w:tcPr>
          <w:p w14:paraId="11B5F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DB5AE67" w14:textId="77777777" w:rsidR="00CF4BBC" w:rsidRPr="00476D2F" w:rsidRDefault="00CF4BBC" w:rsidP="00543C19">
            <w:pPr>
              <w:spacing w:before="20" w:after="20"/>
              <w:jc w:val="center"/>
              <w:rPr>
                <w:b/>
                <w:bCs/>
                <w:color w:val="000000"/>
                <w:sz w:val="22"/>
                <w:szCs w:val="24"/>
                <w:lang w:eastAsia="el-GR"/>
              </w:rPr>
            </w:pPr>
          </w:p>
        </w:tc>
      </w:tr>
      <w:tr w:rsidR="00CF4BBC" w:rsidRPr="00110E6A" w14:paraId="412BA207" w14:textId="77777777" w:rsidTr="006B0B24">
        <w:trPr>
          <w:cantSplit/>
          <w:trHeight w:val="547"/>
          <w:jc w:val="center"/>
        </w:trPr>
        <w:tc>
          <w:tcPr>
            <w:tcW w:w="1296" w:type="dxa"/>
            <w:tcBorders>
              <w:top w:val="nil"/>
              <w:left w:val="single" w:sz="12" w:space="0" w:color="auto"/>
              <w:bottom w:val="single" w:sz="4" w:space="0" w:color="auto"/>
              <w:right w:val="single" w:sz="8" w:space="0" w:color="auto"/>
            </w:tcBorders>
          </w:tcPr>
          <w:p w14:paraId="58D6F7A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CS5A0500</w:t>
            </w:r>
          </w:p>
        </w:tc>
        <w:tc>
          <w:tcPr>
            <w:tcW w:w="3402" w:type="dxa"/>
            <w:tcBorders>
              <w:top w:val="nil"/>
              <w:left w:val="nil"/>
              <w:bottom w:val="single" w:sz="4" w:space="0" w:color="auto"/>
              <w:right w:val="single" w:sz="12" w:space="0" w:color="auto"/>
            </w:tcBorders>
          </w:tcPr>
          <w:p w14:paraId="49E6C0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850" w:type="dxa"/>
            <w:tcBorders>
              <w:top w:val="single" w:sz="8" w:space="0" w:color="auto"/>
              <w:left w:val="single" w:sz="12" w:space="0" w:color="auto"/>
              <w:bottom w:val="single" w:sz="4" w:space="0" w:color="auto"/>
              <w:right w:val="single" w:sz="4" w:space="0" w:color="auto"/>
            </w:tcBorders>
          </w:tcPr>
          <w:p w14:paraId="3484B52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2260C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8C8F5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0858A7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4" w:space="0" w:color="auto"/>
              <w:right w:val="single" w:sz="4" w:space="0" w:color="auto"/>
            </w:tcBorders>
          </w:tcPr>
          <w:p w14:paraId="1E1E0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4" w:space="0" w:color="auto"/>
              <w:right w:val="nil"/>
            </w:tcBorders>
          </w:tcPr>
          <w:p w14:paraId="00E355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4" w:space="0" w:color="auto"/>
              <w:right w:val="single" w:sz="4" w:space="0" w:color="auto"/>
            </w:tcBorders>
          </w:tcPr>
          <w:p w14:paraId="2C4FB7E1"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4" w:space="0" w:color="auto"/>
              <w:right w:val="single" w:sz="4" w:space="0" w:color="auto"/>
            </w:tcBorders>
          </w:tcPr>
          <w:p w14:paraId="094E0D12"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4" w:space="0" w:color="auto"/>
              <w:right w:val="single" w:sz="4" w:space="0" w:color="auto"/>
            </w:tcBorders>
          </w:tcPr>
          <w:p w14:paraId="125816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4" w:space="0" w:color="auto"/>
              <w:right w:val="single" w:sz="12" w:space="0" w:color="auto"/>
            </w:tcBorders>
          </w:tcPr>
          <w:p w14:paraId="58549D83" w14:textId="77777777" w:rsidR="00CF4BBC" w:rsidRPr="00476D2F" w:rsidRDefault="00CF4BBC" w:rsidP="00543C19">
            <w:pPr>
              <w:spacing w:before="20" w:after="20"/>
              <w:jc w:val="center"/>
              <w:rPr>
                <w:b/>
                <w:bCs/>
                <w:color w:val="000000"/>
                <w:sz w:val="22"/>
                <w:szCs w:val="24"/>
                <w:lang w:eastAsia="el-GR"/>
              </w:rPr>
            </w:pPr>
          </w:p>
        </w:tc>
      </w:tr>
      <w:tr w:rsidR="00CF4BBC" w:rsidRPr="00110E6A" w14:paraId="5B050F43" w14:textId="77777777" w:rsidTr="006B0B24">
        <w:trPr>
          <w:cantSplit/>
          <w:trHeight w:val="369"/>
          <w:jc w:val="center"/>
        </w:trPr>
        <w:tc>
          <w:tcPr>
            <w:tcW w:w="1296" w:type="dxa"/>
            <w:tcBorders>
              <w:top w:val="single" w:sz="4" w:space="0" w:color="auto"/>
              <w:left w:val="single" w:sz="12" w:space="0" w:color="auto"/>
              <w:bottom w:val="single" w:sz="4" w:space="0" w:color="auto"/>
              <w:right w:val="single" w:sz="4" w:space="0" w:color="auto"/>
            </w:tcBorders>
          </w:tcPr>
          <w:p w14:paraId="41F3AE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CS5B0100</w:t>
            </w:r>
          </w:p>
        </w:tc>
        <w:tc>
          <w:tcPr>
            <w:tcW w:w="3402" w:type="dxa"/>
            <w:tcBorders>
              <w:top w:val="single" w:sz="4" w:space="0" w:color="auto"/>
              <w:left w:val="single" w:sz="4" w:space="0" w:color="auto"/>
              <w:bottom w:val="single" w:sz="4" w:space="0" w:color="auto"/>
              <w:right w:val="single" w:sz="12" w:space="0" w:color="auto"/>
            </w:tcBorders>
          </w:tcPr>
          <w:p w14:paraId="3C7C200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submitted IE</w:t>
            </w:r>
          </w:p>
        </w:tc>
        <w:tc>
          <w:tcPr>
            <w:tcW w:w="850" w:type="dxa"/>
            <w:tcBorders>
              <w:top w:val="single" w:sz="4" w:space="0" w:color="auto"/>
              <w:left w:val="single" w:sz="12" w:space="0" w:color="auto"/>
              <w:bottom w:val="single" w:sz="4" w:space="0" w:color="auto"/>
              <w:right w:val="single" w:sz="4" w:space="0" w:color="auto"/>
            </w:tcBorders>
          </w:tcPr>
          <w:p w14:paraId="00E681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60FFD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E7392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2D6DF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48490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single" w:sz="4" w:space="0" w:color="auto"/>
              <w:bottom w:val="single" w:sz="4" w:space="0" w:color="auto"/>
              <w:right w:val="single" w:sz="12" w:space="0" w:color="auto"/>
            </w:tcBorders>
          </w:tcPr>
          <w:p w14:paraId="34F17E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single" w:sz="4" w:space="0" w:color="auto"/>
              <w:left w:val="single" w:sz="12" w:space="0" w:color="auto"/>
              <w:bottom w:val="single" w:sz="4" w:space="0" w:color="auto"/>
              <w:right w:val="single" w:sz="4" w:space="0" w:color="auto"/>
            </w:tcBorders>
          </w:tcPr>
          <w:p w14:paraId="2F7CB05B" w14:textId="77777777" w:rsidR="00CF4BBC" w:rsidRPr="00476D2F" w:rsidRDefault="00CF4BBC" w:rsidP="00543C19">
            <w:pPr>
              <w:spacing w:before="20" w:after="20"/>
              <w:jc w:val="center"/>
              <w:rPr>
                <w:color w:val="000000"/>
                <w:sz w:val="22"/>
                <w:szCs w:val="24"/>
                <w:lang w:eastAsia="el-GR"/>
              </w:rPr>
            </w:pPr>
          </w:p>
        </w:tc>
        <w:tc>
          <w:tcPr>
            <w:tcW w:w="1275" w:type="dxa"/>
            <w:tcBorders>
              <w:top w:val="single" w:sz="4" w:space="0" w:color="auto"/>
              <w:left w:val="single" w:sz="4" w:space="0" w:color="auto"/>
              <w:bottom w:val="single" w:sz="4" w:space="0" w:color="auto"/>
              <w:right w:val="single" w:sz="4" w:space="0" w:color="auto"/>
            </w:tcBorders>
          </w:tcPr>
          <w:p w14:paraId="5D86566B" w14:textId="77777777" w:rsidR="00CF4BBC" w:rsidRPr="00476D2F" w:rsidRDefault="00CF4BBC" w:rsidP="00543C19">
            <w:pPr>
              <w:spacing w:before="20" w:after="20"/>
              <w:jc w:val="center"/>
              <w:rPr>
                <w:color w:val="000000"/>
                <w:sz w:val="22"/>
                <w:szCs w:val="24"/>
                <w:lang w:eastAsia="el-GR"/>
              </w:rPr>
            </w:pPr>
          </w:p>
        </w:tc>
        <w:tc>
          <w:tcPr>
            <w:tcW w:w="949" w:type="dxa"/>
            <w:tcBorders>
              <w:top w:val="single" w:sz="4" w:space="0" w:color="auto"/>
              <w:left w:val="single" w:sz="4" w:space="0" w:color="auto"/>
              <w:bottom w:val="single" w:sz="4" w:space="0" w:color="auto"/>
              <w:right w:val="single" w:sz="4" w:space="0" w:color="auto"/>
            </w:tcBorders>
          </w:tcPr>
          <w:p w14:paraId="05AE2C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single" w:sz="4" w:space="0" w:color="auto"/>
              <w:bottom w:val="single" w:sz="4" w:space="0" w:color="auto"/>
              <w:right w:val="single" w:sz="12" w:space="0" w:color="auto"/>
            </w:tcBorders>
          </w:tcPr>
          <w:p w14:paraId="05DBC444" w14:textId="77777777" w:rsidR="00CF4BBC" w:rsidRPr="00476D2F" w:rsidRDefault="00CF4BBC" w:rsidP="00543C19">
            <w:pPr>
              <w:spacing w:before="20" w:after="20"/>
              <w:jc w:val="center"/>
              <w:rPr>
                <w:b/>
                <w:bCs/>
                <w:color w:val="000000"/>
                <w:sz w:val="22"/>
                <w:szCs w:val="24"/>
                <w:lang w:eastAsia="el-GR"/>
              </w:rPr>
            </w:pPr>
          </w:p>
        </w:tc>
      </w:tr>
      <w:tr w:rsidR="00CF4BBC" w:rsidRPr="00110E6A" w14:paraId="3F0CFAF7" w14:textId="77777777" w:rsidTr="006B0B24">
        <w:trPr>
          <w:cantSplit/>
          <w:trHeight w:val="368"/>
          <w:jc w:val="center"/>
        </w:trPr>
        <w:tc>
          <w:tcPr>
            <w:tcW w:w="1296" w:type="dxa"/>
            <w:tcBorders>
              <w:top w:val="single" w:sz="4" w:space="0" w:color="auto"/>
              <w:left w:val="single" w:sz="12" w:space="0" w:color="auto"/>
              <w:bottom w:val="single" w:sz="4" w:space="0" w:color="auto"/>
              <w:right w:val="single" w:sz="8" w:space="0" w:color="auto"/>
            </w:tcBorders>
          </w:tcPr>
          <w:p w14:paraId="6C275D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CS5B0200</w:t>
            </w:r>
          </w:p>
        </w:tc>
        <w:tc>
          <w:tcPr>
            <w:tcW w:w="3402" w:type="dxa"/>
            <w:tcBorders>
              <w:top w:val="single" w:sz="4" w:space="0" w:color="auto"/>
              <w:left w:val="nil"/>
              <w:bottom w:val="single" w:sz="4" w:space="0" w:color="auto"/>
              <w:right w:val="single" w:sz="12" w:space="0" w:color="auto"/>
            </w:tcBorders>
          </w:tcPr>
          <w:p w14:paraId="3D4546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waiting IE</w:t>
            </w:r>
          </w:p>
        </w:tc>
        <w:tc>
          <w:tcPr>
            <w:tcW w:w="850" w:type="dxa"/>
            <w:tcBorders>
              <w:top w:val="single" w:sz="4" w:space="0" w:color="auto"/>
              <w:left w:val="single" w:sz="12" w:space="0" w:color="auto"/>
              <w:bottom w:val="single" w:sz="4" w:space="0" w:color="auto"/>
              <w:right w:val="single" w:sz="4" w:space="0" w:color="auto"/>
            </w:tcBorders>
          </w:tcPr>
          <w:p w14:paraId="259B5C8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43931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11CD98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112C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01C9A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nil"/>
              <w:bottom w:val="single" w:sz="4" w:space="0" w:color="auto"/>
              <w:right w:val="nil"/>
            </w:tcBorders>
          </w:tcPr>
          <w:p w14:paraId="30417D3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single" w:sz="4" w:space="0" w:color="auto"/>
              <w:left w:val="single" w:sz="12" w:space="0" w:color="auto"/>
              <w:bottom w:val="single" w:sz="4" w:space="0" w:color="auto"/>
              <w:right w:val="single" w:sz="4" w:space="0" w:color="auto"/>
            </w:tcBorders>
          </w:tcPr>
          <w:p w14:paraId="5B6DE6DF" w14:textId="77777777" w:rsidR="00CF4BBC" w:rsidRPr="00476D2F" w:rsidRDefault="00CF4BBC" w:rsidP="00543C19">
            <w:pPr>
              <w:spacing w:before="20" w:after="20"/>
              <w:jc w:val="center"/>
              <w:rPr>
                <w:color w:val="000000"/>
                <w:sz w:val="22"/>
                <w:szCs w:val="24"/>
                <w:lang w:eastAsia="el-GR"/>
              </w:rPr>
            </w:pPr>
          </w:p>
        </w:tc>
        <w:tc>
          <w:tcPr>
            <w:tcW w:w="1275" w:type="dxa"/>
            <w:tcBorders>
              <w:top w:val="single" w:sz="4" w:space="0" w:color="auto"/>
              <w:left w:val="nil"/>
              <w:bottom w:val="single" w:sz="4" w:space="0" w:color="auto"/>
              <w:right w:val="single" w:sz="4" w:space="0" w:color="auto"/>
            </w:tcBorders>
          </w:tcPr>
          <w:p w14:paraId="223EF0D3" w14:textId="77777777" w:rsidR="00CF4BBC" w:rsidRPr="00476D2F" w:rsidRDefault="00CF4BBC" w:rsidP="00543C19">
            <w:pPr>
              <w:spacing w:before="20" w:after="20"/>
              <w:jc w:val="center"/>
              <w:rPr>
                <w:color w:val="000000"/>
                <w:sz w:val="22"/>
                <w:szCs w:val="24"/>
                <w:lang w:eastAsia="el-GR"/>
              </w:rPr>
            </w:pPr>
          </w:p>
        </w:tc>
        <w:tc>
          <w:tcPr>
            <w:tcW w:w="949" w:type="dxa"/>
            <w:tcBorders>
              <w:top w:val="single" w:sz="4" w:space="0" w:color="auto"/>
              <w:left w:val="nil"/>
              <w:bottom w:val="single" w:sz="4" w:space="0" w:color="auto"/>
              <w:right w:val="single" w:sz="4" w:space="0" w:color="auto"/>
            </w:tcBorders>
          </w:tcPr>
          <w:p w14:paraId="63A9932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4" w:space="0" w:color="auto"/>
              <w:right w:val="single" w:sz="12" w:space="0" w:color="auto"/>
            </w:tcBorders>
          </w:tcPr>
          <w:p w14:paraId="7B7E804D" w14:textId="77777777" w:rsidR="00CF4BBC" w:rsidRPr="00476D2F" w:rsidRDefault="00CF4BBC" w:rsidP="00543C19">
            <w:pPr>
              <w:spacing w:before="20" w:after="20"/>
              <w:jc w:val="center"/>
              <w:rPr>
                <w:b/>
                <w:bCs/>
                <w:color w:val="000000"/>
                <w:sz w:val="22"/>
                <w:szCs w:val="24"/>
                <w:lang w:eastAsia="el-GR"/>
              </w:rPr>
            </w:pPr>
          </w:p>
        </w:tc>
      </w:tr>
      <w:tr w:rsidR="00CF4BBC" w:rsidRPr="00110E6A" w14:paraId="76240F7F" w14:textId="77777777" w:rsidTr="006B0B24">
        <w:trPr>
          <w:cantSplit/>
          <w:trHeight w:val="539"/>
          <w:jc w:val="center"/>
        </w:trPr>
        <w:tc>
          <w:tcPr>
            <w:tcW w:w="1296" w:type="dxa"/>
            <w:tcBorders>
              <w:top w:val="single" w:sz="4" w:space="0" w:color="auto"/>
              <w:left w:val="single" w:sz="12" w:space="0" w:color="auto"/>
              <w:bottom w:val="single" w:sz="8" w:space="0" w:color="auto"/>
              <w:right w:val="single" w:sz="8" w:space="0" w:color="auto"/>
            </w:tcBorders>
          </w:tcPr>
          <w:p w14:paraId="7004AC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CS110100</w:t>
            </w:r>
          </w:p>
        </w:tc>
        <w:tc>
          <w:tcPr>
            <w:tcW w:w="3402" w:type="dxa"/>
            <w:tcBorders>
              <w:top w:val="single" w:sz="4" w:space="0" w:color="auto"/>
              <w:left w:val="nil"/>
              <w:bottom w:val="single" w:sz="8" w:space="0" w:color="auto"/>
              <w:right w:val="single" w:sz="12" w:space="0" w:color="auto"/>
            </w:tcBorders>
          </w:tcPr>
          <w:p w14:paraId="7E51CB6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request for statistics information to NA</w:t>
            </w:r>
          </w:p>
        </w:tc>
        <w:tc>
          <w:tcPr>
            <w:tcW w:w="850" w:type="dxa"/>
            <w:tcBorders>
              <w:top w:val="single" w:sz="4" w:space="0" w:color="auto"/>
              <w:left w:val="single" w:sz="12" w:space="0" w:color="auto"/>
              <w:bottom w:val="single" w:sz="8" w:space="0" w:color="auto"/>
              <w:right w:val="single" w:sz="4" w:space="0" w:color="auto"/>
            </w:tcBorders>
          </w:tcPr>
          <w:p w14:paraId="22F4FD78"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2BACB059"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F612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D294194" w14:textId="77777777" w:rsidR="00CF4BBC" w:rsidRPr="00476D2F" w:rsidRDefault="00CF4BBC" w:rsidP="00543C19">
            <w:pPr>
              <w:spacing w:before="20" w:after="20"/>
              <w:jc w:val="center"/>
              <w:rPr>
                <w:color w:val="000000"/>
                <w:sz w:val="22"/>
                <w:szCs w:val="24"/>
                <w:lang w:eastAsia="el-GR"/>
              </w:rPr>
            </w:pPr>
          </w:p>
        </w:tc>
        <w:tc>
          <w:tcPr>
            <w:tcW w:w="807" w:type="dxa"/>
            <w:tcBorders>
              <w:top w:val="single" w:sz="4" w:space="0" w:color="auto"/>
              <w:left w:val="single" w:sz="4" w:space="0" w:color="auto"/>
              <w:bottom w:val="single" w:sz="8" w:space="0" w:color="auto"/>
              <w:right w:val="single" w:sz="4" w:space="0" w:color="auto"/>
            </w:tcBorders>
          </w:tcPr>
          <w:p w14:paraId="62C5C5A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single" w:sz="4" w:space="0" w:color="auto"/>
              <w:left w:val="nil"/>
              <w:bottom w:val="single" w:sz="8" w:space="0" w:color="auto"/>
              <w:right w:val="nil"/>
            </w:tcBorders>
          </w:tcPr>
          <w:p w14:paraId="583C46F2" w14:textId="77777777" w:rsidR="00CF4BBC" w:rsidRPr="00476D2F" w:rsidRDefault="00CF4BBC" w:rsidP="00543C19">
            <w:pPr>
              <w:spacing w:before="20" w:after="20"/>
              <w:jc w:val="center"/>
              <w:rPr>
                <w:color w:val="000000"/>
                <w:sz w:val="22"/>
                <w:szCs w:val="24"/>
                <w:lang w:eastAsia="el-GR"/>
              </w:rPr>
            </w:pPr>
          </w:p>
        </w:tc>
        <w:tc>
          <w:tcPr>
            <w:tcW w:w="926" w:type="dxa"/>
            <w:tcBorders>
              <w:top w:val="single" w:sz="4" w:space="0" w:color="auto"/>
              <w:left w:val="single" w:sz="12" w:space="0" w:color="auto"/>
              <w:bottom w:val="single" w:sz="8" w:space="0" w:color="auto"/>
              <w:right w:val="single" w:sz="4" w:space="0" w:color="auto"/>
            </w:tcBorders>
          </w:tcPr>
          <w:p w14:paraId="1B7AA35C" w14:textId="77777777" w:rsidR="00CF4BBC" w:rsidRPr="00476D2F" w:rsidRDefault="00CF4BBC" w:rsidP="00543C19">
            <w:pPr>
              <w:spacing w:before="20" w:after="20"/>
              <w:jc w:val="center"/>
              <w:rPr>
                <w:color w:val="000000"/>
                <w:sz w:val="22"/>
                <w:szCs w:val="24"/>
                <w:lang w:eastAsia="el-GR"/>
              </w:rPr>
            </w:pPr>
          </w:p>
        </w:tc>
        <w:tc>
          <w:tcPr>
            <w:tcW w:w="1275" w:type="dxa"/>
            <w:tcBorders>
              <w:top w:val="single" w:sz="4" w:space="0" w:color="auto"/>
              <w:left w:val="nil"/>
              <w:bottom w:val="single" w:sz="8" w:space="0" w:color="auto"/>
              <w:right w:val="single" w:sz="4" w:space="0" w:color="auto"/>
            </w:tcBorders>
          </w:tcPr>
          <w:p w14:paraId="4AD9B40C" w14:textId="77777777" w:rsidR="00CF4BBC" w:rsidRPr="00476D2F" w:rsidRDefault="00CF4BBC" w:rsidP="00543C19">
            <w:pPr>
              <w:spacing w:before="20" w:after="20"/>
              <w:jc w:val="center"/>
              <w:rPr>
                <w:color w:val="000000"/>
                <w:sz w:val="22"/>
                <w:szCs w:val="24"/>
                <w:lang w:eastAsia="el-GR"/>
              </w:rPr>
            </w:pPr>
          </w:p>
        </w:tc>
        <w:tc>
          <w:tcPr>
            <w:tcW w:w="949" w:type="dxa"/>
            <w:tcBorders>
              <w:top w:val="single" w:sz="4" w:space="0" w:color="auto"/>
              <w:left w:val="nil"/>
              <w:bottom w:val="single" w:sz="8" w:space="0" w:color="auto"/>
              <w:right w:val="single" w:sz="4" w:space="0" w:color="auto"/>
            </w:tcBorders>
          </w:tcPr>
          <w:p w14:paraId="1CDD0FF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8" w:space="0" w:color="auto"/>
              <w:right w:val="single" w:sz="12" w:space="0" w:color="auto"/>
            </w:tcBorders>
          </w:tcPr>
          <w:p w14:paraId="67BA6E3D" w14:textId="77777777" w:rsidR="00CF4BBC" w:rsidRPr="00476D2F" w:rsidRDefault="00CF4BBC" w:rsidP="00543C19">
            <w:pPr>
              <w:spacing w:before="20" w:after="20"/>
              <w:jc w:val="center"/>
              <w:rPr>
                <w:color w:val="000000"/>
                <w:sz w:val="22"/>
                <w:szCs w:val="24"/>
                <w:lang w:eastAsia="el-GR"/>
              </w:rPr>
            </w:pPr>
          </w:p>
        </w:tc>
      </w:tr>
      <w:tr w:rsidR="00CF4BBC" w:rsidRPr="00110E6A" w14:paraId="4B6DDDB7" w14:textId="77777777" w:rsidTr="006B0B24">
        <w:trPr>
          <w:cantSplit/>
          <w:trHeight w:val="403"/>
          <w:jc w:val="center"/>
        </w:trPr>
        <w:tc>
          <w:tcPr>
            <w:tcW w:w="1296" w:type="dxa"/>
            <w:tcBorders>
              <w:top w:val="nil"/>
              <w:left w:val="single" w:sz="12" w:space="0" w:color="auto"/>
              <w:bottom w:val="single" w:sz="8" w:space="0" w:color="auto"/>
              <w:right w:val="single" w:sz="8" w:space="0" w:color="auto"/>
            </w:tcBorders>
          </w:tcPr>
          <w:p w14:paraId="607366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CS110200</w:t>
            </w:r>
          </w:p>
        </w:tc>
        <w:tc>
          <w:tcPr>
            <w:tcW w:w="3402" w:type="dxa"/>
            <w:tcBorders>
              <w:top w:val="nil"/>
              <w:left w:val="nil"/>
              <w:bottom w:val="single" w:sz="8" w:space="0" w:color="auto"/>
              <w:right w:val="single" w:sz="12" w:space="0" w:color="auto"/>
            </w:tcBorders>
          </w:tcPr>
          <w:p w14:paraId="4624EE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1EAD9E4"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79B5AD0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9BB13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8F62C74"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7141A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563C2A"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6C4EE87A"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A398CA1"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7CD4BD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86951A5" w14:textId="77777777" w:rsidR="00CF4BBC" w:rsidRPr="00476D2F" w:rsidRDefault="00CF4BBC" w:rsidP="00543C19">
            <w:pPr>
              <w:spacing w:before="20" w:after="20"/>
              <w:jc w:val="center"/>
              <w:rPr>
                <w:color w:val="000000"/>
                <w:sz w:val="22"/>
                <w:szCs w:val="24"/>
                <w:lang w:eastAsia="el-GR"/>
              </w:rPr>
            </w:pPr>
          </w:p>
        </w:tc>
      </w:tr>
      <w:tr w:rsidR="00CF4BBC" w:rsidRPr="00110E6A" w14:paraId="74B5CC3F" w14:textId="77777777" w:rsidTr="006B0B24">
        <w:trPr>
          <w:cantSplit/>
          <w:trHeight w:val="791"/>
          <w:jc w:val="center"/>
        </w:trPr>
        <w:tc>
          <w:tcPr>
            <w:tcW w:w="1296" w:type="dxa"/>
            <w:tcBorders>
              <w:top w:val="nil"/>
              <w:left w:val="single" w:sz="12" w:space="0" w:color="auto"/>
              <w:bottom w:val="single" w:sz="8" w:space="0" w:color="auto"/>
              <w:right w:val="single" w:sz="8" w:space="0" w:color="auto"/>
            </w:tcBorders>
          </w:tcPr>
          <w:p w14:paraId="50DF86DA" w14:textId="77777777" w:rsidR="00CF4BBC" w:rsidRPr="00476D2F" w:rsidRDefault="00CF4BBC" w:rsidP="00543C19">
            <w:pPr>
              <w:spacing w:before="20" w:after="20"/>
              <w:jc w:val="center"/>
              <w:rPr>
                <w:color w:val="000000"/>
                <w:sz w:val="22"/>
                <w:szCs w:val="24"/>
              </w:rPr>
            </w:pPr>
            <w:r w:rsidRPr="00476D2F">
              <w:rPr>
                <w:color w:val="000000"/>
                <w:sz w:val="22"/>
                <w:szCs w:val="24"/>
              </w:rPr>
              <w:t>CS110200</w:t>
            </w:r>
          </w:p>
          <w:p w14:paraId="2A453D1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3D44E0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669B14B"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FC33DF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02C53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8BD5E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298C8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A5811BB"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7FAD0E31"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D067725"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C159E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467FF32" w14:textId="77777777" w:rsidR="00CF4BBC" w:rsidRPr="00476D2F" w:rsidRDefault="00CF4BBC" w:rsidP="00543C19">
            <w:pPr>
              <w:spacing w:before="20" w:after="20"/>
              <w:jc w:val="center"/>
              <w:rPr>
                <w:color w:val="000000"/>
                <w:sz w:val="22"/>
                <w:szCs w:val="24"/>
                <w:lang w:eastAsia="el-GR"/>
              </w:rPr>
            </w:pPr>
          </w:p>
        </w:tc>
      </w:tr>
      <w:tr w:rsidR="00CF4BBC" w:rsidRPr="00110E6A" w14:paraId="0642CF60" w14:textId="77777777" w:rsidTr="006B0B24">
        <w:trPr>
          <w:cantSplit/>
          <w:trHeight w:val="320"/>
          <w:jc w:val="center"/>
        </w:trPr>
        <w:tc>
          <w:tcPr>
            <w:tcW w:w="1296" w:type="dxa"/>
            <w:tcBorders>
              <w:top w:val="nil"/>
              <w:left w:val="single" w:sz="12" w:space="0" w:color="auto"/>
              <w:bottom w:val="single" w:sz="8" w:space="0" w:color="auto"/>
              <w:right w:val="single" w:sz="8" w:space="0" w:color="auto"/>
            </w:tcBorders>
          </w:tcPr>
          <w:p w14:paraId="7D6977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CS110300</w:t>
            </w:r>
          </w:p>
        </w:tc>
        <w:tc>
          <w:tcPr>
            <w:tcW w:w="3402" w:type="dxa"/>
            <w:tcBorders>
              <w:top w:val="nil"/>
              <w:left w:val="nil"/>
              <w:bottom w:val="single" w:sz="8" w:space="0" w:color="auto"/>
              <w:right w:val="single" w:sz="12" w:space="0" w:color="auto"/>
            </w:tcBorders>
          </w:tcPr>
          <w:p w14:paraId="5223420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Retrieve statistics information</w:t>
            </w:r>
          </w:p>
        </w:tc>
        <w:tc>
          <w:tcPr>
            <w:tcW w:w="850" w:type="dxa"/>
            <w:tcBorders>
              <w:top w:val="single" w:sz="8" w:space="0" w:color="auto"/>
              <w:left w:val="single" w:sz="12" w:space="0" w:color="auto"/>
              <w:bottom w:val="single" w:sz="8" w:space="0" w:color="auto"/>
              <w:right w:val="single" w:sz="4" w:space="0" w:color="auto"/>
            </w:tcBorders>
          </w:tcPr>
          <w:p w14:paraId="2DA92BE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065EE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574059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07F9E7"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00AF0A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EBF196D"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243F2D83"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6C1B5EF"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706D664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F933B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F0F569"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4C1A57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CS110400</w:t>
            </w:r>
          </w:p>
        </w:tc>
        <w:tc>
          <w:tcPr>
            <w:tcW w:w="3402" w:type="dxa"/>
            <w:tcBorders>
              <w:top w:val="nil"/>
              <w:left w:val="nil"/>
              <w:bottom w:val="single" w:sz="8" w:space="0" w:color="auto"/>
              <w:right w:val="single" w:sz="12" w:space="0" w:color="auto"/>
            </w:tcBorders>
          </w:tcPr>
          <w:p w14:paraId="298AD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statistics information</w:t>
            </w:r>
          </w:p>
        </w:tc>
        <w:tc>
          <w:tcPr>
            <w:tcW w:w="850" w:type="dxa"/>
            <w:tcBorders>
              <w:top w:val="single" w:sz="8" w:space="0" w:color="auto"/>
              <w:left w:val="single" w:sz="12" w:space="0" w:color="auto"/>
              <w:bottom w:val="single" w:sz="8" w:space="0" w:color="auto"/>
              <w:right w:val="single" w:sz="4" w:space="0" w:color="auto"/>
            </w:tcBorders>
          </w:tcPr>
          <w:p w14:paraId="4F1B48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4BA4F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A875B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5D5C935"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594AE4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3EF94B7"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49291B07"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8FEC0C5"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70362E9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9A73033" w14:textId="77777777" w:rsidR="00CF4BBC" w:rsidRPr="00476D2F" w:rsidRDefault="00CF4BBC" w:rsidP="00543C19">
            <w:pPr>
              <w:spacing w:before="20" w:after="20"/>
              <w:jc w:val="center"/>
              <w:rPr>
                <w:i/>
                <w:iCs/>
                <w:color w:val="000000"/>
                <w:sz w:val="22"/>
                <w:szCs w:val="24"/>
                <w:lang w:eastAsia="el-GR"/>
              </w:rPr>
            </w:pPr>
          </w:p>
        </w:tc>
      </w:tr>
      <w:tr w:rsidR="00CF4BBC" w:rsidRPr="00110E6A" w14:paraId="24528E2A" w14:textId="77777777" w:rsidTr="006B0B24">
        <w:trPr>
          <w:cantSplit/>
          <w:trHeight w:val="555"/>
          <w:jc w:val="center"/>
        </w:trPr>
        <w:tc>
          <w:tcPr>
            <w:tcW w:w="1296" w:type="dxa"/>
            <w:tcBorders>
              <w:top w:val="nil"/>
              <w:left w:val="single" w:sz="12" w:space="0" w:color="auto"/>
              <w:bottom w:val="single" w:sz="8" w:space="0" w:color="auto"/>
              <w:right w:val="single" w:sz="8" w:space="0" w:color="auto"/>
            </w:tcBorders>
          </w:tcPr>
          <w:p w14:paraId="300391A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CS110500</w:t>
            </w:r>
          </w:p>
        </w:tc>
        <w:tc>
          <w:tcPr>
            <w:tcW w:w="3402" w:type="dxa"/>
            <w:tcBorders>
              <w:top w:val="nil"/>
              <w:left w:val="nil"/>
              <w:bottom w:val="single" w:sz="8" w:space="0" w:color="auto"/>
              <w:right w:val="single" w:sz="12" w:space="0" w:color="auto"/>
            </w:tcBorders>
          </w:tcPr>
          <w:p w14:paraId="13F7FC6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statistics information from NA</w:t>
            </w:r>
          </w:p>
        </w:tc>
        <w:tc>
          <w:tcPr>
            <w:tcW w:w="850" w:type="dxa"/>
            <w:tcBorders>
              <w:top w:val="single" w:sz="8" w:space="0" w:color="auto"/>
              <w:left w:val="single" w:sz="12" w:space="0" w:color="auto"/>
              <w:bottom w:val="single" w:sz="8" w:space="0" w:color="auto"/>
              <w:right w:val="single" w:sz="4" w:space="0" w:color="auto"/>
            </w:tcBorders>
          </w:tcPr>
          <w:p w14:paraId="2B9AC6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BBDD0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E63B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A7B3DF1"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5043B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6E7D3E7B"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55D2E706"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16F5B237" w14:textId="2A2880F6" w:rsidR="00CF4BBC" w:rsidRPr="00476D2F" w:rsidRDefault="00755B02" w:rsidP="00543C19">
            <w:pPr>
              <w:spacing w:before="20" w:after="20"/>
              <w:jc w:val="center"/>
              <w:rPr>
                <w:color w:val="000000"/>
                <w:sz w:val="22"/>
                <w:szCs w:val="24"/>
                <w:lang w:eastAsia="el-GR"/>
              </w:rPr>
            </w:pPr>
            <w:r w:rsidRPr="00476D2F">
              <w:rPr>
                <w:color w:val="000000"/>
                <w:sz w:val="22"/>
                <w:szCs w:val="24"/>
              </w:rPr>
              <w:t>CS/MIS2</w:t>
            </w:r>
          </w:p>
        </w:tc>
        <w:tc>
          <w:tcPr>
            <w:tcW w:w="949" w:type="dxa"/>
            <w:tcBorders>
              <w:top w:val="nil"/>
              <w:left w:val="nil"/>
              <w:bottom w:val="single" w:sz="8" w:space="0" w:color="auto"/>
              <w:right w:val="single" w:sz="4" w:space="0" w:color="auto"/>
            </w:tcBorders>
          </w:tcPr>
          <w:p w14:paraId="6AC2A41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81D3A4E" w14:textId="77777777" w:rsidR="00CF4BBC" w:rsidRPr="00476D2F" w:rsidRDefault="00CF4BBC" w:rsidP="00543C19">
            <w:pPr>
              <w:spacing w:before="20" w:after="20"/>
              <w:jc w:val="center"/>
              <w:rPr>
                <w:i/>
                <w:iCs/>
                <w:color w:val="000000"/>
                <w:sz w:val="22"/>
                <w:szCs w:val="24"/>
                <w:lang w:eastAsia="el-GR"/>
              </w:rPr>
            </w:pPr>
          </w:p>
        </w:tc>
      </w:tr>
      <w:tr w:rsidR="00CF4BBC" w:rsidRPr="00110E6A" w14:paraId="42541653" w14:textId="77777777" w:rsidTr="006B0B24">
        <w:trPr>
          <w:cantSplit/>
          <w:trHeight w:val="330"/>
          <w:jc w:val="center"/>
        </w:trPr>
        <w:tc>
          <w:tcPr>
            <w:tcW w:w="1296" w:type="dxa"/>
            <w:tcBorders>
              <w:top w:val="nil"/>
              <w:left w:val="single" w:sz="12" w:space="0" w:color="auto"/>
              <w:bottom w:val="single" w:sz="8" w:space="0" w:color="auto"/>
              <w:right w:val="single" w:sz="8" w:space="0" w:color="auto"/>
            </w:tcBorders>
          </w:tcPr>
          <w:p w14:paraId="0E24B4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CS110600</w:t>
            </w:r>
          </w:p>
        </w:tc>
        <w:tc>
          <w:tcPr>
            <w:tcW w:w="3402" w:type="dxa"/>
            <w:tcBorders>
              <w:top w:val="nil"/>
              <w:left w:val="nil"/>
              <w:bottom w:val="single" w:sz="8" w:space="0" w:color="auto"/>
              <w:right w:val="single" w:sz="12" w:space="0" w:color="auto"/>
            </w:tcBorders>
          </w:tcPr>
          <w:p w14:paraId="31220B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Generate common statistics</w:t>
            </w:r>
          </w:p>
        </w:tc>
        <w:tc>
          <w:tcPr>
            <w:tcW w:w="850" w:type="dxa"/>
            <w:tcBorders>
              <w:top w:val="single" w:sz="8" w:space="0" w:color="auto"/>
              <w:left w:val="single" w:sz="12" w:space="0" w:color="auto"/>
              <w:bottom w:val="single" w:sz="8" w:space="0" w:color="auto"/>
              <w:right w:val="single" w:sz="4" w:space="0" w:color="auto"/>
            </w:tcBorders>
          </w:tcPr>
          <w:p w14:paraId="0225DA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13E98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6AB7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E0192C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D67CE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2583C"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31DFBDB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6F7E70CB" w14:textId="6EE81DA7" w:rsidR="00CF4BBC" w:rsidRPr="00476D2F" w:rsidRDefault="00755B02" w:rsidP="00543C19">
            <w:pPr>
              <w:spacing w:before="20" w:after="20"/>
              <w:jc w:val="center"/>
              <w:rPr>
                <w:color w:val="000000"/>
                <w:sz w:val="22"/>
                <w:szCs w:val="24"/>
                <w:lang w:eastAsia="el-GR"/>
              </w:rPr>
            </w:pPr>
            <w:r w:rsidRPr="00476D2F">
              <w:rPr>
                <w:color w:val="000000"/>
                <w:sz w:val="22"/>
                <w:szCs w:val="24"/>
              </w:rPr>
              <w:t>CS/MIS2</w:t>
            </w:r>
          </w:p>
        </w:tc>
        <w:tc>
          <w:tcPr>
            <w:tcW w:w="949" w:type="dxa"/>
            <w:tcBorders>
              <w:top w:val="nil"/>
              <w:left w:val="nil"/>
              <w:bottom w:val="single" w:sz="8" w:space="0" w:color="auto"/>
              <w:right w:val="single" w:sz="4" w:space="0" w:color="auto"/>
            </w:tcBorders>
          </w:tcPr>
          <w:p w14:paraId="60BA0EF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DDC179" w14:textId="77777777" w:rsidR="00CF4BBC" w:rsidRPr="00476D2F" w:rsidRDefault="00CF4BBC" w:rsidP="00543C19">
            <w:pPr>
              <w:spacing w:before="20" w:after="20"/>
              <w:jc w:val="center"/>
              <w:rPr>
                <w:i/>
                <w:iCs/>
                <w:color w:val="000000"/>
                <w:sz w:val="22"/>
                <w:szCs w:val="24"/>
                <w:lang w:eastAsia="el-GR"/>
              </w:rPr>
            </w:pPr>
          </w:p>
        </w:tc>
      </w:tr>
      <w:tr w:rsidR="00CF4BBC" w:rsidRPr="00110E6A" w14:paraId="4DBEA956" w14:textId="77777777" w:rsidTr="006B0B24">
        <w:trPr>
          <w:cantSplit/>
          <w:trHeight w:val="316"/>
          <w:jc w:val="center"/>
        </w:trPr>
        <w:tc>
          <w:tcPr>
            <w:tcW w:w="1296" w:type="dxa"/>
            <w:tcBorders>
              <w:top w:val="nil"/>
              <w:left w:val="single" w:sz="12" w:space="0" w:color="auto"/>
              <w:bottom w:val="single" w:sz="8" w:space="0" w:color="auto"/>
              <w:right w:val="single" w:sz="8" w:space="0" w:color="auto"/>
            </w:tcBorders>
          </w:tcPr>
          <w:p w14:paraId="2EE940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CS110700</w:t>
            </w:r>
          </w:p>
        </w:tc>
        <w:tc>
          <w:tcPr>
            <w:tcW w:w="3402" w:type="dxa"/>
            <w:tcBorders>
              <w:top w:val="nil"/>
              <w:left w:val="nil"/>
              <w:bottom w:val="single" w:sz="8" w:space="0" w:color="auto"/>
              <w:right w:val="single" w:sz="12" w:space="0" w:color="auto"/>
            </w:tcBorders>
          </w:tcPr>
          <w:p w14:paraId="454AFA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common statistics to NA</w:t>
            </w:r>
          </w:p>
        </w:tc>
        <w:tc>
          <w:tcPr>
            <w:tcW w:w="850" w:type="dxa"/>
            <w:tcBorders>
              <w:top w:val="single" w:sz="8" w:space="0" w:color="auto"/>
              <w:left w:val="single" w:sz="12" w:space="0" w:color="auto"/>
              <w:bottom w:val="single" w:sz="8" w:space="0" w:color="auto"/>
              <w:right w:val="single" w:sz="4" w:space="0" w:color="auto"/>
            </w:tcBorders>
          </w:tcPr>
          <w:p w14:paraId="687EC0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1BADE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8E619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7E6F1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77DF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8CCDD65" w14:textId="77777777" w:rsidR="00CF4BBC" w:rsidRPr="00476D2F" w:rsidRDefault="00CF4BBC" w:rsidP="00543C19">
            <w:pPr>
              <w:spacing w:before="20" w:after="20"/>
              <w:jc w:val="center"/>
              <w:rPr>
                <w:color w:val="000000"/>
                <w:sz w:val="22"/>
                <w:szCs w:val="24"/>
                <w:lang w:eastAsia="el-GR"/>
              </w:rPr>
            </w:pPr>
          </w:p>
        </w:tc>
        <w:tc>
          <w:tcPr>
            <w:tcW w:w="926" w:type="dxa"/>
            <w:tcBorders>
              <w:top w:val="nil"/>
              <w:left w:val="single" w:sz="12" w:space="0" w:color="auto"/>
              <w:bottom w:val="single" w:sz="8" w:space="0" w:color="auto"/>
              <w:right w:val="single" w:sz="4" w:space="0" w:color="auto"/>
            </w:tcBorders>
          </w:tcPr>
          <w:p w14:paraId="76563498"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642CA14E" w14:textId="59C68A06" w:rsidR="00CF4BBC" w:rsidRPr="00476D2F" w:rsidRDefault="00755B02" w:rsidP="00543C19">
            <w:pPr>
              <w:spacing w:before="20" w:after="20"/>
              <w:jc w:val="center"/>
              <w:rPr>
                <w:color w:val="000000"/>
                <w:sz w:val="22"/>
                <w:szCs w:val="24"/>
                <w:lang w:eastAsia="el-GR"/>
              </w:rPr>
            </w:pPr>
            <w:r w:rsidRPr="00476D2F">
              <w:rPr>
                <w:color w:val="000000"/>
                <w:sz w:val="22"/>
                <w:szCs w:val="24"/>
              </w:rPr>
              <w:t>CS/MIS2</w:t>
            </w:r>
          </w:p>
        </w:tc>
        <w:tc>
          <w:tcPr>
            <w:tcW w:w="949" w:type="dxa"/>
            <w:tcBorders>
              <w:top w:val="nil"/>
              <w:left w:val="nil"/>
              <w:bottom w:val="single" w:sz="8" w:space="0" w:color="auto"/>
              <w:right w:val="single" w:sz="4" w:space="0" w:color="auto"/>
            </w:tcBorders>
          </w:tcPr>
          <w:p w14:paraId="1F35115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1E8096E" w14:textId="77777777" w:rsidR="00CF4BBC" w:rsidRPr="00476D2F" w:rsidRDefault="00CF4BBC" w:rsidP="00543C19">
            <w:pPr>
              <w:spacing w:before="20" w:after="20"/>
              <w:jc w:val="center"/>
              <w:rPr>
                <w:i/>
                <w:iCs/>
                <w:color w:val="000000"/>
                <w:sz w:val="22"/>
                <w:szCs w:val="24"/>
                <w:lang w:eastAsia="el-GR"/>
              </w:rPr>
            </w:pPr>
          </w:p>
        </w:tc>
      </w:tr>
      <w:tr w:rsidR="00CF4BBC" w:rsidRPr="00110E6A" w14:paraId="11633385" w14:textId="77777777" w:rsidTr="006B0B24">
        <w:trPr>
          <w:cantSplit/>
          <w:trHeight w:val="348"/>
          <w:jc w:val="center"/>
        </w:trPr>
        <w:tc>
          <w:tcPr>
            <w:tcW w:w="1296" w:type="dxa"/>
            <w:tcBorders>
              <w:top w:val="nil"/>
              <w:left w:val="single" w:sz="12" w:space="0" w:color="auto"/>
              <w:bottom w:val="single" w:sz="8" w:space="0" w:color="auto"/>
              <w:right w:val="single" w:sz="8" w:space="0" w:color="auto"/>
            </w:tcBorders>
          </w:tcPr>
          <w:p w14:paraId="2673230F" w14:textId="77777777" w:rsidR="00CF4BBC" w:rsidRPr="00476D2F" w:rsidRDefault="00CF4BBC" w:rsidP="00543C19">
            <w:pPr>
              <w:spacing w:before="20" w:after="20"/>
              <w:rPr>
                <w:color w:val="000000"/>
                <w:sz w:val="22"/>
                <w:szCs w:val="24"/>
                <w:lang w:eastAsia="el-GR"/>
              </w:rPr>
            </w:pPr>
            <w:r w:rsidRPr="00476D2F">
              <w:rPr>
                <w:color w:val="000000"/>
                <w:sz w:val="22"/>
                <w:szCs w:val="24"/>
              </w:rPr>
              <w:t>CS110800</w:t>
            </w:r>
          </w:p>
        </w:tc>
        <w:tc>
          <w:tcPr>
            <w:tcW w:w="3402" w:type="dxa"/>
            <w:tcBorders>
              <w:top w:val="nil"/>
              <w:left w:val="nil"/>
              <w:bottom w:val="single" w:sz="8" w:space="0" w:color="auto"/>
              <w:right w:val="single" w:sz="12" w:space="0" w:color="auto"/>
            </w:tcBorders>
          </w:tcPr>
          <w:p w14:paraId="2A14AF9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common statistics</w:t>
            </w:r>
          </w:p>
        </w:tc>
        <w:tc>
          <w:tcPr>
            <w:tcW w:w="850" w:type="dxa"/>
            <w:tcBorders>
              <w:top w:val="single" w:sz="8" w:space="0" w:color="auto"/>
              <w:left w:val="single" w:sz="12" w:space="0" w:color="auto"/>
              <w:bottom w:val="single" w:sz="8" w:space="0" w:color="auto"/>
              <w:right w:val="single" w:sz="4" w:space="0" w:color="auto"/>
            </w:tcBorders>
          </w:tcPr>
          <w:p w14:paraId="76A230F0" w14:textId="77777777" w:rsidR="00CF4BBC" w:rsidRPr="00476D2F" w:rsidRDefault="00CF4BBC" w:rsidP="00543C19">
            <w:pPr>
              <w:spacing w:before="20" w:after="20"/>
              <w:jc w:val="center"/>
              <w:rPr>
                <w:color w:val="000000"/>
                <w:sz w:val="22"/>
                <w:szCs w:val="24"/>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73C60A5"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5484B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7434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7FF98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37E8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68DA6E5F"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1EC91605"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35E79B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A6F0D6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4F9DD3" w14:textId="77777777" w:rsidTr="006B0B24">
        <w:trPr>
          <w:cantSplit/>
          <w:trHeight w:val="316"/>
          <w:jc w:val="center"/>
        </w:trPr>
        <w:tc>
          <w:tcPr>
            <w:tcW w:w="1296" w:type="dxa"/>
            <w:tcBorders>
              <w:top w:val="nil"/>
              <w:left w:val="single" w:sz="12" w:space="0" w:color="auto"/>
              <w:bottom w:val="single" w:sz="8" w:space="0" w:color="auto"/>
              <w:right w:val="single" w:sz="8" w:space="0" w:color="auto"/>
            </w:tcBorders>
          </w:tcPr>
          <w:p w14:paraId="25BC20DA" w14:textId="77777777" w:rsidR="00CF4BBC" w:rsidRPr="00476D2F" w:rsidRDefault="00CF4BBC" w:rsidP="00543C19">
            <w:pPr>
              <w:spacing w:before="20" w:after="20"/>
              <w:rPr>
                <w:color w:val="000000"/>
                <w:sz w:val="22"/>
                <w:szCs w:val="24"/>
                <w:lang w:eastAsia="el-GR"/>
              </w:rPr>
            </w:pPr>
            <w:r w:rsidRPr="00476D2F">
              <w:rPr>
                <w:color w:val="000000"/>
                <w:sz w:val="22"/>
                <w:szCs w:val="24"/>
              </w:rPr>
              <w:t>CS120200</w:t>
            </w:r>
          </w:p>
        </w:tc>
        <w:tc>
          <w:tcPr>
            <w:tcW w:w="3402" w:type="dxa"/>
            <w:tcBorders>
              <w:top w:val="nil"/>
              <w:left w:val="nil"/>
              <w:bottom w:val="single" w:sz="8" w:space="0" w:color="auto"/>
              <w:right w:val="single" w:sz="12" w:space="0" w:color="auto"/>
            </w:tcBorders>
          </w:tcPr>
          <w:p w14:paraId="3D45132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Risk Analysis profiles</w:t>
            </w:r>
          </w:p>
        </w:tc>
        <w:tc>
          <w:tcPr>
            <w:tcW w:w="850" w:type="dxa"/>
            <w:tcBorders>
              <w:top w:val="single" w:sz="8" w:space="0" w:color="auto"/>
              <w:left w:val="single" w:sz="12" w:space="0" w:color="auto"/>
              <w:bottom w:val="single" w:sz="8" w:space="0" w:color="auto"/>
              <w:right w:val="single" w:sz="4" w:space="0" w:color="auto"/>
            </w:tcBorders>
          </w:tcPr>
          <w:p w14:paraId="1DFB9ADA"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8706A12"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A21C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2518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3763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56F891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18E78D86"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62D1D68"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BCDDC7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38EEE0F" w14:textId="77777777" w:rsidR="00CF4BBC" w:rsidRPr="00476D2F" w:rsidRDefault="00CF4BBC" w:rsidP="00543C19">
            <w:pPr>
              <w:spacing w:before="20" w:after="20"/>
              <w:jc w:val="center"/>
              <w:rPr>
                <w:color w:val="000000"/>
                <w:sz w:val="22"/>
                <w:szCs w:val="24"/>
                <w:lang w:eastAsia="el-GR"/>
              </w:rPr>
            </w:pPr>
          </w:p>
        </w:tc>
      </w:tr>
      <w:tr w:rsidR="00CF4BBC" w:rsidRPr="00110E6A" w14:paraId="6DCD2503"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0266828B" w14:textId="77777777" w:rsidR="00CF4BBC" w:rsidRPr="00476D2F" w:rsidRDefault="00CF4BBC" w:rsidP="00543C19">
            <w:pPr>
              <w:spacing w:before="20" w:after="20"/>
              <w:rPr>
                <w:color w:val="000000"/>
                <w:sz w:val="22"/>
                <w:szCs w:val="24"/>
                <w:lang w:eastAsia="el-GR"/>
              </w:rPr>
            </w:pPr>
            <w:r w:rsidRPr="00476D2F">
              <w:rPr>
                <w:color w:val="000000"/>
                <w:sz w:val="22"/>
                <w:szCs w:val="24"/>
              </w:rPr>
              <w:t>CS130100</w:t>
            </w:r>
          </w:p>
        </w:tc>
        <w:tc>
          <w:tcPr>
            <w:tcW w:w="3402" w:type="dxa"/>
            <w:tcBorders>
              <w:top w:val="nil"/>
              <w:left w:val="nil"/>
              <w:bottom w:val="single" w:sz="8" w:space="0" w:color="auto"/>
              <w:right w:val="single" w:sz="12" w:space="0" w:color="auto"/>
            </w:tcBorders>
          </w:tcPr>
          <w:p w14:paraId="31AACEA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Locate movement data</w:t>
            </w:r>
          </w:p>
        </w:tc>
        <w:tc>
          <w:tcPr>
            <w:tcW w:w="850" w:type="dxa"/>
            <w:tcBorders>
              <w:top w:val="single" w:sz="8" w:space="0" w:color="auto"/>
              <w:left w:val="single" w:sz="12" w:space="0" w:color="auto"/>
              <w:bottom w:val="single" w:sz="8" w:space="0" w:color="auto"/>
              <w:right w:val="single" w:sz="4" w:space="0" w:color="auto"/>
            </w:tcBorders>
          </w:tcPr>
          <w:p w14:paraId="00C609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85EACE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31BF8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3070F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0E08A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1121B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54E54123"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7A00B4BA"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8223B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245862A5" w14:textId="77777777" w:rsidR="00CF4BBC" w:rsidRPr="00476D2F" w:rsidRDefault="00CF4BBC" w:rsidP="00543C19">
            <w:pPr>
              <w:spacing w:before="20" w:after="20"/>
              <w:jc w:val="center"/>
              <w:rPr>
                <w:color w:val="000000"/>
                <w:sz w:val="22"/>
                <w:szCs w:val="24"/>
                <w:lang w:eastAsia="el-GR"/>
              </w:rPr>
            </w:pPr>
          </w:p>
        </w:tc>
      </w:tr>
      <w:tr w:rsidR="00CF4BBC" w:rsidRPr="00110E6A" w14:paraId="18DCF620" w14:textId="77777777" w:rsidTr="006B0B24">
        <w:trPr>
          <w:cantSplit/>
          <w:trHeight w:val="330"/>
          <w:jc w:val="center"/>
        </w:trPr>
        <w:tc>
          <w:tcPr>
            <w:tcW w:w="1296" w:type="dxa"/>
            <w:tcBorders>
              <w:top w:val="nil"/>
              <w:left w:val="single" w:sz="12" w:space="0" w:color="auto"/>
              <w:bottom w:val="single" w:sz="8" w:space="0" w:color="auto"/>
              <w:right w:val="single" w:sz="8" w:space="0" w:color="auto"/>
            </w:tcBorders>
          </w:tcPr>
          <w:p w14:paraId="7211D275" w14:textId="77777777" w:rsidR="00CF4BBC" w:rsidRPr="00476D2F" w:rsidRDefault="00CF4BBC" w:rsidP="00543C19">
            <w:pPr>
              <w:spacing w:before="20" w:after="20"/>
              <w:rPr>
                <w:color w:val="000000"/>
                <w:sz w:val="22"/>
                <w:szCs w:val="24"/>
                <w:lang w:eastAsia="el-GR"/>
              </w:rPr>
            </w:pPr>
            <w:r w:rsidRPr="00476D2F">
              <w:rPr>
                <w:color w:val="000000"/>
                <w:sz w:val="22"/>
                <w:szCs w:val="24"/>
              </w:rPr>
              <w:t>CS130200</w:t>
            </w:r>
          </w:p>
        </w:tc>
        <w:tc>
          <w:tcPr>
            <w:tcW w:w="3402" w:type="dxa"/>
            <w:tcBorders>
              <w:top w:val="nil"/>
              <w:left w:val="nil"/>
              <w:bottom w:val="single" w:sz="8" w:space="0" w:color="auto"/>
              <w:right w:val="single" w:sz="12" w:space="0" w:color="auto"/>
            </w:tcBorders>
          </w:tcPr>
          <w:p w14:paraId="30C3C1C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 xml:space="preserve">Reload data from </w:t>
            </w:r>
            <w:proofErr w:type="gramStart"/>
            <w:r w:rsidRPr="00476D2F">
              <w:rPr>
                <w:color w:val="000000"/>
                <w:sz w:val="22"/>
                <w:szCs w:val="24"/>
              </w:rPr>
              <w:t>off line</w:t>
            </w:r>
            <w:proofErr w:type="gramEnd"/>
            <w:r w:rsidRPr="00476D2F">
              <w:rPr>
                <w:color w:val="000000"/>
                <w:sz w:val="22"/>
                <w:szCs w:val="24"/>
              </w:rPr>
              <w:t xml:space="preserve"> support</w:t>
            </w:r>
          </w:p>
        </w:tc>
        <w:tc>
          <w:tcPr>
            <w:tcW w:w="850" w:type="dxa"/>
            <w:tcBorders>
              <w:top w:val="single" w:sz="8" w:space="0" w:color="auto"/>
              <w:left w:val="single" w:sz="12" w:space="0" w:color="auto"/>
              <w:bottom w:val="single" w:sz="8" w:space="0" w:color="auto"/>
              <w:right w:val="single" w:sz="4" w:space="0" w:color="auto"/>
            </w:tcBorders>
          </w:tcPr>
          <w:p w14:paraId="60ED98B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60902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B45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C6856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9C2B93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490B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33513C9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E8D6F46"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2F2C0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5C244F9" w14:textId="77777777" w:rsidR="00CF4BBC" w:rsidRPr="00476D2F" w:rsidRDefault="00CF4BBC" w:rsidP="00543C19">
            <w:pPr>
              <w:spacing w:before="20" w:after="20"/>
              <w:jc w:val="center"/>
              <w:rPr>
                <w:color w:val="000000"/>
                <w:sz w:val="22"/>
                <w:szCs w:val="24"/>
                <w:lang w:eastAsia="el-GR"/>
              </w:rPr>
            </w:pPr>
          </w:p>
        </w:tc>
      </w:tr>
      <w:tr w:rsidR="00CF4BBC" w:rsidRPr="00110E6A" w14:paraId="2C7FB373" w14:textId="77777777" w:rsidTr="006B0B24">
        <w:trPr>
          <w:cantSplit/>
          <w:trHeight w:val="340"/>
          <w:jc w:val="center"/>
        </w:trPr>
        <w:tc>
          <w:tcPr>
            <w:tcW w:w="1296" w:type="dxa"/>
            <w:tcBorders>
              <w:top w:val="nil"/>
              <w:left w:val="single" w:sz="12" w:space="0" w:color="auto"/>
              <w:bottom w:val="single" w:sz="8" w:space="0" w:color="auto"/>
              <w:right w:val="single" w:sz="8" w:space="0" w:color="auto"/>
            </w:tcBorders>
          </w:tcPr>
          <w:p w14:paraId="6FDAF227" w14:textId="77777777" w:rsidR="00CF4BBC" w:rsidRPr="00476D2F" w:rsidRDefault="00CF4BBC" w:rsidP="00543C19">
            <w:pPr>
              <w:spacing w:before="20" w:after="20"/>
              <w:rPr>
                <w:color w:val="000000"/>
                <w:sz w:val="22"/>
                <w:szCs w:val="24"/>
                <w:lang w:eastAsia="el-GR"/>
              </w:rPr>
            </w:pPr>
            <w:r w:rsidRPr="00476D2F">
              <w:rPr>
                <w:color w:val="000000"/>
                <w:sz w:val="22"/>
                <w:szCs w:val="24"/>
              </w:rPr>
              <w:t>CS130400</w:t>
            </w:r>
          </w:p>
        </w:tc>
        <w:tc>
          <w:tcPr>
            <w:tcW w:w="3402" w:type="dxa"/>
            <w:tcBorders>
              <w:top w:val="nil"/>
              <w:left w:val="nil"/>
              <w:bottom w:val="single" w:sz="8" w:space="0" w:color="auto"/>
              <w:right w:val="single" w:sz="12" w:space="0" w:color="auto"/>
            </w:tcBorders>
          </w:tcPr>
          <w:p w14:paraId="3D88BBC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movement data</w:t>
            </w:r>
          </w:p>
        </w:tc>
        <w:tc>
          <w:tcPr>
            <w:tcW w:w="850" w:type="dxa"/>
            <w:tcBorders>
              <w:top w:val="single" w:sz="8" w:space="0" w:color="auto"/>
              <w:left w:val="single" w:sz="12" w:space="0" w:color="auto"/>
              <w:bottom w:val="single" w:sz="8" w:space="0" w:color="auto"/>
              <w:right w:val="single" w:sz="4" w:space="0" w:color="auto"/>
            </w:tcBorders>
          </w:tcPr>
          <w:p w14:paraId="419893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564C5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B17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917E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2C182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4BA68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2E54D620"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7A7512F"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38E23D7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A5C92FC" w14:textId="77777777" w:rsidR="00CF4BBC" w:rsidRPr="00476D2F" w:rsidRDefault="00CF4BBC" w:rsidP="00543C19">
            <w:pPr>
              <w:spacing w:before="20" w:after="20"/>
              <w:jc w:val="center"/>
              <w:rPr>
                <w:color w:val="000000"/>
                <w:sz w:val="22"/>
                <w:szCs w:val="24"/>
                <w:lang w:eastAsia="el-GR"/>
              </w:rPr>
            </w:pPr>
          </w:p>
        </w:tc>
      </w:tr>
      <w:tr w:rsidR="00CF4BBC" w:rsidRPr="00110E6A" w14:paraId="036763C7" w14:textId="77777777" w:rsidTr="006B0B24">
        <w:trPr>
          <w:cantSplit/>
          <w:trHeight w:val="316"/>
          <w:jc w:val="center"/>
        </w:trPr>
        <w:tc>
          <w:tcPr>
            <w:tcW w:w="1296" w:type="dxa"/>
            <w:tcBorders>
              <w:top w:val="nil"/>
              <w:left w:val="single" w:sz="12" w:space="0" w:color="auto"/>
              <w:bottom w:val="single" w:sz="8" w:space="0" w:color="auto"/>
              <w:right w:val="single" w:sz="8" w:space="0" w:color="auto"/>
            </w:tcBorders>
          </w:tcPr>
          <w:p w14:paraId="3A141DD1" w14:textId="77777777" w:rsidR="00CF4BBC" w:rsidRPr="00476D2F" w:rsidRDefault="00CF4BBC" w:rsidP="00543C19">
            <w:pPr>
              <w:spacing w:before="20" w:after="20"/>
              <w:rPr>
                <w:color w:val="000000"/>
                <w:sz w:val="22"/>
                <w:szCs w:val="24"/>
                <w:lang w:eastAsia="el-GR"/>
              </w:rPr>
            </w:pPr>
            <w:r w:rsidRPr="00476D2F">
              <w:rPr>
                <w:color w:val="000000"/>
                <w:sz w:val="22"/>
                <w:szCs w:val="24"/>
              </w:rPr>
              <w:t>CS130500</w:t>
            </w:r>
          </w:p>
        </w:tc>
        <w:tc>
          <w:tcPr>
            <w:tcW w:w="3402" w:type="dxa"/>
            <w:tcBorders>
              <w:top w:val="nil"/>
              <w:left w:val="nil"/>
              <w:bottom w:val="single" w:sz="8" w:space="0" w:color="auto"/>
              <w:right w:val="single" w:sz="12" w:space="0" w:color="auto"/>
            </w:tcBorders>
          </w:tcPr>
          <w:p w14:paraId="30C8A9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Remove uploaded data</w:t>
            </w:r>
          </w:p>
        </w:tc>
        <w:tc>
          <w:tcPr>
            <w:tcW w:w="850" w:type="dxa"/>
            <w:tcBorders>
              <w:top w:val="single" w:sz="8" w:space="0" w:color="auto"/>
              <w:left w:val="single" w:sz="12" w:space="0" w:color="auto"/>
              <w:bottom w:val="single" w:sz="8" w:space="0" w:color="auto"/>
              <w:right w:val="single" w:sz="4" w:space="0" w:color="auto"/>
            </w:tcBorders>
          </w:tcPr>
          <w:p w14:paraId="1D0849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1EC3D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F10B3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EC6A9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66C36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66173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0795506E"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63B4F53"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C5EE1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4F0EBCA2" w14:textId="77777777" w:rsidR="00CF4BBC" w:rsidRPr="00476D2F" w:rsidRDefault="00CF4BBC" w:rsidP="00543C19">
            <w:pPr>
              <w:spacing w:before="20" w:after="20"/>
              <w:jc w:val="center"/>
              <w:rPr>
                <w:color w:val="000000"/>
                <w:sz w:val="22"/>
                <w:szCs w:val="24"/>
                <w:lang w:eastAsia="el-GR"/>
              </w:rPr>
            </w:pPr>
          </w:p>
        </w:tc>
      </w:tr>
      <w:tr w:rsidR="00CF4BBC" w:rsidRPr="00110E6A" w14:paraId="541DED47" w14:textId="77777777" w:rsidTr="006B0B24">
        <w:trPr>
          <w:cantSplit/>
          <w:trHeight w:val="302"/>
          <w:jc w:val="center"/>
        </w:trPr>
        <w:tc>
          <w:tcPr>
            <w:tcW w:w="1296" w:type="dxa"/>
            <w:tcBorders>
              <w:top w:val="nil"/>
              <w:left w:val="single" w:sz="12" w:space="0" w:color="auto"/>
              <w:bottom w:val="single" w:sz="8" w:space="0" w:color="auto"/>
              <w:right w:val="single" w:sz="8" w:space="0" w:color="auto"/>
            </w:tcBorders>
          </w:tcPr>
          <w:p w14:paraId="306B835D" w14:textId="77777777" w:rsidR="00CF4BBC" w:rsidRPr="00476D2F" w:rsidRDefault="00CF4BBC" w:rsidP="00543C19">
            <w:pPr>
              <w:spacing w:before="20" w:after="20"/>
              <w:rPr>
                <w:color w:val="000000"/>
                <w:sz w:val="22"/>
                <w:szCs w:val="24"/>
                <w:lang w:eastAsia="el-GR"/>
              </w:rPr>
            </w:pPr>
            <w:r w:rsidRPr="00476D2F">
              <w:rPr>
                <w:color w:val="000000"/>
                <w:sz w:val="22"/>
                <w:szCs w:val="24"/>
              </w:rPr>
              <w:t>CS140100</w:t>
            </w:r>
          </w:p>
        </w:tc>
        <w:tc>
          <w:tcPr>
            <w:tcW w:w="3402" w:type="dxa"/>
            <w:tcBorders>
              <w:top w:val="nil"/>
              <w:left w:val="nil"/>
              <w:bottom w:val="single" w:sz="8" w:space="0" w:color="auto"/>
              <w:right w:val="single" w:sz="12" w:space="0" w:color="auto"/>
            </w:tcBorders>
          </w:tcPr>
          <w:p w14:paraId="279B57D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Choose kind of statistics data</w:t>
            </w:r>
          </w:p>
        </w:tc>
        <w:tc>
          <w:tcPr>
            <w:tcW w:w="850" w:type="dxa"/>
            <w:tcBorders>
              <w:top w:val="single" w:sz="8" w:space="0" w:color="auto"/>
              <w:left w:val="single" w:sz="12" w:space="0" w:color="auto"/>
              <w:bottom w:val="single" w:sz="8" w:space="0" w:color="auto"/>
              <w:right w:val="single" w:sz="4" w:space="0" w:color="auto"/>
            </w:tcBorders>
          </w:tcPr>
          <w:p w14:paraId="0D865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65B25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1B277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68C2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593034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6C0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31A2C2B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C155A12"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A2D52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7B2DEE5" w14:textId="77777777" w:rsidR="00CF4BBC" w:rsidRPr="00476D2F" w:rsidRDefault="00CF4BBC" w:rsidP="00543C19">
            <w:pPr>
              <w:spacing w:before="20" w:after="20"/>
              <w:jc w:val="center"/>
              <w:rPr>
                <w:color w:val="000000"/>
                <w:sz w:val="22"/>
                <w:szCs w:val="24"/>
                <w:lang w:eastAsia="el-GR"/>
              </w:rPr>
            </w:pPr>
          </w:p>
        </w:tc>
      </w:tr>
      <w:tr w:rsidR="00CF4BBC" w:rsidRPr="00110E6A" w14:paraId="7382DCAD"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1B24A0D3" w14:textId="77777777" w:rsidR="00CF4BBC" w:rsidRPr="00476D2F" w:rsidRDefault="00CF4BBC" w:rsidP="00543C19">
            <w:pPr>
              <w:spacing w:before="20" w:after="20"/>
              <w:rPr>
                <w:color w:val="000000"/>
                <w:sz w:val="22"/>
                <w:szCs w:val="24"/>
                <w:lang w:eastAsia="el-GR"/>
              </w:rPr>
            </w:pPr>
            <w:r w:rsidRPr="00476D2F">
              <w:rPr>
                <w:color w:val="000000"/>
                <w:sz w:val="22"/>
                <w:szCs w:val="24"/>
              </w:rPr>
              <w:t>CS140200</w:t>
            </w:r>
          </w:p>
        </w:tc>
        <w:tc>
          <w:tcPr>
            <w:tcW w:w="3402" w:type="dxa"/>
            <w:tcBorders>
              <w:top w:val="nil"/>
              <w:left w:val="nil"/>
              <w:bottom w:val="single" w:sz="8" w:space="0" w:color="auto"/>
              <w:right w:val="single" w:sz="12" w:space="0" w:color="auto"/>
            </w:tcBorders>
          </w:tcPr>
          <w:p w14:paraId="673A84E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Define analysis criteria</w:t>
            </w:r>
          </w:p>
        </w:tc>
        <w:tc>
          <w:tcPr>
            <w:tcW w:w="850" w:type="dxa"/>
            <w:tcBorders>
              <w:top w:val="single" w:sz="8" w:space="0" w:color="auto"/>
              <w:left w:val="single" w:sz="12" w:space="0" w:color="auto"/>
              <w:bottom w:val="single" w:sz="8" w:space="0" w:color="auto"/>
              <w:right w:val="single" w:sz="4" w:space="0" w:color="auto"/>
            </w:tcBorders>
          </w:tcPr>
          <w:p w14:paraId="4B0AA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3A358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C80E1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749E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49FC52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006CE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501E9504"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04789CD"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37E65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67211" w14:textId="77777777" w:rsidR="00CF4BBC" w:rsidRPr="00476D2F" w:rsidRDefault="00CF4BBC" w:rsidP="00543C19">
            <w:pPr>
              <w:spacing w:before="20" w:after="20"/>
              <w:jc w:val="center"/>
              <w:rPr>
                <w:color w:val="000000"/>
                <w:sz w:val="22"/>
                <w:szCs w:val="24"/>
                <w:lang w:eastAsia="el-GR"/>
              </w:rPr>
            </w:pPr>
          </w:p>
        </w:tc>
      </w:tr>
      <w:tr w:rsidR="00CF4BBC" w:rsidRPr="00110E6A" w14:paraId="3DB27897" w14:textId="77777777" w:rsidTr="006B0B24">
        <w:trPr>
          <w:cantSplit/>
          <w:trHeight w:val="359"/>
          <w:jc w:val="center"/>
        </w:trPr>
        <w:tc>
          <w:tcPr>
            <w:tcW w:w="1296" w:type="dxa"/>
            <w:tcBorders>
              <w:top w:val="nil"/>
              <w:left w:val="single" w:sz="12" w:space="0" w:color="auto"/>
              <w:bottom w:val="single" w:sz="8" w:space="0" w:color="auto"/>
              <w:right w:val="single" w:sz="8" w:space="0" w:color="auto"/>
            </w:tcBorders>
          </w:tcPr>
          <w:p w14:paraId="7E58C544" w14:textId="77777777" w:rsidR="00CF4BBC" w:rsidRPr="00476D2F" w:rsidRDefault="00CF4BBC" w:rsidP="00543C19">
            <w:pPr>
              <w:spacing w:before="20" w:after="20"/>
              <w:rPr>
                <w:color w:val="000000"/>
                <w:sz w:val="22"/>
                <w:szCs w:val="24"/>
                <w:lang w:eastAsia="el-GR"/>
              </w:rPr>
            </w:pPr>
            <w:r w:rsidRPr="00476D2F">
              <w:rPr>
                <w:color w:val="000000"/>
                <w:sz w:val="22"/>
                <w:szCs w:val="24"/>
              </w:rPr>
              <w:t>CS140300</w:t>
            </w:r>
          </w:p>
        </w:tc>
        <w:tc>
          <w:tcPr>
            <w:tcW w:w="3402" w:type="dxa"/>
            <w:tcBorders>
              <w:top w:val="nil"/>
              <w:left w:val="nil"/>
              <w:bottom w:val="single" w:sz="8" w:space="0" w:color="auto"/>
              <w:right w:val="single" w:sz="12" w:space="0" w:color="auto"/>
            </w:tcBorders>
          </w:tcPr>
          <w:p w14:paraId="2E94BB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trends</w:t>
            </w:r>
          </w:p>
        </w:tc>
        <w:tc>
          <w:tcPr>
            <w:tcW w:w="850" w:type="dxa"/>
            <w:tcBorders>
              <w:top w:val="single" w:sz="8" w:space="0" w:color="auto"/>
              <w:left w:val="single" w:sz="12" w:space="0" w:color="auto"/>
              <w:bottom w:val="single" w:sz="8" w:space="0" w:color="auto"/>
              <w:right w:val="single" w:sz="4" w:space="0" w:color="auto"/>
            </w:tcBorders>
          </w:tcPr>
          <w:p w14:paraId="1AEE3D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0C935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2065D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9509A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43CBC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905C4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0D5D285A"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9E1B9AB"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739CBF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F5AE93B" w14:textId="77777777" w:rsidR="00CF4BBC" w:rsidRPr="00476D2F" w:rsidRDefault="00CF4BBC" w:rsidP="00543C19">
            <w:pPr>
              <w:spacing w:before="20" w:after="20"/>
              <w:jc w:val="center"/>
              <w:rPr>
                <w:color w:val="000000"/>
                <w:sz w:val="22"/>
                <w:szCs w:val="24"/>
                <w:lang w:eastAsia="el-GR"/>
              </w:rPr>
            </w:pPr>
          </w:p>
        </w:tc>
      </w:tr>
      <w:tr w:rsidR="00CF4BBC" w:rsidRPr="00110E6A" w14:paraId="5251D3C8" w14:textId="77777777" w:rsidTr="006B0B24">
        <w:trPr>
          <w:cantSplit/>
          <w:trHeight w:val="372"/>
          <w:jc w:val="center"/>
        </w:trPr>
        <w:tc>
          <w:tcPr>
            <w:tcW w:w="1296" w:type="dxa"/>
            <w:tcBorders>
              <w:top w:val="nil"/>
              <w:left w:val="single" w:sz="12" w:space="0" w:color="auto"/>
              <w:bottom w:val="single" w:sz="8" w:space="0" w:color="auto"/>
              <w:right w:val="single" w:sz="8" w:space="0" w:color="auto"/>
            </w:tcBorders>
          </w:tcPr>
          <w:p w14:paraId="02C911E0" w14:textId="77777777" w:rsidR="00CF4BBC" w:rsidRPr="00476D2F" w:rsidRDefault="00CF4BBC" w:rsidP="00543C19">
            <w:pPr>
              <w:spacing w:before="20" w:after="20"/>
              <w:rPr>
                <w:color w:val="000000"/>
                <w:sz w:val="22"/>
                <w:szCs w:val="24"/>
                <w:lang w:eastAsia="el-GR"/>
              </w:rPr>
            </w:pPr>
            <w:r w:rsidRPr="00476D2F">
              <w:rPr>
                <w:color w:val="000000"/>
                <w:sz w:val="22"/>
                <w:szCs w:val="24"/>
              </w:rPr>
              <w:t>CS140400</w:t>
            </w:r>
          </w:p>
        </w:tc>
        <w:tc>
          <w:tcPr>
            <w:tcW w:w="3402" w:type="dxa"/>
            <w:tcBorders>
              <w:top w:val="nil"/>
              <w:left w:val="nil"/>
              <w:bottom w:val="single" w:sz="8" w:space="0" w:color="auto"/>
              <w:right w:val="single" w:sz="12" w:space="0" w:color="auto"/>
            </w:tcBorders>
          </w:tcPr>
          <w:p w14:paraId="76BF69C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current situation</w:t>
            </w:r>
          </w:p>
        </w:tc>
        <w:tc>
          <w:tcPr>
            <w:tcW w:w="850" w:type="dxa"/>
            <w:tcBorders>
              <w:top w:val="single" w:sz="8" w:space="0" w:color="auto"/>
              <w:left w:val="single" w:sz="12" w:space="0" w:color="auto"/>
              <w:bottom w:val="single" w:sz="8" w:space="0" w:color="auto"/>
              <w:right w:val="single" w:sz="4" w:space="0" w:color="auto"/>
            </w:tcBorders>
          </w:tcPr>
          <w:p w14:paraId="284917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7244D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CE47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28B82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0D0CB8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C0A53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733255C6"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6D118BEE"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5532252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FC8B843" w14:textId="77777777" w:rsidR="00CF4BBC" w:rsidRPr="00476D2F" w:rsidRDefault="00CF4BBC" w:rsidP="00543C19">
            <w:pPr>
              <w:spacing w:before="20" w:after="20"/>
              <w:jc w:val="center"/>
              <w:rPr>
                <w:color w:val="000000"/>
                <w:sz w:val="22"/>
                <w:szCs w:val="24"/>
                <w:lang w:eastAsia="el-GR"/>
              </w:rPr>
            </w:pPr>
          </w:p>
        </w:tc>
      </w:tr>
      <w:tr w:rsidR="00CF4BBC" w:rsidRPr="00110E6A" w14:paraId="47165779" w14:textId="77777777" w:rsidTr="006B0B24">
        <w:trPr>
          <w:cantSplit/>
          <w:trHeight w:val="510"/>
          <w:jc w:val="center"/>
        </w:trPr>
        <w:tc>
          <w:tcPr>
            <w:tcW w:w="1296" w:type="dxa"/>
            <w:tcBorders>
              <w:top w:val="nil"/>
              <w:left w:val="single" w:sz="12" w:space="0" w:color="auto"/>
              <w:bottom w:val="single" w:sz="8" w:space="0" w:color="auto"/>
              <w:right w:val="single" w:sz="8" w:space="0" w:color="auto"/>
            </w:tcBorders>
          </w:tcPr>
          <w:p w14:paraId="283679CC" w14:textId="77777777" w:rsidR="00CF4BBC" w:rsidRPr="00476D2F" w:rsidRDefault="00CF4BBC" w:rsidP="00543C19">
            <w:pPr>
              <w:spacing w:before="20" w:after="20"/>
              <w:rPr>
                <w:color w:val="000000"/>
                <w:sz w:val="22"/>
                <w:szCs w:val="24"/>
                <w:lang w:eastAsia="el-GR"/>
              </w:rPr>
            </w:pPr>
            <w:r w:rsidRPr="00476D2F">
              <w:rPr>
                <w:color w:val="000000"/>
                <w:sz w:val="22"/>
                <w:szCs w:val="24"/>
              </w:rPr>
              <w:t>CS140500</w:t>
            </w:r>
          </w:p>
        </w:tc>
        <w:tc>
          <w:tcPr>
            <w:tcW w:w="3402" w:type="dxa"/>
            <w:tcBorders>
              <w:top w:val="nil"/>
              <w:left w:val="nil"/>
              <w:bottom w:val="single" w:sz="8" w:space="0" w:color="auto"/>
              <w:right w:val="single" w:sz="12" w:space="0" w:color="auto"/>
            </w:tcBorders>
          </w:tcPr>
          <w:p w14:paraId="4CEB4E4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system administration statistics data</w:t>
            </w:r>
          </w:p>
        </w:tc>
        <w:tc>
          <w:tcPr>
            <w:tcW w:w="850" w:type="dxa"/>
            <w:tcBorders>
              <w:top w:val="single" w:sz="8" w:space="0" w:color="auto"/>
              <w:left w:val="single" w:sz="12" w:space="0" w:color="auto"/>
              <w:bottom w:val="single" w:sz="8" w:space="0" w:color="auto"/>
              <w:right w:val="single" w:sz="4" w:space="0" w:color="auto"/>
            </w:tcBorders>
          </w:tcPr>
          <w:p w14:paraId="7A275C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30713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192F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DEEB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B2A1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8A509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2E6AEC7D"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56FF4197"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98410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A8B24F9" w14:textId="77777777" w:rsidR="00CF4BBC" w:rsidRPr="00476D2F" w:rsidRDefault="00CF4BBC" w:rsidP="00543C19">
            <w:pPr>
              <w:spacing w:before="20" w:after="20"/>
              <w:jc w:val="center"/>
              <w:rPr>
                <w:color w:val="000000"/>
                <w:sz w:val="22"/>
                <w:szCs w:val="24"/>
                <w:lang w:eastAsia="el-GR"/>
              </w:rPr>
            </w:pPr>
          </w:p>
        </w:tc>
      </w:tr>
      <w:tr w:rsidR="00CF4BBC" w:rsidRPr="00110E6A" w14:paraId="3F52AD69" w14:textId="77777777" w:rsidTr="006B0B24">
        <w:trPr>
          <w:cantSplit/>
          <w:trHeight w:val="581"/>
          <w:jc w:val="center"/>
        </w:trPr>
        <w:tc>
          <w:tcPr>
            <w:tcW w:w="1296" w:type="dxa"/>
            <w:tcBorders>
              <w:top w:val="nil"/>
              <w:left w:val="single" w:sz="12" w:space="0" w:color="auto"/>
              <w:bottom w:val="single" w:sz="8" w:space="0" w:color="auto"/>
              <w:right w:val="single" w:sz="8" w:space="0" w:color="auto"/>
            </w:tcBorders>
          </w:tcPr>
          <w:p w14:paraId="3F268FE7" w14:textId="77777777" w:rsidR="00CF4BBC" w:rsidRPr="00476D2F" w:rsidRDefault="00CF4BBC" w:rsidP="00543C19">
            <w:pPr>
              <w:spacing w:before="20" w:after="20"/>
              <w:rPr>
                <w:color w:val="000000"/>
                <w:sz w:val="22"/>
                <w:szCs w:val="24"/>
                <w:lang w:eastAsia="el-GR"/>
              </w:rPr>
            </w:pPr>
            <w:r w:rsidRPr="00476D2F">
              <w:rPr>
                <w:color w:val="000000"/>
                <w:sz w:val="22"/>
                <w:szCs w:val="24"/>
              </w:rPr>
              <w:t>CS150100</w:t>
            </w:r>
          </w:p>
        </w:tc>
        <w:tc>
          <w:tcPr>
            <w:tcW w:w="3402" w:type="dxa"/>
            <w:tcBorders>
              <w:top w:val="nil"/>
              <w:left w:val="nil"/>
              <w:bottom w:val="single" w:sz="8" w:space="0" w:color="auto"/>
              <w:right w:val="single" w:sz="12" w:space="0" w:color="auto"/>
            </w:tcBorders>
          </w:tcPr>
          <w:p w14:paraId="456B6DA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incoming messages statistics</w:t>
            </w:r>
          </w:p>
        </w:tc>
        <w:tc>
          <w:tcPr>
            <w:tcW w:w="850" w:type="dxa"/>
            <w:tcBorders>
              <w:top w:val="single" w:sz="8" w:space="0" w:color="auto"/>
              <w:left w:val="single" w:sz="12" w:space="0" w:color="auto"/>
              <w:bottom w:val="single" w:sz="8" w:space="0" w:color="auto"/>
              <w:right w:val="single" w:sz="4" w:space="0" w:color="auto"/>
            </w:tcBorders>
          </w:tcPr>
          <w:p w14:paraId="455B811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274B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34194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0BB54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DA473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09015B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1418053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788C046F"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E931C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ABA12A" w14:textId="77777777" w:rsidR="00CF4BBC" w:rsidRPr="00476D2F" w:rsidRDefault="00CF4BBC" w:rsidP="00543C19">
            <w:pPr>
              <w:spacing w:before="20" w:after="20"/>
              <w:jc w:val="center"/>
              <w:rPr>
                <w:color w:val="000000"/>
                <w:sz w:val="22"/>
                <w:szCs w:val="24"/>
                <w:lang w:eastAsia="el-GR"/>
              </w:rPr>
            </w:pPr>
          </w:p>
        </w:tc>
      </w:tr>
      <w:tr w:rsidR="00CF4BBC" w:rsidRPr="00110E6A" w14:paraId="38E1B346"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61D37739" w14:textId="77777777" w:rsidR="00CF4BBC" w:rsidRPr="00476D2F" w:rsidRDefault="00CF4BBC" w:rsidP="00543C19">
            <w:pPr>
              <w:spacing w:before="20" w:after="20"/>
              <w:rPr>
                <w:color w:val="000000"/>
                <w:sz w:val="22"/>
                <w:szCs w:val="24"/>
                <w:lang w:eastAsia="el-GR"/>
              </w:rPr>
            </w:pPr>
            <w:r w:rsidRPr="00476D2F">
              <w:rPr>
                <w:color w:val="000000"/>
                <w:sz w:val="22"/>
                <w:szCs w:val="24"/>
              </w:rPr>
              <w:t>CS150200</w:t>
            </w:r>
          </w:p>
        </w:tc>
        <w:tc>
          <w:tcPr>
            <w:tcW w:w="3402" w:type="dxa"/>
            <w:tcBorders>
              <w:top w:val="nil"/>
              <w:left w:val="nil"/>
              <w:bottom w:val="single" w:sz="8" w:space="0" w:color="auto"/>
              <w:right w:val="single" w:sz="12" w:space="0" w:color="auto"/>
            </w:tcBorders>
          </w:tcPr>
          <w:p w14:paraId="0891BCF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outgoing messages statistics</w:t>
            </w:r>
          </w:p>
        </w:tc>
        <w:tc>
          <w:tcPr>
            <w:tcW w:w="850" w:type="dxa"/>
            <w:tcBorders>
              <w:top w:val="single" w:sz="8" w:space="0" w:color="auto"/>
              <w:left w:val="single" w:sz="12" w:space="0" w:color="auto"/>
              <w:bottom w:val="single" w:sz="8" w:space="0" w:color="auto"/>
              <w:right w:val="single" w:sz="4" w:space="0" w:color="auto"/>
            </w:tcBorders>
          </w:tcPr>
          <w:p w14:paraId="5A0C3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281BCD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35D9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384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F7C2F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3A4459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6B2EEEA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2870206"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06542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C342AD" w14:textId="77777777" w:rsidR="00CF4BBC" w:rsidRPr="00476D2F" w:rsidRDefault="00CF4BBC" w:rsidP="00543C19">
            <w:pPr>
              <w:spacing w:before="20" w:after="20"/>
              <w:jc w:val="center"/>
              <w:rPr>
                <w:color w:val="000000"/>
                <w:sz w:val="22"/>
                <w:szCs w:val="24"/>
                <w:lang w:eastAsia="el-GR"/>
              </w:rPr>
            </w:pPr>
          </w:p>
        </w:tc>
      </w:tr>
      <w:tr w:rsidR="00CF4BBC" w:rsidRPr="00110E6A" w14:paraId="0BCE1B2F" w14:textId="77777777" w:rsidTr="006B0B24">
        <w:trPr>
          <w:cantSplit/>
          <w:trHeight w:val="424"/>
          <w:jc w:val="center"/>
        </w:trPr>
        <w:tc>
          <w:tcPr>
            <w:tcW w:w="1296" w:type="dxa"/>
            <w:tcBorders>
              <w:top w:val="nil"/>
              <w:left w:val="single" w:sz="12" w:space="0" w:color="auto"/>
              <w:bottom w:val="single" w:sz="8" w:space="0" w:color="auto"/>
              <w:right w:val="single" w:sz="8" w:space="0" w:color="auto"/>
            </w:tcBorders>
          </w:tcPr>
          <w:p w14:paraId="45A768C2" w14:textId="77777777" w:rsidR="00CF4BBC" w:rsidRPr="00476D2F" w:rsidRDefault="00CF4BBC" w:rsidP="00543C19">
            <w:pPr>
              <w:spacing w:before="20" w:after="20"/>
              <w:rPr>
                <w:color w:val="000000"/>
                <w:sz w:val="22"/>
                <w:szCs w:val="24"/>
                <w:lang w:eastAsia="el-GR"/>
              </w:rPr>
            </w:pPr>
            <w:r w:rsidRPr="00476D2F">
              <w:rPr>
                <w:color w:val="000000"/>
                <w:sz w:val="22"/>
                <w:szCs w:val="24"/>
              </w:rPr>
              <w:t>CS150400</w:t>
            </w:r>
          </w:p>
        </w:tc>
        <w:tc>
          <w:tcPr>
            <w:tcW w:w="3402" w:type="dxa"/>
            <w:tcBorders>
              <w:top w:val="nil"/>
              <w:left w:val="nil"/>
              <w:bottom w:val="single" w:sz="8" w:space="0" w:color="auto"/>
              <w:right w:val="single" w:sz="12" w:space="0" w:color="auto"/>
            </w:tcBorders>
          </w:tcPr>
          <w:p w14:paraId="426ABCA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failures data</w:t>
            </w:r>
          </w:p>
        </w:tc>
        <w:tc>
          <w:tcPr>
            <w:tcW w:w="850" w:type="dxa"/>
            <w:tcBorders>
              <w:top w:val="single" w:sz="8" w:space="0" w:color="auto"/>
              <w:left w:val="single" w:sz="12" w:space="0" w:color="auto"/>
              <w:bottom w:val="single" w:sz="8" w:space="0" w:color="auto"/>
              <w:right w:val="single" w:sz="4" w:space="0" w:color="auto"/>
            </w:tcBorders>
          </w:tcPr>
          <w:p w14:paraId="13D36A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0B2D7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7FBCFB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25B7DC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AF5629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2D4C5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67A4D16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90190D1"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C1D713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08C921C" w14:textId="77777777" w:rsidR="00CF4BBC" w:rsidRPr="00476D2F" w:rsidRDefault="00CF4BBC" w:rsidP="00543C19">
            <w:pPr>
              <w:spacing w:before="20" w:after="20"/>
              <w:jc w:val="center"/>
              <w:rPr>
                <w:color w:val="000000"/>
                <w:sz w:val="22"/>
                <w:szCs w:val="24"/>
                <w:lang w:eastAsia="el-GR"/>
              </w:rPr>
            </w:pPr>
          </w:p>
        </w:tc>
      </w:tr>
      <w:tr w:rsidR="00CF4BBC" w:rsidRPr="00110E6A" w14:paraId="1753DA97"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7CF599D6" w14:textId="77777777" w:rsidR="00CF4BBC" w:rsidRPr="00476D2F" w:rsidRDefault="00CF4BBC" w:rsidP="00543C19">
            <w:pPr>
              <w:spacing w:before="20" w:after="20"/>
              <w:rPr>
                <w:color w:val="000000"/>
                <w:sz w:val="22"/>
                <w:szCs w:val="24"/>
                <w:lang w:eastAsia="el-GR"/>
              </w:rPr>
            </w:pPr>
            <w:r w:rsidRPr="00476D2F">
              <w:rPr>
                <w:color w:val="000000"/>
                <w:sz w:val="22"/>
                <w:szCs w:val="24"/>
              </w:rPr>
              <w:t>CS150500</w:t>
            </w:r>
          </w:p>
        </w:tc>
        <w:tc>
          <w:tcPr>
            <w:tcW w:w="3402" w:type="dxa"/>
            <w:tcBorders>
              <w:top w:val="nil"/>
              <w:left w:val="nil"/>
              <w:bottom w:val="single" w:sz="8" w:space="0" w:color="auto"/>
              <w:right w:val="single" w:sz="12" w:space="0" w:color="auto"/>
            </w:tcBorders>
          </w:tcPr>
          <w:p w14:paraId="751B96A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errors and irregularities statistics</w:t>
            </w:r>
          </w:p>
        </w:tc>
        <w:tc>
          <w:tcPr>
            <w:tcW w:w="850" w:type="dxa"/>
            <w:tcBorders>
              <w:top w:val="single" w:sz="8" w:space="0" w:color="auto"/>
              <w:left w:val="single" w:sz="12" w:space="0" w:color="auto"/>
              <w:bottom w:val="single" w:sz="8" w:space="0" w:color="auto"/>
              <w:right w:val="single" w:sz="4" w:space="0" w:color="auto"/>
            </w:tcBorders>
          </w:tcPr>
          <w:p w14:paraId="3E709FC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1AF486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C7A45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9DB73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EA9A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6D2DE9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1570B899"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06670D1"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502D45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8992CAE" w14:textId="77777777" w:rsidR="00CF4BBC" w:rsidRPr="00476D2F" w:rsidRDefault="00CF4BBC" w:rsidP="00543C19">
            <w:pPr>
              <w:spacing w:before="20" w:after="20"/>
              <w:jc w:val="center"/>
              <w:rPr>
                <w:color w:val="000000"/>
                <w:sz w:val="22"/>
                <w:szCs w:val="24"/>
                <w:lang w:eastAsia="el-GR"/>
              </w:rPr>
            </w:pPr>
          </w:p>
        </w:tc>
      </w:tr>
      <w:tr w:rsidR="00CF4BBC" w:rsidRPr="00110E6A" w14:paraId="5CDDE839"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06F5A25C" w14:textId="77777777" w:rsidR="00CF4BBC" w:rsidRPr="00476D2F" w:rsidRDefault="00CF4BBC" w:rsidP="00543C19">
            <w:pPr>
              <w:spacing w:before="20" w:after="20"/>
              <w:rPr>
                <w:color w:val="000000"/>
                <w:sz w:val="22"/>
                <w:szCs w:val="24"/>
                <w:lang w:eastAsia="el-GR"/>
              </w:rPr>
            </w:pPr>
            <w:r w:rsidRPr="00476D2F">
              <w:rPr>
                <w:color w:val="000000"/>
                <w:sz w:val="22"/>
                <w:szCs w:val="24"/>
              </w:rPr>
              <w:t>CS150600</w:t>
            </w:r>
          </w:p>
        </w:tc>
        <w:tc>
          <w:tcPr>
            <w:tcW w:w="3402" w:type="dxa"/>
            <w:tcBorders>
              <w:top w:val="nil"/>
              <w:left w:val="nil"/>
              <w:bottom w:val="single" w:sz="8" w:space="0" w:color="auto"/>
              <w:right w:val="single" w:sz="12" w:space="0" w:color="auto"/>
            </w:tcBorders>
          </w:tcPr>
          <w:p w14:paraId="18624C3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recoveries statistics</w:t>
            </w:r>
          </w:p>
        </w:tc>
        <w:tc>
          <w:tcPr>
            <w:tcW w:w="850" w:type="dxa"/>
            <w:tcBorders>
              <w:top w:val="single" w:sz="8" w:space="0" w:color="auto"/>
              <w:left w:val="single" w:sz="12" w:space="0" w:color="auto"/>
              <w:bottom w:val="single" w:sz="8" w:space="0" w:color="auto"/>
              <w:right w:val="single" w:sz="4" w:space="0" w:color="auto"/>
            </w:tcBorders>
          </w:tcPr>
          <w:p w14:paraId="0E1179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F776F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EDD1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7B7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D6BF0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EF0E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0E10B046"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1471DFC"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0561B0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256894B" w14:textId="77777777" w:rsidR="00CF4BBC" w:rsidRPr="00476D2F" w:rsidRDefault="00CF4BBC" w:rsidP="00543C19">
            <w:pPr>
              <w:spacing w:before="20" w:after="20"/>
              <w:jc w:val="center"/>
              <w:rPr>
                <w:color w:val="000000"/>
                <w:sz w:val="22"/>
                <w:szCs w:val="24"/>
                <w:lang w:eastAsia="el-GR"/>
              </w:rPr>
            </w:pPr>
          </w:p>
        </w:tc>
      </w:tr>
      <w:tr w:rsidR="00CF4BBC" w:rsidRPr="00110E6A" w14:paraId="00854259" w14:textId="77777777" w:rsidTr="006B0B24">
        <w:trPr>
          <w:cantSplit/>
          <w:trHeight w:val="76"/>
          <w:jc w:val="center"/>
        </w:trPr>
        <w:tc>
          <w:tcPr>
            <w:tcW w:w="1296" w:type="dxa"/>
            <w:tcBorders>
              <w:top w:val="nil"/>
              <w:left w:val="single" w:sz="12" w:space="0" w:color="auto"/>
              <w:bottom w:val="single" w:sz="8" w:space="0" w:color="auto"/>
              <w:right w:val="single" w:sz="8" w:space="0" w:color="auto"/>
            </w:tcBorders>
          </w:tcPr>
          <w:p w14:paraId="4822B4B7" w14:textId="77777777" w:rsidR="00CF4BBC" w:rsidRPr="00476D2F" w:rsidRDefault="00CF4BBC" w:rsidP="00543C19">
            <w:pPr>
              <w:spacing w:before="20" w:after="20"/>
              <w:rPr>
                <w:color w:val="000000"/>
                <w:sz w:val="22"/>
                <w:szCs w:val="24"/>
                <w:lang w:eastAsia="el-GR"/>
              </w:rPr>
            </w:pPr>
            <w:r w:rsidRPr="00476D2F">
              <w:rPr>
                <w:color w:val="000000"/>
                <w:sz w:val="22"/>
                <w:szCs w:val="24"/>
              </w:rPr>
              <w:t>CS160100</w:t>
            </w:r>
          </w:p>
        </w:tc>
        <w:tc>
          <w:tcPr>
            <w:tcW w:w="3402" w:type="dxa"/>
            <w:tcBorders>
              <w:top w:val="nil"/>
              <w:left w:val="nil"/>
              <w:bottom w:val="single" w:sz="8" w:space="0" w:color="auto"/>
              <w:right w:val="single" w:sz="12" w:space="0" w:color="auto"/>
            </w:tcBorders>
          </w:tcPr>
          <w:p w14:paraId="767B9A6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w:t>
            </w:r>
          </w:p>
        </w:tc>
        <w:tc>
          <w:tcPr>
            <w:tcW w:w="850" w:type="dxa"/>
            <w:tcBorders>
              <w:top w:val="single" w:sz="8" w:space="0" w:color="auto"/>
              <w:left w:val="single" w:sz="12" w:space="0" w:color="auto"/>
              <w:bottom w:val="single" w:sz="8" w:space="0" w:color="auto"/>
              <w:right w:val="single" w:sz="4" w:space="0" w:color="auto"/>
            </w:tcBorders>
          </w:tcPr>
          <w:p w14:paraId="7EE078E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48A209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210F4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F6EB3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4D87D0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42287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75169D9D"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7FA98811"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5D5F4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C017F81" w14:textId="77777777" w:rsidR="00CF4BBC" w:rsidRPr="00476D2F" w:rsidRDefault="00CF4BBC" w:rsidP="00543C19">
            <w:pPr>
              <w:spacing w:before="20" w:after="20"/>
              <w:jc w:val="center"/>
              <w:rPr>
                <w:color w:val="000000"/>
                <w:sz w:val="22"/>
                <w:szCs w:val="24"/>
                <w:lang w:eastAsia="el-GR"/>
              </w:rPr>
            </w:pPr>
          </w:p>
        </w:tc>
      </w:tr>
      <w:tr w:rsidR="00CF4BBC" w:rsidRPr="00110E6A" w14:paraId="67CD8894"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134EF294" w14:textId="77777777" w:rsidR="00CF4BBC" w:rsidRPr="00476D2F" w:rsidRDefault="00CF4BBC" w:rsidP="00543C19">
            <w:pPr>
              <w:spacing w:before="20" w:after="20"/>
              <w:rPr>
                <w:color w:val="000000"/>
                <w:sz w:val="22"/>
                <w:szCs w:val="24"/>
                <w:lang w:eastAsia="el-GR"/>
              </w:rPr>
            </w:pPr>
            <w:r w:rsidRPr="00476D2F">
              <w:rPr>
                <w:color w:val="000000"/>
                <w:sz w:val="22"/>
                <w:szCs w:val="24"/>
              </w:rPr>
              <w:t>CS160200</w:t>
            </w:r>
          </w:p>
        </w:tc>
        <w:tc>
          <w:tcPr>
            <w:tcW w:w="3402" w:type="dxa"/>
            <w:tcBorders>
              <w:top w:val="nil"/>
              <w:left w:val="nil"/>
              <w:bottom w:val="single" w:sz="8" w:space="0" w:color="auto"/>
              <w:right w:val="single" w:sz="12" w:space="0" w:color="auto"/>
            </w:tcBorders>
          </w:tcPr>
          <w:p w14:paraId="56BCCB9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profile</w:t>
            </w:r>
          </w:p>
        </w:tc>
        <w:tc>
          <w:tcPr>
            <w:tcW w:w="850" w:type="dxa"/>
            <w:tcBorders>
              <w:top w:val="single" w:sz="8" w:space="0" w:color="auto"/>
              <w:left w:val="single" w:sz="12" w:space="0" w:color="auto"/>
              <w:bottom w:val="single" w:sz="8" w:space="0" w:color="auto"/>
              <w:right w:val="single" w:sz="4" w:space="0" w:color="auto"/>
            </w:tcBorders>
          </w:tcPr>
          <w:p w14:paraId="23DC46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478343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7722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F85AF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6A03F2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CA48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2F97B545"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6A11F32D"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4DAB00C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448CC2C" w14:textId="77777777" w:rsidR="00CF4BBC" w:rsidRPr="00476D2F" w:rsidRDefault="00CF4BBC" w:rsidP="00543C19">
            <w:pPr>
              <w:spacing w:before="20" w:after="20"/>
              <w:jc w:val="center"/>
              <w:rPr>
                <w:color w:val="000000"/>
                <w:sz w:val="22"/>
                <w:szCs w:val="24"/>
                <w:lang w:eastAsia="el-GR"/>
              </w:rPr>
            </w:pPr>
          </w:p>
        </w:tc>
      </w:tr>
      <w:tr w:rsidR="00CF4BBC" w:rsidRPr="00110E6A" w14:paraId="6DD70478" w14:textId="77777777" w:rsidTr="006B0B24">
        <w:trPr>
          <w:cantSplit/>
          <w:trHeight w:val="278"/>
          <w:jc w:val="center"/>
        </w:trPr>
        <w:tc>
          <w:tcPr>
            <w:tcW w:w="1296" w:type="dxa"/>
            <w:tcBorders>
              <w:top w:val="nil"/>
              <w:left w:val="single" w:sz="12" w:space="0" w:color="auto"/>
              <w:bottom w:val="single" w:sz="8" w:space="0" w:color="auto"/>
              <w:right w:val="single" w:sz="8" w:space="0" w:color="auto"/>
            </w:tcBorders>
          </w:tcPr>
          <w:p w14:paraId="52FD7260" w14:textId="77777777" w:rsidR="00CF4BBC" w:rsidRPr="00476D2F" w:rsidRDefault="00CF4BBC" w:rsidP="00543C19">
            <w:pPr>
              <w:spacing w:before="20" w:after="20"/>
              <w:rPr>
                <w:color w:val="000000"/>
                <w:sz w:val="22"/>
                <w:szCs w:val="24"/>
                <w:lang w:eastAsia="el-GR"/>
              </w:rPr>
            </w:pPr>
            <w:r w:rsidRPr="00476D2F">
              <w:rPr>
                <w:color w:val="000000"/>
                <w:sz w:val="22"/>
                <w:szCs w:val="24"/>
              </w:rPr>
              <w:t>CS160300</w:t>
            </w:r>
          </w:p>
        </w:tc>
        <w:tc>
          <w:tcPr>
            <w:tcW w:w="3402" w:type="dxa"/>
            <w:tcBorders>
              <w:top w:val="nil"/>
              <w:left w:val="nil"/>
              <w:bottom w:val="single" w:sz="8" w:space="0" w:color="auto"/>
              <w:right w:val="single" w:sz="12" w:space="0" w:color="auto"/>
            </w:tcBorders>
          </w:tcPr>
          <w:p w14:paraId="6019BA32" w14:textId="77777777" w:rsidR="00CF4BBC" w:rsidRPr="00BB51DB" w:rsidRDefault="00CF4BBC" w:rsidP="00543C19">
            <w:pPr>
              <w:spacing w:before="20" w:after="20"/>
              <w:jc w:val="left"/>
              <w:rPr>
                <w:color w:val="000000"/>
                <w:sz w:val="22"/>
                <w:szCs w:val="24"/>
                <w:lang w:val="fr-BE" w:eastAsia="el-GR"/>
              </w:rPr>
            </w:pPr>
            <w:r w:rsidRPr="00BB51DB">
              <w:rPr>
                <w:color w:val="000000"/>
                <w:sz w:val="22"/>
                <w:szCs w:val="24"/>
                <w:lang w:val="fr-BE"/>
              </w:rPr>
              <w:t xml:space="preserve">National Domain </w:t>
            </w:r>
            <w:proofErr w:type="spellStart"/>
            <w:r w:rsidRPr="00BB51DB">
              <w:rPr>
                <w:color w:val="000000"/>
                <w:sz w:val="22"/>
                <w:szCs w:val="24"/>
                <w:lang w:val="fr-BE"/>
              </w:rPr>
              <w:t>Maintain</w:t>
            </w:r>
            <w:proofErr w:type="spellEnd"/>
            <w:r w:rsidRPr="00BB51DB">
              <w:rPr>
                <w:color w:val="000000"/>
                <w:sz w:val="22"/>
                <w:szCs w:val="24"/>
                <w:lang w:val="fr-BE"/>
              </w:rPr>
              <w:t xml:space="preserve"> user-profile</w:t>
            </w:r>
          </w:p>
        </w:tc>
        <w:tc>
          <w:tcPr>
            <w:tcW w:w="850" w:type="dxa"/>
            <w:tcBorders>
              <w:top w:val="single" w:sz="8" w:space="0" w:color="auto"/>
              <w:left w:val="single" w:sz="12" w:space="0" w:color="auto"/>
              <w:bottom w:val="single" w:sz="8" w:space="0" w:color="auto"/>
              <w:right w:val="single" w:sz="4" w:space="0" w:color="auto"/>
            </w:tcBorders>
          </w:tcPr>
          <w:p w14:paraId="5608E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F1A192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742E9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D13C7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AC7A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7EF286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0CEEB33E"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C5F1C9A"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7D919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4C56F" w14:textId="77777777" w:rsidR="00CF4BBC" w:rsidRPr="00476D2F" w:rsidRDefault="00CF4BBC" w:rsidP="00543C19">
            <w:pPr>
              <w:spacing w:before="20" w:after="20"/>
              <w:jc w:val="center"/>
              <w:rPr>
                <w:color w:val="000000"/>
                <w:sz w:val="22"/>
                <w:szCs w:val="24"/>
                <w:lang w:eastAsia="el-GR"/>
              </w:rPr>
            </w:pPr>
          </w:p>
        </w:tc>
      </w:tr>
      <w:tr w:rsidR="00CF4BBC" w:rsidRPr="00110E6A" w14:paraId="112B0818"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6CD364EE" w14:textId="77777777" w:rsidR="00CF4BBC" w:rsidRPr="00476D2F" w:rsidRDefault="00CF4BBC" w:rsidP="00543C19">
            <w:pPr>
              <w:spacing w:before="20" w:after="20"/>
              <w:rPr>
                <w:color w:val="000000"/>
                <w:sz w:val="22"/>
                <w:szCs w:val="24"/>
                <w:lang w:eastAsia="el-GR"/>
              </w:rPr>
            </w:pPr>
            <w:r w:rsidRPr="00476D2F">
              <w:rPr>
                <w:color w:val="000000"/>
                <w:sz w:val="22"/>
                <w:szCs w:val="24"/>
              </w:rPr>
              <w:t>CS170100</w:t>
            </w:r>
          </w:p>
        </w:tc>
        <w:tc>
          <w:tcPr>
            <w:tcW w:w="3402" w:type="dxa"/>
            <w:tcBorders>
              <w:top w:val="nil"/>
              <w:left w:val="nil"/>
              <w:bottom w:val="single" w:sz="8" w:space="0" w:color="auto"/>
              <w:right w:val="single" w:sz="12" w:space="0" w:color="auto"/>
            </w:tcBorders>
          </w:tcPr>
          <w:p w14:paraId="04D3E9B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w:t>
            </w:r>
          </w:p>
        </w:tc>
        <w:tc>
          <w:tcPr>
            <w:tcW w:w="850" w:type="dxa"/>
            <w:tcBorders>
              <w:top w:val="single" w:sz="8" w:space="0" w:color="auto"/>
              <w:left w:val="single" w:sz="12" w:space="0" w:color="auto"/>
              <w:bottom w:val="single" w:sz="8" w:space="0" w:color="auto"/>
              <w:right w:val="single" w:sz="4" w:space="0" w:color="auto"/>
            </w:tcBorders>
          </w:tcPr>
          <w:p w14:paraId="50B8B5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92010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E32B6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7E5E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CF739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3771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1BDA250A"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1ACBB2DF" w14:textId="6D2E5D52"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1399DE5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0F48F52" w14:textId="77777777" w:rsidR="00CF4BBC" w:rsidRPr="00476D2F" w:rsidRDefault="00CF4BBC" w:rsidP="00543C19">
            <w:pPr>
              <w:spacing w:before="20" w:after="20"/>
              <w:jc w:val="center"/>
              <w:rPr>
                <w:color w:val="000000"/>
                <w:sz w:val="22"/>
                <w:szCs w:val="24"/>
                <w:lang w:eastAsia="el-GR"/>
              </w:rPr>
            </w:pPr>
          </w:p>
        </w:tc>
      </w:tr>
      <w:tr w:rsidR="00CF4BBC" w:rsidRPr="00110E6A" w14:paraId="6EF4B5D4"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3AE24940" w14:textId="77777777" w:rsidR="00CF4BBC" w:rsidRPr="00476D2F" w:rsidRDefault="00CF4BBC" w:rsidP="00543C19">
            <w:pPr>
              <w:spacing w:before="20" w:after="20"/>
              <w:rPr>
                <w:color w:val="000000"/>
                <w:sz w:val="22"/>
                <w:szCs w:val="24"/>
                <w:lang w:eastAsia="el-GR"/>
              </w:rPr>
            </w:pPr>
            <w:r w:rsidRPr="00476D2F">
              <w:rPr>
                <w:color w:val="000000"/>
                <w:sz w:val="22"/>
                <w:szCs w:val="24"/>
              </w:rPr>
              <w:t>CS170200</w:t>
            </w:r>
          </w:p>
        </w:tc>
        <w:tc>
          <w:tcPr>
            <w:tcW w:w="3402" w:type="dxa"/>
            <w:tcBorders>
              <w:top w:val="nil"/>
              <w:left w:val="nil"/>
              <w:bottom w:val="single" w:sz="8" w:space="0" w:color="auto"/>
              <w:right w:val="single" w:sz="12" w:space="0" w:color="auto"/>
            </w:tcBorders>
          </w:tcPr>
          <w:p w14:paraId="1620EF8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profile</w:t>
            </w:r>
          </w:p>
        </w:tc>
        <w:tc>
          <w:tcPr>
            <w:tcW w:w="850" w:type="dxa"/>
            <w:tcBorders>
              <w:top w:val="single" w:sz="8" w:space="0" w:color="auto"/>
              <w:left w:val="single" w:sz="12" w:space="0" w:color="auto"/>
              <w:bottom w:val="single" w:sz="8" w:space="0" w:color="auto"/>
              <w:right w:val="single" w:sz="4" w:space="0" w:color="auto"/>
            </w:tcBorders>
          </w:tcPr>
          <w:p w14:paraId="0890AD6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3159598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D70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35670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613AC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BCEB2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43B2050F"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1F78F2AF" w14:textId="26BF0AAD"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7E02DC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176BB" w14:textId="77777777" w:rsidR="00CF4BBC" w:rsidRPr="00476D2F" w:rsidRDefault="00CF4BBC" w:rsidP="00543C19">
            <w:pPr>
              <w:spacing w:before="20" w:after="20"/>
              <w:jc w:val="center"/>
              <w:rPr>
                <w:color w:val="000000"/>
                <w:sz w:val="22"/>
                <w:szCs w:val="24"/>
                <w:lang w:eastAsia="el-GR"/>
              </w:rPr>
            </w:pPr>
          </w:p>
        </w:tc>
      </w:tr>
      <w:tr w:rsidR="00CF4BBC" w:rsidRPr="00110E6A" w14:paraId="43C8290E" w14:textId="77777777" w:rsidTr="006B0B24">
        <w:trPr>
          <w:cantSplit/>
          <w:trHeight w:val="595"/>
          <w:jc w:val="center"/>
        </w:trPr>
        <w:tc>
          <w:tcPr>
            <w:tcW w:w="1296" w:type="dxa"/>
            <w:tcBorders>
              <w:top w:val="nil"/>
              <w:left w:val="single" w:sz="12" w:space="0" w:color="auto"/>
              <w:bottom w:val="single" w:sz="8" w:space="0" w:color="auto"/>
              <w:right w:val="single" w:sz="8" w:space="0" w:color="auto"/>
            </w:tcBorders>
          </w:tcPr>
          <w:p w14:paraId="3CF07450" w14:textId="77777777" w:rsidR="00CF4BBC" w:rsidRPr="00476D2F" w:rsidRDefault="00CF4BBC" w:rsidP="00543C19">
            <w:pPr>
              <w:spacing w:before="20" w:after="20"/>
              <w:rPr>
                <w:color w:val="000000"/>
                <w:sz w:val="22"/>
                <w:szCs w:val="24"/>
                <w:lang w:eastAsia="el-GR"/>
              </w:rPr>
            </w:pPr>
            <w:r w:rsidRPr="00476D2F">
              <w:rPr>
                <w:color w:val="000000"/>
                <w:sz w:val="22"/>
                <w:szCs w:val="24"/>
              </w:rPr>
              <w:t>CS170300</w:t>
            </w:r>
          </w:p>
        </w:tc>
        <w:tc>
          <w:tcPr>
            <w:tcW w:w="3402" w:type="dxa"/>
            <w:tcBorders>
              <w:top w:val="nil"/>
              <w:left w:val="nil"/>
              <w:bottom w:val="single" w:sz="8" w:space="0" w:color="auto"/>
              <w:right w:val="single" w:sz="12" w:space="0" w:color="auto"/>
            </w:tcBorders>
          </w:tcPr>
          <w:p w14:paraId="6FAAE2E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user-profile</w:t>
            </w:r>
          </w:p>
        </w:tc>
        <w:tc>
          <w:tcPr>
            <w:tcW w:w="850" w:type="dxa"/>
            <w:tcBorders>
              <w:top w:val="single" w:sz="8" w:space="0" w:color="auto"/>
              <w:left w:val="single" w:sz="12" w:space="0" w:color="auto"/>
              <w:bottom w:val="single" w:sz="8" w:space="0" w:color="auto"/>
              <w:right w:val="single" w:sz="4" w:space="0" w:color="auto"/>
            </w:tcBorders>
          </w:tcPr>
          <w:p w14:paraId="09D06A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BA4BA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8F18F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1BDB3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5AED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0B5B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761869C6"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19EB8B5" w14:textId="0A095A4E"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6120C14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0A2E215" w14:textId="77777777" w:rsidR="00CF4BBC" w:rsidRPr="00476D2F" w:rsidRDefault="00CF4BBC" w:rsidP="00543C19">
            <w:pPr>
              <w:spacing w:before="20" w:after="20"/>
              <w:jc w:val="center"/>
              <w:rPr>
                <w:color w:val="000000"/>
                <w:sz w:val="22"/>
                <w:szCs w:val="24"/>
                <w:lang w:eastAsia="el-GR"/>
              </w:rPr>
            </w:pPr>
          </w:p>
        </w:tc>
      </w:tr>
      <w:tr w:rsidR="00CF4BBC" w:rsidRPr="00110E6A" w14:paraId="5BB85A2E"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70DBC75D" w14:textId="77777777" w:rsidR="00CF4BBC" w:rsidRPr="00476D2F" w:rsidRDefault="00CF4BBC" w:rsidP="00543C19">
            <w:pPr>
              <w:spacing w:before="20" w:after="20"/>
              <w:rPr>
                <w:color w:val="000000"/>
                <w:sz w:val="22"/>
                <w:szCs w:val="24"/>
                <w:lang w:eastAsia="el-GR"/>
              </w:rPr>
            </w:pPr>
            <w:r w:rsidRPr="00476D2F">
              <w:rPr>
                <w:color w:val="000000"/>
                <w:sz w:val="22"/>
                <w:szCs w:val="24"/>
              </w:rPr>
              <w:t>SA010100</w:t>
            </w:r>
          </w:p>
        </w:tc>
        <w:tc>
          <w:tcPr>
            <w:tcW w:w="3402" w:type="dxa"/>
            <w:tcBorders>
              <w:top w:val="nil"/>
              <w:left w:val="nil"/>
              <w:bottom w:val="single" w:sz="8" w:space="0" w:color="auto"/>
              <w:right w:val="single" w:sz="12" w:space="0" w:color="auto"/>
            </w:tcBorders>
          </w:tcPr>
          <w:p w14:paraId="3A7C2D5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Freeze movement data</w:t>
            </w:r>
          </w:p>
        </w:tc>
        <w:tc>
          <w:tcPr>
            <w:tcW w:w="850" w:type="dxa"/>
            <w:tcBorders>
              <w:top w:val="single" w:sz="8" w:space="0" w:color="auto"/>
              <w:left w:val="single" w:sz="12" w:space="0" w:color="auto"/>
              <w:bottom w:val="single" w:sz="8" w:space="0" w:color="auto"/>
              <w:right w:val="single" w:sz="4" w:space="0" w:color="auto"/>
            </w:tcBorders>
          </w:tcPr>
          <w:p w14:paraId="48E4A5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6A23E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3C6F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E8F75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093A3A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AF901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1DC4E750"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5EAA342"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3585E17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C2828F6" w14:textId="77777777" w:rsidR="00CF4BBC" w:rsidRPr="00476D2F" w:rsidRDefault="00CF4BBC" w:rsidP="00543C19">
            <w:pPr>
              <w:spacing w:before="20" w:after="20"/>
              <w:jc w:val="center"/>
              <w:rPr>
                <w:color w:val="000000"/>
                <w:sz w:val="22"/>
                <w:szCs w:val="24"/>
                <w:lang w:eastAsia="el-GR"/>
              </w:rPr>
            </w:pPr>
          </w:p>
        </w:tc>
      </w:tr>
      <w:tr w:rsidR="00CF4BBC" w:rsidRPr="00110E6A" w14:paraId="57D97C22"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4A687771" w14:textId="77777777" w:rsidR="00CF4BBC" w:rsidRPr="00476D2F" w:rsidRDefault="00CF4BBC" w:rsidP="00543C19">
            <w:pPr>
              <w:spacing w:before="20" w:after="20"/>
              <w:rPr>
                <w:color w:val="000000"/>
                <w:sz w:val="22"/>
                <w:szCs w:val="24"/>
                <w:lang w:eastAsia="el-GR"/>
              </w:rPr>
            </w:pPr>
            <w:r w:rsidRPr="00476D2F">
              <w:rPr>
                <w:color w:val="000000"/>
                <w:sz w:val="22"/>
                <w:szCs w:val="24"/>
              </w:rPr>
              <w:t>SA010300</w:t>
            </w:r>
          </w:p>
        </w:tc>
        <w:tc>
          <w:tcPr>
            <w:tcW w:w="3402" w:type="dxa"/>
            <w:tcBorders>
              <w:top w:val="nil"/>
              <w:left w:val="nil"/>
              <w:bottom w:val="single" w:sz="8" w:space="0" w:color="auto"/>
              <w:right w:val="single" w:sz="12" w:space="0" w:color="auto"/>
            </w:tcBorders>
          </w:tcPr>
          <w:p w14:paraId="24BB170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statistics</w:t>
            </w:r>
          </w:p>
        </w:tc>
        <w:tc>
          <w:tcPr>
            <w:tcW w:w="850" w:type="dxa"/>
            <w:tcBorders>
              <w:top w:val="single" w:sz="8" w:space="0" w:color="auto"/>
              <w:left w:val="single" w:sz="12" w:space="0" w:color="auto"/>
              <w:bottom w:val="single" w:sz="8" w:space="0" w:color="auto"/>
              <w:right w:val="single" w:sz="4" w:space="0" w:color="auto"/>
            </w:tcBorders>
          </w:tcPr>
          <w:p w14:paraId="386E12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1C969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CE52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49BF0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C318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2A57AC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51646AB4"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145E54A2"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1E18B2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4A3B813" w14:textId="77777777" w:rsidR="00CF4BBC" w:rsidRPr="00476D2F" w:rsidRDefault="00CF4BBC" w:rsidP="00543C19">
            <w:pPr>
              <w:spacing w:before="20" w:after="20"/>
              <w:jc w:val="center"/>
              <w:rPr>
                <w:color w:val="000000"/>
                <w:sz w:val="22"/>
                <w:szCs w:val="24"/>
                <w:lang w:eastAsia="el-GR"/>
              </w:rPr>
            </w:pPr>
          </w:p>
        </w:tc>
      </w:tr>
      <w:tr w:rsidR="00CF4BBC" w:rsidRPr="00110E6A" w14:paraId="47057A31"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4D7BFCEB" w14:textId="77777777" w:rsidR="00CF4BBC" w:rsidRPr="00476D2F" w:rsidRDefault="00CF4BBC" w:rsidP="00543C19">
            <w:pPr>
              <w:spacing w:before="20" w:after="20"/>
              <w:rPr>
                <w:color w:val="000000"/>
                <w:sz w:val="22"/>
                <w:szCs w:val="24"/>
                <w:lang w:eastAsia="el-GR"/>
              </w:rPr>
            </w:pPr>
            <w:r w:rsidRPr="00476D2F">
              <w:rPr>
                <w:color w:val="000000"/>
                <w:sz w:val="22"/>
                <w:szCs w:val="24"/>
              </w:rPr>
              <w:t>SA010400</w:t>
            </w:r>
          </w:p>
        </w:tc>
        <w:tc>
          <w:tcPr>
            <w:tcW w:w="3402" w:type="dxa"/>
            <w:tcBorders>
              <w:top w:val="nil"/>
              <w:left w:val="nil"/>
              <w:bottom w:val="single" w:sz="8" w:space="0" w:color="auto"/>
              <w:right w:val="single" w:sz="12" w:space="0" w:color="auto"/>
            </w:tcBorders>
          </w:tcPr>
          <w:p w14:paraId="28A291A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 xml:space="preserve">Archive data to </w:t>
            </w:r>
            <w:proofErr w:type="gramStart"/>
            <w:r w:rsidRPr="00476D2F">
              <w:rPr>
                <w:color w:val="000000"/>
                <w:sz w:val="22"/>
                <w:szCs w:val="24"/>
              </w:rPr>
              <w:t>off line</w:t>
            </w:r>
            <w:proofErr w:type="gramEnd"/>
            <w:r w:rsidRPr="00476D2F">
              <w:rPr>
                <w:color w:val="000000"/>
                <w:sz w:val="22"/>
                <w:szCs w:val="24"/>
              </w:rPr>
              <w:t xml:space="preserve"> support</w:t>
            </w:r>
          </w:p>
        </w:tc>
        <w:tc>
          <w:tcPr>
            <w:tcW w:w="850" w:type="dxa"/>
            <w:tcBorders>
              <w:top w:val="single" w:sz="8" w:space="0" w:color="auto"/>
              <w:left w:val="single" w:sz="12" w:space="0" w:color="auto"/>
              <w:bottom w:val="single" w:sz="8" w:space="0" w:color="auto"/>
              <w:right w:val="single" w:sz="4" w:space="0" w:color="auto"/>
            </w:tcBorders>
          </w:tcPr>
          <w:p w14:paraId="7FBB463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8127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63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58B2D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8D152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14EFAE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7DFD8E0B"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033F3981"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B8DC6E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91573B9" w14:textId="77777777" w:rsidR="00CF4BBC" w:rsidRPr="00476D2F" w:rsidRDefault="00CF4BBC" w:rsidP="00543C19">
            <w:pPr>
              <w:spacing w:before="20" w:after="20"/>
              <w:jc w:val="center"/>
              <w:rPr>
                <w:color w:val="000000"/>
                <w:sz w:val="22"/>
                <w:szCs w:val="24"/>
                <w:lang w:eastAsia="el-GR"/>
              </w:rPr>
            </w:pPr>
          </w:p>
        </w:tc>
      </w:tr>
      <w:tr w:rsidR="00CF4BBC" w:rsidRPr="00110E6A" w14:paraId="7E0E741D"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382D788D" w14:textId="77777777" w:rsidR="00CF4BBC" w:rsidRPr="00476D2F" w:rsidRDefault="00CF4BBC" w:rsidP="00543C19">
            <w:pPr>
              <w:spacing w:before="20" w:after="20"/>
              <w:rPr>
                <w:color w:val="000000"/>
                <w:sz w:val="22"/>
                <w:szCs w:val="24"/>
                <w:lang w:eastAsia="el-GR"/>
              </w:rPr>
            </w:pPr>
            <w:r w:rsidRPr="00476D2F">
              <w:rPr>
                <w:color w:val="000000"/>
                <w:sz w:val="22"/>
                <w:szCs w:val="24"/>
              </w:rPr>
              <w:t>SA010500</w:t>
            </w:r>
          </w:p>
        </w:tc>
        <w:tc>
          <w:tcPr>
            <w:tcW w:w="3402" w:type="dxa"/>
            <w:tcBorders>
              <w:top w:val="nil"/>
              <w:left w:val="nil"/>
              <w:bottom w:val="single" w:sz="8" w:space="0" w:color="auto"/>
              <w:right w:val="single" w:sz="12" w:space="0" w:color="auto"/>
            </w:tcBorders>
          </w:tcPr>
          <w:p w14:paraId="43768F6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Purge the database</w:t>
            </w:r>
          </w:p>
        </w:tc>
        <w:tc>
          <w:tcPr>
            <w:tcW w:w="850" w:type="dxa"/>
            <w:tcBorders>
              <w:top w:val="single" w:sz="8" w:space="0" w:color="auto"/>
              <w:left w:val="single" w:sz="12" w:space="0" w:color="auto"/>
              <w:bottom w:val="single" w:sz="8" w:space="0" w:color="auto"/>
              <w:right w:val="single" w:sz="4" w:space="0" w:color="auto"/>
            </w:tcBorders>
          </w:tcPr>
          <w:p w14:paraId="3667C4D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5F68F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EF740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8495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F6F0C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23B9D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340C147D"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4E7AC565"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56F3803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689C319" w14:textId="77777777" w:rsidR="00CF4BBC" w:rsidRPr="00476D2F" w:rsidRDefault="00CF4BBC" w:rsidP="00543C19">
            <w:pPr>
              <w:spacing w:before="20" w:after="20"/>
              <w:jc w:val="center"/>
              <w:rPr>
                <w:color w:val="000000"/>
                <w:sz w:val="22"/>
                <w:szCs w:val="24"/>
                <w:lang w:eastAsia="el-GR"/>
              </w:rPr>
            </w:pPr>
          </w:p>
        </w:tc>
      </w:tr>
      <w:tr w:rsidR="00CF4BBC" w:rsidRPr="00110E6A" w14:paraId="7732F627" w14:textId="77777777" w:rsidTr="006B0B24">
        <w:trPr>
          <w:cantSplit/>
          <w:trHeight w:val="554"/>
          <w:jc w:val="center"/>
        </w:trPr>
        <w:tc>
          <w:tcPr>
            <w:tcW w:w="1296" w:type="dxa"/>
            <w:tcBorders>
              <w:top w:val="nil"/>
              <w:left w:val="single" w:sz="12" w:space="0" w:color="auto"/>
              <w:bottom w:val="single" w:sz="8" w:space="0" w:color="auto"/>
              <w:right w:val="single" w:sz="8" w:space="0" w:color="auto"/>
            </w:tcBorders>
          </w:tcPr>
          <w:p w14:paraId="0B897B2B" w14:textId="77777777" w:rsidR="00CF4BBC" w:rsidRPr="00476D2F" w:rsidRDefault="00CF4BBC" w:rsidP="00543C19">
            <w:pPr>
              <w:spacing w:before="20" w:after="20"/>
              <w:rPr>
                <w:color w:val="000000"/>
                <w:sz w:val="22"/>
                <w:szCs w:val="24"/>
                <w:lang w:eastAsia="el-GR"/>
              </w:rPr>
            </w:pPr>
            <w:r w:rsidRPr="00476D2F">
              <w:rPr>
                <w:color w:val="000000"/>
                <w:sz w:val="22"/>
                <w:szCs w:val="24"/>
              </w:rPr>
              <w:t>SA05</w:t>
            </w:r>
          </w:p>
        </w:tc>
        <w:tc>
          <w:tcPr>
            <w:tcW w:w="3402" w:type="dxa"/>
            <w:tcBorders>
              <w:top w:val="nil"/>
              <w:left w:val="nil"/>
              <w:bottom w:val="single" w:sz="8" w:space="0" w:color="auto"/>
              <w:right w:val="single" w:sz="12" w:space="0" w:color="auto"/>
            </w:tcBorders>
          </w:tcPr>
          <w:p w14:paraId="3446D3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Configuration Management and version control</w:t>
            </w:r>
          </w:p>
        </w:tc>
        <w:tc>
          <w:tcPr>
            <w:tcW w:w="850" w:type="dxa"/>
            <w:tcBorders>
              <w:top w:val="single" w:sz="8" w:space="0" w:color="auto"/>
              <w:left w:val="single" w:sz="12" w:space="0" w:color="auto"/>
              <w:bottom w:val="single" w:sz="8" w:space="0" w:color="auto"/>
              <w:right w:val="single" w:sz="4" w:space="0" w:color="auto"/>
            </w:tcBorders>
          </w:tcPr>
          <w:p w14:paraId="1C21164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C6192D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64A25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5936D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E389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B160C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07F72F62"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0E17A93"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5528272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73D805" w14:textId="77777777" w:rsidR="00CF4BBC" w:rsidRPr="00476D2F" w:rsidRDefault="00CF4BBC" w:rsidP="00543C19">
            <w:pPr>
              <w:spacing w:before="20" w:after="20"/>
              <w:jc w:val="center"/>
              <w:rPr>
                <w:color w:val="000000"/>
                <w:sz w:val="22"/>
                <w:szCs w:val="24"/>
                <w:lang w:eastAsia="el-GR"/>
              </w:rPr>
            </w:pPr>
          </w:p>
        </w:tc>
      </w:tr>
      <w:tr w:rsidR="00CF4BBC" w:rsidRPr="00110E6A" w14:paraId="57CF6D91"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791A3B2A" w14:textId="77777777" w:rsidR="00CF4BBC" w:rsidRPr="00476D2F" w:rsidRDefault="00CF4BBC" w:rsidP="00543C19">
            <w:pPr>
              <w:spacing w:before="20" w:after="20"/>
              <w:rPr>
                <w:color w:val="000000"/>
                <w:sz w:val="22"/>
                <w:szCs w:val="24"/>
                <w:lang w:eastAsia="el-GR"/>
              </w:rPr>
            </w:pPr>
            <w:r w:rsidRPr="00476D2F">
              <w:rPr>
                <w:color w:val="000000"/>
                <w:sz w:val="22"/>
                <w:szCs w:val="24"/>
              </w:rPr>
              <w:t>SA06</w:t>
            </w:r>
          </w:p>
        </w:tc>
        <w:tc>
          <w:tcPr>
            <w:tcW w:w="3402" w:type="dxa"/>
            <w:tcBorders>
              <w:top w:val="nil"/>
              <w:left w:val="nil"/>
              <w:bottom w:val="single" w:sz="8" w:space="0" w:color="auto"/>
              <w:right w:val="single" w:sz="12" w:space="0" w:color="auto"/>
            </w:tcBorders>
          </w:tcPr>
          <w:p w14:paraId="7E5CAF8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Data Management</w:t>
            </w:r>
          </w:p>
        </w:tc>
        <w:tc>
          <w:tcPr>
            <w:tcW w:w="850" w:type="dxa"/>
            <w:tcBorders>
              <w:top w:val="single" w:sz="8" w:space="0" w:color="auto"/>
              <w:left w:val="single" w:sz="12" w:space="0" w:color="auto"/>
              <w:bottom w:val="single" w:sz="8" w:space="0" w:color="auto"/>
              <w:right w:val="single" w:sz="4" w:space="0" w:color="auto"/>
            </w:tcBorders>
          </w:tcPr>
          <w:p w14:paraId="44C665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A308D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3AE9C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CA5E94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F23B7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E0A1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6AA0475F"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21DEF73B"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01BF659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6A9B69D" w14:textId="77777777" w:rsidR="00CF4BBC" w:rsidRPr="00476D2F" w:rsidRDefault="00CF4BBC" w:rsidP="00543C19">
            <w:pPr>
              <w:spacing w:before="20" w:after="20"/>
              <w:jc w:val="center"/>
              <w:rPr>
                <w:color w:val="000000"/>
                <w:sz w:val="22"/>
                <w:szCs w:val="24"/>
                <w:lang w:eastAsia="el-GR"/>
              </w:rPr>
            </w:pPr>
          </w:p>
        </w:tc>
      </w:tr>
      <w:tr w:rsidR="00CF4BBC" w:rsidRPr="00110E6A" w14:paraId="1B4C01D7" w14:textId="77777777" w:rsidTr="006B0B24">
        <w:trPr>
          <w:cantSplit/>
          <w:trHeight w:val="344"/>
          <w:jc w:val="center"/>
        </w:trPr>
        <w:tc>
          <w:tcPr>
            <w:tcW w:w="1296" w:type="dxa"/>
            <w:tcBorders>
              <w:top w:val="nil"/>
              <w:left w:val="single" w:sz="12" w:space="0" w:color="auto"/>
              <w:bottom w:val="single" w:sz="8" w:space="0" w:color="auto"/>
              <w:right w:val="single" w:sz="8" w:space="0" w:color="auto"/>
            </w:tcBorders>
          </w:tcPr>
          <w:p w14:paraId="4BAB3DEC" w14:textId="77777777" w:rsidR="00CF4BBC" w:rsidRPr="00476D2F" w:rsidRDefault="00CF4BBC" w:rsidP="00543C19">
            <w:pPr>
              <w:spacing w:before="20" w:after="20"/>
              <w:rPr>
                <w:color w:val="000000"/>
                <w:sz w:val="22"/>
                <w:szCs w:val="24"/>
                <w:lang w:eastAsia="el-GR"/>
              </w:rPr>
            </w:pPr>
            <w:r w:rsidRPr="00476D2F">
              <w:rPr>
                <w:color w:val="000000"/>
                <w:sz w:val="22"/>
                <w:szCs w:val="24"/>
              </w:rPr>
              <w:t>SA07</w:t>
            </w:r>
          </w:p>
        </w:tc>
        <w:tc>
          <w:tcPr>
            <w:tcW w:w="3402" w:type="dxa"/>
            <w:tcBorders>
              <w:top w:val="nil"/>
              <w:left w:val="nil"/>
              <w:bottom w:val="single" w:sz="8" w:space="0" w:color="auto"/>
              <w:right w:val="single" w:sz="12" w:space="0" w:color="auto"/>
            </w:tcBorders>
          </w:tcPr>
          <w:p w14:paraId="0373764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Fallback procedure</w:t>
            </w:r>
          </w:p>
        </w:tc>
        <w:tc>
          <w:tcPr>
            <w:tcW w:w="850" w:type="dxa"/>
            <w:tcBorders>
              <w:top w:val="single" w:sz="8" w:space="0" w:color="auto"/>
              <w:left w:val="single" w:sz="12" w:space="0" w:color="auto"/>
              <w:bottom w:val="single" w:sz="8" w:space="0" w:color="auto"/>
              <w:right w:val="single" w:sz="4" w:space="0" w:color="auto"/>
            </w:tcBorders>
          </w:tcPr>
          <w:p w14:paraId="7F8E53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228DB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47CD1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37824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3208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1BBE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26" w:type="dxa"/>
            <w:tcBorders>
              <w:top w:val="nil"/>
              <w:left w:val="single" w:sz="12" w:space="0" w:color="auto"/>
              <w:bottom w:val="single" w:sz="8" w:space="0" w:color="auto"/>
              <w:right w:val="single" w:sz="4" w:space="0" w:color="auto"/>
            </w:tcBorders>
          </w:tcPr>
          <w:p w14:paraId="20173189"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4D41D27"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486F3D7B"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E966921" w14:textId="77777777" w:rsidR="00CF4BBC" w:rsidRPr="00476D2F" w:rsidRDefault="00CF4BBC" w:rsidP="00543C19">
            <w:pPr>
              <w:spacing w:before="20" w:after="20"/>
              <w:jc w:val="center"/>
              <w:rPr>
                <w:color w:val="000000"/>
                <w:sz w:val="22"/>
                <w:szCs w:val="24"/>
                <w:lang w:eastAsia="el-GR"/>
              </w:rPr>
            </w:pPr>
          </w:p>
        </w:tc>
      </w:tr>
      <w:tr w:rsidR="00CF4BBC" w:rsidRPr="00110E6A" w14:paraId="1E9D172C" w14:textId="77777777" w:rsidTr="006B0B24">
        <w:trPr>
          <w:cantSplit/>
          <w:trHeight w:val="67"/>
          <w:jc w:val="center"/>
        </w:trPr>
        <w:tc>
          <w:tcPr>
            <w:tcW w:w="1296" w:type="dxa"/>
            <w:tcBorders>
              <w:top w:val="nil"/>
              <w:left w:val="single" w:sz="12" w:space="0" w:color="auto"/>
              <w:bottom w:val="single" w:sz="8" w:space="0" w:color="auto"/>
              <w:right w:val="single" w:sz="8" w:space="0" w:color="auto"/>
            </w:tcBorders>
          </w:tcPr>
          <w:p w14:paraId="4DEF497B" w14:textId="77777777" w:rsidR="00CF4BBC" w:rsidRPr="00476D2F" w:rsidRDefault="00CF4BBC" w:rsidP="00543C19">
            <w:pPr>
              <w:spacing w:before="20" w:after="20"/>
              <w:rPr>
                <w:color w:val="000000"/>
                <w:sz w:val="22"/>
                <w:szCs w:val="24"/>
                <w:lang w:eastAsia="el-GR"/>
              </w:rPr>
            </w:pPr>
            <w:r w:rsidRPr="00476D2F">
              <w:rPr>
                <w:color w:val="000000"/>
                <w:sz w:val="22"/>
                <w:szCs w:val="24"/>
              </w:rPr>
              <w:t>SA08</w:t>
            </w:r>
          </w:p>
        </w:tc>
        <w:tc>
          <w:tcPr>
            <w:tcW w:w="3402" w:type="dxa"/>
            <w:tcBorders>
              <w:top w:val="nil"/>
              <w:left w:val="nil"/>
              <w:bottom w:val="single" w:sz="8" w:space="0" w:color="auto"/>
              <w:right w:val="single" w:sz="12" w:space="0" w:color="auto"/>
            </w:tcBorders>
          </w:tcPr>
          <w:p w14:paraId="6FE2CC3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Problem Tracking</w:t>
            </w:r>
          </w:p>
        </w:tc>
        <w:tc>
          <w:tcPr>
            <w:tcW w:w="850" w:type="dxa"/>
            <w:tcBorders>
              <w:top w:val="single" w:sz="8" w:space="0" w:color="auto"/>
              <w:left w:val="single" w:sz="12" w:space="0" w:color="auto"/>
              <w:bottom w:val="single" w:sz="8" w:space="0" w:color="auto"/>
              <w:right w:val="single" w:sz="4" w:space="0" w:color="auto"/>
            </w:tcBorders>
          </w:tcPr>
          <w:p w14:paraId="6AC2818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2F0D1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8F7B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871F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D880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48D40F1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8" w:space="0" w:color="auto"/>
              <w:right w:val="single" w:sz="4" w:space="0" w:color="auto"/>
            </w:tcBorders>
          </w:tcPr>
          <w:p w14:paraId="0A532AB1" w14:textId="77777777" w:rsidR="00CF4BBC" w:rsidRPr="00476D2F" w:rsidRDefault="00CF4BBC" w:rsidP="00543C19">
            <w:pPr>
              <w:spacing w:before="20" w:after="20"/>
              <w:jc w:val="center"/>
              <w:rPr>
                <w:color w:val="000000"/>
                <w:sz w:val="22"/>
                <w:szCs w:val="24"/>
                <w:lang w:eastAsia="el-GR"/>
              </w:rPr>
            </w:pPr>
          </w:p>
        </w:tc>
        <w:tc>
          <w:tcPr>
            <w:tcW w:w="1275" w:type="dxa"/>
            <w:tcBorders>
              <w:top w:val="nil"/>
              <w:left w:val="nil"/>
              <w:bottom w:val="single" w:sz="8" w:space="0" w:color="auto"/>
              <w:right w:val="single" w:sz="4" w:space="0" w:color="auto"/>
            </w:tcBorders>
          </w:tcPr>
          <w:p w14:paraId="33997329"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8" w:space="0" w:color="auto"/>
              <w:right w:val="single" w:sz="4" w:space="0" w:color="auto"/>
            </w:tcBorders>
          </w:tcPr>
          <w:p w14:paraId="20E3C1D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9015B1" w14:textId="77777777" w:rsidR="00CF4BBC" w:rsidRPr="00476D2F" w:rsidRDefault="00CF4BBC" w:rsidP="00543C19">
            <w:pPr>
              <w:spacing w:before="20" w:after="20"/>
              <w:jc w:val="center"/>
              <w:rPr>
                <w:color w:val="000000"/>
                <w:sz w:val="22"/>
                <w:szCs w:val="24"/>
                <w:lang w:eastAsia="el-GR"/>
              </w:rPr>
            </w:pPr>
          </w:p>
        </w:tc>
      </w:tr>
      <w:tr w:rsidR="00CF4BBC" w:rsidRPr="00110E6A" w14:paraId="7DE058AC" w14:textId="77777777" w:rsidTr="006B0B24">
        <w:trPr>
          <w:cantSplit/>
          <w:trHeight w:val="67"/>
          <w:jc w:val="center"/>
        </w:trPr>
        <w:tc>
          <w:tcPr>
            <w:tcW w:w="1296" w:type="dxa"/>
            <w:tcBorders>
              <w:top w:val="nil"/>
              <w:left w:val="single" w:sz="12" w:space="0" w:color="auto"/>
              <w:bottom w:val="single" w:sz="12" w:space="0" w:color="auto"/>
              <w:right w:val="single" w:sz="8" w:space="0" w:color="auto"/>
            </w:tcBorders>
          </w:tcPr>
          <w:p w14:paraId="0B8EADBB" w14:textId="77777777" w:rsidR="00CF4BBC" w:rsidRPr="00476D2F" w:rsidRDefault="00CF4BBC" w:rsidP="00543C19">
            <w:pPr>
              <w:spacing w:before="20" w:after="20"/>
              <w:rPr>
                <w:color w:val="000000"/>
                <w:sz w:val="22"/>
                <w:szCs w:val="24"/>
                <w:lang w:eastAsia="el-GR"/>
              </w:rPr>
            </w:pPr>
            <w:r w:rsidRPr="00476D2F">
              <w:rPr>
                <w:color w:val="000000"/>
                <w:sz w:val="22"/>
                <w:szCs w:val="24"/>
              </w:rPr>
              <w:t>SA09</w:t>
            </w:r>
          </w:p>
        </w:tc>
        <w:tc>
          <w:tcPr>
            <w:tcW w:w="3402" w:type="dxa"/>
            <w:tcBorders>
              <w:top w:val="nil"/>
              <w:left w:val="nil"/>
              <w:bottom w:val="single" w:sz="12" w:space="0" w:color="auto"/>
              <w:right w:val="single" w:sz="12" w:space="0" w:color="auto"/>
            </w:tcBorders>
          </w:tcPr>
          <w:p w14:paraId="7BABA1F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Audit Trail</w:t>
            </w:r>
          </w:p>
        </w:tc>
        <w:tc>
          <w:tcPr>
            <w:tcW w:w="850" w:type="dxa"/>
            <w:tcBorders>
              <w:top w:val="single" w:sz="8" w:space="0" w:color="auto"/>
              <w:left w:val="single" w:sz="12" w:space="0" w:color="auto"/>
              <w:bottom w:val="single" w:sz="12" w:space="0" w:color="auto"/>
              <w:right w:val="single" w:sz="4" w:space="0" w:color="auto"/>
            </w:tcBorders>
          </w:tcPr>
          <w:p w14:paraId="02727C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12" w:space="0" w:color="auto"/>
              <w:right w:val="single" w:sz="4" w:space="0" w:color="auto"/>
            </w:tcBorders>
          </w:tcPr>
          <w:p w14:paraId="7D2F0F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12" w:space="0" w:color="auto"/>
              <w:right w:val="single" w:sz="4" w:space="0" w:color="auto"/>
            </w:tcBorders>
            <w:shd w:val="clear" w:color="auto" w:fill="auto"/>
          </w:tcPr>
          <w:p w14:paraId="117B099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12" w:space="0" w:color="auto"/>
              <w:right w:val="single" w:sz="4" w:space="0" w:color="auto"/>
            </w:tcBorders>
            <w:shd w:val="clear" w:color="auto" w:fill="auto"/>
          </w:tcPr>
          <w:p w14:paraId="382AFD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12" w:space="0" w:color="auto"/>
              <w:right w:val="single" w:sz="4" w:space="0" w:color="auto"/>
            </w:tcBorders>
          </w:tcPr>
          <w:p w14:paraId="6439F15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12" w:space="0" w:color="auto"/>
              <w:right w:val="nil"/>
            </w:tcBorders>
          </w:tcPr>
          <w:p w14:paraId="1DEBD9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926" w:type="dxa"/>
            <w:tcBorders>
              <w:top w:val="nil"/>
              <w:left w:val="single" w:sz="12" w:space="0" w:color="auto"/>
              <w:bottom w:val="single" w:sz="12" w:space="0" w:color="auto"/>
              <w:right w:val="single" w:sz="4" w:space="0" w:color="auto"/>
            </w:tcBorders>
          </w:tcPr>
          <w:p w14:paraId="7C0B1B49" w14:textId="77777777" w:rsidR="00CF4BBC" w:rsidRPr="00476D2F" w:rsidRDefault="00CF4BBC" w:rsidP="00543C19">
            <w:pPr>
              <w:spacing w:before="20" w:after="20"/>
              <w:jc w:val="center"/>
              <w:rPr>
                <w:i/>
                <w:iCs/>
                <w:color w:val="000000"/>
                <w:sz w:val="22"/>
                <w:szCs w:val="24"/>
                <w:lang w:eastAsia="el-GR"/>
              </w:rPr>
            </w:pPr>
          </w:p>
        </w:tc>
        <w:tc>
          <w:tcPr>
            <w:tcW w:w="1275" w:type="dxa"/>
            <w:tcBorders>
              <w:top w:val="nil"/>
              <w:left w:val="nil"/>
              <w:bottom w:val="single" w:sz="12" w:space="0" w:color="auto"/>
              <w:right w:val="single" w:sz="4" w:space="0" w:color="auto"/>
            </w:tcBorders>
          </w:tcPr>
          <w:p w14:paraId="5122C45E" w14:textId="77777777" w:rsidR="00CF4BBC" w:rsidRPr="00476D2F" w:rsidRDefault="00CF4BBC" w:rsidP="00543C19">
            <w:pPr>
              <w:spacing w:before="20" w:after="20"/>
              <w:jc w:val="center"/>
              <w:rPr>
                <w:color w:val="000000"/>
                <w:sz w:val="22"/>
                <w:szCs w:val="24"/>
                <w:lang w:eastAsia="el-GR"/>
              </w:rPr>
            </w:pPr>
          </w:p>
        </w:tc>
        <w:tc>
          <w:tcPr>
            <w:tcW w:w="949" w:type="dxa"/>
            <w:tcBorders>
              <w:top w:val="nil"/>
              <w:left w:val="nil"/>
              <w:bottom w:val="single" w:sz="12" w:space="0" w:color="auto"/>
              <w:right w:val="single" w:sz="4" w:space="0" w:color="auto"/>
            </w:tcBorders>
          </w:tcPr>
          <w:p w14:paraId="3DD425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12" w:space="0" w:color="auto"/>
              <w:right w:val="single" w:sz="12" w:space="0" w:color="auto"/>
            </w:tcBorders>
          </w:tcPr>
          <w:p w14:paraId="0EC02F39" w14:textId="77777777" w:rsidR="00CF4BBC" w:rsidRPr="00476D2F" w:rsidRDefault="00CF4BBC" w:rsidP="00543C19">
            <w:pPr>
              <w:spacing w:before="20" w:after="20"/>
              <w:jc w:val="center"/>
              <w:rPr>
                <w:color w:val="000000"/>
                <w:sz w:val="22"/>
                <w:szCs w:val="24"/>
                <w:lang w:eastAsia="el-GR"/>
              </w:rPr>
            </w:pPr>
          </w:p>
        </w:tc>
      </w:tr>
    </w:tbl>
    <w:p w14:paraId="22B6BCD1" w14:textId="526FE873" w:rsidR="00CF4BBC" w:rsidRPr="00476D2F" w:rsidRDefault="00CF4BBC" w:rsidP="00CF4BBC">
      <w:pPr>
        <w:pStyle w:val="Caption1"/>
        <w:spacing w:after="0"/>
        <w:jc w:val="center"/>
        <w:rPr>
          <w:bCs/>
        </w:rPr>
      </w:pPr>
      <w:bookmarkStart w:id="2365" w:name="_Toc415230053"/>
      <w:bookmarkStart w:id="2366" w:name="_Toc477277660"/>
      <w:bookmarkStart w:id="2367" w:name="_Toc152055366"/>
      <w:bookmarkStart w:id="2368" w:name="_Toc152055569"/>
      <w:bookmarkStart w:id="2369" w:name="_Toc152055823"/>
      <w:bookmarkStart w:id="2370" w:name="_Toc157934475"/>
      <w:bookmarkStart w:id="2371" w:name="_Toc185901015"/>
      <w:r w:rsidRPr="00476D2F">
        <w:rPr>
          <w:bCs/>
        </w:rPr>
        <w:t xml:space="preserve">Table </w:t>
      </w:r>
      <w:r w:rsidR="002C7E76">
        <w:rPr>
          <w:bCs/>
        </w:rPr>
        <w:fldChar w:fldCharType="begin"/>
      </w:r>
      <w:r w:rsidR="002C7E76">
        <w:rPr>
          <w:bCs/>
        </w:rPr>
        <w:instrText xml:space="preserve"> SEQ Table \* ARABIC </w:instrText>
      </w:r>
      <w:r w:rsidR="002C7E76">
        <w:rPr>
          <w:bCs/>
        </w:rPr>
        <w:fldChar w:fldCharType="separate"/>
      </w:r>
      <w:r w:rsidR="004501EF">
        <w:rPr>
          <w:bCs/>
          <w:noProof/>
        </w:rPr>
        <w:t>89</w:t>
      </w:r>
      <w:r w:rsidR="002C7E76">
        <w:rPr>
          <w:bCs/>
        </w:rPr>
        <w:fldChar w:fldCharType="end"/>
      </w:r>
      <w:r w:rsidRPr="00476D2F">
        <w:rPr>
          <w:bCs/>
        </w:rPr>
        <w:t>: EBPs for Central Services and System Administration</w:t>
      </w:r>
      <w:bookmarkEnd w:id="2365"/>
      <w:bookmarkEnd w:id="2366"/>
      <w:bookmarkEnd w:id="2371"/>
      <w:r w:rsidRPr="00476D2F">
        <w:rPr>
          <w:bCs/>
        </w:rPr>
        <w:t xml:space="preserve"> </w:t>
      </w:r>
      <w:bookmarkEnd w:id="2367"/>
      <w:bookmarkEnd w:id="2368"/>
      <w:bookmarkEnd w:id="2369"/>
      <w:bookmarkEnd w:id="2370"/>
    </w:p>
    <w:p w14:paraId="09198B9D" w14:textId="00B5DBCE" w:rsidR="00CF4BBC" w:rsidRPr="00476D2F" w:rsidRDefault="00CF4BBC" w:rsidP="00AB7265">
      <w:pPr>
        <w:sectPr w:rsidR="00CF4BBC" w:rsidRPr="00476D2F" w:rsidSect="00652F87">
          <w:headerReference w:type="even" r:id="rId147"/>
          <w:headerReference w:type="default" r:id="rId148"/>
          <w:footerReference w:type="default" r:id="rId149"/>
          <w:headerReference w:type="first" r:id="rId150"/>
          <w:pgSz w:w="16840" w:h="11907" w:orient="landscape" w:code="9"/>
          <w:pgMar w:top="1135" w:right="1418" w:bottom="1135" w:left="1418" w:header="720" w:footer="720" w:gutter="0"/>
          <w:cols w:space="720"/>
          <w:docGrid w:linePitch="326"/>
        </w:sectPr>
      </w:pPr>
    </w:p>
    <w:p w14:paraId="02A903F1" w14:textId="614CA0F8" w:rsidR="009251E5" w:rsidRPr="00476D2F" w:rsidRDefault="009251E5" w:rsidP="00DC76F8">
      <w:pPr>
        <w:pStyle w:val="Heading2"/>
      </w:pPr>
      <w:bookmarkStart w:id="2372" w:name="_Ref14355235"/>
      <w:bookmarkStart w:id="2373" w:name="_Toc185900864"/>
      <w:r w:rsidRPr="00476D2F">
        <w:t>The scope of Information Exchanges</w:t>
      </w:r>
      <w:bookmarkEnd w:id="2372"/>
      <w:bookmarkEnd w:id="2373"/>
    </w:p>
    <w:p w14:paraId="5D366CD2" w14:textId="77777777" w:rsidR="00CF4BBC" w:rsidRPr="00476D2F" w:rsidRDefault="00CF4BBC" w:rsidP="00CF4BBC">
      <w:r w:rsidRPr="00476D2F">
        <w:t>Besides the EBPs, the scope of CS and SA for NCTS, ECS, ICS and CDCA can be expressed in terms of IEs. The table below illustrates the IEs that are within the scope of the CS and SA functionality.</w:t>
      </w:r>
    </w:p>
    <w:p w14:paraId="0BF98F2E" w14:textId="77777777" w:rsidR="00CF4BBC" w:rsidRPr="00476D2F" w:rsidRDefault="00CF4BBC" w:rsidP="00CF4BBC">
      <w:pPr>
        <w:spacing w:after="120"/>
      </w:pPr>
      <w:r w:rsidRPr="00476D2F">
        <w:t>The meaning of each column should be taken as follows: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516"/>
        <w:gridCol w:w="5571"/>
        <w:gridCol w:w="1701"/>
      </w:tblGrid>
      <w:tr w:rsidR="00CF4BBC" w:rsidRPr="00110E6A" w14:paraId="18AF45AE" w14:textId="77777777" w:rsidTr="00543C19">
        <w:trPr>
          <w:trHeight w:val="294"/>
          <w:tblHeader/>
          <w:jc w:val="center"/>
        </w:trPr>
        <w:tc>
          <w:tcPr>
            <w:tcW w:w="1908" w:type="dxa"/>
            <w:gridSpan w:val="2"/>
            <w:tcBorders>
              <w:top w:val="single" w:sz="18" w:space="0" w:color="auto"/>
              <w:left w:val="single" w:sz="18" w:space="0" w:color="auto"/>
              <w:bottom w:val="single" w:sz="18" w:space="0" w:color="auto"/>
            </w:tcBorders>
            <w:shd w:val="clear" w:color="auto" w:fill="C2D69B"/>
          </w:tcPr>
          <w:p w14:paraId="7FF697D9" w14:textId="77777777" w:rsidR="00CF4BBC" w:rsidRPr="00476D2F" w:rsidRDefault="00CF4BBC" w:rsidP="00543C19">
            <w:pPr>
              <w:spacing w:before="40" w:after="40"/>
              <w:rPr>
                <w:b/>
              </w:rPr>
            </w:pPr>
            <w:r w:rsidRPr="00476D2F">
              <w:rPr>
                <w:b/>
              </w:rPr>
              <w:t>Columns Name</w:t>
            </w:r>
          </w:p>
        </w:tc>
        <w:tc>
          <w:tcPr>
            <w:tcW w:w="5571" w:type="dxa"/>
            <w:tcBorders>
              <w:top w:val="single" w:sz="18" w:space="0" w:color="auto"/>
              <w:bottom w:val="single" w:sz="18" w:space="0" w:color="auto"/>
            </w:tcBorders>
            <w:shd w:val="clear" w:color="auto" w:fill="C2D69B"/>
          </w:tcPr>
          <w:p w14:paraId="322C4C41" w14:textId="77777777" w:rsidR="00CF4BBC" w:rsidRPr="00476D2F" w:rsidRDefault="00CF4BBC" w:rsidP="00543C19">
            <w:pPr>
              <w:pStyle w:val="NoteHead"/>
              <w:spacing w:before="40" w:after="40"/>
              <w:rPr>
                <w:smallCaps w:val="0"/>
              </w:rPr>
            </w:pPr>
            <w:r w:rsidRPr="00476D2F">
              <w:rPr>
                <w:smallCaps w:val="0"/>
              </w:rPr>
              <w:t>Columns content description</w:t>
            </w:r>
          </w:p>
        </w:tc>
        <w:tc>
          <w:tcPr>
            <w:tcW w:w="1701" w:type="dxa"/>
            <w:tcBorders>
              <w:top w:val="single" w:sz="18" w:space="0" w:color="auto"/>
              <w:bottom w:val="single" w:sz="18" w:space="0" w:color="auto"/>
              <w:right w:val="single" w:sz="18" w:space="0" w:color="auto"/>
            </w:tcBorders>
            <w:shd w:val="clear" w:color="auto" w:fill="C2D69B"/>
          </w:tcPr>
          <w:p w14:paraId="68762D28" w14:textId="77777777" w:rsidR="00CF4BBC" w:rsidRPr="00476D2F" w:rsidRDefault="00CF4BBC" w:rsidP="00543C19">
            <w:pPr>
              <w:pStyle w:val="NoteHead"/>
              <w:spacing w:before="40" w:after="40"/>
              <w:rPr>
                <w:smallCaps w:val="0"/>
              </w:rPr>
            </w:pPr>
            <w:r w:rsidRPr="00476D2F">
              <w:rPr>
                <w:smallCaps w:val="0"/>
              </w:rPr>
              <w:t>Possible Values</w:t>
            </w:r>
            <w:r w:rsidRPr="00476D2F">
              <w:rPr>
                <w:rStyle w:val="FootnoteReference"/>
                <w:smallCaps w:val="0"/>
              </w:rPr>
              <w:footnoteReference w:id="64"/>
            </w:r>
          </w:p>
        </w:tc>
      </w:tr>
      <w:tr w:rsidR="00CF4BBC" w:rsidRPr="00110E6A" w14:paraId="31A42179" w14:textId="77777777" w:rsidTr="00543C19">
        <w:trPr>
          <w:trHeight w:val="361"/>
          <w:jc w:val="center"/>
        </w:trPr>
        <w:tc>
          <w:tcPr>
            <w:tcW w:w="1908" w:type="dxa"/>
            <w:gridSpan w:val="2"/>
            <w:tcBorders>
              <w:top w:val="nil"/>
              <w:left w:val="single" w:sz="18" w:space="0" w:color="auto"/>
            </w:tcBorders>
          </w:tcPr>
          <w:p w14:paraId="1710D824" w14:textId="77777777" w:rsidR="00CF4BBC" w:rsidRPr="00476D2F" w:rsidRDefault="00CF4BBC" w:rsidP="00543C19">
            <w:pPr>
              <w:spacing w:before="40" w:after="40"/>
            </w:pPr>
            <w:r w:rsidRPr="00476D2F">
              <w:t>IE</w:t>
            </w:r>
          </w:p>
          <w:p w14:paraId="7C408BD4" w14:textId="77777777" w:rsidR="00CF4BBC" w:rsidRPr="00476D2F" w:rsidRDefault="00CF4BBC" w:rsidP="00543C19">
            <w:pPr>
              <w:spacing w:before="40" w:after="40"/>
            </w:pPr>
          </w:p>
        </w:tc>
        <w:tc>
          <w:tcPr>
            <w:tcW w:w="5571" w:type="dxa"/>
            <w:tcBorders>
              <w:top w:val="nil"/>
            </w:tcBorders>
          </w:tcPr>
          <w:p w14:paraId="53415168" w14:textId="7B63963B" w:rsidR="00CF4BBC" w:rsidRPr="00476D2F" w:rsidRDefault="00CF4BBC" w:rsidP="00543C19">
            <w:pPr>
              <w:spacing w:before="40" w:after="40"/>
            </w:pPr>
            <w:r w:rsidRPr="00476D2F">
              <w:t>The IE identifier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 xml:space="preserve">] (Appendix B2). </w:t>
            </w:r>
          </w:p>
        </w:tc>
        <w:tc>
          <w:tcPr>
            <w:tcW w:w="1701" w:type="dxa"/>
            <w:tcBorders>
              <w:top w:val="nil"/>
              <w:right w:val="single" w:sz="18" w:space="0" w:color="auto"/>
            </w:tcBorders>
          </w:tcPr>
          <w:p w14:paraId="0BDCD355" w14:textId="77777777" w:rsidR="00CF4BBC" w:rsidRPr="00476D2F" w:rsidRDefault="00CF4BBC" w:rsidP="00543C19">
            <w:pPr>
              <w:spacing w:before="40" w:after="40"/>
            </w:pPr>
            <w:proofErr w:type="spellStart"/>
            <w:r w:rsidRPr="00476D2F">
              <w:t>IE+’number</w:t>
            </w:r>
            <w:proofErr w:type="spellEnd"/>
            <w:r w:rsidRPr="00476D2F">
              <w:t>’</w:t>
            </w:r>
          </w:p>
        </w:tc>
      </w:tr>
      <w:tr w:rsidR="00CF4BBC" w:rsidRPr="00110E6A" w14:paraId="4C629B45" w14:textId="77777777" w:rsidTr="00543C19">
        <w:trPr>
          <w:trHeight w:val="361"/>
          <w:jc w:val="center"/>
        </w:trPr>
        <w:tc>
          <w:tcPr>
            <w:tcW w:w="1908" w:type="dxa"/>
            <w:gridSpan w:val="2"/>
            <w:tcBorders>
              <w:left w:val="single" w:sz="18" w:space="0" w:color="auto"/>
              <w:bottom w:val="single" w:sz="4" w:space="0" w:color="auto"/>
            </w:tcBorders>
          </w:tcPr>
          <w:p w14:paraId="00A4DE47" w14:textId="77777777" w:rsidR="00CF4BBC" w:rsidRPr="00476D2F" w:rsidRDefault="00CF4BBC" w:rsidP="00543C19">
            <w:pPr>
              <w:spacing w:before="40" w:after="40"/>
            </w:pPr>
            <w:r w:rsidRPr="00476D2F">
              <w:t xml:space="preserve">Name </w:t>
            </w:r>
          </w:p>
        </w:tc>
        <w:tc>
          <w:tcPr>
            <w:tcW w:w="5571" w:type="dxa"/>
            <w:tcBorders>
              <w:bottom w:val="single" w:sz="4" w:space="0" w:color="auto"/>
            </w:tcBorders>
          </w:tcPr>
          <w:p w14:paraId="4FEFE990" w14:textId="589B6A68" w:rsidR="00CF4BBC" w:rsidRPr="00476D2F" w:rsidRDefault="00CF4BBC" w:rsidP="00543C19">
            <w:pPr>
              <w:spacing w:before="40" w:after="40"/>
            </w:pPr>
            <w:r w:rsidRPr="00476D2F">
              <w:t>The name of IE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 (Appendix B2).</w:t>
            </w:r>
          </w:p>
        </w:tc>
        <w:tc>
          <w:tcPr>
            <w:tcW w:w="1701" w:type="dxa"/>
            <w:tcBorders>
              <w:bottom w:val="single" w:sz="4" w:space="0" w:color="auto"/>
              <w:right w:val="single" w:sz="18" w:space="0" w:color="auto"/>
            </w:tcBorders>
          </w:tcPr>
          <w:p w14:paraId="41E013C1" w14:textId="77777777" w:rsidR="00CF4BBC" w:rsidRPr="00476D2F" w:rsidRDefault="00CF4BBC" w:rsidP="00543C19">
            <w:pPr>
              <w:spacing w:before="40" w:after="40"/>
            </w:pPr>
            <w:r w:rsidRPr="00476D2F">
              <w:t>Text</w:t>
            </w:r>
          </w:p>
        </w:tc>
      </w:tr>
      <w:tr w:rsidR="00CF4BBC" w:rsidRPr="00110E6A" w14:paraId="0CB602B1" w14:textId="77777777" w:rsidTr="00543C19">
        <w:trPr>
          <w:trHeight w:val="361"/>
          <w:jc w:val="center"/>
        </w:trPr>
        <w:tc>
          <w:tcPr>
            <w:tcW w:w="1908" w:type="dxa"/>
            <w:gridSpan w:val="2"/>
            <w:tcBorders>
              <w:left w:val="single" w:sz="18" w:space="0" w:color="auto"/>
              <w:bottom w:val="single" w:sz="8" w:space="0" w:color="auto"/>
            </w:tcBorders>
          </w:tcPr>
          <w:p w14:paraId="7DEB7CD4" w14:textId="77777777" w:rsidR="00CF4BBC" w:rsidRPr="00476D2F" w:rsidRDefault="00CF4BBC" w:rsidP="00543C19">
            <w:pPr>
              <w:spacing w:before="40" w:after="40"/>
            </w:pPr>
            <w:r w:rsidRPr="00476D2F">
              <w:t>Reference</w:t>
            </w:r>
          </w:p>
        </w:tc>
        <w:tc>
          <w:tcPr>
            <w:tcW w:w="5571" w:type="dxa"/>
            <w:tcBorders>
              <w:bottom w:val="single" w:sz="8" w:space="0" w:color="auto"/>
            </w:tcBorders>
          </w:tcPr>
          <w:p w14:paraId="4E20DE41" w14:textId="234CE184" w:rsidR="00CF4BBC" w:rsidRPr="00476D2F" w:rsidRDefault="00CF4BBC" w:rsidP="00543C19">
            <w:pPr>
              <w:spacing w:before="40" w:after="40"/>
            </w:pPr>
            <w:r w:rsidRPr="00476D2F">
              <w:t>The reference of the IE as defined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18</w:t>
            </w:r>
            <w:r w:rsidR="00242E5B" w:rsidRPr="00476D2F">
              <w:rPr>
                <w:highlight w:val="yellow"/>
              </w:rPr>
              <w:fldChar w:fldCharType="end"/>
            </w:r>
            <w:r w:rsidRPr="00476D2F">
              <w:t>]. IE starting with E_, N_ and C_ are messages exchanged respectively in the External, National and Common Domains.</w:t>
            </w:r>
          </w:p>
        </w:tc>
        <w:tc>
          <w:tcPr>
            <w:tcW w:w="1701" w:type="dxa"/>
            <w:tcBorders>
              <w:bottom w:val="single" w:sz="8" w:space="0" w:color="auto"/>
              <w:right w:val="single" w:sz="18" w:space="0" w:color="auto"/>
            </w:tcBorders>
          </w:tcPr>
          <w:p w14:paraId="5DFB4C96" w14:textId="77777777" w:rsidR="00CF4BBC" w:rsidRPr="00476D2F" w:rsidRDefault="00CF4BBC" w:rsidP="00543C19">
            <w:pPr>
              <w:spacing w:before="40" w:after="40"/>
            </w:pPr>
            <w:proofErr w:type="spellStart"/>
            <w:r w:rsidRPr="00476D2F">
              <w:t>X_xxx_xxx</w:t>
            </w:r>
            <w:proofErr w:type="spellEnd"/>
          </w:p>
        </w:tc>
      </w:tr>
      <w:tr w:rsidR="00CF4BBC" w:rsidRPr="00110E6A" w14:paraId="76EDE7C5"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3D91FEDE" w14:textId="443BA1CA" w:rsidR="00CF4BBC" w:rsidRPr="00476D2F" w:rsidRDefault="00CF4BBC" w:rsidP="00543C19">
            <w:pPr>
              <w:spacing w:before="40" w:after="40"/>
            </w:pPr>
            <w:r w:rsidRPr="00476D2F">
              <w:t>NCTS</w:t>
            </w:r>
            <w:r w:rsidR="00B31E5D" w:rsidRPr="00476D2F">
              <w:t>-P4</w:t>
            </w:r>
          </w:p>
        </w:tc>
        <w:tc>
          <w:tcPr>
            <w:tcW w:w="5571" w:type="dxa"/>
            <w:tcBorders>
              <w:top w:val="single" w:sz="8" w:space="0" w:color="auto"/>
              <w:bottom w:val="single" w:sz="8" w:space="0" w:color="auto"/>
            </w:tcBorders>
          </w:tcPr>
          <w:p w14:paraId="24EB57D4" w14:textId="400559F3" w:rsidR="00CF4BBC" w:rsidRPr="00476D2F" w:rsidRDefault="00CF4BBC" w:rsidP="00543C19">
            <w:pPr>
              <w:spacing w:before="40" w:after="40"/>
            </w:pPr>
            <w:r w:rsidRPr="00476D2F">
              <w:t>This column determines if the specific IE is supported in the NCTS</w:t>
            </w:r>
            <w:r w:rsidR="00B31E5D" w:rsidRPr="00476D2F">
              <w:t>-P4</w:t>
            </w:r>
            <w:r w:rsidRPr="00476D2F">
              <w:t xml:space="preserve"> domain.</w:t>
            </w:r>
          </w:p>
          <w:p w14:paraId="739516EF" w14:textId="77777777" w:rsidR="00CF4BBC" w:rsidRPr="00476D2F" w:rsidRDefault="00CF4BBC" w:rsidP="00543C19">
            <w:pPr>
              <w:pStyle w:val="Table"/>
              <w:spacing w:before="40" w:after="40"/>
            </w:pPr>
            <w:r w:rsidRPr="00476D2F">
              <w:rPr>
                <w:sz w:val="24"/>
              </w:rPr>
              <w:t>A “Y” means that the IE is exchanged in the specific domain.</w:t>
            </w:r>
          </w:p>
        </w:tc>
        <w:tc>
          <w:tcPr>
            <w:tcW w:w="1701" w:type="dxa"/>
            <w:tcBorders>
              <w:top w:val="single" w:sz="8" w:space="0" w:color="auto"/>
              <w:bottom w:val="single" w:sz="8" w:space="0" w:color="auto"/>
              <w:right w:val="single" w:sz="18" w:space="0" w:color="auto"/>
            </w:tcBorders>
          </w:tcPr>
          <w:p w14:paraId="399DD47F" w14:textId="77777777" w:rsidR="00CF4BBC" w:rsidRPr="00476D2F" w:rsidRDefault="00CF4BBC" w:rsidP="00543C19">
            <w:pPr>
              <w:spacing w:before="40" w:after="40"/>
            </w:pPr>
            <w:r w:rsidRPr="00476D2F">
              <w:t>Y, blank</w:t>
            </w:r>
          </w:p>
        </w:tc>
      </w:tr>
      <w:tr w:rsidR="009F11A5" w:rsidRPr="00110E6A" w14:paraId="075A1168"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46F365F2" w14:textId="284CBC79" w:rsidR="009F11A5" w:rsidRPr="00476D2F" w:rsidRDefault="009A29D0" w:rsidP="00543C19">
            <w:pPr>
              <w:spacing w:before="40" w:after="40"/>
            </w:pPr>
            <w:r w:rsidRPr="008C4D3C">
              <w:t>NCTS-P5</w:t>
            </w:r>
          </w:p>
        </w:tc>
        <w:tc>
          <w:tcPr>
            <w:tcW w:w="5571" w:type="dxa"/>
            <w:tcBorders>
              <w:top w:val="single" w:sz="8" w:space="0" w:color="auto"/>
              <w:bottom w:val="single" w:sz="8" w:space="0" w:color="auto"/>
            </w:tcBorders>
          </w:tcPr>
          <w:p w14:paraId="30B4C63F" w14:textId="77777777" w:rsidR="00347665" w:rsidRDefault="00347665" w:rsidP="00347665">
            <w:pPr>
              <w:spacing w:before="40" w:after="40"/>
            </w:pPr>
            <w:r>
              <w:t>This column determines if the specific IE is supported in the NCTS-P5 domain.</w:t>
            </w:r>
          </w:p>
          <w:p w14:paraId="029ADC78" w14:textId="22262638" w:rsidR="009F11A5" w:rsidRPr="00476D2F" w:rsidRDefault="00347665" w:rsidP="00347665">
            <w:pPr>
              <w:spacing w:before="40" w:after="40"/>
            </w:pPr>
            <w:r>
              <w:t>A “Y” means that the IE is exchanged in the specific domain.</w:t>
            </w:r>
          </w:p>
        </w:tc>
        <w:tc>
          <w:tcPr>
            <w:tcW w:w="1701" w:type="dxa"/>
            <w:tcBorders>
              <w:top w:val="single" w:sz="8" w:space="0" w:color="auto"/>
              <w:bottom w:val="single" w:sz="8" w:space="0" w:color="auto"/>
              <w:right w:val="single" w:sz="18" w:space="0" w:color="auto"/>
            </w:tcBorders>
          </w:tcPr>
          <w:p w14:paraId="0A089C1F" w14:textId="2D6F1870" w:rsidR="009F11A5" w:rsidRPr="00476D2F" w:rsidRDefault="00E868DC" w:rsidP="00543C19">
            <w:pPr>
              <w:spacing w:before="40" w:after="40"/>
            </w:pPr>
            <w:r w:rsidRPr="00517111">
              <w:t>Y, blank</w:t>
            </w:r>
          </w:p>
        </w:tc>
      </w:tr>
      <w:tr w:rsidR="009F11A5" w:rsidRPr="00110E6A" w14:paraId="04EFB1E1"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24822D92" w14:textId="4B1CDC8A" w:rsidR="009F11A5" w:rsidRPr="00476D2F" w:rsidRDefault="006138FD" w:rsidP="00543C19">
            <w:pPr>
              <w:spacing w:before="40" w:after="40"/>
            </w:pPr>
            <w:r>
              <w:t>NCTS-P6</w:t>
            </w:r>
          </w:p>
        </w:tc>
        <w:tc>
          <w:tcPr>
            <w:tcW w:w="5571" w:type="dxa"/>
            <w:tcBorders>
              <w:top w:val="single" w:sz="8" w:space="0" w:color="auto"/>
              <w:bottom w:val="single" w:sz="8" w:space="0" w:color="auto"/>
            </w:tcBorders>
          </w:tcPr>
          <w:p w14:paraId="5E671DBD" w14:textId="77777777" w:rsidR="00EB65AD" w:rsidRDefault="00EB65AD" w:rsidP="00EB65AD">
            <w:pPr>
              <w:spacing w:before="40" w:after="40"/>
            </w:pPr>
            <w:r>
              <w:t>This column determines if the specific IE is supported in the NCTS-P6 domain.</w:t>
            </w:r>
          </w:p>
          <w:p w14:paraId="311AEEA4" w14:textId="34ECB580" w:rsidR="009F11A5" w:rsidRPr="00476D2F" w:rsidRDefault="00EB65AD" w:rsidP="00EB65AD">
            <w:pPr>
              <w:spacing w:before="40" w:after="40"/>
            </w:pPr>
            <w:r>
              <w:t>A “Y” means that the IE is exchanged in the specific domain.</w:t>
            </w:r>
          </w:p>
        </w:tc>
        <w:tc>
          <w:tcPr>
            <w:tcW w:w="1701" w:type="dxa"/>
            <w:tcBorders>
              <w:top w:val="single" w:sz="8" w:space="0" w:color="auto"/>
              <w:bottom w:val="single" w:sz="8" w:space="0" w:color="auto"/>
              <w:right w:val="single" w:sz="18" w:space="0" w:color="auto"/>
            </w:tcBorders>
          </w:tcPr>
          <w:p w14:paraId="7141D0AF" w14:textId="6FE490BA" w:rsidR="009F11A5" w:rsidRPr="00476D2F" w:rsidRDefault="007A343A" w:rsidP="00543C19">
            <w:pPr>
              <w:spacing w:before="40" w:after="40"/>
            </w:pPr>
            <w:r w:rsidRPr="00741E54">
              <w:t>Y, blank</w:t>
            </w:r>
          </w:p>
        </w:tc>
      </w:tr>
      <w:tr w:rsidR="007A343A" w:rsidRPr="00110E6A" w14:paraId="5A21B977"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76FEFFAE" w14:textId="7EB375CF" w:rsidR="007A343A" w:rsidRDefault="0083576A" w:rsidP="00543C19">
            <w:pPr>
              <w:spacing w:before="40" w:after="40"/>
            </w:pPr>
            <w:r>
              <w:t>AES</w:t>
            </w:r>
            <w:r w:rsidRPr="00476D2F">
              <w:t>-P</w:t>
            </w:r>
            <w:r>
              <w:t>1</w:t>
            </w:r>
          </w:p>
        </w:tc>
        <w:tc>
          <w:tcPr>
            <w:tcW w:w="5571" w:type="dxa"/>
            <w:tcBorders>
              <w:top w:val="single" w:sz="8" w:space="0" w:color="auto"/>
              <w:bottom w:val="single" w:sz="8" w:space="0" w:color="auto"/>
            </w:tcBorders>
          </w:tcPr>
          <w:p w14:paraId="413B2062" w14:textId="77777777" w:rsidR="000F62DA" w:rsidRPr="00476D2F" w:rsidRDefault="000F62DA" w:rsidP="000F62DA">
            <w:pPr>
              <w:spacing w:before="40" w:after="40"/>
            </w:pPr>
            <w:r w:rsidRPr="00476D2F">
              <w:t xml:space="preserve">This column determines if the specific IE is supported in the </w:t>
            </w:r>
            <w:r>
              <w:t>AES</w:t>
            </w:r>
            <w:r w:rsidRPr="00476D2F">
              <w:t>-P</w:t>
            </w:r>
            <w:r>
              <w:t>1</w:t>
            </w:r>
            <w:r w:rsidRPr="00476D2F">
              <w:t xml:space="preserve"> domain.</w:t>
            </w:r>
          </w:p>
          <w:p w14:paraId="2FA3AA6D" w14:textId="14561750" w:rsidR="007A343A" w:rsidRDefault="000F62DA" w:rsidP="000F62DA">
            <w:pPr>
              <w:spacing w:before="40" w:after="40"/>
            </w:pPr>
            <w:r w:rsidRPr="00476D2F">
              <w:t>A “Y” means that the IE is exchanged in the specific domain.</w:t>
            </w:r>
          </w:p>
        </w:tc>
        <w:tc>
          <w:tcPr>
            <w:tcW w:w="1701" w:type="dxa"/>
            <w:tcBorders>
              <w:top w:val="single" w:sz="8" w:space="0" w:color="auto"/>
              <w:bottom w:val="single" w:sz="8" w:space="0" w:color="auto"/>
              <w:right w:val="single" w:sz="18" w:space="0" w:color="auto"/>
            </w:tcBorders>
          </w:tcPr>
          <w:p w14:paraId="34CDE6F3" w14:textId="0AD7C172" w:rsidR="007A343A" w:rsidRPr="00741E54" w:rsidRDefault="005C499B" w:rsidP="00543C19">
            <w:pPr>
              <w:spacing w:before="40" w:after="40"/>
            </w:pPr>
            <w:r w:rsidRPr="00476D2F">
              <w:t>Y, blank</w:t>
            </w:r>
          </w:p>
        </w:tc>
      </w:tr>
      <w:tr w:rsidR="00CF4BBC" w:rsidRPr="00110E6A" w14:paraId="46985B9C" w14:textId="77777777" w:rsidTr="00543C19">
        <w:trPr>
          <w:trHeight w:val="361"/>
          <w:jc w:val="center"/>
        </w:trPr>
        <w:tc>
          <w:tcPr>
            <w:tcW w:w="1908" w:type="dxa"/>
            <w:gridSpan w:val="2"/>
            <w:tcBorders>
              <w:top w:val="single" w:sz="8" w:space="0" w:color="auto"/>
              <w:left w:val="single" w:sz="18" w:space="0" w:color="auto"/>
              <w:bottom w:val="single" w:sz="2" w:space="0" w:color="auto"/>
            </w:tcBorders>
          </w:tcPr>
          <w:p w14:paraId="1FE17664" w14:textId="6E156653" w:rsidR="00CF4BBC" w:rsidRPr="00476D2F" w:rsidRDefault="00CF4BBC" w:rsidP="00543C19">
            <w:pPr>
              <w:spacing w:before="40" w:after="40"/>
            </w:pPr>
            <w:r w:rsidRPr="00476D2F">
              <w:t>ECS</w:t>
            </w:r>
            <w:r w:rsidR="00B31E5D" w:rsidRPr="00476D2F">
              <w:t>-P2</w:t>
            </w:r>
          </w:p>
        </w:tc>
        <w:tc>
          <w:tcPr>
            <w:tcW w:w="5571" w:type="dxa"/>
            <w:tcBorders>
              <w:top w:val="single" w:sz="8" w:space="0" w:color="auto"/>
              <w:bottom w:val="single" w:sz="2" w:space="0" w:color="auto"/>
            </w:tcBorders>
          </w:tcPr>
          <w:p w14:paraId="27879DB1" w14:textId="12D9C20F" w:rsidR="00CF4BBC" w:rsidRPr="00476D2F" w:rsidRDefault="00CF4BBC" w:rsidP="00543C19">
            <w:pPr>
              <w:spacing w:before="40" w:after="40"/>
            </w:pPr>
            <w:r w:rsidRPr="00476D2F">
              <w:t>This column determines if the specific IE is supported in the ECS</w:t>
            </w:r>
            <w:r w:rsidR="00B31E5D" w:rsidRPr="00476D2F">
              <w:t>-P2</w:t>
            </w:r>
            <w:r w:rsidRPr="00476D2F">
              <w:t xml:space="preserve"> domain.</w:t>
            </w:r>
          </w:p>
          <w:p w14:paraId="18B94E18" w14:textId="77777777" w:rsidR="00CF4BBC" w:rsidRPr="00476D2F" w:rsidRDefault="00CF4BBC" w:rsidP="00543C19">
            <w:pPr>
              <w:spacing w:before="40" w:after="40"/>
            </w:pPr>
            <w:r w:rsidRPr="00476D2F">
              <w:t>A “Y” means that the IE is exchanged in the specific domain.</w:t>
            </w:r>
          </w:p>
        </w:tc>
        <w:tc>
          <w:tcPr>
            <w:tcW w:w="1701" w:type="dxa"/>
            <w:tcBorders>
              <w:top w:val="single" w:sz="8" w:space="0" w:color="auto"/>
              <w:bottom w:val="single" w:sz="2" w:space="0" w:color="auto"/>
              <w:right w:val="single" w:sz="18" w:space="0" w:color="auto"/>
            </w:tcBorders>
          </w:tcPr>
          <w:p w14:paraId="17F5AA70" w14:textId="77777777" w:rsidR="00CF4BBC" w:rsidRPr="00476D2F" w:rsidRDefault="00CF4BBC" w:rsidP="00543C19">
            <w:pPr>
              <w:spacing w:before="40" w:after="40"/>
            </w:pPr>
            <w:r w:rsidRPr="00476D2F">
              <w:t>Y, blank</w:t>
            </w:r>
          </w:p>
        </w:tc>
      </w:tr>
      <w:tr w:rsidR="00CF4BBC" w:rsidRPr="00110E6A" w14:paraId="157D101F" w14:textId="77777777" w:rsidTr="00543C19">
        <w:trPr>
          <w:trHeight w:val="361"/>
          <w:jc w:val="center"/>
        </w:trPr>
        <w:tc>
          <w:tcPr>
            <w:tcW w:w="1908" w:type="dxa"/>
            <w:gridSpan w:val="2"/>
            <w:tcBorders>
              <w:top w:val="single" w:sz="2" w:space="0" w:color="auto"/>
              <w:left w:val="single" w:sz="18" w:space="0" w:color="auto"/>
              <w:bottom w:val="single" w:sz="18" w:space="0" w:color="auto"/>
            </w:tcBorders>
          </w:tcPr>
          <w:p w14:paraId="5DFF501A" w14:textId="29636F19" w:rsidR="00CF4BBC" w:rsidRPr="00476D2F" w:rsidRDefault="00CF4BBC" w:rsidP="00543C19">
            <w:pPr>
              <w:spacing w:before="40" w:after="40"/>
            </w:pPr>
            <w:r w:rsidRPr="00476D2F">
              <w:t>ICS</w:t>
            </w:r>
            <w:r w:rsidR="00B31E5D" w:rsidRPr="00476D2F">
              <w:t>-P1</w:t>
            </w:r>
          </w:p>
        </w:tc>
        <w:tc>
          <w:tcPr>
            <w:tcW w:w="5571" w:type="dxa"/>
            <w:tcBorders>
              <w:top w:val="single" w:sz="2" w:space="0" w:color="auto"/>
              <w:bottom w:val="single" w:sz="18" w:space="0" w:color="auto"/>
            </w:tcBorders>
          </w:tcPr>
          <w:p w14:paraId="26B0ECE2" w14:textId="52417E22" w:rsidR="00CF4BBC" w:rsidRPr="00476D2F" w:rsidRDefault="00CF4BBC" w:rsidP="00543C19">
            <w:pPr>
              <w:spacing w:before="40" w:after="40"/>
            </w:pPr>
            <w:r w:rsidRPr="00476D2F">
              <w:t>This column determines if the specific IE is supported in the ICS</w:t>
            </w:r>
            <w:r w:rsidR="00B31E5D" w:rsidRPr="00476D2F">
              <w:t>-P1</w:t>
            </w:r>
            <w:r w:rsidRPr="00476D2F">
              <w:t xml:space="preserve"> domain.</w:t>
            </w:r>
          </w:p>
          <w:p w14:paraId="6C7C621B" w14:textId="77777777" w:rsidR="00CF4BBC" w:rsidRPr="00476D2F" w:rsidRDefault="00CF4BBC" w:rsidP="00543C19">
            <w:pPr>
              <w:spacing w:before="40" w:after="40"/>
            </w:pPr>
            <w:r w:rsidRPr="00476D2F">
              <w:t>A “Y” means that the IE is exchanged in the specific domain.</w:t>
            </w:r>
          </w:p>
        </w:tc>
        <w:tc>
          <w:tcPr>
            <w:tcW w:w="1701" w:type="dxa"/>
            <w:tcBorders>
              <w:top w:val="single" w:sz="2" w:space="0" w:color="auto"/>
              <w:bottom w:val="single" w:sz="18" w:space="0" w:color="auto"/>
              <w:right w:val="single" w:sz="18" w:space="0" w:color="auto"/>
            </w:tcBorders>
          </w:tcPr>
          <w:p w14:paraId="7ACC9500" w14:textId="77777777" w:rsidR="00CF4BBC" w:rsidRPr="00476D2F" w:rsidRDefault="00CF4BBC" w:rsidP="00543C19">
            <w:pPr>
              <w:spacing w:before="40" w:after="40"/>
            </w:pPr>
            <w:r w:rsidRPr="00476D2F">
              <w:t>Y, blank</w:t>
            </w:r>
          </w:p>
        </w:tc>
      </w:tr>
      <w:tr w:rsidR="00CF4BBC" w:rsidRPr="00110E6A" w14:paraId="4FBA7D6D"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79E0371F"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National Control Application</w:t>
            </w:r>
          </w:p>
          <w:p w14:paraId="29AF9381" w14:textId="77777777" w:rsidR="00CF4BBC" w:rsidRPr="00476D2F" w:rsidRDefault="00CF4BBC" w:rsidP="00543C19">
            <w:pPr>
              <w:spacing w:before="40" w:after="40"/>
            </w:pPr>
            <w:r w:rsidRPr="00476D2F">
              <w:t xml:space="preserve">This section defines which IEs are mandatory or (strongly) recommended for the MSs / NAs, the exchange </w:t>
            </w:r>
            <w:proofErr w:type="gramStart"/>
            <w:r w:rsidRPr="00476D2F">
              <w:t>mechanism</w:t>
            </w:r>
            <w:proofErr w:type="gramEnd"/>
            <w:r w:rsidRPr="00476D2F">
              <w:t xml:space="preserve"> and the format of the message.</w:t>
            </w:r>
          </w:p>
        </w:tc>
      </w:tr>
      <w:tr w:rsidR="00CF4BBC" w:rsidRPr="00110E6A" w14:paraId="4CA98388" w14:textId="77777777" w:rsidTr="00543C19">
        <w:trPr>
          <w:trHeight w:val="361"/>
          <w:jc w:val="center"/>
        </w:trPr>
        <w:tc>
          <w:tcPr>
            <w:tcW w:w="1908" w:type="dxa"/>
            <w:gridSpan w:val="2"/>
            <w:tcBorders>
              <w:top w:val="single" w:sz="18" w:space="0" w:color="auto"/>
              <w:left w:val="single" w:sz="18" w:space="0" w:color="auto"/>
              <w:bottom w:val="single" w:sz="8" w:space="0" w:color="auto"/>
            </w:tcBorders>
          </w:tcPr>
          <w:p w14:paraId="406A95F7" w14:textId="77777777" w:rsidR="00CF4BBC" w:rsidRPr="00476D2F" w:rsidRDefault="00CF4BBC" w:rsidP="00543C19">
            <w:pPr>
              <w:spacing w:before="40" w:after="40"/>
            </w:pPr>
            <w:r w:rsidRPr="00476D2F">
              <w:t>Send</w:t>
            </w:r>
          </w:p>
        </w:tc>
        <w:tc>
          <w:tcPr>
            <w:tcW w:w="5571" w:type="dxa"/>
            <w:tcBorders>
              <w:top w:val="single" w:sz="18" w:space="0" w:color="auto"/>
              <w:bottom w:val="single" w:sz="8" w:space="0" w:color="auto"/>
            </w:tcBorders>
          </w:tcPr>
          <w:p w14:paraId="5407F6A0" w14:textId="77777777" w:rsidR="00CF4BBC" w:rsidRPr="00476D2F" w:rsidRDefault="00CF4BBC" w:rsidP="00543C19">
            <w:pPr>
              <w:spacing w:before="40" w:after="40"/>
            </w:pPr>
            <w:r w:rsidRPr="00476D2F">
              <w:t xml:space="preserve">This column determines if the construction and the submission of the IE </w:t>
            </w:r>
            <w:proofErr w:type="gramStart"/>
            <w:r w:rsidRPr="00476D2F">
              <w:t>have to</w:t>
            </w:r>
            <w:proofErr w:type="gramEnd"/>
            <w:r w:rsidRPr="00476D2F">
              <w:t xml:space="preserve"> be processed.</w:t>
            </w:r>
          </w:p>
          <w:p w14:paraId="508D466B" w14:textId="02B5C046" w:rsidR="00CF4BBC" w:rsidRPr="00476D2F" w:rsidRDefault="00CF4BBC" w:rsidP="00543C19">
            <w:pPr>
              <w:spacing w:before="40" w:after="40"/>
            </w:pPr>
            <w:r w:rsidRPr="00476D2F">
              <w:t>An “M” means that the NA must implement the construction and the sending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 xml:space="preserve">] (appendix B2), in order to comply with the legal base, while “R”, “SR” and “O” indicate that it is recommended, strongly recommended and optional for the NA to do so, respectively. </w:t>
            </w:r>
          </w:p>
          <w:p w14:paraId="56D35F18" w14:textId="77777777" w:rsidR="00CF4BBC" w:rsidRPr="00476D2F" w:rsidRDefault="00CF4BBC" w:rsidP="00543C19">
            <w:pPr>
              <w:spacing w:before="40" w:after="40"/>
            </w:pPr>
            <w:r w:rsidRPr="00476D2F">
              <w:t>A blank cell means that in case of:</w:t>
            </w:r>
          </w:p>
          <w:p w14:paraId="2AD0F12F" w14:textId="77777777" w:rsidR="007D253D" w:rsidRPr="00476D2F" w:rsidRDefault="007D253D" w:rsidP="007D253D">
            <w:pPr>
              <w:numPr>
                <w:ilvl w:val="0"/>
                <w:numId w:val="94"/>
              </w:numPr>
              <w:spacing w:before="40" w:after="40"/>
            </w:pPr>
            <w:r w:rsidRPr="00476D2F">
              <w:t>E_ IE, the IE does not need to be sent during NCTS, ECS</w:t>
            </w:r>
            <w:r>
              <w:t>/AES</w:t>
            </w:r>
            <w:r w:rsidRPr="00476D2F">
              <w:t xml:space="preserve"> or ICS when implementing the CS and the SA functionality;</w:t>
            </w:r>
          </w:p>
          <w:p w14:paraId="7EEEB4C7" w14:textId="473231B0" w:rsidR="00CF4BBC" w:rsidRPr="00476D2F" w:rsidRDefault="00670761" w:rsidP="00117A38">
            <w:pPr>
              <w:numPr>
                <w:ilvl w:val="0"/>
                <w:numId w:val="94"/>
              </w:numPr>
              <w:spacing w:before="40" w:after="40"/>
            </w:pPr>
            <w:r w:rsidRPr="00476D2F">
              <w:t>C_ IE, the IE must not be sent during NCTS, ECS</w:t>
            </w:r>
            <w:r>
              <w:t>/AES</w:t>
            </w:r>
            <w:r w:rsidRPr="00476D2F">
              <w:t xml:space="preserve"> or ICS when implementing the CS and the SA functionality.</w:t>
            </w:r>
          </w:p>
        </w:tc>
        <w:tc>
          <w:tcPr>
            <w:tcW w:w="1701" w:type="dxa"/>
            <w:tcBorders>
              <w:top w:val="single" w:sz="18" w:space="0" w:color="auto"/>
              <w:bottom w:val="single" w:sz="8" w:space="0" w:color="auto"/>
              <w:right w:val="single" w:sz="18" w:space="0" w:color="auto"/>
            </w:tcBorders>
          </w:tcPr>
          <w:p w14:paraId="269A2616" w14:textId="77777777" w:rsidR="00CF4BBC" w:rsidRPr="00476D2F" w:rsidRDefault="00CF4BBC" w:rsidP="00543C19">
            <w:pPr>
              <w:spacing w:before="40" w:after="40"/>
            </w:pPr>
            <w:r w:rsidRPr="00476D2F">
              <w:t>M, SR, R, O, blank</w:t>
            </w:r>
          </w:p>
          <w:p w14:paraId="02B3F423" w14:textId="77777777" w:rsidR="00CF4BBC" w:rsidRPr="00476D2F" w:rsidRDefault="00CF4BBC" w:rsidP="00543C19">
            <w:pPr>
              <w:spacing w:before="40" w:after="40"/>
            </w:pPr>
          </w:p>
        </w:tc>
      </w:tr>
      <w:tr w:rsidR="00CF4BBC" w:rsidRPr="009C24AC" w14:paraId="56400B9B" w14:textId="77777777" w:rsidTr="00543C19">
        <w:trPr>
          <w:trHeight w:val="361"/>
          <w:jc w:val="center"/>
        </w:trPr>
        <w:tc>
          <w:tcPr>
            <w:tcW w:w="1908" w:type="dxa"/>
            <w:gridSpan w:val="2"/>
            <w:tcBorders>
              <w:top w:val="single" w:sz="8" w:space="0" w:color="auto"/>
              <w:left w:val="single" w:sz="18" w:space="0" w:color="auto"/>
              <w:bottom w:val="single" w:sz="18" w:space="0" w:color="auto"/>
            </w:tcBorders>
          </w:tcPr>
          <w:p w14:paraId="1E27E7AE" w14:textId="77777777" w:rsidR="00CF4BBC" w:rsidRPr="00476D2F" w:rsidRDefault="00CF4BBC" w:rsidP="00543C19">
            <w:pPr>
              <w:pStyle w:val="Table"/>
              <w:spacing w:before="40" w:after="40"/>
            </w:pPr>
            <w:r w:rsidRPr="00476D2F">
              <w:t>Receive</w:t>
            </w:r>
          </w:p>
        </w:tc>
        <w:tc>
          <w:tcPr>
            <w:tcW w:w="5571" w:type="dxa"/>
            <w:tcBorders>
              <w:top w:val="single" w:sz="8" w:space="0" w:color="auto"/>
              <w:bottom w:val="single" w:sz="18" w:space="0" w:color="auto"/>
            </w:tcBorders>
          </w:tcPr>
          <w:p w14:paraId="7BEFBE92" w14:textId="77777777" w:rsidR="00CF4BBC" w:rsidRPr="00476D2F" w:rsidRDefault="00CF4BBC" w:rsidP="00543C19">
            <w:pPr>
              <w:spacing w:before="40" w:after="40"/>
            </w:pPr>
            <w:r w:rsidRPr="00476D2F">
              <w:t xml:space="preserve">This column determines if the reception and the processing of the IE </w:t>
            </w:r>
            <w:proofErr w:type="gramStart"/>
            <w:r w:rsidRPr="00476D2F">
              <w:t>have to</w:t>
            </w:r>
            <w:proofErr w:type="gramEnd"/>
            <w:r w:rsidRPr="00476D2F">
              <w:t xml:space="preserve"> be implemented.</w:t>
            </w:r>
          </w:p>
          <w:p w14:paraId="376EE85E" w14:textId="0B0A86A7" w:rsidR="00CF4BBC" w:rsidRPr="00476D2F" w:rsidRDefault="00CF4BBC" w:rsidP="00543C19">
            <w:pPr>
              <w:spacing w:before="40" w:after="40"/>
            </w:pPr>
            <w:r w:rsidRPr="00476D2F">
              <w:t>An “M” means that the NA must implement the reception and the processing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25</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14</w:t>
            </w:r>
            <w:r w:rsidR="00242E5B" w:rsidRPr="00476D2F">
              <w:rPr>
                <w:highlight w:val="yellow"/>
              </w:rPr>
              <w:fldChar w:fldCharType="end"/>
            </w:r>
            <w:r w:rsidRPr="00476D2F">
              <w:t>] (appendix B2) in order to comply with the legal base, while “R”, “SR” and “O” indicate that it is recommended, strongly recommended and optional for the NA to do so, respectively.</w:t>
            </w:r>
          </w:p>
          <w:p w14:paraId="34D52568" w14:textId="77777777" w:rsidR="00CF4BBC" w:rsidRPr="00476D2F" w:rsidRDefault="00CF4BBC" w:rsidP="00543C19">
            <w:pPr>
              <w:spacing w:before="40" w:after="40"/>
            </w:pPr>
            <w:r w:rsidRPr="00476D2F">
              <w:t>A blank cell means that in case of:</w:t>
            </w:r>
          </w:p>
          <w:p w14:paraId="7008D6A7" w14:textId="6BA902BA" w:rsidR="00CF4BBC" w:rsidRPr="00476D2F" w:rsidRDefault="004124F8" w:rsidP="00117A38">
            <w:pPr>
              <w:numPr>
                <w:ilvl w:val="0"/>
                <w:numId w:val="94"/>
              </w:numPr>
              <w:spacing w:before="40" w:after="40"/>
            </w:pPr>
            <w:r w:rsidRPr="00476D2F">
              <w:t>E_ IE, the IE does not need to be received during NCTS, ECS</w:t>
            </w:r>
            <w:r>
              <w:t>/AES</w:t>
            </w:r>
            <w:r w:rsidRPr="00476D2F">
              <w:t xml:space="preserve"> or ICS when implementing the CS and the SA functionality;</w:t>
            </w:r>
          </w:p>
          <w:p w14:paraId="1E1FB6A3" w14:textId="4DDA98F3" w:rsidR="00CF4BBC" w:rsidRPr="00476D2F" w:rsidRDefault="005B0882" w:rsidP="00117A38">
            <w:pPr>
              <w:numPr>
                <w:ilvl w:val="0"/>
                <w:numId w:val="95"/>
              </w:numPr>
              <w:spacing w:before="40" w:after="40"/>
            </w:pPr>
            <w:r w:rsidRPr="00476D2F">
              <w:t>C_ IE, the IE must not be received during NCTS, ECS</w:t>
            </w:r>
            <w:r>
              <w:t>/AES</w:t>
            </w:r>
            <w:r w:rsidRPr="00476D2F">
              <w:t xml:space="preserve"> or ICS when implementing the CS and the SA functionality.</w:t>
            </w:r>
          </w:p>
        </w:tc>
        <w:tc>
          <w:tcPr>
            <w:tcW w:w="1701" w:type="dxa"/>
            <w:tcBorders>
              <w:top w:val="single" w:sz="8" w:space="0" w:color="auto"/>
              <w:bottom w:val="single" w:sz="18" w:space="0" w:color="auto"/>
              <w:right w:val="single" w:sz="18" w:space="0" w:color="auto"/>
            </w:tcBorders>
          </w:tcPr>
          <w:p w14:paraId="41AE4955" w14:textId="77777777" w:rsidR="00CF4BBC" w:rsidRPr="0044100F" w:rsidRDefault="00CF4BBC" w:rsidP="00543C19">
            <w:pPr>
              <w:spacing w:before="40" w:after="40"/>
              <w:rPr>
                <w:lang w:val="es-ES"/>
              </w:rPr>
            </w:pPr>
            <w:r w:rsidRPr="0044100F">
              <w:rPr>
                <w:lang w:val="es-ES"/>
              </w:rPr>
              <w:t xml:space="preserve">M, SR, R, O, </w:t>
            </w:r>
            <w:proofErr w:type="spellStart"/>
            <w:r w:rsidRPr="0044100F">
              <w:rPr>
                <w:lang w:val="es-ES"/>
              </w:rPr>
              <w:t>blank</w:t>
            </w:r>
            <w:proofErr w:type="spellEnd"/>
          </w:p>
        </w:tc>
      </w:tr>
      <w:tr w:rsidR="00CF4BBC" w:rsidRPr="00110E6A" w14:paraId="4EA62AC0"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720A2F51" w14:textId="77777777" w:rsidR="00CF4BBC" w:rsidRPr="00476D2F" w:rsidRDefault="00CF4BBC" w:rsidP="00543C19">
            <w:pPr>
              <w:spacing w:before="40" w:after="40"/>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0BC639DB" w14:textId="77777777" w:rsidR="00CF4BBC" w:rsidRPr="00476D2F" w:rsidRDefault="00CF4BBC" w:rsidP="00543C19">
            <w:pPr>
              <w:spacing w:before="40" w:after="40"/>
              <w:jc w:val="left"/>
            </w:pPr>
            <w:r w:rsidRPr="00476D2F">
              <w:t>This section defines the exchange mechanism for the IE: paper, up to the NA</w:t>
            </w:r>
            <w:r w:rsidRPr="00476D2F" w:rsidDel="00D33C75">
              <w:t xml:space="preserve"> </w:t>
            </w:r>
            <w:r w:rsidRPr="00476D2F">
              <w:t>s, CCN/</w:t>
            </w:r>
            <w:proofErr w:type="gramStart"/>
            <w:r w:rsidRPr="00476D2F">
              <w:t>CSI</w:t>
            </w:r>
            <w:proofErr w:type="gramEnd"/>
            <w:r w:rsidRPr="00476D2F">
              <w:t xml:space="preserve"> or Web.</w:t>
            </w:r>
          </w:p>
        </w:tc>
      </w:tr>
      <w:tr w:rsidR="00CF4BBC" w:rsidRPr="00110E6A" w14:paraId="3ABA1216" w14:textId="77777777" w:rsidTr="00543C19">
        <w:trPr>
          <w:trHeight w:val="361"/>
          <w:jc w:val="center"/>
        </w:trPr>
        <w:tc>
          <w:tcPr>
            <w:tcW w:w="392" w:type="dxa"/>
            <w:tcBorders>
              <w:top w:val="single" w:sz="18" w:space="0" w:color="auto"/>
              <w:left w:val="single" w:sz="18" w:space="0" w:color="auto"/>
              <w:bottom w:val="single" w:sz="2" w:space="0" w:color="auto"/>
              <w:right w:val="nil"/>
            </w:tcBorders>
          </w:tcPr>
          <w:p w14:paraId="57C2D753" w14:textId="77777777" w:rsidR="00CF4BBC" w:rsidRPr="00476D2F" w:rsidRDefault="00CF4BBC" w:rsidP="00543C19">
            <w:pPr>
              <w:spacing w:before="40" w:after="40"/>
            </w:pPr>
          </w:p>
        </w:tc>
        <w:tc>
          <w:tcPr>
            <w:tcW w:w="1516" w:type="dxa"/>
            <w:tcBorders>
              <w:top w:val="single" w:sz="18" w:space="0" w:color="auto"/>
              <w:left w:val="nil"/>
              <w:bottom w:val="single" w:sz="2" w:space="0" w:color="auto"/>
            </w:tcBorders>
          </w:tcPr>
          <w:p w14:paraId="68CB613E" w14:textId="77777777" w:rsidR="00CF4BBC" w:rsidRPr="00476D2F" w:rsidRDefault="00CF4BBC" w:rsidP="00543C19">
            <w:pPr>
              <w:spacing w:before="40" w:after="40"/>
            </w:pPr>
            <w:r w:rsidRPr="00476D2F">
              <w:t>Paper</w:t>
            </w:r>
          </w:p>
        </w:tc>
        <w:tc>
          <w:tcPr>
            <w:tcW w:w="5571" w:type="dxa"/>
            <w:tcBorders>
              <w:top w:val="single" w:sz="18" w:space="0" w:color="auto"/>
              <w:bottom w:val="single" w:sz="2" w:space="0" w:color="auto"/>
              <w:right w:val="nil"/>
            </w:tcBorders>
          </w:tcPr>
          <w:p w14:paraId="5D5E7C69" w14:textId="77777777" w:rsidR="00CF4BBC" w:rsidRPr="00476D2F" w:rsidRDefault="00CF4BBC" w:rsidP="00543C19">
            <w:pPr>
              <w:spacing w:before="40" w:after="40"/>
            </w:pPr>
            <w:r w:rsidRPr="00476D2F">
              <w:t xml:space="preserve">A “Y” or a “M” means that the IE </w:t>
            </w:r>
            <w:proofErr w:type="gramStart"/>
            <w:r w:rsidRPr="00476D2F">
              <w:t>has to</w:t>
            </w:r>
            <w:proofErr w:type="gramEnd"/>
            <w:r w:rsidRPr="00476D2F">
              <w:t xml:space="preserve"> be exchanged on paper:</w:t>
            </w:r>
          </w:p>
          <w:p w14:paraId="0CD7AFC6" w14:textId="77777777" w:rsidR="00CF4BBC" w:rsidRPr="00476D2F" w:rsidRDefault="00CF4BBC" w:rsidP="00117A38">
            <w:pPr>
              <w:numPr>
                <w:ilvl w:val="0"/>
                <w:numId w:val="96"/>
              </w:numPr>
              <w:spacing w:before="40" w:after="40"/>
            </w:pPr>
            <w:r w:rsidRPr="00476D2F">
              <w:t xml:space="preserve">An “M” indicates that the printing must be made </w:t>
            </w:r>
            <w:proofErr w:type="gramStart"/>
            <w:r w:rsidRPr="00476D2F">
              <w:t>according</w:t>
            </w:r>
            <w:proofErr w:type="gramEnd"/>
            <w:r w:rsidRPr="00476D2F">
              <w:t xml:space="preserve"> a layout imposed by the legal base;</w:t>
            </w:r>
          </w:p>
          <w:p w14:paraId="497EFA6C" w14:textId="77777777" w:rsidR="00CF4BBC" w:rsidRPr="00476D2F" w:rsidRDefault="00CF4BBC" w:rsidP="00117A38">
            <w:pPr>
              <w:numPr>
                <w:ilvl w:val="0"/>
                <w:numId w:val="96"/>
              </w:numPr>
              <w:spacing w:before="40" w:after="40"/>
            </w:pPr>
            <w:r w:rsidRPr="00476D2F">
              <w:t>A “Y” indicates that the printing must be made according to a nationally defined layout.</w:t>
            </w:r>
          </w:p>
          <w:p w14:paraId="2759E39E" w14:textId="25F9295E" w:rsidR="00CF4BBC" w:rsidRPr="00476D2F" w:rsidRDefault="00CF4BBC" w:rsidP="00543C19">
            <w:pPr>
              <w:spacing w:before="40" w:after="40"/>
            </w:pPr>
            <w:r w:rsidRPr="00476D2F">
              <w:t xml:space="preserve">This paper mechanism and its associated format are not specified further in </w:t>
            </w:r>
            <w:r w:rsidR="00FC5639" w:rsidRPr="00476D2F">
              <w:t>this document</w:t>
            </w:r>
            <w:r w:rsidRPr="00476D2F">
              <w:t>.</w:t>
            </w:r>
          </w:p>
          <w:p w14:paraId="3E7DEAD5"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2" w:space="0" w:color="auto"/>
              <w:right w:val="single" w:sz="18" w:space="0" w:color="auto"/>
            </w:tcBorders>
          </w:tcPr>
          <w:p w14:paraId="7FA6BD53" w14:textId="77777777" w:rsidR="00CF4BBC" w:rsidRPr="00476D2F" w:rsidRDefault="00CF4BBC" w:rsidP="00543C19">
            <w:pPr>
              <w:spacing w:before="40" w:after="40"/>
            </w:pPr>
            <w:r w:rsidRPr="00476D2F">
              <w:t>M, Y, blank</w:t>
            </w:r>
          </w:p>
        </w:tc>
      </w:tr>
      <w:tr w:rsidR="00CF4BBC" w:rsidRPr="00110E6A" w14:paraId="3AD028F7" w14:textId="77777777" w:rsidTr="00543C19">
        <w:trPr>
          <w:trHeight w:val="361"/>
          <w:jc w:val="center"/>
        </w:trPr>
        <w:tc>
          <w:tcPr>
            <w:tcW w:w="392" w:type="dxa"/>
            <w:tcBorders>
              <w:top w:val="single" w:sz="2" w:space="0" w:color="auto"/>
              <w:left w:val="single" w:sz="18" w:space="0" w:color="auto"/>
              <w:bottom w:val="single" w:sz="8" w:space="0" w:color="auto"/>
              <w:right w:val="nil"/>
            </w:tcBorders>
          </w:tcPr>
          <w:p w14:paraId="0F54B66E" w14:textId="77777777" w:rsidR="00CF4BBC" w:rsidRPr="00476D2F" w:rsidRDefault="00CF4BBC" w:rsidP="00543C19">
            <w:pPr>
              <w:spacing w:before="40" w:after="40"/>
            </w:pPr>
          </w:p>
        </w:tc>
        <w:tc>
          <w:tcPr>
            <w:tcW w:w="1516" w:type="dxa"/>
            <w:tcBorders>
              <w:top w:val="single" w:sz="2" w:space="0" w:color="auto"/>
              <w:left w:val="nil"/>
              <w:bottom w:val="single" w:sz="8" w:space="0" w:color="auto"/>
            </w:tcBorders>
          </w:tcPr>
          <w:p w14:paraId="3FE744AC" w14:textId="77777777" w:rsidR="00CF4BBC" w:rsidRPr="00476D2F" w:rsidRDefault="00CF4BBC" w:rsidP="00543C19">
            <w:pPr>
              <w:spacing w:before="40" w:after="40"/>
            </w:pPr>
            <w:r w:rsidRPr="00476D2F">
              <w:t>MS</w:t>
            </w:r>
          </w:p>
        </w:tc>
        <w:tc>
          <w:tcPr>
            <w:tcW w:w="5571" w:type="dxa"/>
            <w:tcBorders>
              <w:top w:val="single" w:sz="2" w:space="0" w:color="auto"/>
              <w:bottom w:val="single" w:sz="8" w:space="0" w:color="auto"/>
              <w:right w:val="nil"/>
            </w:tcBorders>
          </w:tcPr>
          <w:p w14:paraId="2642427E" w14:textId="61A970C2"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This mechanism is not specified in </w:t>
            </w:r>
            <w:r w:rsidR="000F4538" w:rsidRPr="00476D2F">
              <w:t>this document</w:t>
            </w:r>
            <w:r w:rsidRPr="00476D2F">
              <w:t>.</w:t>
            </w:r>
            <w:r w:rsidRPr="00476D2F">
              <w:rPr>
                <w:iCs/>
              </w:rPr>
              <w:t xml:space="preserve"> </w:t>
            </w:r>
            <w:r w:rsidRPr="00476D2F">
              <w:t>This document provides only recommendation for the EDI format of the External IEs.</w:t>
            </w:r>
          </w:p>
          <w:p w14:paraId="56FDA49A"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2" w:space="0" w:color="auto"/>
              <w:left w:val="single" w:sz="2" w:space="0" w:color="auto"/>
              <w:bottom w:val="single" w:sz="8" w:space="0" w:color="auto"/>
              <w:right w:val="single" w:sz="18" w:space="0" w:color="auto"/>
            </w:tcBorders>
          </w:tcPr>
          <w:p w14:paraId="5BA09710" w14:textId="77777777" w:rsidR="00CF4BBC" w:rsidRPr="00476D2F" w:rsidRDefault="00CF4BBC" w:rsidP="00543C19">
            <w:pPr>
              <w:spacing w:before="40" w:after="40"/>
            </w:pPr>
            <w:r w:rsidRPr="00476D2F">
              <w:t>Y, blank</w:t>
            </w:r>
          </w:p>
        </w:tc>
      </w:tr>
      <w:tr w:rsidR="00CF4BBC" w:rsidRPr="00110E6A" w14:paraId="410BB00E" w14:textId="77777777" w:rsidTr="00543C19">
        <w:trPr>
          <w:trHeight w:val="361"/>
          <w:jc w:val="center"/>
        </w:trPr>
        <w:tc>
          <w:tcPr>
            <w:tcW w:w="392" w:type="dxa"/>
            <w:tcBorders>
              <w:top w:val="single" w:sz="8" w:space="0" w:color="auto"/>
              <w:left w:val="single" w:sz="18" w:space="0" w:color="auto"/>
              <w:bottom w:val="single" w:sz="2" w:space="0" w:color="auto"/>
              <w:right w:val="nil"/>
            </w:tcBorders>
          </w:tcPr>
          <w:p w14:paraId="5EC051A3" w14:textId="77777777" w:rsidR="00CF4BBC" w:rsidRPr="00476D2F" w:rsidRDefault="00CF4BBC" w:rsidP="00543C19">
            <w:pPr>
              <w:spacing w:before="40" w:after="40"/>
            </w:pPr>
          </w:p>
        </w:tc>
        <w:tc>
          <w:tcPr>
            <w:tcW w:w="1516" w:type="dxa"/>
            <w:tcBorders>
              <w:top w:val="single" w:sz="8" w:space="0" w:color="auto"/>
              <w:left w:val="nil"/>
              <w:bottom w:val="single" w:sz="2" w:space="0" w:color="auto"/>
            </w:tcBorders>
          </w:tcPr>
          <w:p w14:paraId="1308C61D" w14:textId="77777777" w:rsidR="00CF4BBC" w:rsidRPr="00476D2F" w:rsidRDefault="00CF4BBC" w:rsidP="00543C19">
            <w:pPr>
              <w:spacing w:before="40" w:after="40"/>
            </w:pPr>
            <w:r w:rsidRPr="00476D2F">
              <w:t>CCN/CSI</w:t>
            </w:r>
          </w:p>
        </w:tc>
        <w:tc>
          <w:tcPr>
            <w:tcW w:w="5571" w:type="dxa"/>
            <w:tcBorders>
              <w:top w:val="single" w:sz="8" w:space="0" w:color="auto"/>
              <w:bottom w:val="single" w:sz="2" w:space="0" w:color="auto"/>
              <w:right w:val="nil"/>
            </w:tcBorders>
          </w:tcPr>
          <w:p w14:paraId="52A50F97" w14:textId="25D9BBC6" w:rsidR="00CF4BBC" w:rsidRPr="00476D2F" w:rsidRDefault="00CF4BBC" w:rsidP="00543C19">
            <w:pPr>
              <w:spacing w:before="40" w:after="40"/>
            </w:pPr>
            <w:r w:rsidRPr="00476D2F">
              <w:t xml:space="preserve">An “M” means that the IE </w:t>
            </w:r>
            <w:proofErr w:type="gramStart"/>
            <w:r w:rsidRPr="00476D2F">
              <w:t>has to</w:t>
            </w:r>
            <w:proofErr w:type="gramEnd"/>
            <w:r w:rsidRPr="00476D2F">
              <w:t xml:space="preserve"> be exchanged via CCN/CSI. The CCN/CSI exchange mechanism is specified in the body of </w:t>
            </w:r>
            <w:r w:rsidR="000F4538" w:rsidRPr="00476D2F">
              <w:t>this document</w:t>
            </w:r>
            <w:r w:rsidRPr="00476D2F">
              <w:t>.</w:t>
            </w:r>
          </w:p>
          <w:p w14:paraId="2153F185" w14:textId="77777777" w:rsidR="00CF4BBC" w:rsidRPr="00476D2F" w:rsidRDefault="00CF4BBC" w:rsidP="00543C19">
            <w:pPr>
              <w:spacing w:before="40" w:after="40"/>
            </w:pPr>
            <w:r w:rsidRPr="00476D2F">
              <w:t>A blank cell means that the IE has not to be exchanged via CCN/CSI.</w:t>
            </w:r>
          </w:p>
        </w:tc>
        <w:tc>
          <w:tcPr>
            <w:tcW w:w="1701" w:type="dxa"/>
            <w:tcBorders>
              <w:top w:val="single" w:sz="8" w:space="0" w:color="auto"/>
              <w:left w:val="single" w:sz="2" w:space="0" w:color="auto"/>
              <w:bottom w:val="single" w:sz="2" w:space="0" w:color="auto"/>
              <w:right w:val="single" w:sz="18" w:space="0" w:color="auto"/>
            </w:tcBorders>
          </w:tcPr>
          <w:p w14:paraId="2C6530BE" w14:textId="77777777" w:rsidR="00CF4BBC" w:rsidRPr="00476D2F" w:rsidRDefault="00CF4BBC" w:rsidP="00543C19">
            <w:pPr>
              <w:spacing w:before="40" w:after="40"/>
            </w:pPr>
            <w:r w:rsidRPr="00476D2F">
              <w:t>M, blank</w:t>
            </w:r>
          </w:p>
        </w:tc>
      </w:tr>
      <w:tr w:rsidR="00CF4BBC" w:rsidRPr="00110E6A" w14:paraId="465DD98A" w14:textId="77777777" w:rsidTr="00543C19">
        <w:trPr>
          <w:trHeight w:val="361"/>
          <w:jc w:val="center"/>
        </w:trPr>
        <w:tc>
          <w:tcPr>
            <w:tcW w:w="392" w:type="dxa"/>
            <w:tcBorders>
              <w:top w:val="single" w:sz="2" w:space="0" w:color="auto"/>
              <w:left w:val="single" w:sz="18" w:space="0" w:color="auto"/>
              <w:bottom w:val="single" w:sz="18" w:space="0" w:color="auto"/>
              <w:right w:val="nil"/>
            </w:tcBorders>
          </w:tcPr>
          <w:p w14:paraId="786DEA6A" w14:textId="77777777" w:rsidR="00CF4BBC" w:rsidRPr="00476D2F" w:rsidRDefault="00CF4BBC" w:rsidP="00543C19">
            <w:pPr>
              <w:spacing w:before="40" w:after="40"/>
            </w:pPr>
          </w:p>
        </w:tc>
        <w:tc>
          <w:tcPr>
            <w:tcW w:w="1516" w:type="dxa"/>
            <w:tcBorders>
              <w:top w:val="single" w:sz="2" w:space="0" w:color="auto"/>
              <w:left w:val="nil"/>
              <w:bottom w:val="single" w:sz="18" w:space="0" w:color="auto"/>
            </w:tcBorders>
          </w:tcPr>
          <w:p w14:paraId="2BC6E2D7" w14:textId="77777777" w:rsidR="00CF4BBC" w:rsidRPr="00476D2F" w:rsidRDefault="00CF4BBC" w:rsidP="00543C19">
            <w:pPr>
              <w:spacing w:before="40" w:after="40"/>
            </w:pPr>
            <w:r w:rsidRPr="00476D2F">
              <w:t>Web</w:t>
            </w:r>
          </w:p>
        </w:tc>
        <w:tc>
          <w:tcPr>
            <w:tcW w:w="5571" w:type="dxa"/>
            <w:tcBorders>
              <w:top w:val="single" w:sz="2" w:space="0" w:color="auto"/>
              <w:bottom w:val="single" w:sz="18" w:space="0" w:color="auto"/>
              <w:right w:val="nil"/>
            </w:tcBorders>
          </w:tcPr>
          <w:p w14:paraId="07F90F2D" w14:textId="1C0F78E3" w:rsidR="00CF4BBC" w:rsidRPr="00476D2F" w:rsidRDefault="00CF4BBC" w:rsidP="00543C19">
            <w:pPr>
              <w:spacing w:before="40" w:after="40"/>
            </w:pPr>
            <w:r w:rsidRPr="00476D2F">
              <w:t xml:space="preserve">An “M” means that the IE </w:t>
            </w:r>
            <w:proofErr w:type="gramStart"/>
            <w:r w:rsidRPr="00476D2F">
              <w:t>has to</w:t>
            </w:r>
            <w:proofErr w:type="gramEnd"/>
            <w:r w:rsidRPr="00476D2F">
              <w:t xml:space="preserve"> be exchanged via Internet. The Web exchange mechanism is specified in </w:t>
            </w:r>
            <w:r w:rsidR="000F4538" w:rsidRPr="00476D2F">
              <w:t>this document</w:t>
            </w:r>
            <w:r w:rsidRPr="00476D2F">
              <w:t>.</w:t>
            </w:r>
          </w:p>
          <w:p w14:paraId="78C7E63E" w14:textId="77777777" w:rsidR="00CF4BBC" w:rsidRPr="00476D2F" w:rsidRDefault="00CF4BBC" w:rsidP="00543C19">
            <w:pPr>
              <w:spacing w:before="40" w:after="40"/>
            </w:pPr>
            <w:r w:rsidRPr="00476D2F">
              <w:t>A blank cell means that the IE does not have to be exchanged via Internet.</w:t>
            </w:r>
          </w:p>
        </w:tc>
        <w:tc>
          <w:tcPr>
            <w:tcW w:w="1701" w:type="dxa"/>
            <w:tcBorders>
              <w:top w:val="single" w:sz="2" w:space="0" w:color="auto"/>
              <w:left w:val="single" w:sz="2" w:space="0" w:color="auto"/>
              <w:bottom w:val="single" w:sz="18" w:space="0" w:color="auto"/>
              <w:right w:val="single" w:sz="18" w:space="0" w:color="auto"/>
            </w:tcBorders>
          </w:tcPr>
          <w:p w14:paraId="27D8E1DE" w14:textId="77777777" w:rsidR="00CF4BBC" w:rsidRPr="00476D2F" w:rsidRDefault="00CF4BBC" w:rsidP="00543C19">
            <w:pPr>
              <w:spacing w:before="40" w:after="40"/>
            </w:pPr>
            <w:r w:rsidRPr="00476D2F">
              <w:t>M, blank</w:t>
            </w:r>
          </w:p>
        </w:tc>
      </w:tr>
      <w:tr w:rsidR="00CF4BBC" w:rsidRPr="00110E6A" w14:paraId="77C307C4"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196F5F72" w14:textId="77777777" w:rsidR="00CF4BBC" w:rsidRPr="00476D2F" w:rsidRDefault="00CF4BBC" w:rsidP="00543C19">
            <w:pPr>
              <w:pStyle w:val="Caption1"/>
              <w:spacing w:before="40" w:after="40"/>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0AD69DC" w14:textId="77777777" w:rsidR="00CF4BBC" w:rsidRPr="00476D2F" w:rsidRDefault="00CF4BBC" w:rsidP="00543C19">
            <w:pPr>
              <w:spacing w:before="40" w:after="40"/>
            </w:pPr>
            <w:r w:rsidRPr="00476D2F">
              <w:t>This section defines the EDI format used for the IE: EDIFACT, XML or CCN/CSI.</w:t>
            </w:r>
          </w:p>
        </w:tc>
      </w:tr>
      <w:tr w:rsidR="00CF4BBC" w:rsidRPr="009C24AC" w14:paraId="0F834DE9" w14:textId="77777777" w:rsidTr="00543C19">
        <w:trPr>
          <w:trHeight w:val="361"/>
          <w:jc w:val="center"/>
        </w:trPr>
        <w:tc>
          <w:tcPr>
            <w:tcW w:w="392" w:type="dxa"/>
            <w:tcBorders>
              <w:top w:val="single" w:sz="18" w:space="0" w:color="auto"/>
              <w:left w:val="single" w:sz="18" w:space="0" w:color="auto"/>
              <w:bottom w:val="single" w:sz="8" w:space="0" w:color="auto"/>
              <w:right w:val="nil"/>
            </w:tcBorders>
          </w:tcPr>
          <w:p w14:paraId="100DEB28" w14:textId="77777777" w:rsidR="00CF4BBC" w:rsidRPr="00476D2F" w:rsidRDefault="00CF4BBC" w:rsidP="00543C19">
            <w:pPr>
              <w:spacing w:before="40" w:after="40"/>
            </w:pPr>
          </w:p>
        </w:tc>
        <w:tc>
          <w:tcPr>
            <w:tcW w:w="1516" w:type="dxa"/>
            <w:tcBorders>
              <w:top w:val="single" w:sz="18" w:space="0" w:color="auto"/>
              <w:left w:val="nil"/>
              <w:bottom w:val="single" w:sz="8" w:space="0" w:color="auto"/>
            </w:tcBorders>
          </w:tcPr>
          <w:p w14:paraId="0103283D" w14:textId="77777777" w:rsidR="00CF4BBC" w:rsidRPr="00476D2F" w:rsidRDefault="00CF4BBC" w:rsidP="00543C19">
            <w:pPr>
              <w:spacing w:before="40" w:after="40"/>
            </w:pPr>
            <w:r w:rsidRPr="00476D2F">
              <w:t>EDIFACT</w:t>
            </w:r>
          </w:p>
        </w:tc>
        <w:tc>
          <w:tcPr>
            <w:tcW w:w="5571" w:type="dxa"/>
            <w:tcBorders>
              <w:top w:val="single" w:sz="18" w:space="0" w:color="auto"/>
              <w:bottom w:val="single" w:sz="8" w:space="0" w:color="auto"/>
              <w:right w:val="nil"/>
            </w:tcBorders>
          </w:tcPr>
          <w:p w14:paraId="712B634E" w14:textId="5AA37EF3" w:rsidR="00CF4BBC" w:rsidRPr="00476D2F" w:rsidRDefault="00CF4BBC" w:rsidP="00543C19">
            <w:pPr>
              <w:spacing w:before="40" w:after="40"/>
            </w:pPr>
            <w:r w:rsidRPr="00476D2F">
              <w:t xml:space="preserve">This column determines if the IE </w:t>
            </w:r>
            <w:proofErr w:type="gramStart"/>
            <w:r w:rsidRPr="00476D2F">
              <w:t>has to</w:t>
            </w:r>
            <w:proofErr w:type="gramEnd"/>
            <w:r w:rsidRPr="00476D2F">
              <w:t xml:space="preserve"> be formatted according to EDIFACT standard. These IEs are specified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18</w:t>
            </w:r>
            <w:r w:rsidR="00242E5B" w:rsidRPr="00476D2F">
              <w:rPr>
                <w:highlight w:val="yellow"/>
              </w:rPr>
              <w:fldChar w:fldCharType="end"/>
            </w:r>
            <w:r w:rsidRPr="00476D2F">
              <w:t>].</w:t>
            </w:r>
          </w:p>
          <w:p w14:paraId="288D9B8D" w14:textId="109C3F15" w:rsidR="00CF4BBC" w:rsidRPr="00476D2F" w:rsidRDefault="00CF4BBC" w:rsidP="00543C19">
            <w:pPr>
              <w:spacing w:before="40" w:after="40"/>
            </w:pPr>
            <w:r w:rsidRPr="00476D2F">
              <w:t>A “M” means that the NA must implement the IE in EDIFACT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16</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18</w:t>
            </w:r>
            <w:r w:rsidR="00242E5B" w:rsidRPr="00476D2F">
              <w:rPr>
                <w:highlight w:val="yellow"/>
              </w:rPr>
              <w:fldChar w:fldCharType="end"/>
            </w:r>
            <w:r w:rsidRPr="00476D2F">
              <w:t xml:space="preserve">], an “R”, a “SR” or an “O” means that it is recommended, strongly recommended or optional for the NA to implement the IE according to the EDIFACT specification of </w:t>
            </w:r>
            <w:r w:rsidR="000F4538" w:rsidRPr="00476D2F">
              <w:t>this document</w:t>
            </w:r>
            <w:r w:rsidRPr="00476D2F">
              <w:t>.</w:t>
            </w:r>
          </w:p>
          <w:p w14:paraId="5B954B1C" w14:textId="77777777" w:rsidR="00CF4BBC" w:rsidRPr="00476D2F" w:rsidRDefault="00CF4BBC" w:rsidP="00543C19">
            <w:pPr>
              <w:spacing w:before="40" w:after="40"/>
            </w:pPr>
            <w:r w:rsidRPr="00476D2F">
              <w:t>A blank cell means that the IE does not have to be formatted according to EDIFACT.</w:t>
            </w:r>
          </w:p>
        </w:tc>
        <w:tc>
          <w:tcPr>
            <w:tcW w:w="1701" w:type="dxa"/>
            <w:tcBorders>
              <w:top w:val="single" w:sz="18" w:space="0" w:color="auto"/>
              <w:left w:val="single" w:sz="2" w:space="0" w:color="auto"/>
              <w:bottom w:val="single" w:sz="8" w:space="0" w:color="auto"/>
              <w:right w:val="single" w:sz="18" w:space="0" w:color="auto"/>
            </w:tcBorders>
          </w:tcPr>
          <w:p w14:paraId="096F57AD" w14:textId="77777777" w:rsidR="00CF4BBC" w:rsidRPr="0044100F" w:rsidRDefault="00CF4BBC" w:rsidP="00543C19">
            <w:pPr>
              <w:spacing w:before="40" w:after="40"/>
              <w:rPr>
                <w:lang w:val="es-ES"/>
              </w:rPr>
            </w:pPr>
            <w:r w:rsidRPr="0044100F">
              <w:rPr>
                <w:lang w:val="es-ES"/>
              </w:rPr>
              <w:t xml:space="preserve">M, SR, R, O, </w:t>
            </w:r>
            <w:proofErr w:type="spellStart"/>
            <w:r w:rsidRPr="0044100F">
              <w:rPr>
                <w:lang w:val="es-ES"/>
              </w:rPr>
              <w:t>blank</w:t>
            </w:r>
            <w:proofErr w:type="spellEnd"/>
          </w:p>
        </w:tc>
      </w:tr>
      <w:tr w:rsidR="00CF4BBC" w:rsidRPr="009C24AC" w14:paraId="4AB22D25" w14:textId="77777777" w:rsidTr="00543C19">
        <w:trPr>
          <w:trHeight w:val="361"/>
          <w:jc w:val="center"/>
        </w:trPr>
        <w:tc>
          <w:tcPr>
            <w:tcW w:w="392" w:type="dxa"/>
            <w:tcBorders>
              <w:top w:val="single" w:sz="8" w:space="0" w:color="auto"/>
              <w:left w:val="single" w:sz="18" w:space="0" w:color="auto"/>
              <w:bottom w:val="single" w:sz="8" w:space="0" w:color="auto"/>
              <w:right w:val="nil"/>
            </w:tcBorders>
          </w:tcPr>
          <w:p w14:paraId="3B5090C1" w14:textId="77777777" w:rsidR="00CF4BBC" w:rsidRPr="0044100F" w:rsidRDefault="00CF4BBC" w:rsidP="00543C19">
            <w:pPr>
              <w:spacing w:before="40" w:after="40"/>
              <w:rPr>
                <w:lang w:val="es-ES"/>
              </w:rPr>
            </w:pPr>
          </w:p>
        </w:tc>
        <w:tc>
          <w:tcPr>
            <w:tcW w:w="1516" w:type="dxa"/>
            <w:tcBorders>
              <w:top w:val="single" w:sz="8" w:space="0" w:color="auto"/>
              <w:left w:val="nil"/>
              <w:bottom w:val="single" w:sz="8" w:space="0" w:color="auto"/>
            </w:tcBorders>
          </w:tcPr>
          <w:p w14:paraId="1CCDFCEE" w14:textId="77777777" w:rsidR="00CF4BBC" w:rsidRPr="00476D2F" w:rsidRDefault="00CF4BBC" w:rsidP="00543C19">
            <w:pPr>
              <w:spacing w:before="40" w:after="40"/>
            </w:pPr>
            <w:r w:rsidRPr="00476D2F">
              <w:t>XML</w:t>
            </w:r>
          </w:p>
        </w:tc>
        <w:tc>
          <w:tcPr>
            <w:tcW w:w="5571" w:type="dxa"/>
            <w:tcBorders>
              <w:top w:val="single" w:sz="8" w:space="0" w:color="auto"/>
              <w:bottom w:val="single" w:sz="8" w:space="0" w:color="auto"/>
              <w:right w:val="nil"/>
            </w:tcBorders>
          </w:tcPr>
          <w:p w14:paraId="256CEE82" w14:textId="5E41BDCD" w:rsidR="00CF4BBC" w:rsidRPr="00476D2F" w:rsidRDefault="00CF4BBC" w:rsidP="00543C19">
            <w:pPr>
              <w:spacing w:before="40" w:after="40"/>
            </w:pPr>
            <w:r w:rsidRPr="00476D2F">
              <w:t xml:space="preserve">This column determines if the IE </w:t>
            </w:r>
            <w:proofErr w:type="gramStart"/>
            <w:r w:rsidRPr="00476D2F">
              <w:t>has to</w:t>
            </w:r>
            <w:proofErr w:type="gramEnd"/>
            <w:r w:rsidRPr="00476D2F">
              <w:t xml:space="preserve"> be formatted according to XML. XML stands for “</w:t>
            </w:r>
            <w:proofErr w:type="spellStart"/>
            <w:r w:rsidRPr="00476D2F">
              <w:t>eXtended</w:t>
            </w:r>
            <w:proofErr w:type="spellEnd"/>
            <w:r w:rsidRPr="00476D2F">
              <w:t xml:space="preserve"> Mark-up Language” and is an emerging standard in the Web technology and for EDI over Internet. These IEs are specified in Appendix A of </w:t>
            </w:r>
            <w:r w:rsidRPr="00476D2F">
              <w:rPr>
                <w:iCs/>
              </w:rPr>
              <w:t>[</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16</w:t>
            </w:r>
            <w:r w:rsidR="00242E5B" w:rsidRPr="00476D2F">
              <w:rPr>
                <w:highlight w:val="yellow"/>
              </w:rPr>
              <w:fldChar w:fldCharType="end"/>
            </w:r>
            <w:r w:rsidRPr="00476D2F">
              <w:rPr>
                <w:iCs/>
              </w:rPr>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17</w:t>
            </w:r>
            <w:r w:rsidR="00242E5B" w:rsidRPr="00476D2F">
              <w:rPr>
                <w:highlight w:val="yellow"/>
              </w:rPr>
              <w:fldChar w:fldCharType="end"/>
            </w:r>
            <w:r w:rsidRPr="00476D2F">
              <w:rPr>
                <w:iCs/>
              </w:rPr>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18</w:t>
            </w:r>
            <w:r w:rsidR="00242E5B" w:rsidRPr="00476D2F">
              <w:rPr>
                <w:highlight w:val="yellow"/>
              </w:rPr>
              <w:fldChar w:fldCharType="end"/>
            </w:r>
            <w:r w:rsidRPr="00476D2F">
              <w:rPr>
                <w:iCs/>
              </w:rPr>
              <w:t>].</w:t>
            </w:r>
          </w:p>
          <w:p w14:paraId="5F06C5F8" w14:textId="77777777" w:rsidR="00CF4BBC" w:rsidRPr="00476D2F" w:rsidRDefault="00CF4BBC" w:rsidP="00543C19">
            <w:pPr>
              <w:spacing w:before="40" w:after="40"/>
            </w:pPr>
            <w:r w:rsidRPr="00476D2F">
              <w:t>An “M” means that the NA must implement the IE in XML, an “R”, a “SR” or an “O” means that it is recommended, strongly recommended or optional for the NA to implement the IE according to the XML format.</w:t>
            </w:r>
          </w:p>
          <w:p w14:paraId="21E5A5A5" w14:textId="77777777" w:rsidR="00CF4BBC" w:rsidRPr="00476D2F" w:rsidRDefault="00CF4BBC" w:rsidP="00543C19">
            <w:pPr>
              <w:spacing w:before="40" w:after="40"/>
            </w:pPr>
            <w:r w:rsidRPr="00476D2F">
              <w:t>A blank cell means that the IE does not to have to be formatted according to XML.</w:t>
            </w:r>
          </w:p>
        </w:tc>
        <w:tc>
          <w:tcPr>
            <w:tcW w:w="1701" w:type="dxa"/>
            <w:tcBorders>
              <w:top w:val="single" w:sz="8" w:space="0" w:color="auto"/>
              <w:left w:val="single" w:sz="2" w:space="0" w:color="auto"/>
              <w:bottom w:val="single" w:sz="8" w:space="0" w:color="auto"/>
              <w:right w:val="single" w:sz="18" w:space="0" w:color="auto"/>
            </w:tcBorders>
          </w:tcPr>
          <w:p w14:paraId="021069A9" w14:textId="77777777" w:rsidR="00CF4BBC" w:rsidRPr="0044100F" w:rsidRDefault="00CF4BBC" w:rsidP="00543C19">
            <w:pPr>
              <w:spacing w:before="40" w:after="40"/>
              <w:rPr>
                <w:lang w:val="es-ES"/>
              </w:rPr>
            </w:pPr>
            <w:r w:rsidRPr="0044100F">
              <w:rPr>
                <w:lang w:val="es-ES"/>
              </w:rPr>
              <w:t xml:space="preserve">M, SR, R, O, </w:t>
            </w:r>
            <w:proofErr w:type="spellStart"/>
            <w:r w:rsidRPr="0044100F">
              <w:rPr>
                <w:lang w:val="es-ES"/>
              </w:rPr>
              <w:t>blank</w:t>
            </w:r>
            <w:proofErr w:type="spellEnd"/>
          </w:p>
        </w:tc>
      </w:tr>
      <w:tr w:rsidR="00CF4BBC" w:rsidRPr="009C24AC" w14:paraId="6B444FAB" w14:textId="77777777" w:rsidTr="00543C19">
        <w:trPr>
          <w:trHeight w:val="361"/>
          <w:jc w:val="center"/>
        </w:trPr>
        <w:tc>
          <w:tcPr>
            <w:tcW w:w="392" w:type="dxa"/>
            <w:tcBorders>
              <w:top w:val="single" w:sz="8" w:space="0" w:color="auto"/>
              <w:left w:val="single" w:sz="18" w:space="0" w:color="auto"/>
              <w:bottom w:val="single" w:sz="18" w:space="0" w:color="auto"/>
              <w:right w:val="nil"/>
            </w:tcBorders>
          </w:tcPr>
          <w:p w14:paraId="307AB97D" w14:textId="77777777" w:rsidR="00CF4BBC" w:rsidRPr="0044100F" w:rsidRDefault="00CF4BBC" w:rsidP="00543C19">
            <w:pPr>
              <w:spacing w:before="40" w:after="40"/>
              <w:rPr>
                <w:lang w:val="es-ES"/>
              </w:rPr>
            </w:pPr>
          </w:p>
        </w:tc>
        <w:tc>
          <w:tcPr>
            <w:tcW w:w="1516" w:type="dxa"/>
            <w:tcBorders>
              <w:top w:val="single" w:sz="8" w:space="0" w:color="auto"/>
              <w:left w:val="nil"/>
              <w:bottom w:val="single" w:sz="18" w:space="0" w:color="auto"/>
            </w:tcBorders>
          </w:tcPr>
          <w:p w14:paraId="6F2AC11B" w14:textId="77777777" w:rsidR="00CF4BBC" w:rsidRPr="00476D2F" w:rsidRDefault="00CF4BBC" w:rsidP="00543C19">
            <w:pPr>
              <w:spacing w:before="40" w:after="40"/>
            </w:pPr>
            <w:r w:rsidRPr="00476D2F">
              <w:t>CCN/CSI</w:t>
            </w:r>
          </w:p>
        </w:tc>
        <w:tc>
          <w:tcPr>
            <w:tcW w:w="5571" w:type="dxa"/>
            <w:tcBorders>
              <w:top w:val="single" w:sz="8" w:space="0" w:color="auto"/>
              <w:bottom w:val="single" w:sz="18" w:space="0" w:color="auto"/>
              <w:right w:val="nil"/>
            </w:tcBorders>
          </w:tcPr>
          <w:p w14:paraId="563F1AB3" w14:textId="77777777" w:rsidR="00CF4BBC" w:rsidRPr="00476D2F" w:rsidRDefault="00CF4BBC" w:rsidP="00543C19">
            <w:pPr>
              <w:spacing w:before="40" w:after="40"/>
            </w:pPr>
            <w:r w:rsidRPr="00476D2F">
              <w:t xml:space="preserve">This column determines if the IE </w:t>
            </w:r>
            <w:proofErr w:type="gramStart"/>
            <w:r w:rsidRPr="00476D2F">
              <w:t>has to</w:t>
            </w:r>
            <w:proofErr w:type="gramEnd"/>
            <w:r w:rsidRPr="00476D2F">
              <w:t xml:space="preserve"> be formatted according to the CCN message internal structure.</w:t>
            </w:r>
          </w:p>
          <w:p w14:paraId="4DF02276" w14:textId="77777777" w:rsidR="00CF4BBC" w:rsidRPr="00476D2F" w:rsidRDefault="00CF4BBC" w:rsidP="00543C19">
            <w:pPr>
              <w:spacing w:before="40" w:after="40"/>
            </w:pPr>
            <w:r w:rsidRPr="00476D2F">
              <w:t>An “M” means that the NA must implement the IE via CCN/CSI, an “R”, an “SR” or an “O” means that it is recommended, strongly recommended or optional for the NA to implement the IE according to the CCN/CSI format.</w:t>
            </w:r>
          </w:p>
          <w:p w14:paraId="1066F61E" w14:textId="77777777" w:rsidR="00CF4BBC" w:rsidRPr="00476D2F" w:rsidRDefault="00CF4BBC" w:rsidP="00543C19">
            <w:pPr>
              <w:spacing w:before="40" w:after="40"/>
            </w:pPr>
            <w:r w:rsidRPr="00476D2F">
              <w:t>A blank cell means that the IE does not have to be formatted according to CCN/CSI.</w:t>
            </w:r>
          </w:p>
        </w:tc>
        <w:tc>
          <w:tcPr>
            <w:tcW w:w="1701" w:type="dxa"/>
            <w:tcBorders>
              <w:top w:val="single" w:sz="8" w:space="0" w:color="auto"/>
              <w:left w:val="single" w:sz="2" w:space="0" w:color="auto"/>
              <w:bottom w:val="single" w:sz="18" w:space="0" w:color="auto"/>
              <w:right w:val="single" w:sz="18" w:space="0" w:color="auto"/>
            </w:tcBorders>
          </w:tcPr>
          <w:p w14:paraId="58FC89EE" w14:textId="77777777" w:rsidR="00CF4BBC" w:rsidRPr="0044100F" w:rsidRDefault="00CF4BBC" w:rsidP="00543C19">
            <w:pPr>
              <w:spacing w:before="40" w:after="40"/>
              <w:rPr>
                <w:lang w:val="es-ES"/>
              </w:rPr>
            </w:pPr>
            <w:r w:rsidRPr="0044100F">
              <w:rPr>
                <w:lang w:val="es-ES"/>
              </w:rPr>
              <w:t xml:space="preserve">M, SR, R, O, </w:t>
            </w:r>
            <w:proofErr w:type="spellStart"/>
            <w:r w:rsidRPr="0044100F">
              <w:rPr>
                <w:lang w:val="es-ES"/>
              </w:rPr>
              <w:t>blank</w:t>
            </w:r>
            <w:proofErr w:type="spellEnd"/>
          </w:p>
        </w:tc>
      </w:tr>
      <w:tr w:rsidR="00CF4BBC" w:rsidRPr="00110E6A" w14:paraId="66975335"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36B135A7"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The ‘Central Services’</w:t>
            </w:r>
          </w:p>
          <w:p w14:paraId="47641C1D" w14:textId="0002440F" w:rsidR="00CF4BBC" w:rsidRPr="00476D2F" w:rsidRDefault="00CF4BBC" w:rsidP="00755B02">
            <w:pPr>
              <w:spacing w:before="40" w:after="40"/>
            </w:pPr>
            <w:r w:rsidRPr="00476D2F">
              <w:t>This section defines which IEs are implemented in the Central Project CS, which includes CS/RD2</w:t>
            </w:r>
            <w:r w:rsidRPr="00476D2F">
              <w:rPr>
                <w:rStyle w:val="FootnoteReference"/>
              </w:rPr>
              <w:footnoteReference w:id="65"/>
            </w:r>
            <w:r w:rsidRPr="00476D2F">
              <w:t xml:space="preserve"> </w:t>
            </w:r>
            <w:r w:rsidR="00755B02" w:rsidRPr="00476D2F">
              <w:t>or CS/MIS2</w:t>
            </w:r>
            <w:r w:rsidRPr="00476D2F">
              <w:t>, the exchange mechanism and the format of the message.</w:t>
            </w:r>
          </w:p>
        </w:tc>
      </w:tr>
      <w:tr w:rsidR="00CF4BBC" w:rsidRPr="00110E6A" w14:paraId="121B285A" w14:textId="77777777" w:rsidTr="00543C19">
        <w:trPr>
          <w:trHeight w:val="361"/>
          <w:jc w:val="center"/>
        </w:trPr>
        <w:tc>
          <w:tcPr>
            <w:tcW w:w="1908" w:type="dxa"/>
            <w:gridSpan w:val="2"/>
            <w:tcBorders>
              <w:top w:val="single" w:sz="18" w:space="0" w:color="auto"/>
              <w:left w:val="single" w:sz="18" w:space="0" w:color="auto"/>
              <w:bottom w:val="single" w:sz="4" w:space="0" w:color="auto"/>
            </w:tcBorders>
          </w:tcPr>
          <w:p w14:paraId="56600DD1" w14:textId="77777777" w:rsidR="00CF4BBC" w:rsidRPr="00476D2F" w:rsidRDefault="00CF4BBC" w:rsidP="00543C19">
            <w:pPr>
              <w:spacing w:before="40" w:after="40"/>
              <w:jc w:val="left"/>
            </w:pPr>
            <w:r w:rsidRPr="00476D2F">
              <w:t>Send</w:t>
            </w:r>
          </w:p>
        </w:tc>
        <w:tc>
          <w:tcPr>
            <w:tcW w:w="5571" w:type="dxa"/>
            <w:tcBorders>
              <w:top w:val="single" w:sz="18" w:space="0" w:color="auto"/>
              <w:bottom w:val="single" w:sz="4" w:space="0" w:color="auto"/>
            </w:tcBorders>
          </w:tcPr>
          <w:p w14:paraId="0B427119" w14:textId="77777777" w:rsidR="007308D6" w:rsidRPr="00476D2F" w:rsidRDefault="007308D6" w:rsidP="007308D6">
            <w:pPr>
              <w:spacing w:before="40" w:after="40"/>
            </w:pPr>
            <w:r w:rsidRPr="00476D2F">
              <w:t>This column determines if the construction and the submission of the IE will be implemented in NCTS, ECS</w:t>
            </w:r>
            <w:r>
              <w:t>/AES</w:t>
            </w:r>
            <w:r w:rsidRPr="00476D2F">
              <w:t xml:space="preserve"> or ICS.</w:t>
            </w:r>
          </w:p>
          <w:p w14:paraId="0EF984E2" w14:textId="77777777" w:rsidR="007308D6" w:rsidRPr="00476D2F" w:rsidRDefault="007308D6" w:rsidP="007308D6">
            <w:pPr>
              <w:spacing w:before="40" w:after="40"/>
            </w:pPr>
            <w:r w:rsidRPr="00476D2F">
              <w:t>A “Y” means that the IE will be constructed and sent from NCTS, ECS</w:t>
            </w:r>
            <w:r>
              <w:t>/AES</w:t>
            </w:r>
            <w:r w:rsidRPr="00476D2F">
              <w:t xml:space="preserve"> or ICS.</w:t>
            </w:r>
          </w:p>
          <w:p w14:paraId="6943A117" w14:textId="220720A1" w:rsidR="00CF4BBC" w:rsidRPr="00476D2F" w:rsidRDefault="007308D6" w:rsidP="00543C19">
            <w:pPr>
              <w:spacing w:before="40" w:after="40"/>
            </w:pPr>
            <w:r w:rsidRPr="00476D2F">
              <w:t>A blank cell means that the IE will not be sent in the scope of NCTS, ECS</w:t>
            </w:r>
            <w:r>
              <w:t>/AES</w:t>
            </w:r>
            <w:r w:rsidRPr="00476D2F">
              <w:t xml:space="preserve"> or ICS.</w:t>
            </w:r>
          </w:p>
        </w:tc>
        <w:tc>
          <w:tcPr>
            <w:tcW w:w="1701" w:type="dxa"/>
            <w:tcBorders>
              <w:top w:val="single" w:sz="18" w:space="0" w:color="auto"/>
              <w:bottom w:val="single" w:sz="4" w:space="0" w:color="auto"/>
              <w:right w:val="single" w:sz="18" w:space="0" w:color="auto"/>
            </w:tcBorders>
          </w:tcPr>
          <w:p w14:paraId="6287E2F8" w14:textId="77777777" w:rsidR="00CF4BBC" w:rsidRPr="00476D2F" w:rsidRDefault="00CF4BBC" w:rsidP="00543C19">
            <w:pPr>
              <w:spacing w:before="40" w:after="40"/>
            </w:pPr>
            <w:r w:rsidRPr="00476D2F">
              <w:t>Y, blank</w:t>
            </w:r>
          </w:p>
        </w:tc>
      </w:tr>
      <w:tr w:rsidR="00CF4BBC" w:rsidRPr="00110E6A" w14:paraId="3C80E3F2" w14:textId="77777777" w:rsidTr="00543C19">
        <w:trPr>
          <w:trHeight w:val="361"/>
          <w:jc w:val="center"/>
        </w:trPr>
        <w:tc>
          <w:tcPr>
            <w:tcW w:w="1908" w:type="dxa"/>
            <w:gridSpan w:val="2"/>
            <w:tcBorders>
              <w:top w:val="single" w:sz="4" w:space="0" w:color="auto"/>
              <w:left w:val="single" w:sz="18" w:space="0" w:color="auto"/>
              <w:bottom w:val="single" w:sz="18" w:space="0" w:color="auto"/>
            </w:tcBorders>
          </w:tcPr>
          <w:p w14:paraId="36E7B985" w14:textId="77777777" w:rsidR="00CF4BBC" w:rsidRPr="00476D2F" w:rsidRDefault="00CF4BBC" w:rsidP="00543C19">
            <w:pPr>
              <w:spacing w:before="40" w:after="40"/>
              <w:jc w:val="left"/>
            </w:pPr>
            <w:r w:rsidRPr="00476D2F">
              <w:t>Receive</w:t>
            </w:r>
          </w:p>
        </w:tc>
        <w:tc>
          <w:tcPr>
            <w:tcW w:w="5571" w:type="dxa"/>
            <w:tcBorders>
              <w:top w:val="single" w:sz="4" w:space="0" w:color="auto"/>
              <w:bottom w:val="single" w:sz="18" w:space="0" w:color="auto"/>
            </w:tcBorders>
          </w:tcPr>
          <w:p w14:paraId="32F2A894" w14:textId="77777777" w:rsidR="00073932" w:rsidRPr="00476D2F" w:rsidRDefault="00073932" w:rsidP="00073932">
            <w:pPr>
              <w:spacing w:before="40" w:after="40"/>
            </w:pPr>
            <w:r w:rsidRPr="00476D2F">
              <w:t>This column determines if the reception and the processing of the IE will be implemented in NCTS, ECS or ICS.</w:t>
            </w:r>
          </w:p>
          <w:p w14:paraId="223A0830" w14:textId="77777777" w:rsidR="00073932" w:rsidRPr="00476D2F" w:rsidRDefault="00073932" w:rsidP="00073932">
            <w:pPr>
              <w:spacing w:before="40" w:after="40"/>
            </w:pPr>
            <w:r w:rsidRPr="00476D2F">
              <w:t>A “Y” means that the IE will be received and processed in NCTS, ECS</w:t>
            </w:r>
            <w:r>
              <w:t>/AES</w:t>
            </w:r>
            <w:r w:rsidRPr="00476D2F">
              <w:t xml:space="preserve"> or ICS.</w:t>
            </w:r>
          </w:p>
          <w:p w14:paraId="0837D830" w14:textId="7F20F7B1" w:rsidR="00CF4BBC" w:rsidRPr="00476D2F" w:rsidRDefault="00073932" w:rsidP="00543C19">
            <w:pPr>
              <w:pStyle w:val="CommentText"/>
            </w:pPr>
            <w:r w:rsidRPr="00476D2F">
              <w:t>A blank cell means that the IE will not be received in the scope of NCTS, ECS</w:t>
            </w:r>
            <w:r>
              <w:t>/AES</w:t>
            </w:r>
            <w:r w:rsidRPr="00476D2F">
              <w:t xml:space="preserve"> or ICS.</w:t>
            </w:r>
          </w:p>
        </w:tc>
        <w:tc>
          <w:tcPr>
            <w:tcW w:w="1701" w:type="dxa"/>
            <w:tcBorders>
              <w:top w:val="single" w:sz="4" w:space="0" w:color="auto"/>
              <w:bottom w:val="single" w:sz="18" w:space="0" w:color="auto"/>
              <w:right w:val="single" w:sz="18" w:space="0" w:color="auto"/>
            </w:tcBorders>
          </w:tcPr>
          <w:p w14:paraId="616D6321" w14:textId="77777777" w:rsidR="00CF4BBC" w:rsidRPr="00476D2F" w:rsidRDefault="00CF4BBC" w:rsidP="00543C19">
            <w:pPr>
              <w:spacing w:before="40" w:after="40"/>
            </w:pPr>
            <w:r w:rsidRPr="00476D2F">
              <w:t>Y, blank</w:t>
            </w:r>
          </w:p>
        </w:tc>
      </w:tr>
      <w:tr w:rsidR="00CF4BBC" w:rsidRPr="00110E6A" w14:paraId="5365235D"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7B59787" w14:textId="77777777" w:rsidR="00CF4BBC" w:rsidRPr="00476D2F" w:rsidRDefault="00CF4BBC" w:rsidP="00543C19">
            <w:pPr>
              <w:spacing w:before="40" w:after="40"/>
              <w:jc w:val="left"/>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4C82DD00" w14:textId="77777777" w:rsidR="00CF4BBC" w:rsidRPr="00476D2F" w:rsidRDefault="00CF4BBC" w:rsidP="00543C19">
            <w:pPr>
              <w:spacing w:before="40" w:after="40"/>
            </w:pPr>
            <w:r w:rsidRPr="00476D2F">
              <w:t>This section defines the exchange mechanism for the IE: paper, up to the NA</w:t>
            </w:r>
            <w:r w:rsidRPr="00476D2F" w:rsidDel="00D33C75">
              <w:t xml:space="preserve"> </w:t>
            </w:r>
            <w:r w:rsidRPr="00476D2F">
              <w:t>s, Queues, CCN/</w:t>
            </w:r>
            <w:proofErr w:type="gramStart"/>
            <w:r w:rsidRPr="00476D2F">
              <w:t>CSI</w:t>
            </w:r>
            <w:proofErr w:type="gramEnd"/>
            <w:r w:rsidRPr="00476D2F">
              <w:t xml:space="preserve"> or Web."</w:t>
            </w:r>
          </w:p>
        </w:tc>
      </w:tr>
      <w:tr w:rsidR="00CF4BBC" w:rsidRPr="00110E6A" w14:paraId="3FDE098E" w14:textId="77777777" w:rsidTr="00543C19">
        <w:trPr>
          <w:trHeight w:val="361"/>
          <w:jc w:val="center"/>
        </w:trPr>
        <w:tc>
          <w:tcPr>
            <w:tcW w:w="392" w:type="dxa"/>
            <w:tcBorders>
              <w:top w:val="single" w:sz="4" w:space="0" w:color="auto"/>
              <w:left w:val="single" w:sz="18" w:space="0" w:color="auto"/>
              <w:bottom w:val="nil"/>
              <w:right w:val="nil"/>
            </w:tcBorders>
          </w:tcPr>
          <w:p w14:paraId="512E663F" w14:textId="77777777" w:rsidR="00CF4BBC" w:rsidRPr="00476D2F" w:rsidRDefault="00CF4BBC" w:rsidP="00543C19">
            <w:pPr>
              <w:keepNext/>
              <w:spacing w:before="40" w:after="40"/>
            </w:pPr>
          </w:p>
        </w:tc>
        <w:tc>
          <w:tcPr>
            <w:tcW w:w="1516" w:type="dxa"/>
            <w:tcBorders>
              <w:top w:val="single" w:sz="4" w:space="0" w:color="auto"/>
              <w:left w:val="nil"/>
              <w:bottom w:val="nil"/>
            </w:tcBorders>
          </w:tcPr>
          <w:p w14:paraId="7C156B14" w14:textId="77777777" w:rsidR="00CF4BBC" w:rsidRPr="00476D2F" w:rsidRDefault="00CF4BBC" w:rsidP="00543C19">
            <w:pPr>
              <w:keepNext/>
              <w:spacing w:before="40" w:after="40"/>
              <w:jc w:val="left"/>
            </w:pPr>
            <w:r w:rsidRPr="00476D2F">
              <w:t>CCN/CSI</w:t>
            </w:r>
          </w:p>
        </w:tc>
        <w:tc>
          <w:tcPr>
            <w:tcW w:w="5571" w:type="dxa"/>
            <w:tcBorders>
              <w:top w:val="single" w:sz="4" w:space="0" w:color="auto"/>
              <w:bottom w:val="nil"/>
              <w:right w:val="nil"/>
            </w:tcBorders>
          </w:tcPr>
          <w:p w14:paraId="5CB9E98E" w14:textId="77777777" w:rsidR="00CF4BBC" w:rsidRPr="00476D2F" w:rsidRDefault="00CF4BBC" w:rsidP="00543C19">
            <w:pPr>
              <w:keepNext/>
              <w:spacing w:before="40" w:after="40"/>
            </w:pPr>
            <w:r w:rsidRPr="00476D2F">
              <w:t>This column determines if the IE will be formatted according to CCN message internal structure.</w:t>
            </w:r>
          </w:p>
          <w:p w14:paraId="6341E033" w14:textId="77777777" w:rsidR="00CF4BBC" w:rsidRPr="00476D2F" w:rsidRDefault="00CF4BBC" w:rsidP="00543C19">
            <w:pPr>
              <w:keepNext/>
              <w:spacing w:before="40" w:after="40"/>
            </w:pPr>
            <w:r w:rsidRPr="00476D2F">
              <w:t>A “Y” means that the IE will be implemented via CCN/CSI."</w:t>
            </w:r>
          </w:p>
          <w:p w14:paraId="7142E8C7" w14:textId="77777777" w:rsidR="00CF4BBC" w:rsidRPr="00476D2F" w:rsidRDefault="00CF4BBC" w:rsidP="00543C19">
            <w:pPr>
              <w:pStyle w:val="CommentText"/>
              <w:keepNext/>
            </w:pPr>
            <w:r w:rsidRPr="00476D2F">
              <w:t>A blank cell means that this exchange mechanism is not used.</w:t>
            </w:r>
          </w:p>
        </w:tc>
        <w:tc>
          <w:tcPr>
            <w:tcW w:w="1701" w:type="dxa"/>
            <w:tcBorders>
              <w:top w:val="single" w:sz="4" w:space="0" w:color="auto"/>
              <w:left w:val="single" w:sz="2" w:space="0" w:color="auto"/>
              <w:bottom w:val="nil"/>
              <w:right w:val="single" w:sz="18" w:space="0" w:color="auto"/>
            </w:tcBorders>
          </w:tcPr>
          <w:p w14:paraId="2EE91BD8" w14:textId="77777777" w:rsidR="00CF4BBC" w:rsidRPr="00476D2F" w:rsidRDefault="00CF4BBC" w:rsidP="00543C19">
            <w:pPr>
              <w:keepNext/>
              <w:spacing w:before="40" w:after="40"/>
            </w:pPr>
            <w:r w:rsidRPr="00476D2F">
              <w:t>Y, blank</w:t>
            </w:r>
          </w:p>
        </w:tc>
      </w:tr>
      <w:tr w:rsidR="00CF4BBC" w:rsidRPr="00110E6A" w14:paraId="7AEB7397"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44216F7E"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51BF059F" w14:textId="77777777" w:rsidR="00CF4BBC" w:rsidRPr="00476D2F" w:rsidRDefault="00CF4BBC" w:rsidP="00543C19">
            <w:pPr>
              <w:spacing w:before="40" w:after="40"/>
              <w:jc w:val="left"/>
            </w:pPr>
            <w:r w:rsidRPr="00476D2F">
              <w:t>Web</w:t>
            </w:r>
          </w:p>
        </w:tc>
        <w:tc>
          <w:tcPr>
            <w:tcW w:w="5571" w:type="dxa"/>
            <w:tcBorders>
              <w:top w:val="single" w:sz="4" w:space="0" w:color="auto"/>
              <w:bottom w:val="single" w:sz="18" w:space="0" w:color="auto"/>
              <w:right w:val="nil"/>
            </w:tcBorders>
          </w:tcPr>
          <w:p w14:paraId="28477E3A" w14:textId="77777777" w:rsidR="00CF4BBC" w:rsidRPr="00476D2F" w:rsidRDefault="00CF4BBC" w:rsidP="00543C19">
            <w:pPr>
              <w:spacing w:before="40" w:after="40"/>
            </w:pPr>
            <w:r w:rsidRPr="00476D2F">
              <w:t>A “Y” means that the NA will be responsible for downloading the messages from the CS/RD2 Web site and placing them in the appropriate MCC or ECN+ queue.</w:t>
            </w:r>
          </w:p>
          <w:p w14:paraId="59C24C43" w14:textId="77777777" w:rsidR="00CF4BBC" w:rsidRPr="00476D2F" w:rsidRDefault="00CF4BBC" w:rsidP="00543C19">
            <w:pPr>
              <w:spacing w:before="40" w:after="40"/>
            </w:pPr>
            <w:r w:rsidRPr="00476D2F">
              <w:t>A blank cell means that this exchange mechanism is not used.</w:t>
            </w:r>
          </w:p>
        </w:tc>
        <w:tc>
          <w:tcPr>
            <w:tcW w:w="1701" w:type="dxa"/>
            <w:tcBorders>
              <w:top w:val="single" w:sz="4" w:space="0" w:color="auto"/>
              <w:left w:val="single" w:sz="2" w:space="0" w:color="auto"/>
              <w:bottom w:val="single" w:sz="18" w:space="0" w:color="auto"/>
              <w:right w:val="single" w:sz="18" w:space="0" w:color="auto"/>
            </w:tcBorders>
          </w:tcPr>
          <w:p w14:paraId="0DF49457" w14:textId="77777777" w:rsidR="00CF4BBC" w:rsidRPr="00476D2F" w:rsidRDefault="00CF4BBC" w:rsidP="00543C19">
            <w:pPr>
              <w:spacing w:before="40" w:after="40"/>
            </w:pPr>
            <w:r w:rsidRPr="00476D2F">
              <w:t>Y, blank</w:t>
            </w:r>
          </w:p>
        </w:tc>
      </w:tr>
      <w:tr w:rsidR="00CF4BBC" w:rsidRPr="00110E6A" w14:paraId="484B8441"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5BE6B95"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531F331"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6FFB6833" w14:textId="77777777" w:rsidTr="003D063C">
        <w:trPr>
          <w:trHeight w:val="361"/>
          <w:jc w:val="center"/>
        </w:trPr>
        <w:tc>
          <w:tcPr>
            <w:tcW w:w="392" w:type="dxa"/>
            <w:tcBorders>
              <w:top w:val="single" w:sz="18" w:space="0" w:color="auto"/>
              <w:left w:val="single" w:sz="18" w:space="0" w:color="auto"/>
              <w:bottom w:val="single" w:sz="4" w:space="0" w:color="auto"/>
              <w:right w:val="nil"/>
            </w:tcBorders>
          </w:tcPr>
          <w:p w14:paraId="141D8935"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4C2576B1" w14:textId="77777777" w:rsidR="00CF4BBC" w:rsidRPr="00476D2F" w:rsidRDefault="00CF4BBC" w:rsidP="00543C19">
            <w:pPr>
              <w:spacing w:before="40" w:after="40"/>
              <w:jc w:val="left"/>
            </w:pPr>
            <w:r w:rsidRPr="00476D2F">
              <w:t>EDIFACT</w:t>
            </w:r>
          </w:p>
        </w:tc>
        <w:tc>
          <w:tcPr>
            <w:tcW w:w="5571" w:type="dxa"/>
            <w:tcBorders>
              <w:top w:val="single" w:sz="18" w:space="0" w:color="auto"/>
              <w:bottom w:val="single" w:sz="4" w:space="0" w:color="auto"/>
              <w:right w:val="nil"/>
            </w:tcBorders>
          </w:tcPr>
          <w:p w14:paraId="5447463B" w14:textId="62702711" w:rsidR="00CF4BBC" w:rsidRPr="00476D2F" w:rsidRDefault="00CF4BBC" w:rsidP="00543C19">
            <w:pPr>
              <w:spacing w:before="40" w:after="40"/>
            </w:pPr>
            <w:r w:rsidRPr="00476D2F">
              <w:t>A “Y” means that the IE will be implemented in EDIFACT format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4501EF" w:rsidRPr="000C1B4B">
              <w:rPr>
                <w:szCs w:val="24"/>
              </w:rPr>
              <w:t>R</w:t>
            </w:r>
            <w:r w:rsidR="004501EF">
              <w:rPr>
                <w:noProof/>
                <w:szCs w:val="24"/>
              </w:rPr>
              <w:t>18</w:t>
            </w:r>
            <w:r w:rsidR="00242E5B" w:rsidRPr="00476D2F">
              <w:rPr>
                <w:highlight w:val="yellow"/>
              </w:rPr>
              <w:fldChar w:fldCharType="end"/>
            </w:r>
            <w:r w:rsidRPr="00476D2F">
              <w:t xml:space="preserve">] or </w:t>
            </w:r>
            <w:r w:rsidR="00F34492" w:rsidRPr="00476D2F">
              <w:t>this document</w:t>
            </w:r>
            <w:r w:rsidRPr="00476D2F">
              <w:t>.</w:t>
            </w:r>
          </w:p>
          <w:p w14:paraId="4D5E2EC8" w14:textId="77777777" w:rsidR="00CF4BBC" w:rsidRPr="00476D2F" w:rsidRDefault="00CF4BBC" w:rsidP="00543C19">
            <w:pPr>
              <w:spacing w:before="40" w:after="40"/>
            </w:pPr>
            <w:r w:rsidRPr="00476D2F">
              <w:t>A blank cell means that the IE will not be formatted according to EDIFACT.</w:t>
            </w:r>
          </w:p>
        </w:tc>
        <w:tc>
          <w:tcPr>
            <w:tcW w:w="1701" w:type="dxa"/>
            <w:tcBorders>
              <w:top w:val="single" w:sz="18" w:space="0" w:color="auto"/>
              <w:left w:val="single" w:sz="2" w:space="0" w:color="auto"/>
              <w:bottom w:val="single" w:sz="4" w:space="0" w:color="auto"/>
              <w:right w:val="single" w:sz="18" w:space="0" w:color="auto"/>
            </w:tcBorders>
          </w:tcPr>
          <w:p w14:paraId="31359755" w14:textId="77777777" w:rsidR="00CF4BBC" w:rsidRPr="00476D2F" w:rsidRDefault="00CF4BBC" w:rsidP="00543C19">
            <w:pPr>
              <w:spacing w:before="40" w:after="40"/>
            </w:pPr>
            <w:r w:rsidRPr="00476D2F">
              <w:t>Y, blank</w:t>
            </w:r>
          </w:p>
        </w:tc>
      </w:tr>
      <w:tr w:rsidR="00CF4BBC" w:rsidRPr="00110E6A" w14:paraId="13B426F8" w14:textId="77777777" w:rsidTr="003D063C">
        <w:trPr>
          <w:trHeight w:val="361"/>
          <w:jc w:val="center"/>
        </w:trPr>
        <w:tc>
          <w:tcPr>
            <w:tcW w:w="392" w:type="dxa"/>
            <w:tcBorders>
              <w:top w:val="single" w:sz="4" w:space="0" w:color="auto"/>
              <w:left w:val="single" w:sz="18" w:space="0" w:color="auto"/>
              <w:bottom w:val="single" w:sz="18" w:space="0" w:color="auto"/>
              <w:right w:val="nil"/>
            </w:tcBorders>
          </w:tcPr>
          <w:p w14:paraId="1AD961F1"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208F264E" w14:textId="77777777" w:rsidR="00CF4BBC" w:rsidRPr="00476D2F" w:rsidRDefault="00CF4BBC" w:rsidP="00543C19">
            <w:pPr>
              <w:spacing w:before="40" w:after="40"/>
              <w:jc w:val="left"/>
            </w:pPr>
            <w:r w:rsidRPr="00476D2F">
              <w:t>XML</w:t>
            </w:r>
          </w:p>
        </w:tc>
        <w:tc>
          <w:tcPr>
            <w:tcW w:w="5571" w:type="dxa"/>
            <w:tcBorders>
              <w:top w:val="single" w:sz="4" w:space="0" w:color="auto"/>
              <w:bottom w:val="single" w:sz="18" w:space="0" w:color="auto"/>
              <w:right w:val="nil"/>
            </w:tcBorders>
          </w:tcPr>
          <w:p w14:paraId="3B6C50FB" w14:textId="6525316D" w:rsidR="004A77ED" w:rsidRPr="00476D2F" w:rsidRDefault="004A77ED" w:rsidP="004A77ED">
            <w:pPr>
              <w:spacing w:before="40" w:after="40"/>
            </w:pPr>
            <w:r w:rsidRPr="00476D2F">
              <w:t xml:space="preserve">A “Y” means that the IE will be formatted in XML according to the specifications of </w:t>
            </w:r>
            <w:r w:rsidR="002E7F45">
              <w:t>[</w:t>
            </w:r>
            <w:r w:rsidR="002E7F45">
              <w:fldChar w:fldCharType="begin"/>
            </w:r>
            <w:r w:rsidR="002E7F45">
              <w:instrText xml:space="preserve"> REF R39 \h </w:instrText>
            </w:r>
            <w:r w:rsidR="002E7F45">
              <w:fldChar w:fldCharType="separate"/>
            </w:r>
            <w:r w:rsidR="004501EF" w:rsidRPr="000C1B4B">
              <w:rPr>
                <w:szCs w:val="24"/>
              </w:rPr>
              <w:t>R</w:t>
            </w:r>
            <w:r w:rsidR="004501EF">
              <w:rPr>
                <w:noProof/>
                <w:szCs w:val="24"/>
              </w:rPr>
              <w:t>39</w:t>
            </w:r>
            <w:r w:rsidR="002E7F45">
              <w:fldChar w:fldCharType="end"/>
            </w:r>
            <w:r w:rsidR="002E7F45">
              <w:t>]</w:t>
            </w:r>
            <w:r w:rsidRPr="00476D2F">
              <w:t>, [</w:t>
            </w:r>
            <w:r>
              <w:t>R40</w:t>
            </w:r>
            <w:r w:rsidRPr="00476D2F">
              <w:t>] or [</w:t>
            </w:r>
            <w:r>
              <w:t>R44</w:t>
            </w:r>
            <w:r w:rsidRPr="00476D2F">
              <w:t>].</w:t>
            </w:r>
          </w:p>
          <w:p w14:paraId="2ED8BFF2" w14:textId="692AB8FC" w:rsidR="00CF4BBC" w:rsidRPr="00476D2F" w:rsidRDefault="004A77ED" w:rsidP="00543C19">
            <w:pPr>
              <w:spacing w:before="40" w:after="40"/>
            </w:pPr>
            <w:r w:rsidRPr="00476D2F">
              <w:t>A blank cell means that the IE will not be formatted according to XML.</w:t>
            </w:r>
          </w:p>
        </w:tc>
        <w:tc>
          <w:tcPr>
            <w:tcW w:w="1701" w:type="dxa"/>
            <w:tcBorders>
              <w:top w:val="single" w:sz="4" w:space="0" w:color="auto"/>
              <w:left w:val="single" w:sz="2" w:space="0" w:color="auto"/>
              <w:bottom w:val="single" w:sz="18" w:space="0" w:color="auto"/>
              <w:right w:val="single" w:sz="18" w:space="0" w:color="auto"/>
            </w:tcBorders>
          </w:tcPr>
          <w:p w14:paraId="4C487B6F" w14:textId="77777777" w:rsidR="00CF4BBC" w:rsidRPr="00476D2F" w:rsidRDefault="00CF4BBC" w:rsidP="00543C19">
            <w:pPr>
              <w:spacing w:before="40" w:after="40"/>
            </w:pPr>
            <w:r w:rsidRPr="00476D2F">
              <w:t>Y, blank</w:t>
            </w:r>
          </w:p>
        </w:tc>
      </w:tr>
    </w:tbl>
    <w:p w14:paraId="41AFDB39" w14:textId="70C925C0" w:rsidR="007E583C" w:rsidRPr="0045533B" w:rsidRDefault="00CF4BBC" w:rsidP="008F703C">
      <w:pPr>
        <w:pStyle w:val="Caption"/>
        <w:sectPr w:rsidR="007E583C" w:rsidRPr="0045533B" w:rsidSect="001C16AA">
          <w:headerReference w:type="even" r:id="rId151"/>
          <w:headerReference w:type="default" r:id="rId152"/>
          <w:footerReference w:type="default" r:id="rId153"/>
          <w:headerReference w:type="first" r:id="rId154"/>
          <w:pgSz w:w="11907" w:h="16840" w:code="9"/>
          <w:pgMar w:top="1418" w:right="1418" w:bottom="1418" w:left="1418" w:header="720" w:footer="720" w:gutter="0"/>
          <w:cols w:space="720"/>
        </w:sectPr>
      </w:pPr>
      <w:bookmarkStart w:id="2374" w:name="_Toc157934476"/>
      <w:bookmarkStart w:id="2375" w:name="_Toc477277661"/>
      <w:bookmarkStart w:id="2376" w:name="_Toc185901016"/>
      <w:r w:rsidRPr="0045533B">
        <w:t xml:space="preserve">Table </w:t>
      </w:r>
      <w:r w:rsidR="002C7E76" w:rsidRPr="0045533B">
        <w:fldChar w:fldCharType="begin"/>
      </w:r>
      <w:r w:rsidR="002C7E76" w:rsidRPr="0045533B">
        <w:instrText xml:space="preserve"> SEQ Table \* ARABIC </w:instrText>
      </w:r>
      <w:r w:rsidR="002C7E76" w:rsidRPr="0045533B">
        <w:fldChar w:fldCharType="separate"/>
      </w:r>
      <w:r w:rsidR="004501EF">
        <w:rPr>
          <w:noProof/>
        </w:rPr>
        <w:t>90</w:t>
      </w:r>
      <w:r w:rsidR="002C7E76" w:rsidRPr="0045533B">
        <w:fldChar w:fldCharType="end"/>
      </w:r>
      <w:r w:rsidRPr="0045533B">
        <w:t xml:space="preserve">: </w:t>
      </w:r>
      <w:r w:rsidR="00964E01" w:rsidRPr="0045533B">
        <w:t>Scope of Information Exchanges matrix definitions</w:t>
      </w:r>
      <w:bookmarkEnd w:id="2374"/>
      <w:bookmarkEnd w:id="2375"/>
      <w:bookmarkEnd w:id="2376"/>
    </w:p>
    <w:p w14:paraId="218AE8FF" w14:textId="0638F51C" w:rsidR="00CF4BBC" w:rsidRDefault="00CF4BBC" w:rsidP="00DC76F8">
      <w:pPr>
        <w:pStyle w:val="Heading3"/>
        <w:spacing w:before="0"/>
      </w:pPr>
      <w:bookmarkStart w:id="2377" w:name="_Toc96776875"/>
      <w:bookmarkStart w:id="2378" w:name="_Toc157934229"/>
      <w:bookmarkStart w:id="2379" w:name="_Toc415230048"/>
      <w:bookmarkStart w:id="2380" w:name="_Toc477277655"/>
      <w:bookmarkStart w:id="2381" w:name="_Toc185900865"/>
      <w:r w:rsidRPr="00476D2F">
        <w:t xml:space="preserve">Scope of IEs </w:t>
      </w:r>
      <w:bookmarkEnd w:id="2377"/>
      <w:bookmarkEnd w:id="2378"/>
      <w:r w:rsidRPr="00476D2F">
        <w:t>for Central Services and System Administration</w:t>
      </w:r>
      <w:bookmarkEnd w:id="2379"/>
      <w:bookmarkEnd w:id="2380"/>
      <w:bookmarkEnd w:id="2381"/>
    </w:p>
    <w:tbl>
      <w:tblPr>
        <w:tblW w:w="15873" w:type="dxa"/>
        <w:jc w:val="center"/>
        <w:tblLayout w:type="fixed"/>
        <w:tblCellMar>
          <w:left w:w="0" w:type="dxa"/>
          <w:right w:w="0" w:type="dxa"/>
        </w:tblCellMar>
        <w:tblLook w:val="0000" w:firstRow="0" w:lastRow="0" w:firstColumn="0" w:lastColumn="0" w:noHBand="0" w:noVBand="0"/>
      </w:tblPr>
      <w:tblGrid>
        <w:gridCol w:w="910"/>
        <w:gridCol w:w="3827"/>
        <w:gridCol w:w="1560"/>
        <w:gridCol w:w="708"/>
        <w:gridCol w:w="729"/>
        <w:gridCol w:w="625"/>
        <w:gridCol w:w="645"/>
        <w:gridCol w:w="625"/>
        <w:gridCol w:w="625"/>
        <w:gridCol w:w="347"/>
        <w:gridCol w:w="292"/>
        <w:gridCol w:w="702"/>
        <w:gridCol w:w="468"/>
        <w:gridCol w:w="292"/>
        <w:gridCol w:w="292"/>
        <w:gridCol w:w="440"/>
        <w:gridCol w:w="292"/>
        <w:gridCol w:w="292"/>
        <w:gridCol w:w="624"/>
        <w:gridCol w:w="546"/>
        <w:gridCol w:w="534"/>
        <w:gridCol w:w="498"/>
      </w:tblGrid>
      <w:tr w:rsidR="00587366" w:rsidRPr="00110E6A" w14:paraId="44DDEA83" w14:textId="77777777" w:rsidTr="005F7842">
        <w:trPr>
          <w:cantSplit/>
          <w:trHeight w:val="281"/>
          <w:tblHeader/>
          <w:jc w:val="center"/>
        </w:trPr>
        <w:tc>
          <w:tcPr>
            <w:tcW w:w="910" w:type="dxa"/>
            <w:vMerge w:val="restart"/>
            <w:tcBorders>
              <w:top w:val="single" w:sz="12" w:space="0" w:color="auto"/>
              <w:left w:val="single" w:sz="12"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0C25145A" w14:textId="77777777" w:rsidR="00587366" w:rsidRPr="00476D2F" w:rsidRDefault="00587366" w:rsidP="005F7842">
            <w:pPr>
              <w:pStyle w:val="normal2"/>
              <w:ind w:left="8"/>
              <w:jc w:val="center"/>
              <w:rPr>
                <w:b/>
              </w:rPr>
            </w:pPr>
            <w:bookmarkStart w:id="2382" w:name="_Hlk169788428"/>
            <w:r w:rsidRPr="00476D2F">
              <w:rPr>
                <w:b/>
              </w:rPr>
              <w:t>IE</w:t>
            </w:r>
          </w:p>
        </w:tc>
        <w:tc>
          <w:tcPr>
            <w:tcW w:w="3827" w:type="dxa"/>
            <w:vMerge w:val="restart"/>
            <w:tcBorders>
              <w:top w:val="single" w:sz="12" w:space="0" w:color="auto"/>
              <w:left w:val="single" w:sz="8"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058A7DEA" w14:textId="77777777" w:rsidR="00587366" w:rsidRPr="00476D2F" w:rsidRDefault="00587366" w:rsidP="005F7842">
            <w:pPr>
              <w:pStyle w:val="normal2"/>
              <w:jc w:val="center"/>
              <w:rPr>
                <w:b/>
              </w:rPr>
            </w:pPr>
            <w:r w:rsidRPr="00476D2F">
              <w:rPr>
                <w:b/>
              </w:rPr>
              <w:t>Name</w:t>
            </w:r>
          </w:p>
        </w:tc>
        <w:tc>
          <w:tcPr>
            <w:tcW w:w="1560" w:type="dxa"/>
            <w:vMerge w:val="restart"/>
            <w:tcBorders>
              <w:top w:val="single" w:sz="12" w:space="0" w:color="auto"/>
              <w:left w:val="single" w:sz="8" w:space="0" w:color="auto"/>
              <w:bottom w:val="single" w:sz="12" w:space="0" w:color="000000"/>
              <w:right w:val="single" w:sz="12" w:space="0" w:color="auto"/>
            </w:tcBorders>
            <w:shd w:val="clear" w:color="auto" w:fill="C5CA9A"/>
            <w:tcMar>
              <w:top w:w="15" w:type="dxa"/>
              <w:left w:w="15" w:type="dxa"/>
              <w:bottom w:w="0" w:type="dxa"/>
              <w:right w:w="15" w:type="dxa"/>
            </w:tcMar>
            <w:vAlign w:val="center"/>
          </w:tcPr>
          <w:p w14:paraId="2D0D3CD8" w14:textId="77777777" w:rsidR="00587366" w:rsidRPr="00476D2F" w:rsidRDefault="00587366" w:rsidP="005F7842">
            <w:pPr>
              <w:pStyle w:val="normal2"/>
              <w:jc w:val="center"/>
              <w:rPr>
                <w:b/>
              </w:rPr>
            </w:pPr>
            <w:r w:rsidRPr="00476D2F">
              <w:rPr>
                <w:b/>
              </w:rPr>
              <w:t>Reference</w:t>
            </w:r>
          </w:p>
        </w:tc>
        <w:tc>
          <w:tcPr>
            <w:tcW w:w="708" w:type="dxa"/>
            <w:vMerge w:val="restart"/>
            <w:tcBorders>
              <w:top w:val="single" w:sz="12" w:space="0" w:color="auto"/>
              <w:left w:val="single" w:sz="12" w:space="0" w:color="auto"/>
              <w:right w:val="single" w:sz="12" w:space="0" w:color="auto"/>
            </w:tcBorders>
            <w:shd w:val="clear" w:color="auto" w:fill="DBE5F1"/>
            <w:tcMar>
              <w:top w:w="15" w:type="dxa"/>
              <w:left w:w="15" w:type="dxa"/>
              <w:bottom w:w="0" w:type="dxa"/>
              <w:right w:w="15" w:type="dxa"/>
            </w:tcMar>
            <w:textDirection w:val="btLr"/>
            <w:vAlign w:val="center"/>
          </w:tcPr>
          <w:p w14:paraId="6FE40534" w14:textId="77777777" w:rsidR="00587366" w:rsidRPr="00476D2F" w:rsidRDefault="00587366" w:rsidP="005F7842">
            <w:pPr>
              <w:pStyle w:val="normal2"/>
              <w:ind w:left="113" w:right="113"/>
              <w:jc w:val="center"/>
              <w:rPr>
                <w:b/>
              </w:rPr>
            </w:pPr>
            <w:r w:rsidRPr="00476D2F">
              <w:rPr>
                <w:b/>
              </w:rPr>
              <w:t>NCTS-P4</w:t>
            </w:r>
          </w:p>
        </w:tc>
        <w:tc>
          <w:tcPr>
            <w:tcW w:w="729" w:type="dxa"/>
            <w:vMerge w:val="restart"/>
            <w:tcBorders>
              <w:top w:val="single" w:sz="12" w:space="0" w:color="auto"/>
              <w:left w:val="single" w:sz="12" w:space="0" w:color="auto"/>
              <w:bottom w:val="single" w:sz="4" w:space="0" w:color="auto"/>
              <w:right w:val="single" w:sz="12" w:space="0" w:color="auto"/>
            </w:tcBorders>
            <w:shd w:val="clear" w:color="auto" w:fill="B8CCE4"/>
            <w:tcMar>
              <w:top w:w="15" w:type="dxa"/>
              <w:left w:w="15" w:type="dxa"/>
              <w:bottom w:w="0" w:type="dxa"/>
              <w:right w:w="15" w:type="dxa"/>
            </w:tcMar>
            <w:textDirection w:val="btLr"/>
            <w:vAlign w:val="center"/>
          </w:tcPr>
          <w:p w14:paraId="19A89AD2" w14:textId="77777777" w:rsidR="00587366" w:rsidRPr="00476D2F" w:rsidRDefault="00587366" w:rsidP="005F7842">
            <w:pPr>
              <w:pStyle w:val="normal2"/>
              <w:ind w:left="113" w:right="113"/>
              <w:jc w:val="center"/>
              <w:rPr>
                <w:b/>
              </w:rPr>
            </w:pPr>
            <w:r w:rsidRPr="00476D2F">
              <w:rPr>
                <w:b/>
              </w:rPr>
              <w:t>ECS-P2</w:t>
            </w:r>
          </w:p>
        </w:tc>
        <w:tc>
          <w:tcPr>
            <w:tcW w:w="625" w:type="dxa"/>
            <w:vMerge w:val="restart"/>
            <w:tcBorders>
              <w:top w:val="single" w:sz="12" w:space="0" w:color="auto"/>
              <w:left w:val="single" w:sz="12" w:space="0" w:color="auto"/>
              <w:bottom w:val="single" w:sz="4" w:space="0" w:color="auto"/>
              <w:right w:val="single" w:sz="12" w:space="0" w:color="auto"/>
            </w:tcBorders>
            <w:shd w:val="clear" w:color="auto" w:fill="95B3D7"/>
            <w:textDirection w:val="btLr"/>
            <w:vAlign w:val="center"/>
          </w:tcPr>
          <w:p w14:paraId="744838BC" w14:textId="77777777" w:rsidR="00587366" w:rsidRPr="00476D2F" w:rsidRDefault="00587366" w:rsidP="005F7842">
            <w:pPr>
              <w:pStyle w:val="normal2"/>
              <w:ind w:left="113" w:right="113"/>
              <w:jc w:val="center"/>
              <w:rPr>
                <w:b/>
              </w:rPr>
            </w:pPr>
            <w:r w:rsidRPr="00D21774">
              <w:rPr>
                <w:b/>
              </w:rPr>
              <w:t>NCTS-P5</w:t>
            </w:r>
          </w:p>
        </w:tc>
        <w:tc>
          <w:tcPr>
            <w:tcW w:w="645" w:type="dxa"/>
            <w:vMerge w:val="restart"/>
            <w:tcBorders>
              <w:top w:val="single" w:sz="12" w:space="0" w:color="auto"/>
              <w:left w:val="single" w:sz="12" w:space="0" w:color="auto"/>
              <w:right w:val="single" w:sz="12" w:space="0" w:color="auto"/>
            </w:tcBorders>
            <w:shd w:val="clear" w:color="auto" w:fill="95B3D7"/>
            <w:textDirection w:val="btLr"/>
            <w:vAlign w:val="center"/>
          </w:tcPr>
          <w:p w14:paraId="11B58B52" w14:textId="77777777" w:rsidR="00587366" w:rsidRPr="00476D2F" w:rsidRDefault="00587366" w:rsidP="005F7842">
            <w:pPr>
              <w:pStyle w:val="normal2"/>
              <w:jc w:val="center"/>
              <w:rPr>
                <w:b/>
              </w:rPr>
            </w:pPr>
            <w:r w:rsidRPr="00D21774">
              <w:rPr>
                <w:b/>
                <w:bCs/>
              </w:rPr>
              <w:t>AES-P1</w:t>
            </w:r>
          </w:p>
        </w:tc>
        <w:tc>
          <w:tcPr>
            <w:tcW w:w="625" w:type="dxa"/>
            <w:vMerge w:val="restart"/>
            <w:tcBorders>
              <w:top w:val="single" w:sz="12" w:space="0" w:color="auto"/>
              <w:left w:val="single" w:sz="12" w:space="0" w:color="auto"/>
              <w:right w:val="single" w:sz="12" w:space="0" w:color="auto"/>
            </w:tcBorders>
            <w:shd w:val="clear" w:color="auto" w:fill="95B3D7"/>
            <w:textDirection w:val="btLr"/>
            <w:vAlign w:val="center"/>
          </w:tcPr>
          <w:p w14:paraId="7CAE888D" w14:textId="77777777" w:rsidR="00587366" w:rsidRPr="00476D2F" w:rsidRDefault="00587366" w:rsidP="005F7842">
            <w:pPr>
              <w:pStyle w:val="normal2"/>
              <w:jc w:val="center"/>
              <w:rPr>
                <w:b/>
              </w:rPr>
            </w:pPr>
            <w:r w:rsidRPr="00D21774">
              <w:rPr>
                <w:b/>
                <w:bCs/>
              </w:rPr>
              <w:t>NCTS-P6</w:t>
            </w:r>
          </w:p>
        </w:tc>
        <w:tc>
          <w:tcPr>
            <w:tcW w:w="625" w:type="dxa"/>
            <w:vMerge w:val="restart"/>
            <w:tcBorders>
              <w:top w:val="single" w:sz="12" w:space="0" w:color="auto"/>
              <w:left w:val="single" w:sz="12" w:space="0" w:color="auto"/>
              <w:right w:val="single" w:sz="12" w:space="0" w:color="auto"/>
            </w:tcBorders>
            <w:shd w:val="clear" w:color="auto" w:fill="95B3D7"/>
            <w:tcMar>
              <w:top w:w="15" w:type="dxa"/>
              <w:left w:w="15" w:type="dxa"/>
              <w:bottom w:w="0" w:type="dxa"/>
              <w:right w:w="15" w:type="dxa"/>
            </w:tcMar>
            <w:textDirection w:val="btLr"/>
            <w:vAlign w:val="center"/>
          </w:tcPr>
          <w:p w14:paraId="4EB9792A" w14:textId="77777777" w:rsidR="00587366" w:rsidRPr="00476D2F" w:rsidRDefault="00587366" w:rsidP="005F7842">
            <w:pPr>
              <w:pStyle w:val="normal2"/>
              <w:ind w:left="113" w:right="113"/>
              <w:jc w:val="center"/>
              <w:rPr>
                <w:b/>
              </w:rPr>
            </w:pPr>
            <w:r w:rsidRPr="00476D2F">
              <w:rPr>
                <w:b/>
              </w:rPr>
              <w:t>ICS-P1</w:t>
            </w:r>
          </w:p>
        </w:tc>
        <w:tc>
          <w:tcPr>
            <w:tcW w:w="2833" w:type="dxa"/>
            <w:gridSpan w:val="7"/>
            <w:tcBorders>
              <w:top w:val="single" w:sz="12" w:space="0" w:color="auto"/>
              <w:left w:val="single" w:sz="12" w:space="0" w:color="auto"/>
              <w:bottom w:val="single" w:sz="12" w:space="0" w:color="000000"/>
              <w:right w:val="single" w:sz="12" w:space="0" w:color="000000"/>
            </w:tcBorders>
            <w:shd w:val="clear" w:color="auto" w:fill="C4BC96"/>
            <w:tcMar>
              <w:top w:w="15" w:type="dxa"/>
              <w:left w:w="15" w:type="dxa"/>
              <w:bottom w:w="0" w:type="dxa"/>
              <w:right w:w="15" w:type="dxa"/>
            </w:tcMar>
          </w:tcPr>
          <w:p w14:paraId="3C6A287C" w14:textId="77777777" w:rsidR="00587366" w:rsidRPr="00476D2F" w:rsidRDefault="00587366" w:rsidP="005F7842">
            <w:pPr>
              <w:pStyle w:val="normal2"/>
              <w:jc w:val="center"/>
              <w:rPr>
                <w:b/>
              </w:rPr>
            </w:pPr>
            <w:r w:rsidRPr="00476D2F">
              <w:rPr>
                <w:b/>
              </w:rPr>
              <w:t>National Customs Application</w:t>
            </w:r>
          </w:p>
        </w:tc>
        <w:tc>
          <w:tcPr>
            <w:tcW w:w="2786" w:type="dxa"/>
            <w:gridSpan w:val="6"/>
            <w:tcBorders>
              <w:top w:val="single" w:sz="12" w:space="0" w:color="auto"/>
              <w:left w:val="nil"/>
              <w:right w:val="single" w:sz="12" w:space="0" w:color="auto"/>
            </w:tcBorders>
            <w:shd w:val="clear" w:color="auto" w:fill="FDE9D9"/>
            <w:tcMar>
              <w:top w:w="15" w:type="dxa"/>
              <w:left w:w="15" w:type="dxa"/>
              <w:bottom w:w="0" w:type="dxa"/>
              <w:right w:w="15" w:type="dxa"/>
            </w:tcMar>
          </w:tcPr>
          <w:p w14:paraId="4F9FE9EC" w14:textId="77777777" w:rsidR="00587366" w:rsidRPr="00476D2F" w:rsidRDefault="00587366" w:rsidP="005F7842">
            <w:pPr>
              <w:pStyle w:val="normal2"/>
              <w:jc w:val="center"/>
              <w:rPr>
                <w:b/>
              </w:rPr>
            </w:pPr>
            <w:r w:rsidRPr="00476D2F">
              <w:rPr>
                <w:b/>
              </w:rPr>
              <w:t xml:space="preserve">Central Services </w:t>
            </w:r>
          </w:p>
        </w:tc>
      </w:tr>
      <w:tr w:rsidR="00587366" w:rsidRPr="00110E6A" w14:paraId="617E0E0B" w14:textId="77777777" w:rsidTr="005F7842">
        <w:trPr>
          <w:cantSplit/>
          <w:trHeight w:val="279"/>
          <w:tblHeader/>
          <w:jc w:val="center"/>
        </w:trPr>
        <w:tc>
          <w:tcPr>
            <w:tcW w:w="910" w:type="dxa"/>
            <w:vMerge/>
            <w:tcBorders>
              <w:top w:val="single" w:sz="12" w:space="0" w:color="auto"/>
              <w:left w:val="single" w:sz="12" w:space="0" w:color="auto"/>
              <w:bottom w:val="single" w:sz="12" w:space="0" w:color="000000"/>
              <w:right w:val="single" w:sz="8" w:space="0" w:color="auto"/>
            </w:tcBorders>
            <w:shd w:val="clear" w:color="auto" w:fill="C5CA9A"/>
            <w:vAlign w:val="center"/>
          </w:tcPr>
          <w:p w14:paraId="107A6D06" w14:textId="77777777" w:rsidR="00587366" w:rsidRPr="00476D2F" w:rsidRDefault="00587366" w:rsidP="005F7842">
            <w:pPr>
              <w:pStyle w:val="normal2"/>
            </w:pPr>
          </w:p>
        </w:tc>
        <w:tc>
          <w:tcPr>
            <w:tcW w:w="3827" w:type="dxa"/>
            <w:vMerge/>
            <w:tcBorders>
              <w:top w:val="single" w:sz="12" w:space="0" w:color="auto"/>
              <w:left w:val="single" w:sz="8" w:space="0" w:color="auto"/>
              <w:bottom w:val="single" w:sz="12" w:space="0" w:color="000000"/>
              <w:right w:val="single" w:sz="8" w:space="0" w:color="auto"/>
            </w:tcBorders>
            <w:shd w:val="clear" w:color="auto" w:fill="C5CA9A"/>
            <w:vAlign w:val="center"/>
          </w:tcPr>
          <w:p w14:paraId="43B532F5" w14:textId="77777777" w:rsidR="00587366" w:rsidRPr="00476D2F" w:rsidRDefault="00587366" w:rsidP="005F7842">
            <w:pPr>
              <w:pStyle w:val="normal2"/>
              <w:jc w:val="left"/>
            </w:pPr>
          </w:p>
        </w:tc>
        <w:tc>
          <w:tcPr>
            <w:tcW w:w="1560" w:type="dxa"/>
            <w:vMerge/>
            <w:tcBorders>
              <w:top w:val="single" w:sz="12" w:space="0" w:color="auto"/>
              <w:left w:val="single" w:sz="8" w:space="0" w:color="auto"/>
              <w:bottom w:val="single" w:sz="12" w:space="0" w:color="000000"/>
              <w:right w:val="single" w:sz="12" w:space="0" w:color="auto"/>
            </w:tcBorders>
            <w:shd w:val="clear" w:color="auto" w:fill="C5CA9A"/>
            <w:vAlign w:val="center"/>
          </w:tcPr>
          <w:p w14:paraId="1970A830" w14:textId="77777777" w:rsidR="00587366" w:rsidRPr="00476D2F" w:rsidRDefault="00587366" w:rsidP="005F7842">
            <w:pPr>
              <w:pStyle w:val="normal2"/>
              <w:jc w:val="center"/>
            </w:pPr>
          </w:p>
        </w:tc>
        <w:tc>
          <w:tcPr>
            <w:tcW w:w="708" w:type="dxa"/>
            <w:vMerge/>
            <w:tcBorders>
              <w:left w:val="single" w:sz="12" w:space="0" w:color="auto"/>
              <w:right w:val="single" w:sz="12" w:space="0" w:color="auto"/>
            </w:tcBorders>
            <w:shd w:val="clear" w:color="auto" w:fill="DBE5F1"/>
            <w:textDirection w:val="btLr"/>
          </w:tcPr>
          <w:p w14:paraId="11F10259" w14:textId="77777777" w:rsidR="00587366" w:rsidRPr="00476D2F" w:rsidRDefault="00587366" w:rsidP="005F7842">
            <w:pPr>
              <w:pStyle w:val="normal2"/>
              <w:jc w:val="center"/>
            </w:pPr>
          </w:p>
        </w:tc>
        <w:tc>
          <w:tcPr>
            <w:tcW w:w="729" w:type="dxa"/>
            <w:vMerge/>
            <w:tcBorders>
              <w:top w:val="single" w:sz="4" w:space="0" w:color="auto"/>
              <w:left w:val="single" w:sz="12" w:space="0" w:color="auto"/>
              <w:bottom w:val="single" w:sz="4" w:space="0" w:color="auto"/>
              <w:right w:val="single" w:sz="12" w:space="0" w:color="auto"/>
            </w:tcBorders>
            <w:shd w:val="clear" w:color="auto" w:fill="B8CCE4"/>
            <w:textDirection w:val="btLr"/>
          </w:tcPr>
          <w:p w14:paraId="65F3B9B1" w14:textId="77777777" w:rsidR="00587366" w:rsidRPr="00476D2F" w:rsidRDefault="00587366" w:rsidP="005F7842">
            <w:pPr>
              <w:pStyle w:val="normal2"/>
              <w:jc w:val="center"/>
            </w:pPr>
          </w:p>
        </w:tc>
        <w:tc>
          <w:tcPr>
            <w:tcW w:w="625" w:type="dxa"/>
            <w:vMerge/>
            <w:tcBorders>
              <w:top w:val="single" w:sz="4" w:space="0" w:color="auto"/>
              <w:left w:val="single" w:sz="12" w:space="0" w:color="auto"/>
              <w:bottom w:val="single" w:sz="4" w:space="0" w:color="auto"/>
              <w:right w:val="single" w:sz="12" w:space="0" w:color="auto"/>
            </w:tcBorders>
            <w:shd w:val="clear" w:color="auto" w:fill="95B3D7"/>
            <w:textDirection w:val="btLr"/>
            <w:vAlign w:val="center"/>
          </w:tcPr>
          <w:p w14:paraId="52279F54" w14:textId="77777777" w:rsidR="00587366" w:rsidRPr="00D21774" w:rsidRDefault="00587366" w:rsidP="005F7842">
            <w:pPr>
              <w:pStyle w:val="normal2"/>
              <w:jc w:val="center"/>
              <w:rPr>
                <w:b/>
                <w:bCs/>
              </w:rPr>
            </w:pPr>
          </w:p>
        </w:tc>
        <w:tc>
          <w:tcPr>
            <w:tcW w:w="645" w:type="dxa"/>
            <w:vMerge/>
            <w:tcBorders>
              <w:left w:val="single" w:sz="12" w:space="0" w:color="auto"/>
              <w:right w:val="single" w:sz="12" w:space="0" w:color="auto"/>
            </w:tcBorders>
            <w:shd w:val="clear" w:color="auto" w:fill="95B3D7"/>
            <w:textDirection w:val="btLr"/>
          </w:tcPr>
          <w:p w14:paraId="55184629" w14:textId="77777777" w:rsidR="00587366" w:rsidRPr="00D21774" w:rsidRDefault="00587366" w:rsidP="005F7842">
            <w:pPr>
              <w:pStyle w:val="normal2"/>
              <w:jc w:val="center"/>
              <w:rPr>
                <w:b/>
                <w:bCs/>
              </w:rPr>
            </w:pPr>
          </w:p>
        </w:tc>
        <w:tc>
          <w:tcPr>
            <w:tcW w:w="625" w:type="dxa"/>
            <w:vMerge/>
            <w:tcBorders>
              <w:left w:val="single" w:sz="12" w:space="0" w:color="auto"/>
              <w:right w:val="single" w:sz="12" w:space="0" w:color="auto"/>
            </w:tcBorders>
            <w:shd w:val="clear" w:color="auto" w:fill="95B3D7"/>
            <w:textDirection w:val="btLr"/>
          </w:tcPr>
          <w:p w14:paraId="1F487B46" w14:textId="77777777" w:rsidR="00587366" w:rsidRPr="00D21774" w:rsidRDefault="00587366" w:rsidP="005F7842">
            <w:pPr>
              <w:pStyle w:val="normal2"/>
              <w:jc w:val="center"/>
              <w:rPr>
                <w:b/>
                <w:bCs/>
              </w:rPr>
            </w:pPr>
          </w:p>
        </w:tc>
        <w:tc>
          <w:tcPr>
            <w:tcW w:w="625" w:type="dxa"/>
            <w:vMerge/>
            <w:tcBorders>
              <w:left w:val="single" w:sz="12" w:space="0" w:color="auto"/>
              <w:right w:val="single" w:sz="12" w:space="0" w:color="auto"/>
            </w:tcBorders>
            <w:shd w:val="clear" w:color="auto" w:fill="95B3D7"/>
            <w:textDirection w:val="btLr"/>
          </w:tcPr>
          <w:p w14:paraId="3AADE0E1" w14:textId="77777777" w:rsidR="00587366" w:rsidRPr="00476D2F" w:rsidRDefault="00587366" w:rsidP="005F7842">
            <w:pPr>
              <w:pStyle w:val="normal2"/>
              <w:jc w:val="center"/>
            </w:pPr>
          </w:p>
        </w:tc>
        <w:tc>
          <w:tcPr>
            <w:tcW w:w="347" w:type="dxa"/>
            <w:vMerge w:val="restart"/>
            <w:tcBorders>
              <w:top w:val="single" w:sz="12" w:space="0" w:color="auto"/>
              <w:left w:val="single" w:sz="12"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3B98F746" w14:textId="77777777" w:rsidR="00587366" w:rsidRPr="00476D2F" w:rsidRDefault="00587366" w:rsidP="005F7842">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7653029B" w14:textId="77777777" w:rsidR="00587366" w:rsidRPr="00476D2F" w:rsidRDefault="00587366" w:rsidP="005F7842">
            <w:pPr>
              <w:pStyle w:val="normal2"/>
              <w:jc w:val="center"/>
            </w:pPr>
            <w:r w:rsidRPr="00476D2F">
              <w:t>Receive</w:t>
            </w:r>
          </w:p>
        </w:tc>
        <w:tc>
          <w:tcPr>
            <w:tcW w:w="1170" w:type="dxa"/>
            <w:gridSpan w:val="2"/>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cPr>
          <w:p w14:paraId="6997EDC4" w14:textId="77777777" w:rsidR="00587366" w:rsidRPr="00476D2F" w:rsidRDefault="00587366" w:rsidP="005F7842">
            <w:pPr>
              <w:pStyle w:val="normal2"/>
              <w:jc w:val="center"/>
              <w:rPr>
                <w:b/>
              </w:rPr>
            </w:pPr>
            <w:r w:rsidRPr="00476D2F">
              <w:rPr>
                <w:b/>
              </w:rPr>
              <w:t>Exchange Mechanism</w:t>
            </w:r>
          </w:p>
        </w:tc>
        <w:tc>
          <w:tcPr>
            <w:tcW w:w="1024" w:type="dxa"/>
            <w:gridSpan w:val="3"/>
            <w:tcBorders>
              <w:top w:val="single" w:sz="12" w:space="0" w:color="auto"/>
              <w:left w:val="single" w:sz="8" w:space="0" w:color="auto"/>
              <w:bottom w:val="single" w:sz="8" w:space="0" w:color="auto"/>
              <w:right w:val="single" w:sz="12" w:space="0" w:color="auto"/>
            </w:tcBorders>
            <w:shd w:val="clear" w:color="auto" w:fill="C4BC96"/>
            <w:tcMar>
              <w:top w:w="15" w:type="dxa"/>
              <w:left w:w="15" w:type="dxa"/>
              <w:bottom w:w="0" w:type="dxa"/>
              <w:right w:w="15" w:type="dxa"/>
            </w:tcMar>
            <w:vAlign w:val="center"/>
          </w:tcPr>
          <w:p w14:paraId="048962FB" w14:textId="77777777" w:rsidR="00587366" w:rsidRPr="00476D2F" w:rsidRDefault="00587366" w:rsidP="005F7842">
            <w:pPr>
              <w:pStyle w:val="normal2"/>
              <w:jc w:val="center"/>
              <w:rPr>
                <w:b/>
              </w:rPr>
            </w:pPr>
            <w:r w:rsidRPr="00476D2F">
              <w:rPr>
                <w:b/>
              </w:rPr>
              <w:t>Format</w:t>
            </w:r>
          </w:p>
        </w:tc>
        <w:tc>
          <w:tcPr>
            <w:tcW w:w="292" w:type="dxa"/>
            <w:vMerge w:val="restart"/>
            <w:tcBorders>
              <w:top w:val="single" w:sz="12" w:space="0" w:color="auto"/>
              <w:left w:val="single" w:sz="12" w:space="0" w:color="auto"/>
              <w:bottom w:val="single" w:sz="8" w:space="0" w:color="000000"/>
              <w:right w:val="single" w:sz="8" w:space="0" w:color="auto"/>
            </w:tcBorders>
            <w:shd w:val="clear" w:color="auto" w:fill="FDE9D9"/>
            <w:tcMar>
              <w:top w:w="15" w:type="dxa"/>
              <w:left w:w="15" w:type="dxa"/>
              <w:bottom w:w="0" w:type="dxa"/>
              <w:right w:w="15" w:type="dxa"/>
            </w:tcMar>
            <w:textDirection w:val="btLr"/>
            <w:vAlign w:val="center"/>
          </w:tcPr>
          <w:p w14:paraId="25A6E471" w14:textId="77777777" w:rsidR="00587366" w:rsidRPr="00476D2F" w:rsidRDefault="00587366" w:rsidP="005F7842">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extDirection w:val="btLr"/>
            <w:vAlign w:val="center"/>
          </w:tcPr>
          <w:p w14:paraId="0E9691CE" w14:textId="77777777" w:rsidR="00587366" w:rsidRPr="00476D2F" w:rsidRDefault="00587366" w:rsidP="005F7842">
            <w:pPr>
              <w:pStyle w:val="normal2"/>
              <w:jc w:val="center"/>
            </w:pPr>
            <w:r w:rsidRPr="00476D2F">
              <w:t>Receive</w:t>
            </w:r>
          </w:p>
        </w:tc>
        <w:tc>
          <w:tcPr>
            <w:tcW w:w="1170" w:type="dxa"/>
            <w:gridSpan w:val="2"/>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cPr>
          <w:p w14:paraId="41643BA4" w14:textId="77777777" w:rsidR="00587366" w:rsidRPr="00476D2F" w:rsidRDefault="00587366" w:rsidP="005F7842">
            <w:pPr>
              <w:pStyle w:val="normal2"/>
              <w:jc w:val="center"/>
              <w:rPr>
                <w:b/>
              </w:rPr>
            </w:pPr>
            <w:r w:rsidRPr="00476D2F">
              <w:rPr>
                <w:b/>
              </w:rPr>
              <w:t>Exchange Mechanism</w:t>
            </w:r>
          </w:p>
        </w:tc>
        <w:tc>
          <w:tcPr>
            <w:tcW w:w="1032" w:type="dxa"/>
            <w:gridSpan w:val="2"/>
            <w:tcBorders>
              <w:top w:val="single" w:sz="12" w:space="0" w:color="auto"/>
              <w:left w:val="single" w:sz="8" w:space="0" w:color="auto"/>
              <w:bottom w:val="single" w:sz="8" w:space="0" w:color="auto"/>
              <w:right w:val="single" w:sz="12" w:space="0" w:color="auto"/>
            </w:tcBorders>
            <w:shd w:val="clear" w:color="auto" w:fill="FDE9D9"/>
            <w:tcMar>
              <w:top w:w="15" w:type="dxa"/>
              <w:left w:w="15" w:type="dxa"/>
              <w:bottom w:w="0" w:type="dxa"/>
              <w:right w:w="15" w:type="dxa"/>
            </w:tcMar>
            <w:vAlign w:val="center"/>
          </w:tcPr>
          <w:p w14:paraId="3D50D812" w14:textId="77777777" w:rsidR="00587366" w:rsidRPr="00476D2F" w:rsidRDefault="00587366" w:rsidP="005F7842">
            <w:pPr>
              <w:pStyle w:val="normal2"/>
              <w:jc w:val="center"/>
              <w:rPr>
                <w:b/>
              </w:rPr>
            </w:pPr>
            <w:r w:rsidRPr="00476D2F">
              <w:rPr>
                <w:b/>
              </w:rPr>
              <w:t>Format</w:t>
            </w:r>
          </w:p>
        </w:tc>
      </w:tr>
      <w:tr w:rsidR="00587366" w:rsidRPr="00110E6A" w14:paraId="6AA33124" w14:textId="77777777" w:rsidTr="005F7842">
        <w:trPr>
          <w:cantSplit/>
          <w:trHeight w:val="896"/>
          <w:tblHeader/>
          <w:jc w:val="center"/>
        </w:trPr>
        <w:tc>
          <w:tcPr>
            <w:tcW w:w="910" w:type="dxa"/>
            <w:vMerge/>
            <w:tcBorders>
              <w:top w:val="single" w:sz="12" w:space="0" w:color="auto"/>
              <w:left w:val="single" w:sz="12" w:space="0" w:color="auto"/>
              <w:bottom w:val="single" w:sz="4" w:space="0" w:color="auto"/>
              <w:right w:val="single" w:sz="8" w:space="0" w:color="auto"/>
            </w:tcBorders>
            <w:shd w:val="clear" w:color="auto" w:fill="C5CA9A"/>
            <w:vAlign w:val="center"/>
          </w:tcPr>
          <w:p w14:paraId="3BED9E3A" w14:textId="77777777" w:rsidR="00587366" w:rsidRPr="00476D2F" w:rsidRDefault="00587366" w:rsidP="005F7842">
            <w:pPr>
              <w:pStyle w:val="normal2"/>
            </w:pPr>
          </w:p>
        </w:tc>
        <w:tc>
          <w:tcPr>
            <w:tcW w:w="3827" w:type="dxa"/>
            <w:vMerge/>
            <w:tcBorders>
              <w:top w:val="single" w:sz="12" w:space="0" w:color="auto"/>
              <w:left w:val="single" w:sz="8" w:space="0" w:color="auto"/>
              <w:bottom w:val="single" w:sz="4" w:space="0" w:color="auto"/>
              <w:right w:val="single" w:sz="8" w:space="0" w:color="auto"/>
            </w:tcBorders>
            <w:shd w:val="clear" w:color="auto" w:fill="C5CA9A"/>
            <w:vAlign w:val="center"/>
          </w:tcPr>
          <w:p w14:paraId="25DBF5EE" w14:textId="77777777" w:rsidR="00587366" w:rsidRPr="00476D2F" w:rsidRDefault="00587366" w:rsidP="005F7842">
            <w:pPr>
              <w:pStyle w:val="normal2"/>
              <w:jc w:val="left"/>
            </w:pPr>
          </w:p>
        </w:tc>
        <w:tc>
          <w:tcPr>
            <w:tcW w:w="1560" w:type="dxa"/>
            <w:vMerge/>
            <w:tcBorders>
              <w:top w:val="single" w:sz="12" w:space="0" w:color="auto"/>
              <w:left w:val="single" w:sz="8" w:space="0" w:color="auto"/>
              <w:bottom w:val="single" w:sz="4" w:space="0" w:color="auto"/>
              <w:right w:val="single" w:sz="12" w:space="0" w:color="auto"/>
            </w:tcBorders>
            <w:shd w:val="clear" w:color="auto" w:fill="C5CA9A"/>
            <w:vAlign w:val="center"/>
          </w:tcPr>
          <w:p w14:paraId="027683A8" w14:textId="77777777" w:rsidR="00587366" w:rsidRPr="00476D2F" w:rsidRDefault="00587366" w:rsidP="005F7842">
            <w:pPr>
              <w:pStyle w:val="normal2"/>
              <w:jc w:val="center"/>
            </w:pPr>
          </w:p>
        </w:tc>
        <w:tc>
          <w:tcPr>
            <w:tcW w:w="708" w:type="dxa"/>
            <w:vMerge/>
            <w:tcBorders>
              <w:left w:val="single" w:sz="12" w:space="0" w:color="auto"/>
              <w:bottom w:val="single" w:sz="12" w:space="0" w:color="auto"/>
              <w:right w:val="single" w:sz="12" w:space="0" w:color="auto"/>
            </w:tcBorders>
            <w:shd w:val="clear" w:color="auto" w:fill="DBE5F1"/>
          </w:tcPr>
          <w:p w14:paraId="17A56F7E" w14:textId="77777777" w:rsidR="00587366" w:rsidRPr="00476D2F" w:rsidRDefault="00587366" w:rsidP="005F7842">
            <w:pPr>
              <w:pStyle w:val="normal2"/>
              <w:jc w:val="center"/>
            </w:pPr>
          </w:p>
        </w:tc>
        <w:tc>
          <w:tcPr>
            <w:tcW w:w="729" w:type="dxa"/>
            <w:vMerge/>
            <w:tcBorders>
              <w:top w:val="single" w:sz="4" w:space="0" w:color="auto"/>
              <w:left w:val="single" w:sz="12" w:space="0" w:color="auto"/>
              <w:bottom w:val="single" w:sz="12" w:space="0" w:color="auto"/>
              <w:right w:val="single" w:sz="12" w:space="0" w:color="auto"/>
            </w:tcBorders>
            <w:shd w:val="clear" w:color="auto" w:fill="B8CCE4"/>
          </w:tcPr>
          <w:p w14:paraId="40B2F5BD" w14:textId="77777777" w:rsidR="00587366" w:rsidRPr="00476D2F" w:rsidRDefault="00587366" w:rsidP="005F7842">
            <w:pPr>
              <w:pStyle w:val="normal2"/>
              <w:jc w:val="center"/>
            </w:pPr>
          </w:p>
        </w:tc>
        <w:tc>
          <w:tcPr>
            <w:tcW w:w="625" w:type="dxa"/>
            <w:vMerge/>
            <w:tcBorders>
              <w:top w:val="single" w:sz="4" w:space="0" w:color="auto"/>
              <w:left w:val="single" w:sz="12" w:space="0" w:color="auto"/>
              <w:bottom w:val="single" w:sz="12" w:space="0" w:color="auto"/>
              <w:right w:val="single" w:sz="12" w:space="0" w:color="auto"/>
            </w:tcBorders>
            <w:shd w:val="clear" w:color="auto" w:fill="95B3D7"/>
            <w:vAlign w:val="center"/>
          </w:tcPr>
          <w:p w14:paraId="2C8A30A6" w14:textId="77777777" w:rsidR="00587366" w:rsidRPr="00476D2F" w:rsidRDefault="00587366" w:rsidP="005F7842">
            <w:pPr>
              <w:pStyle w:val="normal2"/>
              <w:jc w:val="center"/>
            </w:pPr>
          </w:p>
        </w:tc>
        <w:tc>
          <w:tcPr>
            <w:tcW w:w="645" w:type="dxa"/>
            <w:vMerge/>
            <w:tcBorders>
              <w:left w:val="single" w:sz="12" w:space="0" w:color="auto"/>
              <w:bottom w:val="single" w:sz="12" w:space="0" w:color="auto"/>
              <w:right w:val="single" w:sz="12" w:space="0" w:color="auto"/>
            </w:tcBorders>
            <w:shd w:val="clear" w:color="auto" w:fill="95B3D7"/>
          </w:tcPr>
          <w:p w14:paraId="4C7913BD" w14:textId="77777777" w:rsidR="00587366" w:rsidRPr="00476D2F" w:rsidRDefault="00587366" w:rsidP="005F7842">
            <w:pPr>
              <w:pStyle w:val="normal2"/>
              <w:jc w:val="center"/>
            </w:pPr>
          </w:p>
        </w:tc>
        <w:tc>
          <w:tcPr>
            <w:tcW w:w="625" w:type="dxa"/>
            <w:vMerge/>
            <w:tcBorders>
              <w:left w:val="single" w:sz="12" w:space="0" w:color="auto"/>
              <w:bottom w:val="single" w:sz="12" w:space="0" w:color="auto"/>
              <w:right w:val="single" w:sz="12" w:space="0" w:color="auto"/>
            </w:tcBorders>
            <w:shd w:val="clear" w:color="auto" w:fill="95B3D7"/>
          </w:tcPr>
          <w:p w14:paraId="5BF725C8" w14:textId="77777777" w:rsidR="00587366" w:rsidRPr="00476D2F" w:rsidRDefault="00587366" w:rsidP="005F7842">
            <w:pPr>
              <w:pStyle w:val="normal2"/>
              <w:jc w:val="center"/>
            </w:pPr>
          </w:p>
        </w:tc>
        <w:tc>
          <w:tcPr>
            <w:tcW w:w="625" w:type="dxa"/>
            <w:vMerge/>
            <w:tcBorders>
              <w:left w:val="single" w:sz="12" w:space="0" w:color="auto"/>
              <w:bottom w:val="single" w:sz="12" w:space="0" w:color="auto"/>
              <w:right w:val="single" w:sz="12" w:space="0" w:color="auto"/>
            </w:tcBorders>
            <w:shd w:val="clear" w:color="auto" w:fill="95B3D7"/>
          </w:tcPr>
          <w:p w14:paraId="3371479E" w14:textId="77777777" w:rsidR="00587366" w:rsidRPr="00476D2F" w:rsidRDefault="00587366" w:rsidP="005F7842">
            <w:pPr>
              <w:pStyle w:val="normal2"/>
              <w:jc w:val="center"/>
            </w:pPr>
          </w:p>
        </w:tc>
        <w:tc>
          <w:tcPr>
            <w:tcW w:w="347" w:type="dxa"/>
            <w:vMerge/>
            <w:tcBorders>
              <w:top w:val="single" w:sz="8" w:space="0" w:color="auto"/>
              <w:left w:val="single" w:sz="12" w:space="0" w:color="auto"/>
              <w:bottom w:val="single" w:sz="12" w:space="0" w:color="auto"/>
              <w:right w:val="single" w:sz="8" w:space="0" w:color="auto"/>
            </w:tcBorders>
            <w:shd w:val="clear" w:color="auto" w:fill="C4BC96"/>
            <w:vAlign w:val="center"/>
          </w:tcPr>
          <w:p w14:paraId="1BD549B3" w14:textId="77777777" w:rsidR="00587366" w:rsidRPr="00476D2F" w:rsidRDefault="00587366" w:rsidP="005F7842">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C4BC96"/>
            <w:vAlign w:val="center"/>
          </w:tcPr>
          <w:p w14:paraId="60790E93" w14:textId="77777777" w:rsidR="00587366" w:rsidRPr="00476D2F" w:rsidRDefault="00587366" w:rsidP="005F7842">
            <w:pPr>
              <w:pStyle w:val="normal2"/>
              <w:jc w:val="center"/>
            </w:pPr>
          </w:p>
        </w:tc>
        <w:tc>
          <w:tcPr>
            <w:tcW w:w="70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1F31003C" w14:textId="77777777" w:rsidR="00587366" w:rsidRPr="00476D2F" w:rsidRDefault="00587366" w:rsidP="005F7842">
            <w:pPr>
              <w:pStyle w:val="normal2"/>
              <w:jc w:val="center"/>
            </w:pPr>
            <w:r w:rsidRPr="00476D2F">
              <w:t>CCN/CSI</w:t>
            </w:r>
          </w:p>
        </w:tc>
        <w:tc>
          <w:tcPr>
            <w:tcW w:w="468"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35E2C7AD" w14:textId="77777777" w:rsidR="00587366" w:rsidRPr="00476D2F" w:rsidRDefault="00587366" w:rsidP="005F7842">
            <w:pPr>
              <w:pStyle w:val="normal2"/>
              <w:jc w:val="center"/>
            </w:pPr>
            <w:r w:rsidRPr="00476D2F">
              <w:t>Web</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5813156F" w14:textId="77777777" w:rsidR="00587366" w:rsidRPr="00476D2F" w:rsidRDefault="00587366" w:rsidP="005F7842">
            <w:pPr>
              <w:pStyle w:val="normal2"/>
              <w:jc w:val="center"/>
            </w:pPr>
            <w:r w:rsidRPr="00476D2F">
              <w:t>EDIFACT</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F2A1824" w14:textId="77777777" w:rsidR="00587366" w:rsidRPr="00476D2F" w:rsidRDefault="00587366" w:rsidP="005F7842">
            <w:pPr>
              <w:pStyle w:val="normal2"/>
              <w:jc w:val="center"/>
            </w:pPr>
            <w:r w:rsidRPr="00476D2F">
              <w:t>XML</w:t>
            </w:r>
          </w:p>
        </w:tc>
        <w:tc>
          <w:tcPr>
            <w:tcW w:w="440" w:type="dxa"/>
            <w:tcBorders>
              <w:top w:val="single" w:sz="8" w:space="0" w:color="auto"/>
              <w:left w:val="single" w:sz="8" w:space="0" w:color="auto"/>
              <w:bottom w:val="single" w:sz="12" w:space="0" w:color="auto"/>
              <w:right w:val="single" w:sz="12" w:space="0" w:color="auto"/>
            </w:tcBorders>
            <w:shd w:val="clear" w:color="auto" w:fill="C4BC96"/>
            <w:tcMar>
              <w:top w:w="15" w:type="dxa"/>
              <w:left w:w="15" w:type="dxa"/>
              <w:bottom w:w="0" w:type="dxa"/>
              <w:right w:w="15" w:type="dxa"/>
            </w:tcMar>
            <w:textDirection w:val="btLr"/>
            <w:vAlign w:val="center"/>
          </w:tcPr>
          <w:p w14:paraId="3CED0E98" w14:textId="77777777" w:rsidR="00587366" w:rsidRPr="00476D2F" w:rsidRDefault="00587366" w:rsidP="005F7842">
            <w:pPr>
              <w:pStyle w:val="normal2"/>
              <w:jc w:val="center"/>
            </w:pPr>
            <w:r w:rsidRPr="00476D2F">
              <w:t>CCN/CSI</w:t>
            </w:r>
          </w:p>
        </w:tc>
        <w:tc>
          <w:tcPr>
            <w:tcW w:w="292" w:type="dxa"/>
            <w:vMerge/>
            <w:tcBorders>
              <w:top w:val="nil"/>
              <w:left w:val="single" w:sz="12"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6D55BE40" w14:textId="77777777" w:rsidR="00587366" w:rsidRPr="00476D2F" w:rsidRDefault="00587366" w:rsidP="005F7842">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0D707FB6" w14:textId="77777777" w:rsidR="00587366" w:rsidRPr="00476D2F" w:rsidRDefault="00587366" w:rsidP="005F7842">
            <w:pPr>
              <w:pStyle w:val="normal2"/>
              <w:jc w:val="center"/>
            </w:pPr>
          </w:p>
        </w:tc>
        <w:tc>
          <w:tcPr>
            <w:tcW w:w="624"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2FE0104E" w14:textId="77777777" w:rsidR="00587366" w:rsidRPr="00476D2F" w:rsidRDefault="00587366" w:rsidP="005F7842">
            <w:pPr>
              <w:pStyle w:val="normal2"/>
              <w:jc w:val="center"/>
            </w:pPr>
            <w:r w:rsidRPr="00476D2F">
              <w:t>CCN/CSI</w:t>
            </w:r>
          </w:p>
        </w:tc>
        <w:tc>
          <w:tcPr>
            <w:tcW w:w="546"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41DE5A1A" w14:textId="77777777" w:rsidR="00587366" w:rsidRPr="00476D2F" w:rsidRDefault="00587366" w:rsidP="005F7842">
            <w:pPr>
              <w:pStyle w:val="normal2"/>
              <w:jc w:val="center"/>
            </w:pPr>
            <w:r w:rsidRPr="00476D2F">
              <w:t>Web</w:t>
            </w:r>
          </w:p>
        </w:tc>
        <w:tc>
          <w:tcPr>
            <w:tcW w:w="534"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0A336227" w14:textId="77777777" w:rsidR="00587366" w:rsidRPr="00476D2F" w:rsidRDefault="00587366" w:rsidP="005F7842">
            <w:pPr>
              <w:pStyle w:val="normal2"/>
              <w:jc w:val="center"/>
            </w:pPr>
            <w:r w:rsidRPr="00476D2F">
              <w:t>EDIFACT</w:t>
            </w:r>
          </w:p>
        </w:tc>
        <w:tc>
          <w:tcPr>
            <w:tcW w:w="498" w:type="dxa"/>
            <w:tcBorders>
              <w:top w:val="single" w:sz="8" w:space="0" w:color="auto"/>
              <w:left w:val="single" w:sz="8" w:space="0" w:color="auto"/>
              <w:bottom w:val="single" w:sz="12" w:space="0" w:color="auto"/>
              <w:right w:val="single" w:sz="12" w:space="0" w:color="auto"/>
            </w:tcBorders>
            <w:shd w:val="clear" w:color="auto" w:fill="FDE9D9"/>
            <w:tcMar>
              <w:top w:w="15" w:type="dxa"/>
              <w:left w:w="15" w:type="dxa"/>
              <w:bottom w:w="0" w:type="dxa"/>
              <w:right w:w="15" w:type="dxa"/>
            </w:tcMar>
            <w:textDirection w:val="btLr"/>
            <w:vAlign w:val="center"/>
          </w:tcPr>
          <w:p w14:paraId="70492950" w14:textId="77777777" w:rsidR="00587366" w:rsidRPr="00476D2F" w:rsidRDefault="00587366" w:rsidP="005F7842">
            <w:pPr>
              <w:pStyle w:val="normal2"/>
              <w:jc w:val="center"/>
            </w:pPr>
            <w:r w:rsidRPr="00476D2F">
              <w:t>XML</w:t>
            </w:r>
          </w:p>
          <w:p w14:paraId="41C2D647" w14:textId="77777777" w:rsidR="00587366" w:rsidRPr="00476D2F" w:rsidRDefault="00587366" w:rsidP="005F7842">
            <w:pPr>
              <w:pStyle w:val="normal2"/>
              <w:jc w:val="center"/>
            </w:pPr>
          </w:p>
        </w:tc>
      </w:tr>
      <w:tr w:rsidR="00587366" w:rsidRPr="00110E6A" w14:paraId="79AC03C8" w14:textId="77777777" w:rsidTr="005F7842">
        <w:trPr>
          <w:cantSplit/>
          <w:trHeight w:val="236"/>
          <w:jc w:val="center"/>
        </w:trPr>
        <w:tc>
          <w:tcPr>
            <w:tcW w:w="910" w:type="dxa"/>
            <w:vMerge/>
            <w:tcBorders>
              <w:left w:val="single" w:sz="12" w:space="0" w:color="auto"/>
              <w:right w:val="single" w:sz="4" w:space="0" w:color="auto"/>
            </w:tcBorders>
            <w:tcMar>
              <w:top w:w="15" w:type="dxa"/>
              <w:left w:w="15" w:type="dxa"/>
              <w:bottom w:w="0" w:type="dxa"/>
              <w:right w:w="15" w:type="dxa"/>
            </w:tcMar>
          </w:tcPr>
          <w:p w14:paraId="11A119A2" w14:textId="77777777" w:rsidR="00587366" w:rsidRPr="00476D2F" w:rsidRDefault="00587366" w:rsidP="005F7842">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6C611060" w14:textId="77777777" w:rsidR="00587366" w:rsidRPr="00476D2F" w:rsidRDefault="00587366" w:rsidP="005F7842">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62BE1960" w14:textId="77777777" w:rsidR="00587366" w:rsidRPr="00476D2F" w:rsidRDefault="00587366" w:rsidP="005F7842">
            <w:pPr>
              <w:pStyle w:val="normal2"/>
              <w:jc w:val="center"/>
            </w:pPr>
          </w:p>
        </w:tc>
        <w:tc>
          <w:tcPr>
            <w:tcW w:w="708" w:type="dxa"/>
            <w:tcBorders>
              <w:top w:val="single" w:sz="12" w:space="0" w:color="auto"/>
              <w:left w:val="single" w:sz="12" w:space="0" w:color="auto"/>
              <w:bottom w:val="single" w:sz="4" w:space="0" w:color="auto"/>
              <w:right w:val="single" w:sz="12" w:space="0" w:color="auto"/>
            </w:tcBorders>
            <w:tcMar>
              <w:top w:w="15" w:type="dxa"/>
              <w:left w:w="15" w:type="dxa"/>
              <w:bottom w:w="0" w:type="dxa"/>
              <w:right w:w="15" w:type="dxa"/>
            </w:tcMar>
          </w:tcPr>
          <w:p w14:paraId="31E0644C" w14:textId="77777777" w:rsidR="00587366" w:rsidRPr="00476D2F" w:rsidRDefault="00587366" w:rsidP="005F7842">
            <w:pPr>
              <w:pStyle w:val="normal2"/>
              <w:jc w:val="center"/>
            </w:pPr>
          </w:p>
        </w:tc>
        <w:tc>
          <w:tcPr>
            <w:tcW w:w="729" w:type="dxa"/>
            <w:tcBorders>
              <w:top w:val="single" w:sz="12" w:space="0" w:color="auto"/>
              <w:left w:val="single" w:sz="12" w:space="0" w:color="auto"/>
              <w:bottom w:val="single" w:sz="4" w:space="0" w:color="auto"/>
              <w:right w:val="single" w:sz="12" w:space="0" w:color="auto"/>
            </w:tcBorders>
            <w:tcMar>
              <w:top w:w="15" w:type="dxa"/>
              <w:left w:w="15" w:type="dxa"/>
              <w:bottom w:w="0" w:type="dxa"/>
              <w:right w:w="15" w:type="dxa"/>
            </w:tcMar>
          </w:tcPr>
          <w:p w14:paraId="08748B15" w14:textId="77777777" w:rsidR="00587366" w:rsidRPr="00476D2F" w:rsidRDefault="00587366" w:rsidP="005F7842">
            <w:pPr>
              <w:pStyle w:val="normal2"/>
              <w:jc w:val="center"/>
            </w:pPr>
          </w:p>
        </w:tc>
        <w:tc>
          <w:tcPr>
            <w:tcW w:w="625" w:type="dxa"/>
            <w:tcBorders>
              <w:top w:val="single" w:sz="12" w:space="0" w:color="auto"/>
              <w:left w:val="single" w:sz="12" w:space="0" w:color="auto"/>
              <w:bottom w:val="single" w:sz="4" w:space="0" w:color="auto"/>
              <w:right w:val="single" w:sz="12" w:space="0" w:color="auto"/>
            </w:tcBorders>
            <w:vAlign w:val="center"/>
          </w:tcPr>
          <w:p w14:paraId="7A086570" w14:textId="77777777" w:rsidR="00587366" w:rsidRPr="00476D2F" w:rsidRDefault="00587366" w:rsidP="005F7842">
            <w:pPr>
              <w:pStyle w:val="normal2"/>
              <w:jc w:val="center"/>
            </w:pPr>
          </w:p>
        </w:tc>
        <w:tc>
          <w:tcPr>
            <w:tcW w:w="645" w:type="dxa"/>
            <w:tcBorders>
              <w:top w:val="single" w:sz="12" w:space="0" w:color="auto"/>
              <w:left w:val="single" w:sz="12" w:space="0" w:color="auto"/>
              <w:bottom w:val="single" w:sz="4" w:space="0" w:color="auto"/>
              <w:right w:val="single" w:sz="12" w:space="0" w:color="auto"/>
            </w:tcBorders>
          </w:tcPr>
          <w:p w14:paraId="2F287E76" w14:textId="77777777" w:rsidR="00587366" w:rsidRPr="00476D2F" w:rsidRDefault="00587366" w:rsidP="005F7842">
            <w:pPr>
              <w:pStyle w:val="normal2"/>
              <w:jc w:val="center"/>
            </w:pPr>
          </w:p>
        </w:tc>
        <w:tc>
          <w:tcPr>
            <w:tcW w:w="625" w:type="dxa"/>
            <w:tcBorders>
              <w:top w:val="single" w:sz="12" w:space="0" w:color="auto"/>
              <w:left w:val="single" w:sz="12" w:space="0" w:color="auto"/>
              <w:bottom w:val="single" w:sz="4" w:space="0" w:color="auto"/>
              <w:right w:val="single" w:sz="12" w:space="0" w:color="auto"/>
            </w:tcBorders>
          </w:tcPr>
          <w:p w14:paraId="3F88499D" w14:textId="77777777" w:rsidR="00587366" w:rsidRPr="00476D2F" w:rsidRDefault="00587366" w:rsidP="005F7842">
            <w:pPr>
              <w:pStyle w:val="normal2"/>
              <w:jc w:val="center"/>
            </w:pPr>
          </w:p>
        </w:tc>
        <w:tc>
          <w:tcPr>
            <w:tcW w:w="625" w:type="dxa"/>
            <w:tcBorders>
              <w:top w:val="single" w:sz="12" w:space="0" w:color="auto"/>
              <w:left w:val="single" w:sz="12" w:space="0" w:color="auto"/>
              <w:bottom w:val="single" w:sz="4" w:space="0" w:color="auto"/>
              <w:right w:val="single" w:sz="12" w:space="0" w:color="auto"/>
            </w:tcBorders>
            <w:tcMar>
              <w:top w:w="15" w:type="dxa"/>
              <w:left w:w="15" w:type="dxa"/>
              <w:bottom w:w="0" w:type="dxa"/>
              <w:right w:w="15" w:type="dxa"/>
            </w:tcMar>
          </w:tcPr>
          <w:p w14:paraId="6A7CD038" w14:textId="77777777" w:rsidR="00587366" w:rsidRPr="00476D2F" w:rsidRDefault="00587366" w:rsidP="005F7842">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4CD96C"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3DDF5A"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AE2E60"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35F8F0"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E9BBD6C"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7BE8E7D"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46CFD82"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544626E0" w14:textId="77777777" w:rsidR="00587366" w:rsidRPr="00476D2F" w:rsidRDefault="00587366" w:rsidP="005F7842">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4E3BE0"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5BD01A" w14:textId="77777777" w:rsidR="00587366" w:rsidRPr="00476D2F" w:rsidRDefault="00587366" w:rsidP="005F7842">
            <w:pPr>
              <w:pStyle w:val="normal2"/>
              <w:jc w:val="center"/>
            </w:pPr>
            <w:r w:rsidRPr="00476D2F">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34B331D" w14:textId="77777777" w:rsidR="00587366" w:rsidRPr="00476D2F" w:rsidRDefault="00587366" w:rsidP="005F7842">
            <w:pPr>
              <w:pStyle w:val="normal2"/>
              <w:jc w:val="center"/>
            </w:pPr>
            <w:r w:rsidRPr="00476D2F">
              <w:t>Y</w:t>
            </w: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F4A5D1"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28A2B4D" w14:textId="77777777" w:rsidR="00587366" w:rsidRPr="00476D2F" w:rsidRDefault="00587366" w:rsidP="005F7842">
            <w:pPr>
              <w:pStyle w:val="normal2"/>
              <w:jc w:val="center"/>
            </w:pPr>
            <w:r w:rsidRPr="00476D2F">
              <w:t>Y</w:t>
            </w:r>
          </w:p>
        </w:tc>
      </w:tr>
      <w:tr w:rsidR="00587366" w:rsidRPr="00110E6A" w14:paraId="52771BBF" w14:textId="77777777" w:rsidTr="005F7842">
        <w:trPr>
          <w:cantSplit/>
          <w:trHeight w:val="28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571A158D" w14:textId="77777777" w:rsidR="00587366" w:rsidRPr="00476D2F" w:rsidRDefault="00587366" w:rsidP="005F7842">
            <w:pPr>
              <w:pStyle w:val="normal2"/>
              <w:jc w:val="center"/>
            </w:pPr>
            <w:r w:rsidRPr="00476D2F">
              <w:t>IE070</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1EB9B2D8" w14:textId="77777777" w:rsidR="00587366" w:rsidRPr="00476D2F" w:rsidRDefault="00587366" w:rsidP="005F7842">
            <w:pPr>
              <w:pStyle w:val="normal2"/>
              <w:jc w:val="left"/>
            </w:pPr>
            <w:r w:rsidRPr="00476D2F">
              <w:t xml:space="preserve">Notification of System Unavailability </w:t>
            </w:r>
            <w:proofErr w:type="gramStart"/>
            <w:r w:rsidRPr="00476D2F">
              <w:t>To</w:t>
            </w:r>
            <w:proofErr w:type="gramEnd"/>
            <w:r w:rsidRPr="00476D2F">
              <w:t xml:space="preserve"> CD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550EBC2B" w14:textId="77777777" w:rsidR="00587366" w:rsidRPr="00476D2F" w:rsidRDefault="00587366" w:rsidP="005F7842">
            <w:pPr>
              <w:pStyle w:val="normal2"/>
              <w:jc w:val="center"/>
            </w:pPr>
            <w:r w:rsidRPr="00476D2F">
              <w:t>C_UNA_COM</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155A433"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D89058E"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4CA6E7EF"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3A1CA360"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77B474C3"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0F04357" w14:textId="77777777" w:rsidR="00587366" w:rsidRPr="00476D2F" w:rsidRDefault="00587366" w:rsidP="005F7842">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544D06"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1BD903" w14:textId="77777777" w:rsidR="00587366" w:rsidRPr="00476D2F" w:rsidRDefault="00587366" w:rsidP="005F7842">
            <w:pPr>
              <w:pStyle w:val="normal2"/>
              <w:jc w:val="center"/>
            </w:pP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C612F6A" w14:textId="77777777" w:rsidR="00587366" w:rsidRPr="00476D2F" w:rsidRDefault="00587366" w:rsidP="005F7842">
            <w:pPr>
              <w:pStyle w:val="normal2"/>
              <w:jc w:val="center"/>
            </w:pP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64E1DB"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395B10"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6739C0"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E1F326C"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DDE3180"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01DD44A" w14:textId="77777777" w:rsidR="00587366" w:rsidRPr="00476D2F" w:rsidRDefault="00587366" w:rsidP="005F7842">
            <w:pPr>
              <w:pStyle w:val="normal2"/>
              <w:jc w:val="center"/>
            </w:pPr>
            <w:r w:rsidRPr="00476D2F">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65FE16" w14:textId="77777777" w:rsidR="00587366" w:rsidRPr="00476D2F"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D17EB7" w14:textId="77777777" w:rsidR="00587366" w:rsidRPr="00476D2F" w:rsidRDefault="00587366" w:rsidP="005F7842">
            <w:pPr>
              <w:pStyle w:val="normal2"/>
              <w:jc w:val="center"/>
            </w:pPr>
            <w:r w:rsidRPr="00476D2F">
              <w:t>Y</w:t>
            </w: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F6FB89"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B1C946E" w14:textId="77777777" w:rsidR="00587366" w:rsidRPr="00476D2F" w:rsidRDefault="00587366" w:rsidP="005F7842">
            <w:pPr>
              <w:pStyle w:val="normal2"/>
              <w:jc w:val="center"/>
            </w:pPr>
            <w:r w:rsidRPr="00476D2F">
              <w:t>Y</w:t>
            </w:r>
          </w:p>
        </w:tc>
      </w:tr>
      <w:tr w:rsidR="00587366" w:rsidRPr="00110E6A" w14:paraId="737BAA27" w14:textId="77777777" w:rsidTr="005F7842">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E705BC8" w14:textId="77777777" w:rsidR="00587366" w:rsidRPr="00476D2F" w:rsidRDefault="00587366" w:rsidP="005F7842">
            <w:pPr>
              <w:pStyle w:val="normal2"/>
              <w:jc w:val="center"/>
            </w:pPr>
            <w:r w:rsidRPr="00476D2F">
              <w:t>IE071</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777DE8FC" w14:textId="77777777" w:rsidR="00587366" w:rsidRPr="00476D2F" w:rsidRDefault="00587366" w:rsidP="005F7842">
            <w:pPr>
              <w:pStyle w:val="normal2"/>
              <w:jc w:val="left"/>
            </w:pPr>
            <w:r w:rsidRPr="00476D2F">
              <w:t xml:space="preserve">Notification of System Unavailability </w:t>
            </w:r>
            <w:proofErr w:type="gramStart"/>
            <w:r w:rsidRPr="00476D2F">
              <w:t>To</w:t>
            </w:r>
            <w:proofErr w:type="gramEnd"/>
            <w:r w:rsidRPr="00476D2F">
              <w:t xml:space="preserve"> ND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346009E1" w14:textId="77777777" w:rsidR="00587366" w:rsidRPr="00476D2F" w:rsidRDefault="00587366" w:rsidP="005F7842">
            <w:pPr>
              <w:pStyle w:val="normal2"/>
            </w:pPr>
            <w:r>
              <w:t xml:space="preserve">   </w:t>
            </w:r>
            <w:r w:rsidRPr="00476D2F">
              <w:t>C_UNA_NAT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367B9CE"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D4FEF1A"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1E947511"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405BBEA1"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1AACFBD6"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945EFF2" w14:textId="77777777" w:rsidR="00587366" w:rsidRPr="00476D2F" w:rsidRDefault="00587366" w:rsidP="005F7842">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130164"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291126"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983C503" w14:textId="77777777" w:rsidR="00587366" w:rsidRPr="00476D2F" w:rsidRDefault="00587366" w:rsidP="005F7842">
            <w:pPr>
              <w:pStyle w:val="normal2"/>
              <w:jc w:val="center"/>
            </w:pP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F29AE47"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0F9763"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2F7047"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8F3404B"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6F63151" w14:textId="77777777" w:rsidR="00587366" w:rsidRPr="00476D2F" w:rsidRDefault="00587366" w:rsidP="005F7842">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CEF9D8"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53B267" w14:textId="77777777" w:rsidR="00587366" w:rsidRPr="00476D2F"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EFF893" w14:textId="77777777" w:rsidR="00587366" w:rsidRPr="00476D2F" w:rsidRDefault="00587366" w:rsidP="005F7842">
            <w:pPr>
              <w:pStyle w:val="normal2"/>
              <w:jc w:val="center"/>
            </w:pPr>
            <w:r w:rsidRPr="00476D2F">
              <w:t>Y</w:t>
            </w: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201378"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B97A402" w14:textId="77777777" w:rsidR="00587366" w:rsidRPr="00476D2F" w:rsidRDefault="00587366" w:rsidP="005F7842">
            <w:pPr>
              <w:pStyle w:val="normal2"/>
              <w:jc w:val="center"/>
            </w:pPr>
            <w:r w:rsidRPr="00476D2F">
              <w:t>Y</w:t>
            </w:r>
          </w:p>
        </w:tc>
      </w:tr>
      <w:tr w:rsidR="00587366" w:rsidRPr="00110E6A" w14:paraId="5478F6E8" w14:textId="77777777" w:rsidTr="005F7842">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6A3B9AAB" w14:textId="77777777" w:rsidR="00587366" w:rsidRPr="00476D2F" w:rsidRDefault="00587366" w:rsidP="005F7842">
            <w:pPr>
              <w:pStyle w:val="normal2"/>
              <w:jc w:val="center"/>
            </w:pPr>
            <w:r>
              <w:t>IE078</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0BA97FBF" w14:textId="77777777" w:rsidR="00587366" w:rsidRPr="00476D2F" w:rsidRDefault="00587366" w:rsidP="005F7842">
            <w:pPr>
              <w:pStyle w:val="normal2"/>
              <w:jc w:val="left"/>
            </w:pPr>
            <w:r>
              <w:t>Inter-Domain Linking</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00966BE7" w14:textId="77777777" w:rsidR="00587366" w:rsidRPr="00476D2F" w:rsidRDefault="00587366" w:rsidP="005F7842">
            <w:pPr>
              <w:pStyle w:val="normal2"/>
            </w:pPr>
            <w:r>
              <w:t xml:space="preserve">   </w:t>
            </w:r>
            <w:r w:rsidRPr="0003673B">
              <w:t>C_MRN_LNK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5B62229"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7493CEF"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2FB39174" w14:textId="77777777" w:rsidR="00587366"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16DFCB3C" w14:textId="77777777" w:rsidR="00587366"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22848A33"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1B6925B"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198001" w14:textId="77777777" w:rsidR="00587366" w:rsidRPr="00476D2F" w:rsidRDefault="00587366" w:rsidP="005F7842">
            <w:pPr>
              <w:pStyle w:val="normal2"/>
              <w:jc w:val="center"/>
            </w:pPr>
            <w:r>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508320" w14:textId="77777777" w:rsidR="00587366" w:rsidRPr="00476D2F" w:rsidRDefault="00587366" w:rsidP="005F7842">
            <w:pPr>
              <w:pStyle w:val="normal2"/>
              <w:jc w:val="center"/>
            </w:pP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C33785" w14:textId="77777777" w:rsidR="00587366" w:rsidRPr="00476D2F"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35BB71"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64948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A2B48A" w14:textId="77777777" w:rsidR="00587366" w:rsidRPr="00476D2F"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1F5067F"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007135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7E15AC" w14:textId="77777777" w:rsidR="00587366" w:rsidRPr="00476D2F" w:rsidRDefault="00587366" w:rsidP="005F7842">
            <w:pPr>
              <w:pStyle w:val="normal2"/>
              <w:jc w:val="center"/>
            </w:pPr>
            <w:r>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12473F" w14:textId="77777777" w:rsidR="00587366"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43F49C"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0BCB68"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387313E" w14:textId="77777777" w:rsidR="00587366" w:rsidRPr="00476D2F" w:rsidRDefault="00587366" w:rsidP="005F7842">
            <w:pPr>
              <w:pStyle w:val="normal2"/>
              <w:jc w:val="center"/>
            </w:pPr>
            <w:r>
              <w:t>Y</w:t>
            </w:r>
          </w:p>
        </w:tc>
      </w:tr>
      <w:tr w:rsidR="00587366" w:rsidRPr="00110E6A" w14:paraId="0B636BF4" w14:textId="77777777" w:rsidTr="005F7842">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FA504E3" w14:textId="77777777" w:rsidR="00587366" w:rsidRPr="00476D2F" w:rsidRDefault="00587366" w:rsidP="005F7842">
            <w:pPr>
              <w:pStyle w:val="normal2"/>
              <w:jc w:val="center"/>
            </w:pPr>
            <w:r>
              <w:t>IE094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38B953CE" w14:textId="77777777" w:rsidR="00587366" w:rsidRPr="00476D2F" w:rsidRDefault="00587366" w:rsidP="005F7842">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38D0C96C" w14:textId="77777777" w:rsidR="00587366" w:rsidRPr="00476D2F" w:rsidRDefault="00587366" w:rsidP="005F7842">
            <w:pPr>
              <w:pStyle w:val="normal2"/>
            </w:pPr>
            <w:r>
              <w:t xml:space="preserve">   </w:t>
            </w:r>
            <w:r w:rsidRPr="00324D0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CCC07EE"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A590B2D"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450EB5C2" w14:textId="77777777" w:rsidR="00587366"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605FA96B" w14:textId="77777777" w:rsidR="00587366"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50F354D2"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209EC29"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B59BA3" w14:textId="77777777" w:rsidR="00587366" w:rsidRPr="00D21774" w:rsidRDefault="00587366" w:rsidP="005F7842">
            <w:pPr>
              <w:pStyle w:val="normal2"/>
              <w:jc w:val="center"/>
              <w:rPr>
                <w:lang w:val="el-GR"/>
              </w:rPr>
            </w:pPr>
            <w:r>
              <w:rPr>
                <w:lang w:val="el-GR"/>
              </w:rPr>
              <w:t>Μ</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F20A5A3" w14:textId="77777777" w:rsidR="00587366" w:rsidRPr="00D21774" w:rsidRDefault="00587366" w:rsidP="005F7842">
            <w:pPr>
              <w:pStyle w:val="normal2"/>
              <w:jc w:val="center"/>
              <w:rPr>
                <w:lang w:val="el-GR"/>
              </w:rPr>
            </w:pPr>
            <w:r>
              <w:rPr>
                <w:lang w:val="el-GR"/>
              </w:rPr>
              <w:t>Μ</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7F4DF0" w14:textId="77777777" w:rsidR="00587366" w:rsidRPr="00D21774" w:rsidRDefault="00587366" w:rsidP="005F7842">
            <w:pPr>
              <w:pStyle w:val="normal2"/>
              <w:jc w:val="center"/>
              <w:rPr>
                <w:lang w:val="el-GR"/>
              </w:rPr>
            </w:pPr>
            <w:r>
              <w:rPr>
                <w:lang w:val="el-GR"/>
              </w:rPr>
              <w:t>Μ</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DD9CFE"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DCADF2"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509D615" w14:textId="77777777" w:rsidR="00587366" w:rsidRPr="00D21774" w:rsidRDefault="00587366" w:rsidP="005F7842">
            <w:pPr>
              <w:pStyle w:val="normal2"/>
              <w:jc w:val="center"/>
              <w:rPr>
                <w:lang w:val="el-GR"/>
              </w:rPr>
            </w:pPr>
            <w:r>
              <w:rPr>
                <w:lang w:val="el-GR"/>
              </w:rPr>
              <w:t>Μ</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566D42C"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4E66F15" w14:textId="77777777" w:rsidR="00587366" w:rsidRPr="00D21774" w:rsidRDefault="00587366" w:rsidP="005F7842">
            <w:pPr>
              <w:pStyle w:val="normal2"/>
              <w:jc w:val="center"/>
              <w:rPr>
                <w:lang w:val="el-GR"/>
              </w:rPr>
            </w:pPr>
            <w:r>
              <w:rPr>
                <w:lang w:val="el-GR"/>
              </w:rPr>
              <w:t>Υ</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403CF6" w14:textId="77777777" w:rsidR="00587366" w:rsidRPr="00D21774" w:rsidRDefault="00587366" w:rsidP="005F7842">
            <w:pPr>
              <w:pStyle w:val="normal2"/>
              <w:jc w:val="center"/>
              <w:rPr>
                <w:lang w:val="el-GR"/>
              </w:rPr>
            </w:pPr>
            <w:r>
              <w:rPr>
                <w:lang w:val="el-GR"/>
              </w:rPr>
              <w:t>Υ</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66F9C62" w14:textId="77777777" w:rsidR="00587366" w:rsidRPr="00D21774" w:rsidRDefault="00587366" w:rsidP="005F7842">
            <w:pPr>
              <w:pStyle w:val="normal2"/>
              <w:jc w:val="center"/>
              <w:rPr>
                <w:lang w:val="el-GR"/>
              </w:rPr>
            </w:pPr>
            <w:r>
              <w:rPr>
                <w:lang w:val="el-GR"/>
              </w:rPr>
              <w:t>Υ</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CF2E79"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36ADC1"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9B477C4" w14:textId="77777777" w:rsidR="00587366" w:rsidRPr="00476D2F" w:rsidRDefault="00587366" w:rsidP="005F7842">
            <w:pPr>
              <w:pStyle w:val="normal2"/>
              <w:jc w:val="center"/>
            </w:pPr>
            <w:r>
              <w:rPr>
                <w:lang w:val="el-GR"/>
              </w:rPr>
              <w:t>Υ</w:t>
            </w:r>
          </w:p>
        </w:tc>
      </w:tr>
      <w:tr w:rsidR="00587366" w:rsidRPr="00110E6A" w14:paraId="671E768A" w14:textId="77777777" w:rsidTr="005F7842">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00313524" w14:textId="77777777" w:rsidR="00587366" w:rsidRPr="00476D2F" w:rsidRDefault="00587366" w:rsidP="005F7842">
            <w:pPr>
              <w:pStyle w:val="normal2"/>
              <w:jc w:val="center"/>
            </w:pPr>
            <w:r>
              <w:t>IE095</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7AD05877" w14:textId="77777777" w:rsidR="00587366" w:rsidRPr="00476D2F" w:rsidRDefault="00587366" w:rsidP="005F7842">
            <w:pPr>
              <w:pStyle w:val="normal2"/>
              <w:jc w:val="left"/>
            </w:pPr>
            <w:r w:rsidRPr="00476D2F">
              <w:t>Status Response</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25DEC023" w14:textId="77777777" w:rsidR="00587366" w:rsidRPr="00476D2F" w:rsidRDefault="00587366" w:rsidP="005F7842">
            <w:pPr>
              <w:pStyle w:val="normal2"/>
            </w:pPr>
            <w:r>
              <w:t xml:space="preserve">   </w:t>
            </w:r>
            <w:r w:rsidRPr="00324D0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D7DC25F"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C96B78B"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0D0BFAE2" w14:textId="77777777" w:rsidR="00587366"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1FA46A19" w14:textId="77777777" w:rsidR="00587366"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01870B31" w14:textId="77777777" w:rsidR="00587366" w:rsidRPr="00D21774" w:rsidRDefault="00587366" w:rsidP="005F7842">
            <w:pPr>
              <w:pStyle w:val="normal2"/>
              <w:jc w:val="center"/>
              <w:rPr>
                <w:lang w:val="el-GR"/>
              </w:rP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4C4FC91"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1A0F23" w14:textId="77777777" w:rsidR="00587366" w:rsidRPr="00D21774" w:rsidRDefault="00587366" w:rsidP="005F7842">
            <w:pPr>
              <w:pStyle w:val="normal2"/>
              <w:jc w:val="center"/>
              <w:rPr>
                <w:lang w:val="el-GR"/>
              </w:rPr>
            </w:pPr>
            <w:r>
              <w:rPr>
                <w:lang w:val="el-GR"/>
              </w:rPr>
              <w:t>Μ</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C36321" w14:textId="77777777" w:rsidR="00587366" w:rsidRPr="00D21774" w:rsidRDefault="00587366" w:rsidP="005F7842">
            <w:pPr>
              <w:pStyle w:val="normal2"/>
              <w:jc w:val="center"/>
              <w:rPr>
                <w:lang w:val="el-GR"/>
              </w:rPr>
            </w:pPr>
            <w:r>
              <w:rPr>
                <w:lang w:val="el-GR"/>
              </w:rPr>
              <w:t>Μ</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BECE08" w14:textId="77777777" w:rsidR="00587366" w:rsidRPr="00D21774" w:rsidRDefault="00587366" w:rsidP="005F7842">
            <w:pPr>
              <w:pStyle w:val="normal2"/>
              <w:jc w:val="center"/>
              <w:rPr>
                <w:lang w:val="el-GR"/>
              </w:rPr>
            </w:pPr>
            <w:r>
              <w:rPr>
                <w:lang w:val="el-GR"/>
              </w:rPr>
              <w:t>Μ</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2F2CD76"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C12FC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531F09" w14:textId="77777777" w:rsidR="00587366" w:rsidRPr="00D21774" w:rsidRDefault="00587366" w:rsidP="005F7842">
            <w:pPr>
              <w:pStyle w:val="normal2"/>
              <w:jc w:val="center"/>
              <w:rPr>
                <w:lang w:val="el-GR"/>
              </w:rPr>
            </w:pPr>
            <w:r>
              <w:rPr>
                <w:lang w:val="el-GR"/>
              </w:rPr>
              <w:t>Μ</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4DAA77E"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53582CC4" w14:textId="77777777" w:rsidR="00587366" w:rsidRPr="00D21774" w:rsidRDefault="00587366" w:rsidP="005F7842">
            <w:pPr>
              <w:pStyle w:val="normal2"/>
              <w:jc w:val="center"/>
              <w:rPr>
                <w:lang w:val="el-GR"/>
              </w:rPr>
            </w:pPr>
            <w:r>
              <w:rPr>
                <w:lang w:val="el-GR"/>
              </w:rPr>
              <w:t>Υ</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8BA4A8B" w14:textId="77777777" w:rsidR="00587366" w:rsidRPr="00D21774" w:rsidRDefault="00587366" w:rsidP="005F7842">
            <w:pPr>
              <w:pStyle w:val="normal2"/>
              <w:jc w:val="center"/>
              <w:rPr>
                <w:lang w:val="el-GR"/>
              </w:rPr>
            </w:pPr>
            <w:r>
              <w:rPr>
                <w:lang w:val="el-GR"/>
              </w:rPr>
              <w:t>Υ</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CAB38E" w14:textId="77777777" w:rsidR="00587366" w:rsidRPr="00D21774" w:rsidRDefault="00587366" w:rsidP="005F7842">
            <w:pPr>
              <w:pStyle w:val="normal2"/>
              <w:jc w:val="center"/>
              <w:rPr>
                <w:lang w:val="el-GR"/>
              </w:rPr>
            </w:pPr>
            <w:r>
              <w:rPr>
                <w:lang w:val="el-GR"/>
              </w:rPr>
              <w:t>Υ</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570836"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9E2A6E2"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728E679" w14:textId="77777777" w:rsidR="00587366" w:rsidRPr="00476D2F" w:rsidRDefault="00587366" w:rsidP="005F7842">
            <w:pPr>
              <w:pStyle w:val="normal2"/>
              <w:jc w:val="center"/>
            </w:pPr>
            <w:r>
              <w:rPr>
                <w:lang w:val="el-GR"/>
              </w:rPr>
              <w:t>Υ</w:t>
            </w:r>
          </w:p>
        </w:tc>
      </w:tr>
      <w:tr w:rsidR="00587366" w:rsidRPr="00110E6A" w14:paraId="620F1B59" w14:textId="77777777" w:rsidTr="005F7842">
        <w:trPr>
          <w:cantSplit/>
          <w:trHeight w:val="257"/>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16B66A05" w14:textId="77777777" w:rsidR="00587366" w:rsidRPr="00476D2F" w:rsidRDefault="00587366" w:rsidP="005F7842">
            <w:pPr>
              <w:pStyle w:val="normal2"/>
              <w:jc w:val="center"/>
            </w:pPr>
            <w:r>
              <w:t xml:space="preserve">  </w:t>
            </w:r>
            <w:r w:rsidRPr="00476D2F">
              <w:t>IE411</w:t>
            </w:r>
            <w:r w:rsidRPr="00476D2F">
              <w:rPr>
                <w:rStyle w:val="FootnoteReference"/>
              </w:rPr>
              <w:footnoteReference w:id="66"/>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6F0E0C25" w14:textId="77777777" w:rsidR="00587366" w:rsidRPr="00476D2F" w:rsidRDefault="00587366" w:rsidP="005F7842">
            <w:pPr>
              <w:pStyle w:val="normal2"/>
              <w:jc w:val="left"/>
            </w:pPr>
            <w:r w:rsidRPr="00476D2F">
              <w:t>Sending of statistics data</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08F4C87A" w14:textId="77777777" w:rsidR="00587366" w:rsidRPr="00476D2F" w:rsidRDefault="00587366" w:rsidP="005F7842">
            <w:pPr>
              <w:pStyle w:val="normal2"/>
            </w:pPr>
            <w:r>
              <w:t xml:space="preserve">   </w:t>
            </w:r>
            <w:r w:rsidRPr="00476D2F">
              <w:t>C_STA_SND</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1BBAC7D" w14:textId="77777777" w:rsidR="00587366" w:rsidRPr="00476D2F" w:rsidRDefault="00587366" w:rsidP="005F7842">
            <w:pPr>
              <w:pStyle w:val="normal2"/>
              <w:jc w:val="center"/>
            </w:pPr>
            <w:r w:rsidRPr="00476D2F">
              <w:t>Y</w:t>
            </w:r>
            <w:r w:rsidRPr="00476D2F">
              <w:rPr>
                <w:vertAlign w:val="superscript"/>
              </w:rPr>
              <w:t xml:space="preserve"> </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7D50BC8"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1331BF5E" w14:textId="77777777" w:rsidR="00587366" w:rsidRPr="00476D2F"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7687261A"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39CDB30D"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35ABA17"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A1B8F4"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41561C" w14:textId="77777777" w:rsidR="00587366" w:rsidRPr="00476D2F" w:rsidRDefault="00587366" w:rsidP="005F7842">
            <w:pPr>
              <w:pStyle w:val="normal2"/>
              <w:jc w:val="center"/>
            </w:pP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A915879"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FBEDCD"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DEB520"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D77CF2"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EE10E2D"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AE9D260"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7389ACC" w14:textId="77777777" w:rsidR="00587366" w:rsidRPr="00476D2F" w:rsidRDefault="00587366" w:rsidP="005F7842">
            <w:pPr>
              <w:pStyle w:val="normal2"/>
              <w:jc w:val="center"/>
            </w:pPr>
            <w:r w:rsidRPr="00476D2F">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97497F" w14:textId="77777777" w:rsidR="00587366" w:rsidRPr="00476D2F" w:rsidRDefault="00587366" w:rsidP="005F7842">
            <w:pPr>
              <w:pStyle w:val="normal2"/>
              <w:jc w:val="center"/>
            </w:pPr>
            <w:r w:rsidRPr="00476D2F">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3EB4841" w14:textId="77777777" w:rsidR="00587366" w:rsidRPr="00476D2F" w:rsidRDefault="00587366" w:rsidP="005F7842">
            <w:pPr>
              <w:pStyle w:val="normal2"/>
              <w:jc w:val="center"/>
            </w:pPr>
            <w:r w:rsidRPr="00476D2F">
              <w:t>Y</w:t>
            </w: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3FCB84" w14:textId="77777777" w:rsidR="00587366" w:rsidRPr="00476D2F" w:rsidRDefault="00587366" w:rsidP="005F7842">
            <w:pPr>
              <w:pStyle w:val="normal2"/>
              <w:jc w:val="center"/>
            </w:pPr>
            <w:r w:rsidRPr="00476D2F">
              <w:t>Y</w:t>
            </w: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E6F61FF" w14:textId="77777777" w:rsidR="00587366" w:rsidRPr="00476D2F" w:rsidRDefault="00587366" w:rsidP="005F7842">
            <w:pPr>
              <w:pStyle w:val="normal2"/>
              <w:jc w:val="center"/>
            </w:pPr>
            <w:r w:rsidRPr="00476D2F">
              <w:t>Y</w:t>
            </w:r>
          </w:p>
        </w:tc>
      </w:tr>
      <w:tr w:rsidR="00587366" w:rsidRPr="00110E6A" w14:paraId="1052567C" w14:textId="77777777" w:rsidTr="005F7842">
        <w:trPr>
          <w:cantSplit/>
          <w:trHeight w:val="257"/>
          <w:jc w:val="center"/>
        </w:trPr>
        <w:tc>
          <w:tcPr>
            <w:tcW w:w="910" w:type="dxa"/>
            <w:vMerge/>
            <w:tcBorders>
              <w:left w:val="single" w:sz="12" w:space="0" w:color="auto"/>
              <w:right w:val="single" w:sz="4" w:space="0" w:color="auto"/>
            </w:tcBorders>
            <w:tcMar>
              <w:top w:w="15" w:type="dxa"/>
              <w:left w:w="15" w:type="dxa"/>
              <w:bottom w:w="0" w:type="dxa"/>
              <w:right w:w="15" w:type="dxa"/>
            </w:tcMar>
          </w:tcPr>
          <w:p w14:paraId="78990982" w14:textId="77777777" w:rsidR="00587366" w:rsidRPr="00476D2F" w:rsidRDefault="00587366" w:rsidP="005F7842">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220EBAD0" w14:textId="77777777" w:rsidR="00587366" w:rsidRPr="00476D2F" w:rsidRDefault="00587366" w:rsidP="005F7842">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2A217755" w14:textId="77777777" w:rsidR="00587366" w:rsidRPr="00476D2F" w:rsidRDefault="00587366" w:rsidP="005F7842">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0EBD371"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21B6E8A"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016C91D5"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3D2348DC"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0DAEE768"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9F04AAA" w14:textId="77777777" w:rsidR="00587366" w:rsidRPr="00476D2F" w:rsidRDefault="00587366" w:rsidP="005F7842">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26D12FA"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7DFC01" w14:textId="77777777" w:rsidR="00587366" w:rsidRPr="00476D2F" w:rsidRDefault="00587366" w:rsidP="005F7842">
            <w:pPr>
              <w:pStyle w:val="normal2"/>
              <w:jc w:val="center"/>
            </w:pP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5397D84"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9111E8"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D68F322"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4430F3"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916ACB3"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5EC215F"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C92B41" w14:textId="77777777" w:rsidR="00587366" w:rsidRPr="00476D2F" w:rsidRDefault="00587366" w:rsidP="005F7842">
            <w:pPr>
              <w:pStyle w:val="normal2"/>
              <w:jc w:val="center"/>
            </w:pPr>
            <w:r w:rsidRPr="00476D2F">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8D2C1C" w14:textId="77777777" w:rsidR="00587366" w:rsidRPr="00476D2F" w:rsidRDefault="00587366" w:rsidP="005F7842">
            <w:pPr>
              <w:pStyle w:val="normal2"/>
              <w:jc w:val="center"/>
            </w:pPr>
            <w:r w:rsidRPr="00476D2F">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0E223A9" w14:textId="77777777" w:rsidR="00587366" w:rsidRPr="00476D2F" w:rsidRDefault="00587366" w:rsidP="005F7842">
            <w:pPr>
              <w:pStyle w:val="normal2"/>
              <w:jc w:val="center"/>
            </w:pPr>
            <w:r w:rsidRPr="00476D2F">
              <w:t>Y</w:t>
            </w: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E7EDD0B"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F2AFE3" w14:textId="77777777" w:rsidR="00587366" w:rsidRPr="00476D2F" w:rsidRDefault="00587366" w:rsidP="005F7842">
            <w:pPr>
              <w:pStyle w:val="normal2"/>
              <w:jc w:val="center"/>
            </w:pPr>
            <w:r w:rsidRPr="00476D2F">
              <w:t>Y</w:t>
            </w:r>
          </w:p>
        </w:tc>
      </w:tr>
      <w:tr w:rsidR="00587366" w:rsidRPr="00110E6A" w14:paraId="0F93EF8D" w14:textId="77777777" w:rsidTr="005F7842">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1CC7D4F" w14:textId="77777777" w:rsidR="00587366" w:rsidRPr="00D21774" w:rsidRDefault="00587366" w:rsidP="005F7842">
            <w:pPr>
              <w:pStyle w:val="normal2"/>
              <w:jc w:val="center"/>
              <w:rPr>
                <w:lang w:val="en-US"/>
              </w:rPr>
            </w:pPr>
            <w:r>
              <w:rPr>
                <w:lang w:val="el-GR"/>
              </w:rPr>
              <w:t>ΙΕ5</w:t>
            </w:r>
            <w:r>
              <w:rPr>
                <w:lang w:val="en-US"/>
              </w:rPr>
              <w:t>78</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5CF00442" w14:textId="77777777" w:rsidR="00587366" w:rsidRPr="00476D2F" w:rsidRDefault="00587366" w:rsidP="005F7842">
            <w:pPr>
              <w:pStyle w:val="normal2"/>
              <w:jc w:val="left"/>
            </w:pPr>
            <w:r>
              <w:t>Inter-Domain Linking</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7EE03988" w14:textId="77777777" w:rsidR="00587366" w:rsidRPr="00476D2F" w:rsidRDefault="00587366" w:rsidP="005F7842">
            <w:pPr>
              <w:pStyle w:val="normal2"/>
              <w:jc w:val="center"/>
            </w:pPr>
            <w:r w:rsidRPr="0003673B">
              <w:t>C_MRN_LNK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B0C0346"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6E691CA"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2673A184" w14:textId="77777777" w:rsidR="00587366" w:rsidRPr="00476D2F"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3D080218"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774534F2"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50D2D23"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89700E" w14:textId="77777777" w:rsidR="00587366" w:rsidRPr="00476D2F" w:rsidRDefault="00587366" w:rsidP="005F7842">
            <w:pPr>
              <w:pStyle w:val="normal2"/>
              <w:jc w:val="center"/>
            </w:pPr>
            <w:r>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9CA8D9" w14:textId="77777777" w:rsidR="00587366" w:rsidRPr="00476D2F" w:rsidRDefault="00587366" w:rsidP="005F7842">
            <w:pPr>
              <w:pStyle w:val="normal2"/>
              <w:jc w:val="center"/>
            </w:pP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06458D" w14:textId="77777777" w:rsidR="00587366" w:rsidRPr="00476D2F"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0A71F51"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695240"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852357" w14:textId="77777777" w:rsidR="00587366" w:rsidRPr="00476D2F"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BA97C06"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007CD97" w14:textId="77777777" w:rsidR="00587366" w:rsidRPr="00476D2F" w:rsidRDefault="00587366" w:rsidP="005F7842">
            <w:pPr>
              <w:pStyle w:val="normal2"/>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670AC5" w14:textId="77777777" w:rsidR="00587366" w:rsidRPr="00476D2F" w:rsidRDefault="00587366" w:rsidP="005F7842">
            <w:pPr>
              <w:pStyle w:val="normal2"/>
              <w:jc w:val="center"/>
            </w:pPr>
            <w:r>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151D94" w14:textId="77777777" w:rsidR="00587366" w:rsidRPr="00476D2F"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1C93E7"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62D64B"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0C3B8C4" w14:textId="77777777" w:rsidR="00587366" w:rsidRPr="00476D2F" w:rsidRDefault="00587366" w:rsidP="005F7842">
            <w:pPr>
              <w:pStyle w:val="normal2"/>
              <w:jc w:val="center"/>
            </w:pPr>
            <w:r>
              <w:t>Y</w:t>
            </w:r>
          </w:p>
        </w:tc>
      </w:tr>
      <w:tr w:rsidR="00587366" w:rsidRPr="00110E6A" w14:paraId="463B8740" w14:textId="77777777" w:rsidTr="005F7842">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959BE7A" w14:textId="77777777" w:rsidR="00587366" w:rsidRDefault="00587366" w:rsidP="005F7842">
            <w:pPr>
              <w:pStyle w:val="normal2"/>
              <w:jc w:val="center"/>
              <w:rPr>
                <w:lang w:val="el-GR"/>
              </w:rPr>
            </w:pPr>
            <w:r>
              <w:rPr>
                <w:lang w:val="el-GR"/>
              </w:rPr>
              <w:t>ΙΕ594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2ED2862" w14:textId="77777777" w:rsidR="00587366" w:rsidRPr="00476D2F" w:rsidRDefault="00587366" w:rsidP="005F7842">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1F331E2E" w14:textId="77777777" w:rsidR="00587366" w:rsidRPr="00324D0F" w:rsidRDefault="00587366" w:rsidP="005F7842">
            <w:pPr>
              <w:pStyle w:val="normal2"/>
            </w:pPr>
            <w:r>
              <w:t xml:space="preserve">   </w:t>
            </w:r>
            <w:r w:rsidRPr="00324D0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71997BE"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BDEFD02"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349D1D47" w14:textId="77777777" w:rsidR="00587366" w:rsidRPr="00476D2F"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0A7907D6" w14:textId="77777777" w:rsidR="00587366"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602E4474"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A04FA51"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C03F002" w14:textId="77777777" w:rsidR="00587366" w:rsidRDefault="00587366" w:rsidP="005F7842">
            <w:pPr>
              <w:pStyle w:val="normal2"/>
              <w:jc w:val="center"/>
            </w:pPr>
            <w:r>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E1B5CDD" w14:textId="77777777" w:rsidR="00587366" w:rsidRDefault="00587366" w:rsidP="005F7842">
            <w:pPr>
              <w:pStyle w:val="normal2"/>
              <w:jc w:val="center"/>
            </w:pPr>
            <w:r>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C63F7D" w14:textId="77777777" w:rsidR="00587366"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7E508A"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E48578"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3E0FD13" w14:textId="77777777" w:rsidR="00587366"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9598963"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AF87062" w14:textId="77777777" w:rsidR="00587366" w:rsidRDefault="00587366" w:rsidP="005F7842">
            <w:pPr>
              <w:pStyle w:val="normal2"/>
              <w:jc w:val="center"/>
            </w:pPr>
            <w:r>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FC3C23" w14:textId="77777777" w:rsidR="00587366" w:rsidRDefault="00587366" w:rsidP="005F7842">
            <w:pPr>
              <w:pStyle w:val="normal2"/>
              <w:jc w:val="center"/>
            </w:pPr>
            <w:r>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9BF111" w14:textId="77777777" w:rsidR="00587366"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37BF7A9"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D8EA1C"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D99F43C" w14:textId="77777777" w:rsidR="00587366" w:rsidRPr="00476D2F" w:rsidRDefault="00587366" w:rsidP="005F7842">
            <w:pPr>
              <w:pStyle w:val="normal2"/>
              <w:jc w:val="center"/>
            </w:pPr>
            <w:r>
              <w:t>Y</w:t>
            </w:r>
          </w:p>
        </w:tc>
      </w:tr>
      <w:tr w:rsidR="00587366" w:rsidRPr="00110E6A" w14:paraId="6322BA29" w14:textId="77777777" w:rsidTr="005F7842">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74C079FD" w14:textId="77777777" w:rsidR="00587366" w:rsidRDefault="00587366" w:rsidP="005F7842">
            <w:pPr>
              <w:pStyle w:val="normal2"/>
              <w:jc w:val="center"/>
            </w:pPr>
            <w:r>
              <w:rPr>
                <w:lang w:val="el-GR"/>
              </w:rPr>
              <w:t>ΙΕ595</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1714D3A7" w14:textId="77777777" w:rsidR="00587366" w:rsidRDefault="00587366" w:rsidP="005F7842">
            <w:pPr>
              <w:pStyle w:val="normal2"/>
              <w:jc w:val="left"/>
            </w:pPr>
            <w:r w:rsidRPr="00476D2F">
              <w:t>Status Response</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15086126" w14:textId="77777777" w:rsidR="00587366" w:rsidRPr="00324D0F" w:rsidRDefault="00587366" w:rsidP="005F7842">
            <w:pPr>
              <w:pStyle w:val="normal2"/>
            </w:pPr>
            <w:r>
              <w:t xml:space="preserve">   </w:t>
            </w:r>
            <w:r w:rsidRPr="00324D0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D839A1C"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CBC23ED"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18BB0967" w14:textId="77777777" w:rsidR="00587366"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5A6460C6" w14:textId="77777777" w:rsidR="00587366"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57E17A26" w14:textId="77777777" w:rsidR="00587366"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017E511"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BB67D0" w14:textId="77777777" w:rsidR="00587366" w:rsidRPr="00476D2F" w:rsidRDefault="00587366" w:rsidP="005F7842">
            <w:pPr>
              <w:pStyle w:val="normal2"/>
              <w:jc w:val="center"/>
            </w:pPr>
            <w:r>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38A579A" w14:textId="77777777" w:rsidR="00587366" w:rsidRDefault="00587366" w:rsidP="005F7842">
            <w:pPr>
              <w:pStyle w:val="normal2"/>
              <w:jc w:val="center"/>
            </w:pPr>
            <w:r>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D4F8989" w14:textId="77777777" w:rsidR="00587366"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F5C1766"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FA7A98"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63E118E" w14:textId="77777777" w:rsidR="00587366"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63443A3"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E138FE5" w14:textId="77777777" w:rsidR="00587366" w:rsidRDefault="00587366" w:rsidP="005F7842">
            <w:pPr>
              <w:pStyle w:val="normal2"/>
              <w:jc w:val="center"/>
            </w:pPr>
            <w:r>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F840934" w14:textId="77777777" w:rsidR="00587366" w:rsidRPr="00476D2F" w:rsidRDefault="00587366" w:rsidP="005F7842">
            <w:pPr>
              <w:pStyle w:val="normal2"/>
              <w:jc w:val="center"/>
            </w:pPr>
            <w:r>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61CE88" w14:textId="77777777" w:rsidR="00587366"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E3D0B8C"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F0F963"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59C2ACC" w14:textId="77777777" w:rsidR="00587366" w:rsidRPr="00476D2F" w:rsidRDefault="00587366" w:rsidP="005F7842">
            <w:pPr>
              <w:pStyle w:val="normal2"/>
              <w:jc w:val="center"/>
            </w:pPr>
            <w:r>
              <w:t>Y</w:t>
            </w:r>
          </w:p>
        </w:tc>
      </w:tr>
      <w:tr w:rsidR="00587366" w:rsidRPr="00110E6A" w14:paraId="6BC01377" w14:textId="77777777" w:rsidTr="005F7842">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64C9FDE" w14:textId="77777777" w:rsidR="00587366" w:rsidRDefault="00587366" w:rsidP="005F7842">
            <w:pPr>
              <w:pStyle w:val="normal2"/>
              <w:jc w:val="center"/>
            </w:pPr>
            <w:r>
              <w:t>IE903</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049DF3D9" w14:textId="77777777" w:rsidR="00587366" w:rsidRDefault="00587366" w:rsidP="005F7842">
            <w:pPr>
              <w:pStyle w:val="normal2"/>
              <w:jc w:val="left"/>
            </w:pPr>
            <w:r>
              <w:t>Warning Message</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3AA08A66" w14:textId="77777777" w:rsidR="00587366" w:rsidRPr="00324D0F" w:rsidRDefault="00587366" w:rsidP="005F7842">
            <w:pPr>
              <w:pStyle w:val="normal2"/>
              <w:jc w:val="center"/>
            </w:pPr>
            <w:r w:rsidRPr="00324D0F">
              <w:t>C_MSG_WRN</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BEA383B"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37C0CB9"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6900CE26" w14:textId="77777777" w:rsidR="00587366"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5EF189CE" w14:textId="77777777" w:rsidR="00587366"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7340834B" w14:textId="77777777" w:rsidR="00587366"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CF9BDD3" w14:textId="77777777" w:rsidR="00587366" w:rsidRPr="00476D2F" w:rsidRDefault="00587366" w:rsidP="005F7842">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F3F894"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94370F" w14:textId="77777777" w:rsidR="00587366" w:rsidRDefault="00587366" w:rsidP="005F7842">
            <w:pPr>
              <w:pStyle w:val="normal2"/>
              <w:jc w:val="center"/>
            </w:pPr>
            <w:r>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110680" w14:textId="77777777" w:rsidR="00587366"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33445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D2011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80CBD1" w14:textId="77777777" w:rsidR="00587366"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617B917"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724689F" w14:textId="77777777" w:rsidR="00587366" w:rsidRDefault="00587366" w:rsidP="005F7842">
            <w:pPr>
              <w:pStyle w:val="normal2"/>
              <w:jc w:val="center"/>
            </w:pPr>
            <w:r>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ACE5741"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F63AFF" w14:textId="77777777" w:rsidR="00587366"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420F12"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48F57D"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7FE8EFC" w14:textId="77777777" w:rsidR="00587366" w:rsidRPr="00476D2F" w:rsidRDefault="00587366" w:rsidP="005F7842">
            <w:pPr>
              <w:pStyle w:val="normal2"/>
              <w:jc w:val="center"/>
            </w:pPr>
            <w:r>
              <w:t>Y</w:t>
            </w:r>
          </w:p>
        </w:tc>
      </w:tr>
      <w:tr w:rsidR="00587366" w:rsidRPr="00110E6A" w14:paraId="1D68CD23" w14:textId="77777777" w:rsidTr="005F7842">
        <w:trPr>
          <w:cantSplit/>
          <w:trHeight w:val="23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2B7A5BB" w14:textId="77777777" w:rsidR="00587366" w:rsidRPr="00476D2F" w:rsidRDefault="00587366" w:rsidP="005F7842">
            <w:pPr>
              <w:pStyle w:val="normal2"/>
              <w:jc w:val="center"/>
            </w:pPr>
            <w:r w:rsidRPr="00476D2F">
              <w:t>IE904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1A5DC72F" w14:textId="77777777" w:rsidR="00587366" w:rsidRPr="00476D2F" w:rsidRDefault="00587366" w:rsidP="005F7842">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1AAF1E28" w14:textId="77777777" w:rsidR="00587366" w:rsidRPr="00476D2F" w:rsidRDefault="00587366" w:rsidP="005F7842">
            <w:pPr>
              <w:pStyle w:val="normal2"/>
            </w:pPr>
            <w:r>
              <w:t xml:space="preserve">   </w:t>
            </w:r>
            <w:r w:rsidRPr="00476D2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B24B454"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A26E583"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213FBB1E" w14:textId="77777777" w:rsidR="00587366" w:rsidRPr="00476D2F"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24FA3049"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2D1B37D0"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838F17F" w14:textId="77777777" w:rsidR="00587366" w:rsidRPr="00476D2F" w:rsidRDefault="00587366" w:rsidP="005F7842">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B953AD4"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FE9880"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02D5D43"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75FA970"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BF3D5D9"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5FCD75"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A59E36F"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57702AC"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AE6950"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0AD9F6"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58792D"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F2D7FC7"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F8BB343" w14:textId="77777777" w:rsidR="00587366" w:rsidRPr="00476D2F" w:rsidRDefault="00587366" w:rsidP="005F7842">
            <w:pPr>
              <w:pStyle w:val="normal2"/>
              <w:jc w:val="center"/>
            </w:pPr>
          </w:p>
        </w:tc>
      </w:tr>
      <w:tr w:rsidR="00587366" w:rsidRPr="00110E6A" w14:paraId="3EAC7B92" w14:textId="77777777" w:rsidTr="005F7842">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5892693E" w14:textId="77777777" w:rsidR="00587366" w:rsidRPr="00476D2F" w:rsidRDefault="00587366" w:rsidP="005F7842">
            <w:pPr>
              <w:pStyle w:val="normal2"/>
              <w:jc w:val="center"/>
            </w:pPr>
            <w:r w:rsidRPr="00476D2F">
              <w:t>IE905</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3DC4BD7" w14:textId="77777777" w:rsidR="00587366" w:rsidRPr="00476D2F" w:rsidRDefault="00587366" w:rsidP="005F7842">
            <w:pPr>
              <w:pStyle w:val="normal2"/>
              <w:jc w:val="left"/>
            </w:pPr>
            <w:r w:rsidRPr="00476D2F">
              <w:t>Status Response</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5562231" w14:textId="77777777" w:rsidR="00587366" w:rsidRPr="00476D2F" w:rsidRDefault="00587366" w:rsidP="005F7842">
            <w:pPr>
              <w:pStyle w:val="normal2"/>
            </w:pPr>
            <w:r>
              <w:t xml:space="preserve">   </w:t>
            </w:r>
            <w:r w:rsidRPr="00476D2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46A7649"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348A91C"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558C61CD" w14:textId="77777777" w:rsidR="00587366" w:rsidRPr="00476D2F"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0590CC05"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1EEF876D"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62B2F7F" w14:textId="77777777" w:rsidR="00587366" w:rsidRPr="00476D2F" w:rsidRDefault="00587366" w:rsidP="005F7842">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1C9FF3E"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51BAC6"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772230"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674043"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19265B"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E126A2"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B93E9D1"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47DF661"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61C008"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10AFC0"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331F1B"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3D3E26"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863503" w14:textId="77777777" w:rsidR="00587366" w:rsidRPr="00476D2F" w:rsidRDefault="00587366" w:rsidP="005F7842">
            <w:pPr>
              <w:pStyle w:val="normal2"/>
              <w:jc w:val="center"/>
            </w:pPr>
          </w:p>
        </w:tc>
      </w:tr>
      <w:tr w:rsidR="00587366" w:rsidRPr="00110E6A" w14:paraId="1D530C22" w14:textId="77777777" w:rsidTr="005F7842">
        <w:trPr>
          <w:cantSplit/>
          <w:trHeight w:val="248"/>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7A0D74D0" w14:textId="77777777" w:rsidR="00587366" w:rsidRPr="00476D2F" w:rsidRDefault="00587366" w:rsidP="005F7842">
            <w:pPr>
              <w:pStyle w:val="normal2"/>
              <w:keepNext/>
              <w:jc w:val="center"/>
            </w:pPr>
            <w:r w:rsidRPr="00476D2F">
              <w:t>IE906</w:t>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71475B87" w14:textId="77777777" w:rsidR="00587366" w:rsidRPr="00476D2F" w:rsidRDefault="00587366" w:rsidP="005F7842">
            <w:pPr>
              <w:pStyle w:val="normal2"/>
              <w:keepNext/>
              <w:jc w:val="left"/>
            </w:pPr>
            <w:r w:rsidRPr="00476D2F">
              <w:t>Functional NACK</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598F2F92" w14:textId="77777777" w:rsidR="00587366" w:rsidRPr="00476D2F" w:rsidRDefault="00587366" w:rsidP="005F7842">
            <w:pPr>
              <w:pStyle w:val="normal2"/>
              <w:keepNext/>
            </w:pPr>
            <w:r>
              <w:t xml:space="preserve">   </w:t>
            </w:r>
            <w:r w:rsidRPr="00476D2F">
              <w:t>C_FUN_NCK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520D2AC" w14:textId="77777777" w:rsidR="00587366" w:rsidRPr="00476D2F" w:rsidRDefault="00587366" w:rsidP="005F7842">
            <w:pPr>
              <w:pStyle w:val="normal2"/>
              <w:keepNext/>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73EFA22" w14:textId="77777777" w:rsidR="00587366" w:rsidRPr="00476D2F" w:rsidRDefault="00587366" w:rsidP="005F7842">
            <w:pPr>
              <w:pStyle w:val="normal2"/>
              <w:keepNext/>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060EC88A" w14:textId="77777777" w:rsidR="00587366" w:rsidRPr="00476D2F" w:rsidRDefault="00587366" w:rsidP="005F7842">
            <w:pPr>
              <w:pStyle w:val="normal2"/>
              <w:keepNext/>
              <w:jc w:val="center"/>
            </w:pPr>
          </w:p>
        </w:tc>
        <w:tc>
          <w:tcPr>
            <w:tcW w:w="645" w:type="dxa"/>
            <w:tcBorders>
              <w:top w:val="single" w:sz="4" w:space="0" w:color="auto"/>
              <w:left w:val="single" w:sz="12" w:space="0" w:color="auto"/>
              <w:bottom w:val="single" w:sz="4" w:space="0" w:color="auto"/>
              <w:right w:val="single" w:sz="12" w:space="0" w:color="auto"/>
            </w:tcBorders>
          </w:tcPr>
          <w:p w14:paraId="003015FA" w14:textId="77777777" w:rsidR="00587366" w:rsidRPr="00476D2F" w:rsidRDefault="00587366" w:rsidP="005F7842">
            <w:pPr>
              <w:pStyle w:val="normal2"/>
              <w:keepNext/>
              <w:jc w:val="center"/>
            </w:pPr>
          </w:p>
        </w:tc>
        <w:tc>
          <w:tcPr>
            <w:tcW w:w="625" w:type="dxa"/>
            <w:tcBorders>
              <w:top w:val="single" w:sz="4" w:space="0" w:color="auto"/>
              <w:left w:val="single" w:sz="12" w:space="0" w:color="auto"/>
              <w:bottom w:val="single" w:sz="4" w:space="0" w:color="auto"/>
              <w:right w:val="single" w:sz="12" w:space="0" w:color="auto"/>
            </w:tcBorders>
          </w:tcPr>
          <w:p w14:paraId="4FC7C201" w14:textId="77777777" w:rsidR="00587366" w:rsidRPr="00476D2F" w:rsidRDefault="00587366" w:rsidP="005F7842">
            <w:pPr>
              <w:pStyle w:val="normal2"/>
              <w:keepNext/>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D6A8452" w14:textId="77777777" w:rsidR="00587366" w:rsidRPr="00476D2F" w:rsidRDefault="00587366" w:rsidP="005F7842">
            <w:pPr>
              <w:pStyle w:val="normal2"/>
              <w:keepNext/>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A630B7E" w14:textId="77777777" w:rsidR="00587366" w:rsidRPr="00476D2F" w:rsidRDefault="00587366" w:rsidP="005F7842">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BCA21D" w14:textId="77777777" w:rsidR="00587366" w:rsidRPr="00476D2F" w:rsidRDefault="00587366" w:rsidP="005F7842">
            <w:pPr>
              <w:pStyle w:val="normal2"/>
              <w:keepNext/>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A3F4FF" w14:textId="77777777" w:rsidR="00587366" w:rsidRPr="00476D2F" w:rsidRDefault="00587366" w:rsidP="005F7842">
            <w:pPr>
              <w:pStyle w:val="normal2"/>
              <w:keepNext/>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FAB8E5" w14:textId="77777777" w:rsidR="00587366" w:rsidRPr="00476D2F" w:rsidRDefault="00587366" w:rsidP="005F7842">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94165C" w14:textId="77777777" w:rsidR="00587366" w:rsidRPr="00476D2F" w:rsidRDefault="00587366" w:rsidP="005F7842">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ABA36" w14:textId="77777777" w:rsidR="00587366" w:rsidRPr="00476D2F" w:rsidRDefault="00587366" w:rsidP="005F7842">
            <w:pPr>
              <w:pStyle w:val="normal2"/>
              <w:keepNext/>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2368DF3" w14:textId="77777777" w:rsidR="00587366" w:rsidRPr="00476D2F" w:rsidRDefault="00587366" w:rsidP="005F7842">
            <w:pPr>
              <w:pStyle w:val="normal2"/>
              <w:keepNext/>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51F05F12" w14:textId="77777777" w:rsidR="00587366" w:rsidRPr="00476D2F" w:rsidRDefault="00587366" w:rsidP="005F7842">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7C0D6F" w14:textId="77777777" w:rsidR="00587366" w:rsidRPr="00476D2F" w:rsidRDefault="00587366" w:rsidP="005F7842">
            <w:pPr>
              <w:pStyle w:val="normal2"/>
              <w:keepNext/>
              <w:jc w:val="center"/>
            </w:pPr>
            <w:r w:rsidRPr="00476D2F">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1C1145" w14:textId="77777777" w:rsidR="00587366" w:rsidRPr="00476D2F" w:rsidRDefault="00587366" w:rsidP="005F7842">
            <w:pPr>
              <w:pStyle w:val="normal2"/>
              <w:keepNext/>
              <w:jc w:val="center"/>
            </w:pPr>
            <w:r w:rsidRPr="00476D2F">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CF7BE1" w14:textId="77777777" w:rsidR="00587366" w:rsidRPr="00476D2F" w:rsidRDefault="00587366" w:rsidP="005F7842">
            <w:pPr>
              <w:pStyle w:val="normal2"/>
              <w:keepNext/>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D02B4C" w14:textId="77777777" w:rsidR="00587366" w:rsidRPr="00476D2F" w:rsidRDefault="00587366" w:rsidP="005F7842">
            <w:pPr>
              <w:pStyle w:val="normal2"/>
              <w:keepNext/>
              <w:jc w:val="center"/>
            </w:pPr>
            <w:r w:rsidRPr="00476D2F">
              <w:t>Y</w:t>
            </w: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519E42B" w14:textId="77777777" w:rsidR="00587366" w:rsidRPr="00476D2F" w:rsidRDefault="00587366" w:rsidP="005F7842">
            <w:pPr>
              <w:pStyle w:val="normal2"/>
              <w:keepNext/>
              <w:jc w:val="center"/>
            </w:pPr>
          </w:p>
        </w:tc>
      </w:tr>
      <w:tr w:rsidR="00587366" w:rsidRPr="00110E6A" w14:paraId="4C8CB215" w14:textId="77777777" w:rsidTr="005F7842">
        <w:trPr>
          <w:cantSplit/>
          <w:trHeight w:val="248"/>
          <w:jc w:val="center"/>
        </w:trPr>
        <w:tc>
          <w:tcPr>
            <w:tcW w:w="910" w:type="dxa"/>
            <w:vMerge/>
            <w:tcBorders>
              <w:left w:val="single" w:sz="12" w:space="0" w:color="auto"/>
              <w:bottom w:val="single" w:sz="2" w:space="0" w:color="auto"/>
              <w:right w:val="single" w:sz="4" w:space="0" w:color="auto"/>
            </w:tcBorders>
            <w:tcMar>
              <w:top w:w="15" w:type="dxa"/>
              <w:left w:w="15" w:type="dxa"/>
              <w:bottom w:w="0" w:type="dxa"/>
              <w:right w:w="15" w:type="dxa"/>
            </w:tcMar>
          </w:tcPr>
          <w:p w14:paraId="160524E8" w14:textId="77777777" w:rsidR="00587366" w:rsidRPr="00476D2F" w:rsidRDefault="00587366" w:rsidP="005F7842">
            <w:pPr>
              <w:pStyle w:val="normal2"/>
              <w:jc w:val="center"/>
            </w:pPr>
          </w:p>
        </w:tc>
        <w:tc>
          <w:tcPr>
            <w:tcW w:w="3827" w:type="dxa"/>
            <w:vMerge/>
            <w:tcBorders>
              <w:left w:val="single" w:sz="4" w:space="0" w:color="auto"/>
              <w:bottom w:val="single" w:sz="2" w:space="0" w:color="auto"/>
              <w:right w:val="single" w:sz="4" w:space="0" w:color="auto"/>
            </w:tcBorders>
            <w:tcMar>
              <w:top w:w="15" w:type="dxa"/>
              <w:left w:w="15" w:type="dxa"/>
              <w:bottom w:w="0" w:type="dxa"/>
              <w:right w:w="15" w:type="dxa"/>
            </w:tcMar>
          </w:tcPr>
          <w:p w14:paraId="5E65A6BB" w14:textId="77777777" w:rsidR="00587366" w:rsidRPr="00476D2F" w:rsidRDefault="00587366" w:rsidP="005F7842">
            <w:pPr>
              <w:pStyle w:val="normal2"/>
              <w:jc w:val="left"/>
            </w:pPr>
          </w:p>
        </w:tc>
        <w:tc>
          <w:tcPr>
            <w:tcW w:w="1560" w:type="dxa"/>
            <w:vMerge/>
            <w:tcBorders>
              <w:left w:val="single" w:sz="4" w:space="0" w:color="auto"/>
              <w:bottom w:val="single" w:sz="2" w:space="0" w:color="auto"/>
              <w:right w:val="single" w:sz="12" w:space="0" w:color="auto"/>
            </w:tcBorders>
            <w:tcMar>
              <w:top w:w="15" w:type="dxa"/>
              <w:left w:w="15" w:type="dxa"/>
              <w:bottom w:w="0" w:type="dxa"/>
              <w:right w:w="15" w:type="dxa"/>
            </w:tcMar>
          </w:tcPr>
          <w:p w14:paraId="7CBA3496" w14:textId="77777777" w:rsidR="00587366" w:rsidRPr="00476D2F" w:rsidRDefault="00587366" w:rsidP="005F7842">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E806AD6"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F8F4F75"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67E832CA"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51F14FD1"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318FD600"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118601" w14:textId="77777777" w:rsidR="00587366" w:rsidRPr="00476D2F" w:rsidRDefault="00587366" w:rsidP="005F7842">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94EC38F"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B10DB3"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679A8B"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A08C8D"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33CF70F"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4DEBB6A"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FC8977E"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D688947" w14:textId="77777777" w:rsidR="00587366" w:rsidRPr="00476D2F" w:rsidRDefault="00587366" w:rsidP="005F7842">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672DBA" w14:textId="77777777" w:rsidR="00587366" w:rsidRPr="00476D2F" w:rsidRDefault="00587366" w:rsidP="005F7842">
            <w:pPr>
              <w:pStyle w:val="normal2"/>
              <w:jc w:val="center"/>
            </w:pPr>
            <w:r w:rsidRPr="00476D2F">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52169A" w14:textId="77777777" w:rsidR="00587366" w:rsidRPr="00476D2F" w:rsidRDefault="00587366" w:rsidP="005F7842">
            <w:pPr>
              <w:pStyle w:val="normal2"/>
              <w:jc w:val="center"/>
            </w:pPr>
            <w:r w:rsidRPr="00476D2F">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3A1093"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9AB030"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A662B01" w14:textId="77777777" w:rsidR="00587366" w:rsidRPr="00476D2F" w:rsidRDefault="00587366" w:rsidP="005F7842">
            <w:pPr>
              <w:pStyle w:val="normal2"/>
              <w:jc w:val="center"/>
            </w:pPr>
            <w:r w:rsidRPr="00476D2F">
              <w:t>Y</w:t>
            </w:r>
          </w:p>
        </w:tc>
      </w:tr>
      <w:tr w:rsidR="00587366" w:rsidRPr="00110E6A" w14:paraId="6C212721" w14:textId="77777777" w:rsidTr="005F7842">
        <w:trPr>
          <w:cantSplit/>
          <w:trHeight w:val="238"/>
          <w:jc w:val="center"/>
        </w:trPr>
        <w:tc>
          <w:tcPr>
            <w:tcW w:w="910" w:type="dxa"/>
            <w:tcBorders>
              <w:top w:val="single" w:sz="2" w:space="0" w:color="auto"/>
              <w:left w:val="single" w:sz="12" w:space="0" w:color="auto"/>
              <w:bottom w:val="single" w:sz="4" w:space="0" w:color="auto"/>
              <w:right w:val="single" w:sz="4" w:space="0" w:color="auto"/>
            </w:tcBorders>
            <w:tcMar>
              <w:top w:w="15" w:type="dxa"/>
              <w:left w:w="15" w:type="dxa"/>
              <w:bottom w:w="0" w:type="dxa"/>
              <w:right w:w="15" w:type="dxa"/>
            </w:tcMar>
          </w:tcPr>
          <w:p w14:paraId="4C98BEF9" w14:textId="77777777" w:rsidR="00587366" w:rsidRPr="00476D2F" w:rsidRDefault="00587366" w:rsidP="005F7842">
            <w:pPr>
              <w:pStyle w:val="normal2"/>
              <w:jc w:val="center"/>
            </w:pPr>
            <w:r w:rsidRPr="00476D2F">
              <w:t>IE907</w:t>
            </w:r>
          </w:p>
        </w:tc>
        <w:tc>
          <w:tcPr>
            <w:tcW w:w="3827" w:type="dxa"/>
            <w:tcBorders>
              <w:top w:val="single" w:sz="2" w:space="0" w:color="auto"/>
              <w:left w:val="single" w:sz="4" w:space="0" w:color="auto"/>
              <w:bottom w:val="single" w:sz="4" w:space="0" w:color="auto"/>
              <w:right w:val="single" w:sz="4" w:space="0" w:color="auto"/>
            </w:tcBorders>
            <w:tcMar>
              <w:top w:w="15" w:type="dxa"/>
              <w:left w:w="15" w:type="dxa"/>
              <w:bottom w:w="0" w:type="dxa"/>
              <w:right w:w="15" w:type="dxa"/>
            </w:tcMar>
          </w:tcPr>
          <w:p w14:paraId="1AE32D27" w14:textId="77777777" w:rsidR="00587366" w:rsidRPr="00476D2F" w:rsidRDefault="00587366" w:rsidP="005F7842">
            <w:pPr>
              <w:pStyle w:val="normal2"/>
              <w:jc w:val="left"/>
            </w:pPr>
            <w:r w:rsidRPr="00476D2F">
              <w:t>EDIFACT NACK (CONTRL)</w:t>
            </w:r>
          </w:p>
        </w:tc>
        <w:tc>
          <w:tcPr>
            <w:tcW w:w="1560" w:type="dxa"/>
            <w:tcBorders>
              <w:top w:val="single" w:sz="2" w:space="0" w:color="auto"/>
              <w:left w:val="single" w:sz="4" w:space="0" w:color="auto"/>
              <w:bottom w:val="single" w:sz="4" w:space="0" w:color="auto"/>
              <w:right w:val="single" w:sz="12" w:space="0" w:color="auto"/>
            </w:tcBorders>
            <w:tcMar>
              <w:top w:w="15" w:type="dxa"/>
              <w:left w:w="15" w:type="dxa"/>
              <w:bottom w:w="0" w:type="dxa"/>
              <w:right w:w="15" w:type="dxa"/>
            </w:tcMar>
          </w:tcPr>
          <w:p w14:paraId="1847EAB7" w14:textId="77777777" w:rsidR="00587366" w:rsidRPr="00476D2F" w:rsidRDefault="00587366" w:rsidP="005F7842">
            <w:pPr>
              <w:pStyle w:val="normal2"/>
            </w:pPr>
            <w:r>
              <w:t xml:space="preserve">   </w:t>
            </w:r>
            <w:r w:rsidRPr="00476D2F">
              <w:t>C_EDI_NCK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A043524"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E776492"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3559FB3F" w14:textId="77777777" w:rsidR="00587366" w:rsidRPr="00476D2F" w:rsidRDefault="00587366" w:rsidP="005F7842">
            <w:pPr>
              <w:pStyle w:val="normal2"/>
              <w:jc w:val="center"/>
            </w:pPr>
          </w:p>
        </w:tc>
        <w:tc>
          <w:tcPr>
            <w:tcW w:w="645" w:type="dxa"/>
            <w:tcBorders>
              <w:top w:val="single" w:sz="4" w:space="0" w:color="auto"/>
              <w:left w:val="single" w:sz="12" w:space="0" w:color="auto"/>
              <w:bottom w:val="single" w:sz="4" w:space="0" w:color="auto"/>
              <w:right w:val="single" w:sz="12" w:space="0" w:color="auto"/>
            </w:tcBorders>
          </w:tcPr>
          <w:p w14:paraId="5808814B"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Pr>
          <w:p w14:paraId="5954F92E"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BE838DF" w14:textId="77777777" w:rsidR="00587366" w:rsidRPr="00476D2F" w:rsidRDefault="00587366" w:rsidP="005F7842">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6DA90B7"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9EE7DD2"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5DA3C1"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5FDB03"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61C8E5"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64EBFB"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8BDE083"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75AE3BF" w14:textId="77777777" w:rsidR="00587366" w:rsidRPr="00476D2F" w:rsidRDefault="00587366" w:rsidP="005F7842">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DFEE47" w14:textId="77777777" w:rsidR="00587366" w:rsidRPr="00476D2F" w:rsidRDefault="00587366" w:rsidP="005F7842">
            <w:pPr>
              <w:pStyle w:val="normal2"/>
              <w:jc w:val="center"/>
            </w:pPr>
            <w:r w:rsidRPr="00476D2F">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C4F61C" w14:textId="77777777" w:rsidR="00587366" w:rsidRPr="00476D2F" w:rsidRDefault="00587366" w:rsidP="005F7842">
            <w:pPr>
              <w:pStyle w:val="normal2"/>
              <w:jc w:val="center"/>
            </w:pPr>
            <w:r w:rsidRPr="00476D2F">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223B41"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481776" w14:textId="77777777" w:rsidR="00587366" w:rsidRPr="00476D2F" w:rsidRDefault="00587366" w:rsidP="005F7842">
            <w:pPr>
              <w:pStyle w:val="normal2"/>
              <w:jc w:val="center"/>
            </w:pPr>
            <w:r w:rsidRPr="00476D2F">
              <w:t>Y</w:t>
            </w: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CB8E474" w14:textId="77777777" w:rsidR="00587366" w:rsidRPr="00476D2F" w:rsidRDefault="00587366" w:rsidP="005F7842">
            <w:pPr>
              <w:pStyle w:val="normal2"/>
              <w:jc w:val="center"/>
            </w:pPr>
          </w:p>
        </w:tc>
      </w:tr>
      <w:tr w:rsidR="00587366" w:rsidRPr="00110E6A" w14:paraId="0834BD0E" w14:textId="77777777" w:rsidTr="005F7842">
        <w:trPr>
          <w:cantSplit/>
          <w:trHeight w:val="272"/>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EE719E5" w14:textId="77777777" w:rsidR="00587366" w:rsidRPr="00476D2F" w:rsidRDefault="00587366" w:rsidP="005F7842">
            <w:pPr>
              <w:pStyle w:val="normal2"/>
              <w:jc w:val="center"/>
            </w:pPr>
            <w:r w:rsidRPr="00476D2F">
              <w:t>IE908</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D9383E" w14:textId="77777777" w:rsidR="00587366" w:rsidRPr="00476D2F" w:rsidRDefault="00587366" w:rsidP="005F7842">
            <w:pPr>
              <w:pStyle w:val="normal2"/>
              <w:jc w:val="left"/>
            </w:pPr>
            <w:r w:rsidRPr="00476D2F">
              <w:t xml:space="preserve">CCN/CSI Confirm </w:t>
            </w:r>
            <w:proofErr w:type="gramStart"/>
            <w:r w:rsidRPr="00476D2F">
              <w:t>On</w:t>
            </w:r>
            <w:proofErr w:type="gramEnd"/>
            <w:r w:rsidRPr="00476D2F">
              <w:t xml:space="preserve"> Delivery (COD)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24F5207" w14:textId="77777777" w:rsidR="00587366" w:rsidRPr="00476D2F" w:rsidRDefault="00587366" w:rsidP="005F7842">
            <w:pPr>
              <w:pStyle w:val="normal2"/>
              <w:jc w:val="center"/>
            </w:pPr>
            <w:r w:rsidRPr="00476D2F">
              <w:t>C_COD_ACK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80AB687"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E0926AB"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001D4EDC"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7F66EE23"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2ACAB8F7"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E26B485" w14:textId="77777777" w:rsidR="00587366" w:rsidRPr="00476D2F" w:rsidRDefault="00587366" w:rsidP="005F7842">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DE83585"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5A1C0B"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BF274B1"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73619A"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7414C1"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4D18B7"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0B9EDD6" w14:textId="77777777" w:rsidR="00587366" w:rsidRPr="00476D2F" w:rsidRDefault="00587366" w:rsidP="005F7842">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E5FDE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4AC54F"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8805698"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86D877"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2B1F81"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F645C46" w14:textId="77777777" w:rsidR="00587366" w:rsidRPr="00476D2F" w:rsidRDefault="00587366" w:rsidP="005F7842">
            <w:pPr>
              <w:pStyle w:val="normal2"/>
              <w:jc w:val="center"/>
            </w:pPr>
          </w:p>
        </w:tc>
      </w:tr>
      <w:tr w:rsidR="00587366" w:rsidRPr="00110E6A" w14:paraId="350F8BFE" w14:textId="77777777" w:rsidTr="005F7842">
        <w:trPr>
          <w:cantSplit/>
          <w:trHeight w:val="255"/>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A456A78" w14:textId="77777777" w:rsidR="00587366" w:rsidRPr="00476D2F" w:rsidRDefault="00587366" w:rsidP="005F7842">
            <w:pPr>
              <w:pStyle w:val="normal2"/>
              <w:jc w:val="center"/>
            </w:pPr>
            <w:r w:rsidRPr="00476D2F">
              <w:t>IE909</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127A21" w14:textId="77777777" w:rsidR="00587366" w:rsidRPr="00476D2F" w:rsidRDefault="00587366" w:rsidP="005F7842">
            <w:pPr>
              <w:pStyle w:val="normal2"/>
              <w:jc w:val="left"/>
            </w:pPr>
            <w:r w:rsidRPr="00476D2F">
              <w:t xml:space="preserve">CCN/CSI Confirm </w:t>
            </w:r>
            <w:proofErr w:type="gramStart"/>
            <w:r w:rsidRPr="00476D2F">
              <w:t>On</w:t>
            </w:r>
            <w:proofErr w:type="gramEnd"/>
            <w:r w:rsidRPr="00476D2F">
              <w:t xml:space="preserve"> Arrival (COA)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3E3F31E" w14:textId="77777777" w:rsidR="00587366" w:rsidRPr="00476D2F" w:rsidRDefault="00587366" w:rsidP="005F7842">
            <w:pPr>
              <w:pStyle w:val="normal2"/>
              <w:jc w:val="center"/>
            </w:pPr>
            <w:r w:rsidRPr="00476D2F">
              <w:t>C_COA_ACK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AF2A967"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A59B6A5"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5EC0DD3D"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27F44C65"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6223935C"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9D91401" w14:textId="77777777" w:rsidR="00587366" w:rsidRPr="00476D2F" w:rsidRDefault="00587366" w:rsidP="005F7842">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E12D32"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8FD844"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688144"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34025F"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F4BA2DF"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B40CDE"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D5E81E8" w14:textId="77777777" w:rsidR="00587366" w:rsidRPr="00476D2F" w:rsidRDefault="00587366" w:rsidP="005F7842">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DAA724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EEEF532"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414C1D"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11E347"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490676"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589DDD2" w14:textId="77777777" w:rsidR="00587366" w:rsidRPr="00476D2F" w:rsidRDefault="00587366" w:rsidP="005F7842">
            <w:pPr>
              <w:pStyle w:val="normal2"/>
              <w:jc w:val="center"/>
            </w:pPr>
          </w:p>
        </w:tc>
      </w:tr>
      <w:tr w:rsidR="00587366" w:rsidRPr="00110E6A" w14:paraId="1C8F44F3" w14:textId="77777777" w:rsidTr="005F7842">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07A6CC9" w14:textId="77777777" w:rsidR="00587366" w:rsidRPr="00476D2F" w:rsidRDefault="00587366" w:rsidP="005F7842">
            <w:pPr>
              <w:pStyle w:val="normal2"/>
              <w:jc w:val="center"/>
            </w:pPr>
            <w:r w:rsidRPr="00476D2F">
              <w:t>IE910</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AC28DE" w14:textId="77777777" w:rsidR="00587366" w:rsidRPr="00476D2F" w:rsidRDefault="00587366" w:rsidP="005F7842">
            <w:pPr>
              <w:pStyle w:val="normal2"/>
              <w:jc w:val="left"/>
            </w:pPr>
            <w:r w:rsidRPr="00476D2F">
              <w:t>CCN/CSI Expiration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EA8C249" w14:textId="77777777" w:rsidR="00587366" w:rsidRPr="00476D2F" w:rsidRDefault="00587366" w:rsidP="005F7842">
            <w:pPr>
              <w:pStyle w:val="normal2"/>
              <w:jc w:val="center"/>
            </w:pPr>
            <w:r w:rsidRPr="00476D2F">
              <w:t>C_EXP_NOT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B324B1B"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3780375"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4E295F44"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2438A3A6"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2BEAD905"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B9453C1" w14:textId="77777777" w:rsidR="00587366" w:rsidRPr="00476D2F" w:rsidRDefault="00587366" w:rsidP="005F7842">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45E0322"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AAF81C"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FD0BF5"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8C0A24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1E4353"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09B693"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CADDCB3" w14:textId="77777777" w:rsidR="00587366" w:rsidRPr="00476D2F" w:rsidRDefault="00587366" w:rsidP="005F7842">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4F89AD0"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580AF6"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CA93A56"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32FCD36"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BE05BEC"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9333544" w14:textId="77777777" w:rsidR="00587366" w:rsidRPr="00476D2F" w:rsidRDefault="00587366" w:rsidP="005F7842">
            <w:pPr>
              <w:pStyle w:val="normal2"/>
              <w:jc w:val="center"/>
            </w:pPr>
          </w:p>
        </w:tc>
      </w:tr>
      <w:tr w:rsidR="00587366" w:rsidRPr="00110E6A" w14:paraId="09DF3D4A" w14:textId="77777777" w:rsidTr="005F7842">
        <w:trPr>
          <w:cantSplit/>
          <w:trHeight w:val="197"/>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F54F08D" w14:textId="77777777" w:rsidR="00587366" w:rsidRPr="00476D2F" w:rsidRDefault="00587366" w:rsidP="005F7842">
            <w:pPr>
              <w:pStyle w:val="normal2"/>
              <w:jc w:val="center"/>
            </w:pPr>
            <w:r w:rsidRPr="00476D2F">
              <w:t>IE911</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89D15A2" w14:textId="77777777" w:rsidR="00587366" w:rsidRPr="00476D2F" w:rsidRDefault="00587366" w:rsidP="005F7842">
            <w:pPr>
              <w:pStyle w:val="normal2"/>
              <w:jc w:val="left"/>
            </w:pPr>
            <w:r w:rsidRPr="00476D2F">
              <w:t>CCN/CSI Exception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D53BB78" w14:textId="77777777" w:rsidR="00587366" w:rsidRPr="00476D2F" w:rsidRDefault="00587366" w:rsidP="005F7842">
            <w:pPr>
              <w:pStyle w:val="normal2"/>
              <w:jc w:val="center"/>
            </w:pPr>
            <w:r w:rsidRPr="00476D2F">
              <w:t>C_EXC_NOT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04BDFB6"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9D1F8FF"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174A2B1A" w14:textId="77777777" w:rsidR="00587366" w:rsidRPr="00476D2F"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13643D78"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0796E0D7"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23C4D14" w14:textId="77777777" w:rsidR="00587366" w:rsidRPr="00476D2F" w:rsidRDefault="00587366" w:rsidP="005F7842">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E65E237"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A42BAD"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2C6191" w14:textId="77777777" w:rsidR="00587366" w:rsidRPr="00476D2F" w:rsidRDefault="00587366" w:rsidP="005F7842">
            <w:pPr>
              <w:pStyle w:val="normal2"/>
              <w:jc w:val="center"/>
            </w:pPr>
            <w:r w:rsidRPr="00476D2F">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A7C9B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F29413"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277CE3" w14:textId="77777777" w:rsidR="00587366" w:rsidRPr="00476D2F" w:rsidRDefault="00587366" w:rsidP="005F7842">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8EEDE17" w14:textId="77777777" w:rsidR="00587366" w:rsidRPr="00476D2F" w:rsidRDefault="00587366" w:rsidP="005F7842">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ECAF91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C2ADF0"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97AE13"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FDD93A"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C838D77"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DD6F0C4" w14:textId="77777777" w:rsidR="00587366" w:rsidRPr="00476D2F" w:rsidRDefault="00587366" w:rsidP="005F7842">
            <w:pPr>
              <w:pStyle w:val="normal2"/>
              <w:jc w:val="center"/>
            </w:pPr>
          </w:p>
        </w:tc>
      </w:tr>
      <w:tr w:rsidR="00587366" w:rsidRPr="00110E6A" w14:paraId="78AFDA6F" w14:textId="77777777" w:rsidTr="005F7842">
        <w:trPr>
          <w:cantSplit/>
          <w:trHeight w:val="197"/>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543EE831" w14:textId="77777777" w:rsidR="00587366" w:rsidRPr="00476D2F" w:rsidRDefault="00587366" w:rsidP="005F7842">
            <w:pPr>
              <w:pStyle w:val="normal2"/>
              <w:jc w:val="center"/>
            </w:pPr>
            <w:r>
              <w:t>IE917</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5E955E" w14:textId="77777777" w:rsidR="00587366" w:rsidRPr="00476D2F" w:rsidRDefault="00587366" w:rsidP="005F7842">
            <w:pPr>
              <w:pStyle w:val="normal2"/>
              <w:jc w:val="left"/>
            </w:pPr>
            <w:r w:rsidRPr="00324D0F">
              <w:t>XML NACK</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394EA67" w14:textId="77777777" w:rsidR="00587366" w:rsidRPr="00476D2F" w:rsidRDefault="00587366" w:rsidP="005F7842">
            <w:pPr>
              <w:pStyle w:val="normal2"/>
              <w:jc w:val="center"/>
            </w:pPr>
            <w:r w:rsidRPr="00324D0F">
              <w:t>C_XML_NCK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2F12E30"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985A6D4"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375DE01E" w14:textId="77777777" w:rsidR="00587366" w:rsidRDefault="00587366" w:rsidP="005F7842">
            <w:pPr>
              <w:pStyle w:val="normal2"/>
              <w:jc w:val="center"/>
            </w:pPr>
            <w:r>
              <w:t>Y</w:t>
            </w:r>
          </w:p>
        </w:tc>
        <w:tc>
          <w:tcPr>
            <w:tcW w:w="645" w:type="dxa"/>
            <w:tcBorders>
              <w:top w:val="single" w:sz="4" w:space="0" w:color="auto"/>
              <w:left w:val="single" w:sz="12" w:space="0" w:color="auto"/>
              <w:bottom w:val="single" w:sz="4" w:space="0" w:color="auto"/>
              <w:right w:val="single" w:sz="12" w:space="0" w:color="auto"/>
            </w:tcBorders>
          </w:tcPr>
          <w:p w14:paraId="276BB538" w14:textId="77777777" w:rsidR="00587366"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6A13E268"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7E1B169" w14:textId="77777777" w:rsidR="00587366" w:rsidRPr="00476D2F" w:rsidRDefault="00587366" w:rsidP="005F7842">
            <w:pPr>
              <w:pStyle w:val="normal2"/>
              <w:jc w:val="center"/>
            </w:pPr>
            <w:r>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85FC5C3" w14:textId="77777777" w:rsidR="00587366" w:rsidRPr="00476D2F" w:rsidRDefault="00587366" w:rsidP="005F7842">
            <w:pPr>
              <w:pStyle w:val="normal2"/>
              <w:jc w:val="center"/>
            </w:pPr>
            <w:r>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32A1A9" w14:textId="77777777" w:rsidR="00587366" w:rsidRPr="00476D2F" w:rsidRDefault="00587366" w:rsidP="005F7842">
            <w:pPr>
              <w:pStyle w:val="normal2"/>
              <w:jc w:val="center"/>
            </w:pPr>
            <w:r>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A707F60" w14:textId="77777777" w:rsidR="00587366" w:rsidRPr="00476D2F"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D35B72"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67E886"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503ACA" w14:textId="77777777" w:rsidR="00587366" w:rsidRPr="00476D2F"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0EC369D"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0F82011" w14:textId="77777777" w:rsidR="00587366" w:rsidRPr="00476D2F" w:rsidRDefault="00587366" w:rsidP="005F7842">
            <w:pPr>
              <w:pStyle w:val="normal2"/>
              <w:jc w:val="center"/>
            </w:pPr>
            <w:r>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F30FC2" w14:textId="77777777" w:rsidR="00587366" w:rsidRPr="00476D2F" w:rsidRDefault="00587366" w:rsidP="005F7842">
            <w:pPr>
              <w:pStyle w:val="normal2"/>
              <w:jc w:val="center"/>
            </w:pPr>
            <w:r>
              <w:t>Y</w:t>
            </w: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CB0484F" w14:textId="77777777" w:rsidR="00587366" w:rsidRPr="00476D2F" w:rsidRDefault="00587366" w:rsidP="005F7842">
            <w:pPr>
              <w:pStyle w:val="normal2"/>
              <w:jc w:val="center"/>
            </w:pPr>
            <w:r>
              <w:t>Y</w:t>
            </w: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D2FFCD"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AC341D"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75811CE" w14:textId="77777777" w:rsidR="00587366" w:rsidRPr="00476D2F" w:rsidRDefault="00587366" w:rsidP="005F7842">
            <w:pPr>
              <w:pStyle w:val="normal2"/>
              <w:jc w:val="center"/>
            </w:pPr>
            <w:r>
              <w:t>Y</w:t>
            </w:r>
          </w:p>
        </w:tc>
      </w:tr>
      <w:tr w:rsidR="00587366" w:rsidRPr="00110E6A" w14:paraId="2F6E09B4" w14:textId="77777777" w:rsidTr="005F7842">
        <w:trPr>
          <w:cantSplit/>
          <w:trHeight w:val="229"/>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D5BC2EC" w14:textId="77777777" w:rsidR="00587366" w:rsidRPr="00476D2F" w:rsidRDefault="00587366" w:rsidP="005F7842">
            <w:pPr>
              <w:pStyle w:val="normal2"/>
              <w:jc w:val="center"/>
            </w:pPr>
            <w:r w:rsidRPr="00476D2F">
              <w:t>IE971</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518F1C" w14:textId="77777777" w:rsidR="00587366" w:rsidRPr="00476D2F" w:rsidRDefault="00587366" w:rsidP="005F7842">
            <w:pPr>
              <w:pStyle w:val="normal2"/>
              <w:jc w:val="left"/>
            </w:pPr>
            <w:r w:rsidRPr="00476D2F">
              <w:t>Full unavailability schedule</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7EBE191" w14:textId="77777777" w:rsidR="00587366" w:rsidRPr="00476D2F" w:rsidRDefault="00587366" w:rsidP="005F7842">
            <w:pPr>
              <w:pStyle w:val="normal2"/>
              <w:jc w:val="center"/>
            </w:pPr>
            <w:r w:rsidRPr="00476D2F">
              <w:t>C_UNA_DAT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F393A96" w14:textId="77777777" w:rsidR="00587366" w:rsidRPr="00476D2F" w:rsidRDefault="00587366" w:rsidP="005F7842">
            <w:pPr>
              <w:pStyle w:val="normal2"/>
              <w:jc w:val="center"/>
            </w:pPr>
            <w:r w:rsidRPr="00476D2F">
              <w:t>Y</w:t>
            </w: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1896E32" w14:textId="77777777" w:rsidR="00587366" w:rsidRPr="00476D2F" w:rsidRDefault="00587366" w:rsidP="005F7842">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vAlign w:val="center"/>
          </w:tcPr>
          <w:p w14:paraId="70556EF8" w14:textId="77777777" w:rsidR="00587366" w:rsidRPr="00886066" w:rsidRDefault="00587366" w:rsidP="005F7842">
            <w:pPr>
              <w:pStyle w:val="normal2"/>
              <w:jc w:val="center"/>
              <w:rPr>
                <w:lang w:val="en-US"/>
              </w:rPr>
            </w:pPr>
            <w:r>
              <w:rPr>
                <w:lang w:val="en-US"/>
              </w:rPr>
              <w:t>Y</w:t>
            </w:r>
          </w:p>
        </w:tc>
        <w:tc>
          <w:tcPr>
            <w:tcW w:w="645" w:type="dxa"/>
            <w:tcBorders>
              <w:top w:val="single" w:sz="4" w:space="0" w:color="auto"/>
              <w:left w:val="single" w:sz="12" w:space="0" w:color="auto"/>
              <w:bottom w:val="single" w:sz="4" w:space="0" w:color="auto"/>
              <w:right w:val="single" w:sz="12" w:space="0" w:color="auto"/>
            </w:tcBorders>
          </w:tcPr>
          <w:p w14:paraId="188F1522"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442A88B3" w14:textId="77777777" w:rsidR="00587366" w:rsidRPr="00871BE9" w:rsidRDefault="00587366" w:rsidP="005F7842">
            <w:pPr>
              <w:pStyle w:val="normal2"/>
              <w:jc w:val="center"/>
              <w:rPr>
                <w:lang w:val="el-GR"/>
              </w:rP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ECB2294" w14:textId="77777777" w:rsidR="00587366" w:rsidRPr="00476D2F" w:rsidRDefault="00587366" w:rsidP="005F7842">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1FA62A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A7872C" w14:textId="77777777" w:rsidR="00587366" w:rsidRPr="00476D2F" w:rsidRDefault="00587366" w:rsidP="005F7842">
            <w:pPr>
              <w:pStyle w:val="normal2"/>
              <w:jc w:val="center"/>
            </w:pPr>
            <w:r w:rsidRPr="00476D2F">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F9690A" w14:textId="77777777" w:rsidR="00587366" w:rsidRPr="00476D2F" w:rsidRDefault="00587366" w:rsidP="005F7842">
            <w:pPr>
              <w:pStyle w:val="normal2"/>
              <w:jc w:val="center"/>
            </w:pP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3F9E78" w14:textId="77777777" w:rsidR="00587366" w:rsidRPr="00476D2F" w:rsidRDefault="00587366" w:rsidP="005F7842">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0AF2269"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C7CE30" w14:textId="77777777" w:rsidR="00587366" w:rsidRPr="00476D2F" w:rsidRDefault="00587366" w:rsidP="005F7842">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13E028D"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2F4791F" w14:textId="77777777" w:rsidR="00587366" w:rsidRPr="00476D2F" w:rsidRDefault="00587366" w:rsidP="005F7842">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D75FF2"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C88A95E"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D66EEB" w14:textId="77777777" w:rsidR="00587366" w:rsidRPr="00476D2F" w:rsidRDefault="00587366" w:rsidP="005F7842">
            <w:pPr>
              <w:pStyle w:val="normal2"/>
              <w:jc w:val="center"/>
            </w:pPr>
            <w:r w:rsidRPr="00476D2F">
              <w:t>Y</w:t>
            </w: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69D2D6"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8CA2EB0" w14:textId="77777777" w:rsidR="00587366" w:rsidRPr="00476D2F" w:rsidRDefault="00587366" w:rsidP="005F7842">
            <w:pPr>
              <w:pStyle w:val="normal2"/>
              <w:keepNext/>
              <w:jc w:val="center"/>
            </w:pPr>
            <w:r w:rsidRPr="00476D2F">
              <w:t>Y</w:t>
            </w:r>
          </w:p>
        </w:tc>
      </w:tr>
      <w:tr w:rsidR="00587366" w:rsidRPr="00110E6A" w14:paraId="4475E1D5" w14:textId="77777777" w:rsidTr="005F7842">
        <w:trPr>
          <w:cantSplit/>
          <w:trHeight w:val="229"/>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B770A38" w14:textId="77777777" w:rsidR="00587366" w:rsidRPr="00476D2F" w:rsidRDefault="00587366" w:rsidP="005F7842">
            <w:pPr>
              <w:pStyle w:val="normal2"/>
              <w:jc w:val="center"/>
            </w:pPr>
            <w:r>
              <w:t>IE974</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CFD94B" w14:textId="77777777" w:rsidR="00587366" w:rsidRPr="00476D2F" w:rsidRDefault="00587366" w:rsidP="005F7842">
            <w:pPr>
              <w:pStyle w:val="normal2"/>
              <w:jc w:val="left"/>
            </w:pPr>
            <w:r w:rsidRPr="00324D0F">
              <w:t xml:space="preserve">NCA </w:t>
            </w:r>
            <w:r>
              <w:t>Availability Request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0CFC8A6" w14:textId="77777777" w:rsidR="00587366" w:rsidRPr="00476D2F" w:rsidRDefault="00587366" w:rsidP="005F7842">
            <w:pPr>
              <w:pStyle w:val="normal2"/>
              <w:jc w:val="center"/>
            </w:pPr>
            <w:r w:rsidRPr="00324D0F">
              <w:t>C_AVA_REQ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E5136D7"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CB181DD"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4" w:space="0" w:color="auto"/>
              <w:right w:val="single" w:sz="12" w:space="0" w:color="auto"/>
            </w:tcBorders>
            <w:vAlign w:val="center"/>
          </w:tcPr>
          <w:p w14:paraId="20CFD820" w14:textId="77777777" w:rsidR="00587366" w:rsidRDefault="00587366" w:rsidP="005F7842">
            <w:pPr>
              <w:pStyle w:val="normal2"/>
              <w:jc w:val="center"/>
              <w:rPr>
                <w:lang w:val="en-US"/>
              </w:rPr>
            </w:pPr>
            <w:r>
              <w:rPr>
                <w:lang w:val="en-US"/>
              </w:rPr>
              <w:t>Y</w:t>
            </w:r>
          </w:p>
        </w:tc>
        <w:tc>
          <w:tcPr>
            <w:tcW w:w="645" w:type="dxa"/>
            <w:tcBorders>
              <w:top w:val="single" w:sz="4" w:space="0" w:color="auto"/>
              <w:left w:val="single" w:sz="12" w:space="0" w:color="auto"/>
              <w:bottom w:val="single" w:sz="4" w:space="0" w:color="auto"/>
              <w:right w:val="single" w:sz="12" w:space="0" w:color="auto"/>
            </w:tcBorders>
          </w:tcPr>
          <w:p w14:paraId="60A2F91F" w14:textId="77777777" w:rsidR="00587366"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Pr>
          <w:p w14:paraId="673C0EA0"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609ED57" w14:textId="77777777" w:rsidR="00587366" w:rsidRPr="00476D2F" w:rsidRDefault="00587366" w:rsidP="005F7842">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5E2D495"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0237E4" w14:textId="77777777" w:rsidR="00587366" w:rsidRPr="00476D2F" w:rsidRDefault="00587366" w:rsidP="005F7842">
            <w:pPr>
              <w:pStyle w:val="normal2"/>
              <w:jc w:val="center"/>
            </w:pPr>
            <w:r>
              <w:t>M</w:t>
            </w:r>
          </w:p>
        </w:tc>
        <w:tc>
          <w:tcPr>
            <w:tcW w:w="7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26DE8D" w14:textId="77777777" w:rsidR="00587366" w:rsidRPr="00476D2F" w:rsidRDefault="00587366" w:rsidP="005F7842">
            <w:pPr>
              <w:pStyle w:val="normal2"/>
              <w:jc w:val="center"/>
            </w:pPr>
            <w:r>
              <w:t>M</w:t>
            </w:r>
          </w:p>
        </w:tc>
        <w:tc>
          <w:tcPr>
            <w:tcW w:w="4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348DF5"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6B57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DC5851" w14:textId="77777777" w:rsidR="00587366" w:rsidRPr="00476D2F" w:rsidRDefault="00587366" w:rsidP="005F7842">
            <w:pPr>
              <w:pStyle w:val="normal2"/>
              <w:jc w:val="center"/>
            </w:pPr>
            <w:r>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434FD36"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FE2B5AB" w14:textId="77777777" w:rsidR="00587366" w:rsidRPr="00476D2F" w:rsidRDefault="00587366" w:rsidP="005F7842">
            <w:pPr>
              <w:pStyle w:val="normal2"/>
              <w:jc w:val="center"/>
            </w:pPr>
            <w:r>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602BAC" w14:textId="77777777" w:rsidR="00587366" w:rsidRPr="00476D2F" w:rsidRDefault="00587366" w:rsidP="005F7842">
            <w:pPr>
              <w:pStyle w:val="normal2"/>
              <w:jc w:val="center"/>
            </w:pPr>
          </w:p>
        </w:tc>
        <w:tc>
          <w:tcPr>
            <w:tcW w:w="62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F785B6C" w14:textId="77777777" w:rsidR="00587366" w:rsidRPr="00476D2F" w:rsidRDefault="00587366" w:rsidP="005F7842">
            <w:pPr>
              <w:pStyle w:val="normal2"/>
              <w:jc w:val="center"/>
            </w:pPr>
          </w:p>
        </w:tc>
        <w:tc>
          <w:tcPr>
            <w:tcW w:w="54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581453"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10A90B"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F31CC42" w14:textId="77777777" w:rsidR="00587366" w:rsidRPr="00476D2F" w:rsidRDefault="00587366" w:rsidP="005F7842">
            <w:pPr>
              <w:pStyle w:val="normal2"/>
              <w:keepNext/>
              <w:jc w:val="center"/>
            </w:pPr>
          </w:p>
        </w:tc>
      </w:tr>
      <w:tr w:rsidR="00587366" w:rsidRPr="00110E6A" w14:paraId="5FC3CD1F" w14:textId="77777777" w:rsidTr="005F7842">
        <w:trPr>
          <w:cantSplit/>
          <w:trHeight w:val="229"/>
          <w:jc w:val="center"/>
        </w:trPr>
        <w:tc>
          <w:tcPr>
            <w:tcW w:w="910"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79658AC2" w14:textId="77777777" w:rsidR="00587366" w:rsidRDefault="00587366" w:rsidP="005F7842">
            <w:pPr>
              <w:pStyle w:val="normal2"/>
              <w:jc w:val="center"/>
            </w:pPr>
            <w:r>
              <w:t>IE975</w:t>
            </w:r>
          </w:p>
        </w:tc>
        <w:tc>
          <w:tcPr>
            <w:tcW w:w="382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7892146" w14:textId="77777777" w:rsidR="00587366" w:rsidRPr="00476D2F" w:rsidRDefault="00587366" w:rsidP="005F7842">
            <w:pPr>
              <w:pStyle w:val="normal2"/>
              <w:jc w:val="left"/>
            </w:pPr>
            <w:r>
              <w:t>NCA Availability Response</w:t>
            </w:r>
          </w:p>
        </w:tc>
        <w:tc>
          <w:tcPr>
            <w:tcW w:w="156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72CE4A60" w14:textId="77777777" w:rsidR="00587366" w:rsidRPr="00476D2F" w:rsidRDefault="00587366" w:rsidP="005F7842">
            <w:pPr>
              <w:pStyle w:val="normal2"/>
              <w:jc w:val="center"/>
            </w:pPr>
            <w:r w:rsidRPr="00324D0F">
              <w:t>C_AVA_RSP</w:t>
            </w:r>
          </w:p>
        </w:tc>
        <w:tc>
          <w:tcPr>
            <w:tcW w:w="708"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6F083DCF" w14:textId="77777777" w:rsidR="00587366" w:rsidRPr="00476D2F" w:rsidRDefault="00587366" w:rsidP="005F7842">
            <w:pPr>
              <w:pStyle w:val="normal2"/>
              <w:jc w:val="center"/>
            </w:pPr>
          </w:p>
        </w:tc>
        <w:tc>
          <w:tcPr>
            <w:tcW w:w="729"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2A380EA2" w14:textId="77777777" w:rsidR="00587366" w:rsidRPr="00476D2F" w:rsidRDefault="00587366" w:rsidP="005F7842">
            <w:pPr>
              <w:pStyle w:val="normal2"/>
              <w:jc w:val="center"/>
            </w:pPr>
          </w:p>
        </w:tc>
        <w:tc>
          <w:tcPr>
            <w:tcW w:w="625" w:type="dxa"/>
            <w:tcBorders>
              <w:top w:val="single" w:sz="4" w:space="0" w:color="auto"/>
              <w:left w:val="single" w:sz="12" w:space="0" w:color="auto"/>
              <w:bottom w:val="single" w:sz="12" w:space="0" w:color="auto"/>
              <w:right w:val="single" w:sz="12" w:space="0" w:color="auto"/>
            </w:tcBorders>
            <w:vAlign w:val="center"/>
          </w:tcPr>
          <w:p w14:paraId="43962E00" w14:textId="77777777" w:rsidR="00587366" w:rsidRDefault="00587366" w:rsidP="005F7842">
            <w:pPr>
              <w:pStyle w:val="normal2"/>
              <w:jc w:val="center"/>
              <w:rPr>
                <w:lang w:val="en-US"/>
              </w:rPr>
            </w:pPr>
            <w:r>
              <w:rPr>
                <w:lang w:val="en-US"/>
              </w:rPr>
              <w:t>Y</w:t>
            </w:r>
          </w:p>
        </w:tc>
        <w:tc>
          <w:tcPr>
            <w:tcW w:w="645" w:type="dxa"/>
            <w:tcBorders>
              <w:top w:val="single" w:sz="4" w:space="0" w:color="auto"/>
              <w:left w:val="single" w:sz="12" w:space="0" w:color="auto"/>
              <w:bottom w:val="single" w:sz="12" w:space="0" w:color="auto"/>
              <w:right w:val="single" w:sz="12" w:space="0" w:color="auto"/>
            </w:tcBorders>
          </w:tcPr>
          <w:p w14:paraId="736F84F9" w14:textId="0A2AC93F" w:rsidR="00587366" w:rsidRDefault="00587366" w:rsidP="005F7842">
            <w:pPr>
              <w:pStyle w:val="normal2"/>
              <w:jc w:val="center"/>
            </w:pPr>
            <w:r>
              <w:t>Y</w:t>
            </w:r>
          </w:p>
        </w:tc>
        <w:tc>
          <w:tcPr>
            <w:tcW w:w="625" w:type="dxa"/>
            <w:tcBorders>
              <w:top w:val="single" w:sz="4" w:space="0" w:color="auto"/>
              <w:left w:val="single" w:sz="12" w:space="0" w:color="auto"/>
              <w:bottom w:val="single" w:sz="12" w:space="0" w:color="auto"/>
              <w:right w:val="single" w:sz="12" w:space="0" w:color="auto"/>
            </w:tcBorders>
          </w:tcPr>
          <w:p w14:paraId="184D2F88" w14:textId="77777777" w:rsidR="00587366" w:rsidRPr="00476D2F" w:rsidRDefault="00587366" w:rsidP="005F7842">
            <w:pPr>
              <w:pStyle w:val="normal2"/>
              <w:jc w:val="center"/>
            </w:pPr>
            <w:r>
              <w:t>Y</w:t>
            </w:r>
          </w:p>
        </w:tc>
        <w:tc>
          <w:tcPr>
            <w:tcW w:w="625"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64253D9C" w14:textId="77777777" w:rsidR="00587366" w:rsidRPr="00476D2F" w:rsidRDefault="00587366" w:rsidP="005F7842">
            <w:pPr>
              <w:pStyle w:val="normal2"/>
              <w:jc w:val="center"/>
            </w:pPr>
          </w:p>
        </w:tc>
        <w:tc>
          <w:tcPr>
            <w:tcW w:w="347"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03B97546" w14:textId="77777777" w:rsidR="00587366" w:rsidRPr="00476D2F" w:rsidRDefault="00587366" w:rsidP="005F7842">
            <w:pPr>
              <w:pStyle w:val="normal2"/>
              <w:jc w:val="center"/>
            </w:pPr>
            <w:r>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7CD4AB9C" w14:textId="77777777" w:rsidR="00587366" w:rsidRPr="00476D2F" w:rsidRDefault="00587366" w:rsidP="005F7842">
            <w:pPr>
              <w:pStyle w:val="normal2"/>
              <w:jc w:val="center"/>
            </w:pPr>
          </w:p>
        </w:tc>
        <w:tc>
          <w:tcPr>
            <w:tcW w:w="70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05C86DD2" w14:textId="77777777" w:rsidR="00587366" w:rsidRPr="00476D2F" w:rsidRDefault="00587366" w:rsidP="005F7842">
            <w:pPr>
              <w:pStyle w:val="normal2"/>
              <w:jc w:val="center"/>
            </w:pPr>
            <w:r>
              <w:t>M</w:t>
            </w:r>
          </w:p>
        </w:tc>
        <w:tc>
          <w:tcPr>
            <w:tcW w:w="468"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7529C55C"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5E8563D7"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3E540E0A" w14:textId="77777777" w:rsidR="00587366" w:rsidRPr="00476D2F" w:rsidRDefault="00587366" w:rsidP="005F7842">
            <w:pPr>
              <w:pStyle w:val="normal2"/>
              <w:jc w:val="center"/>
            </w:pPr>
            <w:r>
              <w:t>M</w:t>
            </w:r>
          </w:p>
        </w:tc>
        <w:tc>
          <w:tcPr>
            <w:tcW w:w="44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39AB74CB" w14:textId="77777777" w:rsidR="00587366" w:rsidRPr="00476D2F" w:rsidRDefault="00587366" w:rsidP="005F7842">
            <w:pPr>
              <w:pStyle w:val="normal2"/>
              <w:jc w:val="center"/>
            </w:pPr>
          </w:p>
        </w:tc>
        <w:tc>
          <w:tcPr>
            <w:tcW w:w="292"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01AC5D73" w14:textId="77777777" w:rsidR="00587366" w:rsidRPr="00476D2F" w:rsidRDefault="00587366" w:rsidP="005F7842">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C89C61D" w14:textId="77777777" w:rsidR="00587366" w:rsidRPr="00476D2F" w:rsidRDefault="00587366" w:rsidP="005F7842">
            <w:pPr>
              <w:pStyle w:val="normal2"/>
              <w:jc w:val="center"/>
            </w:pPr>
            <w:r>
              <w:t>Y</w:t>
            </w:r>
          </w:p>
        </w:tc>
        <w:tc>
          <w:tcPr>
            <w:tcW w:w="624"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5C822F5C" w14:textId="77777777" w:rsidR="00587366" w:rsidRPr="00476D2F" w:rsidRDefault="00587366" w:rsidP="005F7842">
            <w:pPr>
              <w:pStyle w:val="normal2"/>
              <w:jc w:val="center"/>
            </w:pPr>
            <w:r>
              <w:t>Y</w:t>
            </w:r>
          </w:p>
        </w:tc>
        <w:tc>
          <w:tcPr>
            <w:tcW w:w="546"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095FD1B0" w14:textId="77777777" w:rsidR="00587366" w:rsidRPr="00476D2F" w:rsidRDefault="00587366" w:rsidP="005F7842">
            <w:pPr>
              <w:pStyle w:val="normal2"/>
              <w:jc w:val="center"/>
            </w:pPr>
          </w:p>
        </w:tc>
        <w:tc>
          <w:tcPr>
            <w:tcW w:w="534"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3BFC0AAE" w14:textId="77777777" w:rsidR="00587366" w:rsidRPr="00476D2F" w:rsidRDefault="00587366" w:rsidP="005F7842">
            <w:pPr>
              <w:pStyle w:val="normal2"/>
              <w:jc w:val="center"/>
            </w:pPr>
          </w:p>
        </w:tc>
        <w:tc>
          <w:tcPr>
            <w:tcW w:w="498"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4F328276" w14:textId="77777777" w:rsidR="00587366" w:rsidRPr="00476D2F" w:rsidRDefault="00587366" w:rsidP="005F7842">
            <w:pPr>
              <w:pStyle w:val="normal2"/>
              <w:keepNext/>
              <w:jc w:val="center"/>
            </w:pPr>
            <w:r>
              <w:t>Y</w:t>
            </w:r>
          </w:p>
        </w:tc>
      </w:tr>
      <w:bookmarkEnd w:id="2382"/>
    </w:tbl>
    <w:p w14:paraId="27995EC1" w14:textId="77777777" w:rsidR="00587366" w:rsidRPr="00587366" w:rsidRDefault="00587366" w:rsidP="00162A2A"/>
    <w:p w14:paraId="207FBFBA" w14:textId="6CE100B5" w:rsidR="00271BD9" w:rsidRPr="00476D2F" w:rsidRDefault="00CF4BBC" w:rsidP="008F703C">
      <w:pPr>
        <w:pStyle w:val="Caption"/>
      </w:pPr>
      <w:bookmarkStart w:id="2383" w:name="_Toc96776886"/>
      <w:bookmarkStart w:id="2384" w:name="_Toc157934477"/>
      <w:bookmarkStart w:id="2385" w:name="_Toc185901017"/>
      <w:r w:rsidRPr="00476D2F">
        <w:t xml:space="preserve">Table </w:t>
      </w:r>
      <w:r w:rsidR="002C7E76">
        <w:fldChar w:fldCharType="begin"/>
      </w:r>
      <w:r w:rsidR="002C7E76">
        <w:instrText xml:space="preserve"> SEQ Table \* ARABIC </w:instrText>
      </w:r>
      <w:r w:rsidR="002C7E76">
        <w:fldChar w:fldCharType="separate"/>
      </w:r>
      <w:r w:rsidR="004501EF">
        <w:rPr>
          <w:noProof/>
        </w:rPr>
        <w:t>91</w:t>
      </w:r>
      <w:r w:rsidR="002C7E76">
        <w:fldChar w:fldCharType="end"/>
      </w:r>
      <w:r w:rsidRPr="00476D2F">
        <w:t xml:space="preserve">: </w:t>
      </w:r>
      <w:bookmarkEnd w:id="2383"/>
      <w:bookmarkEnd w:id="2384"/>
      <w:r w:rsidRPr="00476D2F">
        <w:t>Scope of Information Exchanges</w:t>
      </w:r>
      <w:bookmarkEnd w:id="2385"/>
      <w:r w:rsidR="00271BD9" w:rsidRPr="00476D2F">
        <w:br w:type="page"/>
      </w:r>
    </w:p>
    <w:p w14:paraId="7554212A" w14:textId="77777777" w:rsidR="007E583C" w:rsidRPr="00476D2F" w:rsidRDefault="007E583C" w:rsidP="00271BD9">
      <w:pPr>
        <w:pStyle w:val="Heading1"/>
        <w:sectPr w:rsidR="007E583C" w:rsidRPr="00476D2F" w:rsidSect="00652F87">
          <w:headerReference w:type="even" r:id="rId155"/>
          <w:headerReference w:type="default" r:id="rId156"/>
          <w:footerReference w:type="default" r:id="rId157"/>
          <w:headerReference w:type="first" r:id="rId158"/>
          <w:pgSz w:w="16840" w:h="11907" w:orient="landscape" w:code="9"/>
          <w:pgMar w:top="851" w:right="1418" w:bottom="1276" w:left="1418" w:header="720" w:footer="720" w:gutter="0"/>
          <w:cols w:space="720"/>
          <w:docGrid w:linePitch="326"/>
        </w:sectPr>
      </w:pPr>
    </w:p>
    <w:p w14:paraId="66EC8925" w14:textId="6A189665" w:rsidR="00271BD9" w:rsidRDefault="00271BD9" w:rsidP="00271BD9">
      <w:pPr>
        <w:pStyle w:val="Heading1"/>
      </w:pPr>
      <w:bookmarkStart w:id="2386" w:name="_Ref14692226"/>
      <w:r w:rsidRPr="00476D2F">
        <w:t xml:space="preserve">Annex B – </w:t>
      </w:r>
      <w:r w:rsidR="000A11D7" w:rsidRPr="00476D2F">
        <w:t xml:space="preserve">Scope for Central Services (CS) and System Administration (SA) </w:t>
      </w:r>
      <w:r w:rsidRPr="00476D2F">
        <w:t>for NCTS-P5 and AES-P1</w:t>
      </w:r>
      <w:bookmarkEnd w:id="2386"/>
    </w:p>
    <w:p w14:paraId="1B564ED9" w14:textId="77777777" w:rsidR="00271BD9" w:rsidRPr="00476D2F" w:rsidRDefault="00271BD9" w:rsidP="00271BD9">
      <w:pPr>
        <w:pStyle w:val="Heading2"/>
      </w:pPr>
      <w:bookmarkStart w:id="2387" w:name="_Toc115912795"/>
      <w:bookmarkStart w:id="2388" w:name="_Toc112944007"/>
      <w:bookmarkStart w:id="2389" w:name="_Ref14357597"/>
      <w:bookmarkStart w:id="2390" w:name="_Toc185900866"/>
      <w:bookmarkEnd w:id="2387"/>
      <w:bookmarkEnd w:id="2388"/>
      <w:r w:rsidRPr="00476D2F">
        <w:t>Introduction</w:t>
      </w:r>
      <w:bookmarkEnd w:id="2389"/>
      <w:bookmarkEnd w:id="2390"/>
    </w:p>
    <w:p w14:paraId="13A4C20D" w14:textId="165422FA" w:rsidR="00271BD9" w:rsidRPr="00476D2F" w:rsidRDefault="00271BD9" w:rsidP="000A11D7">
      <w:r w:rsidRPr="00476D2F">
        <w:t xml:space="preserve">This </w:t>
      </w:r>
      <w:r w:rsidR="000A11D7" w:rsidRPr="00476D2F">
        <w:t>annex</w:t>
      </w:r>
      <w:r w:rsidRPr="00476D2F">
        <w:t xml:space="preserve"> describes the functional scope of </w:t>
      </w:r>
      <w:r w:rsidR="000A11D7" w:rsidRPr="00476D2F">
        <w:t xml:space="preserve">the Central Services (CS) and System Administration (SA) </w:t>
      </w:r>
      <w:r w:rsidRPr="00476D2F">
        <w:t>for NCTS</w:t>
      </w:r>
      <w:r w:rsidR="00543C19" w:rsidRPr="00476D2F">
        <w:t>-P5 and</w:t>
      </w:r>
      <w:r w:rsidRPr="00476D2F">
        <w:t xml:space="preserve"> </w:t>
      </w:r>
      <w:r w:rsidR="00543C19" w:rsidRPr="00476D2F">
        <w:t>AES-P1</w:t>
      </w:r>
      <w:r w:rsidRPr="00476D2F">
        <w:t xml:space="preserve">. </w:t>
      </w:r>
      <w:r w:rsidR="000A11D7" w:rsidRPr="00476D2F">
        <w:t>It</w:t>
      </w:r>
      <w:r w:rsidRPr="00476D2F">
        <w:t xml:space="preserve"> presents the exclusions and restrictions applicable for NCTS</w:t>
      </w:r>
      <w:r w:rsidR="00DC1F7A" w:rsidRPr="00476D2F">
        <w:t>-P5</w:t>
      </w:r>
      <w:r w:rsidR="00543C19" w:rsidRPr="00476D2F">
        <w:t xml:space="preserve"> </w:t>
      </w:r>
      <w:r w:rsidRPr="00476D2F">
        <w:t xml:space="preserve">and </w:t>
      </w:r>
      <w:r w:rsidR="00543C19" w:rsidRPr="00476D2F">
        <w:t>AE</w:t>
      </w:r>
      <w:r w:rsidRPr="00476D2F">
        <w:t>S</w:t>
      </w:r>
      <w:r w:rsidR="00DC1F7A" w:rsidRPr="00476D2F">
        <w:t>-P1</w:t>
      </w:r>
      <w:r w:rsidRPr="00476D2F">
        <w:t xml:space="preserve">. </w:t>
      </w:r>
    </w:p>
    <w:p w14:paraId="629C2C3A" w14:textId="0EB9875D" w:rsidR="007C769C" w:rsidRPr="00476D2F" w:rsidRDefault="007C769C" w:rsidP="007C769C">
      <w:r w:rsidRPr="00476D2F">
        <w:t>AES-P1/NCTS-P5 Architecture Overview [</w:t>
      </w:r>
      <w:r w:rsidRPr="00476D2F">
        <w:fldChar w:fldCharType="begin"/>
      </w:r>
      <w:r w:rsidRPr="00476D2F">
        <w:instrText xml:space="preserve"> REF AES_NCTSP5_AO \h </w:instrText>
      </w:r>
      <w:r w:rsidRPr="00476D2F">
        <w:fldChar w:fldCharType="separate"/>
      </w:r>
      <w:r w:rsidR="004501EF" w:rsidRPr="000C1B4B">
        <w:rPr>
          <w:szCs w:val="24"/>
        </w:rPr>
        <w:t>R</w:t>
      </w:r>
      <w:r w:rsidR="004501EF">
        <w:rPr>
          <w:noProof/>
          <w:szCs w:val="24"/>
        </w:rPr>
        <w:t>37</w:t>
      </w:r>
      <w:r w:rsidRPr="00476D2F">
        <w:fldChar w:fldCharType="end"/>
      </w:r>
      <w:r w:rsidRPr="00476D2F">
        <w:t>] defines the interactions of NCA with Central Services (e.g. with CS/RD2, CRS/CDMS, TARIC3) in scope of NCTS-P5 and AES-P1. Therefore, NCA must consider them for implementation.</w:t>
      </w:r>
    </w:p>
    <w:p w14:paraId="32B531F5" w14:textId="284D56DE" w:rsidR="00271BD9" w:rsidRPr="00476D2F" w:rsidRDefault="007C769C" w:rsidP="00603EFE">
      <w:pPr>
        <w:rPr>
          <w:iCs/>
        </w:rPr>
      </w:pPr>
      <w:r w:rsidRPr="00476D2F">
        <w:t xml:space="preserve">This annex </w:t>
      </w:r>
      <w:r w:rsidR="00603EFE" w:rsidRPr="00476D2F">
        <w:t>focus</w:t>
      </w:r>
      <w:r w:rsidR="00806814" w:rsidRPr="00476D2F">
        <w:t xml:space="preserve"> is</w:t>
      </w:r>
      <w:r w:rsidR="00603EFE" w:rsidRPr="00476D2F">
        <w:t xml:space="preserve"> to</w:t>
      </w:r>
      <w:r w:rsidR="00271BD9" w:rsidRPr="00476D2F">
        <w:rPr>
          <w:iCs/>
        </w:rPr>
        <w:t xml:space="preserve"> classify the CS</w:t>
      </w:r>
      <w:r w:rsidR="00AA0E50" w:rsidRPr="00476D2F">
        <w:rPr>
          <w:iCs/>
        </w:rPr>
        <w:t xml:space="preserve"> </w:t>
      </w:r>
      <w:r w:rsidR="00271BD9" w:rsidRPr="00476D2F">
        <w:rPr>
          <w:iCs/>
        </w:rPr>
        <w:t xml:space="preserve">and SA </w:t>
      </w:r>
      <w:r w:rsidR="00BF3961" w:rsidRPr="00476D2F">
        <w:rPr>
          <w:iCs/>
        </w:rPr>
        <w:t>[</w:t>
      </w:r>
      <w:r w:rsidR="00BF3961" w:rsidRPr="00476D2F">
        <w:rPr>
          <w:iCs/>
        </w:rPr>
        <w:fldChar w:fldCharType="begin"/>
      </w:r>
      <w:r w:rsidR="00BF3961" w:rsidRPr="00476D2F">
        <w:rPr>
          <w:iCs/>
        </w:rPr>
        <w:instrText xml:space="preserve"> REF R26 \h </w:instrText>
      </w:r>
      <w:r w:rsidR="00BF3961" w:rsidRPr="00476D2F">
        <w:rPr>
          <w:iCs/>
        </w:rPr>
      </w:r>
      <w:r w:rsidR="00BF3961" w:rsidRPr="00476D2F">
        <w:rPr>
          <w:iCs/>
        </w:rPr>
        <w:fldChar w:fldCharType="separate"/>
      </w:r>
      <w:r w:rsidR="004501EF" w:rsidRPr="000C1B4B">
        <w:rPr>
          <w:szCs w:val="24"/>
        </w:rPr>
        <w:t>R</w:t>
      </w:r>
      <w:r w:rsidR="004501EF">
        <w:rPr>
          <w:noProof/>
          <w:szCs w:val="24"/>
        </w:rPr>
        <w:t>25</w:t>
      </w:r>
      <w:r w:rsidR="00BF3961" w:rsidRPr="00476D2F">
        <w:rPr>
          <w:iCs/>
        </w:rPr>
        <w:fldChar w:fldCharType="end"/>
      </w:r>
      <w:r w:rsidR="00BF3961" w:rsidRPr="00476D2F">
        <w:rPr>
          <w:iCs/>
        </w:rPr>
        <w:t xml:space="preserve">] </w:t>
      </w:r>
      <w:r w:rsidR="00271BD9" w:rsidRPr="00476D2F">
        <w:rPr>
          <w:iCs/>
        </w:rPr>
        <w:t>specifications into:</w:t>
      </w:r>
    </w:p>
    <w:p w14:paraId="6C4A578C" w14:textId="0E6862B7"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Excluded</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exclude their implementation (nevertheless NAs can implement them in accordance with </w:t>
      </w:r>
      <w:bookmarkStart w:id="2391" w:name="_Hlk14442682"/>
      <w:r w:rsidR="00BF3961" w:rsidRPr="00476D2F">
        <w:t xml:space="preserve">the pertinent </w:t>
      </w:r>
      <w:bookmarkEnd w:id="2391"/>
      <w:r w:rsidR="00806814" w:rsidRPr="00476D2F">
        <w:t xml:space="preserve">specifications </w:t>
      </w:r>
      <w:proofErr w:type="gramStart"/>
      <w:r w:rsidRPr="00476D2F">
        <w:t>as long as</w:t>
      </w:r>
      <w:proofErr w:type="gramEnd"/>
      <w:r w:rsidRPr="00476D2F">
        <w:t xml:space="preserve"> they do not have international impact);</w:t>
      </w:r>
    </w:p>
    <w:p w14:paraId="7B0D8400" w14:textId="1814B003"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Recommended</w:t>
      </w:r>
      <w:r w:rsidRPr="00476D2F">
        <w:t xml:space="preserve"> EBPs/IEs (covering Optional, Recommended and Strongly Recommended): NCTS</w:t>
      </w:r>
      <w:r w:rsidR="00DC1F7A" w:rsidRPr="00476D2F">
        <w:rPr>
          <w:iCs/>
        </w:rPr>
        <w:t>-P5</w:t>
      </w:r>
      <w:r w:rsidRPr="00476D2F">
        <w:rPr>
          <w:iCs/>
        </w:rPr>
        <w:t>/</w:t>
      </w:r>
      <w:r w:rsidR="00DC1F7A" w:rsidRPr="00476D2F">
        <w:rPr>
          <w:iCs/>
        </w:rPr>
        <w:t>AES-P1</w:t>
      </w:r>
      <w:r w:rsidRPr="00476D2F">
        <w:t xml:space="preserve"> recommends their implementation according to</w:t>
      </w:r>
      <w:r w:rsidR="00242E5B" w:rsidRPr="00476D2F">
        <w:t xml:space="preserve"> </w:t>
      </w:r>
      <w:r w:rsidR="00BF3961" w:rsidRPr="00476D2F">
        <w:t>the pertinent specifications.</w:t>
      </w:r>
      <w:r w:rsidR="00A4473C" w:rsidRPr="00476D2F" w:rsidDel="001B178C">
        <w:rPr>
          <w:szCs w:val="24"/>
        </w:rPr>
        <w:t xml:space="preserve"> </w:t>
      </w:r>
      <w:r w:rsidRPr="00476D2F">
        <w:t>The NAs remain free to implement the recommended specifications or not, and in the former case, according to their specific constraints and needs;</w:t>
      </w:r>
    </w:p>
    <w:p w14:paraId="508DF4CD" w14:textId="7EAA236E"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Mandatory</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imposes their implementation in NTAs/NECAs.</w:t>
      </w:r>
    </w:p>
    <w:p w14:paraId="3C1E833B" w14:textId="77777777" w:rsidR="005142D1" w:rsidRPr="00476D2F" w:rsidRDefault="005142D1" w:rsidP="00271BD9">
      <w:pPr>
        <w:spacing w:before="0"/>
        <w:jc w:val="left"/>
      </w:pPr>
    </w:p>
    <w:p w14:paraId="3BF1BF70" w14:textId="7DFC2834" w:rsidR="00AA0E50" w:rsidRPr="00476D2F" w:rsidRDefault="00271BD9" w:rsidP="00271BD9">
      <w:pPr>
        <w:spacing w:before="0"/>
        <w:jc w:val="left"/>
        <w:rPr>
          <w:iCs/>
        </w:rPr>
      </w:pPr>
      <w:r w:rsidRPr="00476D2F">
        <w:t>The term National Customs Applications (NCA) is used hereinafter to refer to the NTA for</w:t>
      </w:r>
      <w:r w:rsidRPr="00476D2F">
        <w:rPr>
          <w:iCs/>
        </w:rPr>
        <w:t xml:space="preserve"> NCTS</w:t>
      </w:r>
      <w:r w:rsidR="00DC1F7A" w:rsidRPr="00476D2F">
        <w:rPr>
          <w:iCs/>
        </w:rPr>
        <w:t>-P5</w:t>
      </w:r>
      <w:r w:rsidR="00543C19" w:rsidRPr="00476D2F">
        <w:rPr>
          <w:iCs/>
        </w:rPr>
        <w:t xml:space="preserve"> and</w:t>
      </w:r>
      <w:r w:rsidRPr="00476D2F">
        <w:rPr>
          <w:iCs/>
        </w:rPr>
        <w:t xml:space="preserve"> NECA for </w:t>
      </w:r>
      <w:r w:rsidR="00543C19" w:rsidRPr="00476D2F">
        <w:rPr>
          <w:iCs/>
        </w:rPr>
        <w:t>AES</w:t>
      </w:r>
      <w:r w:rsidR="00DC1F7A" w:rsidRPr="00476D2F">
        <w:rPr>
          <w:iCs/>
        </w:rPr>
        <w:t>-P1</w:t>
      </w:r>
      <w:r w:rsidR="005C67FF" w:rsidRPr="00476D2F">
        <w:rPr>
          <w:iCs/>
        </w:rPr>
        <w:t>.</w:t>
      </w:r>
    </w:p>
    <w:p w14:paraId="5FD6FE04" w14:textId="77777777" w:rsidR="00271BD9" w:rsidRPr="00476D2F" w:rsidRDefault="00271BD9" w:rsidP="00271BD9">
      <w:pPr>
        <w:pStyle w:val="Heading2"/>
      </w:pPr>
      <w:bookmarkStart w:id="2392" w:name="_Ref14357621"/>
      <w:bookmarkStart w:id="2393" w:name="_Toc185900867"/>
      <w:r w:rsidRPr="00476D2F">
        <w:t>Exclusions and restrictions</w:t>
      </w:r>
      <w:bookmarkEnd w:id="2392"/>
      <w:bookmarkEnd w:id="2393"/>
    </w:p>
    <w:p w14:paraId="55DBCB0D" w14:textId="77777777" w:rsidR="00271BD9" w:rsidRPr="00476D2F" w:rsidRDefault="00271BD9" w:rsidP="00271BD9">
      <w:pPr>
        <w:pStyle w:val="Heading3"/>
        <w:ind w:left="993"/>
      </w:pPr>
      <w:bookmarkStart w:id="2394" w:name="_Toc185900868"/>
      <w:r w:rsidRPr="00476D2F">
        <w:t>Introduction</w:t>
      </w:r>
      <w:bookmarkEnd w:id="2394"/>
    </w:p>
    <w:p w14:paraId="2E13D0BE" w14:textId="34CE9F45" w:rsidR="000C4C75" w:rsidRPr="00476D2F" w:rsidRDefault="00271BD9" w:rsidP="00271BD9">
      <w:pPr>
        <w:rPr>
          <w:iCs/>
        </w:rPr>
      </w:pPr>
      <w:r w:rsidRPr="00476D2F">
        <w:t xml:space="preserve">This section presents all the exclusions and restrictions defined by the implementation of CS and SA </w:t>
      </w:r>
      <w:r w:rsidR="00883F0D" w:rsidRPr="00476D2F">
        <w:t xml:space="preserve">of the following EBPs </w:t>
      </w:r>
      <w:r w:rsidR="000C4C75" w:rsidRPr="00476D2F">
        <w:t xml:space="preserve">applicable </w:t>
      </w:r>
      <w:r w:rsidRPr="00476D2F">
        <w:t>for NCTS</w:t>
      </w:r>
      <w:r w:rsidR="00657E38" w:rsidRPr="00476D2F">
        <w:t>-P5 and</w:t>
      </w:r>
      <w:r w:rsidRPr="00476D2F">
        <w:t xml:space="preserve"> </w:t>
      </w:r>
      <w:r w:rsidR="00543C19" w:rsidRPr="00476D2F">
        <w:t>AES</w:t>
      </w:r>
      <w:r w:rsidR="00657E38" w:rsidRPr="00476D2F">
        <w:t>-P1</w:t>
      </w:r>
      <w:r w:rsidR="000C4C75" w:rsidRPr="00476D2F">
        <w:rPr>
          <w:iCs/>
        </w:rPr>
        <w:t>:</w:t>
      </w:r>
      <w:r w:rsidRPr="00476D2F">
        <w:rPr>
          <w:iCs/>
        </w:rPr>
        <w:t xml:space="preserve"> </w:t>
      </w:r>
    </w:p>
    <w:p w14:paraId="6041F086" w14:textId="13AB9B18" w:rsidR="000C4C75" w:rsidRPr="00476D2F" w:rsidRDefault="000C4C75"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 xml:space="preserve">] </w:t>
      </w:r>
    </w:p>
    <w:p w14:paraId="5CB51D9E" w14:textId="04EB94A9" w:rsidR="000C4C75" w:rsidRPr="00476D2F" w:rsidRDefault="000C4C75"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p>
    <w:p w14:paraId="2B3E278B" w14:textId="32793E01" w:rsidR="000C4C75" w:rsidRPr="00476D2F" w:rsidRDefault="000C4C75"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4501EF" w:rsidRPr="000C1B4B">
        <w:rPr>
          <w:szCs w:val="24"/>
        </w:rPr>
        <w:t>R</w:t>
      </w:r>
      <w:r w:rsidR="004501EF">
        <w:rPr>
          <w:noProof/>
          <w:szCs w:val="24"/>
        </w:rPr>
        <w:t>38</w:t>
      </w:r>
      <w:r w:rsidRPr="00476D2F">
        <w:fldChar w:fldCharType="end"/>
      </w:r>
      <w:r w:rsidRPr="00476D2F">
        <w:t>]</w:t>
      </w:r>
    </w:p>
    <w:p w14:paraId="0A7FBD9E" w14:textId="08C96686" w:rsidR="000C4C75" w:rsidRPr="00476D2F" w:rsidRDefault="000C4C75"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p>
    <w:p w14:paraId="6199F9C3" w14:textId="7E3FA996" w:rsidR="000C4C75" w:rsidRPr="00476D2F" w:rsidRDefault="000C4C75"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p>
    <w:p w14:paraId="6B0FA3D9" w14:textId="78223EAF" w:rsidR="000C4C75" w:rsidRPr="00476D2F" w:rsidRDefault="000C4C75"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p>
    <w:p w14:paraId="520DBF41" w14:textId="5F19D5B4" w:rsidR="000C4C75" w:rsidRPr="00476D2F" w:rsidRDefault="000C4C75"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p>
    <w:p w14:paraId="632BFD1B" w14:textId="77777777" w:rsidR="00D33869" w:rsidRPr="00476D2F" w:rsidRDefault="00D33869">
      <w:pPr>
        <w:spacing w:before="0"/>
        <w:jc w:val="left"/>
        <w:rPr>
          <w:b/>
          <w:i/>
        </w:rPr>
      </w:pPr>
      <w:r w:rsidRPr="00476D2F">
        <w:br w:type="page"/>
      </w:r>
    </w:p>
    <w:p w14:paraId="444A6FD9" w14:textId="7B68164A" w:rsidR="00271BD9" w:rsidRPr="00476D2F" w:rsidRDefault="00271BD9" w:rsidP="00271BD9">
      <w:pPr>
        <w:pStyle w:val="Heading3"/>
        <w:ind w:left="993"/>
      </w:pPr>
      <w:bookmarkStart w:id="2395" w:name="_Toc185900869"/>
      <w:r w:rsidRPr="00476D2F">
        <w:t>Restriction on Fallback</w:t>
      </w:r>
      <w:bookmarkEnd w:id="2395"/>
    </w:p>
    <w:p w14:paraId="7119CAED" w14:textId="0C9913E4" w:rsidR="00543C19" w:rsidRPr="00476D2F" w:rsidRDefault="00543C19" w:rsidP="00543C19">
      <w:r w:rsidRPr="00476D2F">
        <w:t xml:space="preserve">The restrictions on fallback given in section </w:t>
      </w:r>
      <w:r w:rsidRPr="00476D2F">
        <w:fldChar w:fldCharType="begin"/>
      </w:r>
      <w:r w:rsidRPr="00476D2F">
        <w:instrText xml:space="preserve"> REF _Ref14357090 \r \h  \* MERGEFORMAT </w:instrText>
      </w:r>
      <w:r w:rsidRPr="00476D2F">
        <w:fldChar w:fldCharType="separate"/>
      </w:r>
      <w:r w:rsidR="004501EF">
        <w:t>X.2.2</w:t>
      </w:r>
      <w:r w:rsidRPr="00476D2F">
        <w:fldChar w:fldCharType="end"/>
      </w:r>
      <w:r w:rsidRPr="00476D2F">
        <w:t xml:space="preserve"> are assumed</w:t>
      </w:r>
      <w:r w:rsidR="00B470A6" w:rsidRPr="00476D2F">
        <w:t xml:space="preserve"> for NCTS</w:t>
      </w:r>
      <w:r w:rsidR="00C9067D" w:rsidRPr="00476D2F">
        <w:t>-P5</w:t>
      </w:r>
      <w:r w:rsidR="00B470A6" w:rsidRPr="00476D2F">
        <w:t xml:space="preserve"> and AES</w:t>
      </w:r>
      <w:r w:rsidR="00C9067D" w:rsidRPr="00476D2F">
        <w:t>-P1</w:t>
      </w:r>
      <w:r w:rsidRPr="00476D2F">
        <w:t>.</w:t>
      </w:r>
    </w:p>
    <w:p w14:paraId="15A05553" w14:textId="77777777" w:rsidR="00271BD9" w:rsidRPr="00476D2F" w:rsidRDefault="00271BD9" w:rsidP="00271BD9">
      <w:pPr>
        <w:pStyle w:val="Heading3"/>
        <w:ind w:left="993"/>
      </w:pPr>
      <w:bookmarkStart w:id="2396" w:name="_Toc185900870"/>
      <w:r w:rsidRPr="00476D2F">
        <w:t>Restriction on Statistics</w:t>
      </w:r>
      <w:bookmarkEnd w:id="2396"/>
    </w:p>
    <w:p w14:paraId="42F61EDA" w14:textId="3EA67E96" w:rsidR="00271BD9" w:rsidRPr="00476D2F" w:rsidRDefault="00271BD9" w:rsidP="00271BD9">
      <w:r w:rsidRPr="00476D2F">
        <w:t>Statistics are included in the scope of NCTS</w:t>
      </w:r>
      <w:r w:rsidR="00C9067D" w:rsidRPr="00476D2F">
        <w:t>-P5</w:t>
      </w:r>
      <w:r w:rsidR="00B470A6" w:rsidRPr="00476D2F">
        <w:t xml:space="preserve"> and AES</w:t>
      </w:r>
      <w:r w:rsidR="00C9067D" w:rsidRPr="00476D2F">
        <w:t>-P1</w:t>
      </w:r>
      <w:r w:rsidRPr="00476D2F">
        <w:t xml:space="preserve"> for CS to collect and compile the Technical Statistics provided by CCN/CSI and the National Business Statistics that the NAs provide at a configurable periodicity. </w:t>
      </w:r>
    </w:p>
    <w:p w14:paraId="770A78E5" w14:textId="0489502B" w:rsidR="00271BD9" w:rsidRPr="00476D2F" w:rsidRDefault="00271BD9" w:rsidP="00271BD9">
      <w:pPr>
        <w:rPr>
          <w:iCs/>
        </w:rPr>
      </w:pPr>
      <w:r w:rsidRPr="00476D2F">
        <w:rPr>
          <w:iCs/>
        </w:rPr>
        <w:t xml:space="preserve">The National Administrations (NA) must compile National Business Statistics according to the specifications in EBPs SA01 and CS15 as detailed in the EBPs list presented in Section </w:t>
      </w:r>
      <w:r w:rsidR="00B470A6" w:rsidRPr="00476D2F">
        <w:rPr>
          <w:iCs/>
        </w:rPr>
        <w:fldChar w:fldCharType="begin"/>
      </w:r>
      <w:r w:rsidR="00B470A6" w:rsidRPr="00476D2F">
        <w:rPr>
          <w:iCs/>
        </w:rPr>
        <w:instrText xml:space="preserve"> REF _Ref14357632 \r \h  \* MERGEFORMAT </w:instrText>
      </w:r>
      <w:r w:rsidR="00B470A6" w:rsidRPr="00476D2F">
        <w:rPr>
          <w:iCs/>
        </w:rPr>
      </w:r>
      <w:r w:rsidR="00B470A6" w:rsidRPr="00476D2F">
        <w:rPr>
          <w:iCs/>
        </w:rPr>
        <w:fldChar w:fldCharType="separate"/>
      </w:r>
      <w:r w:rsidR="004501EF">
        <w:rPr>
          <w:iCs/>
        </w:rPr>
        <w:t>XI.3</w:t>
      </w:r>
      <w:r w:rsidR="00B470A6" w:rsidRPr="00476D2F">
        <w:rPr>
          <w:iCs/>
        </w:rPr>
        <w:fldChar w:fldCharType="end"/>
      </w:r>
      <w:r w:rsidRPr="00476D2F">
        <w:rPr>
          <w:iCs/>
        </w:rPr>
        <w:t>.</w:t>
      </w:r>
    </w:p>
    <w:p w14:paraId="73D827A4" w14:textId="521E2AE7" w:rsidR="00D4525C" w:rsidRDefault="00271BD9" w:rsidP="00D4525C">
      <w:pPr>
        <w:rPr>
          <w:iCs/>
        </w:rPr>
      </w:pPr>
      <w:r w:rsidRPr="00476D2F">
        <w:rPr>
          <w:iCs/>
        </w:rPr>
        <w:t>NCAs will send the nationally compiled Statistics (IE411), via CCN/CSI, to the CS for consolidation.</w:t>
      </w:r>
    </w:p>
    <w:p w14:paraId="37A1C1CA" w14:textId="6A60C4FE" w:rsidR="00271BD9" w:rsidRPr="00476D2F" w:rsidRDefault="00271BD9" w:rsidP="00D4525C">
      <w:r w:rsidRPr="00476D2F">
        <w:t>The CS will not provide an online statistical database from which for example a user automatically obtains chronological series and performs statistical analysis of the information.</w:t>
      </w:r>
    </w:p>
    <w:p w14:paraId="53943028" w14:textId="2FEFC04F" w:rsidR="00271BD9" w:rsidRPr="00476D2F" w:rsidRDefault="00271BD9" w:rsidP="00271BD9">
      <w:pPr>
        <w:pStyle w:val="Heading3"/>
        <w:ind w:left="993"/>
      </w:pPr>
      <w:bookmarkStart w:id="2397" w:name="_Toc185900871"/>
      <w:r w:rsidRPr="00476D2F">
        <w:t xml:space="preserve">Restriction on the </w:t>
      </w:r>
      <w:r w:rsidR="00AA0E50" w:rsidRPr="00476D2F">
        <w:t>Central Services</w:t>
      </w:r>
      <w:bookmarkEnd w:id="2397"/>
    </w:p>
    <w:p w14:paraId="7108DAF9" w14:textId="663AEA95" w:rsidR="00B470A6" w:rsidRPr="00476D2F" w:rsidRDefault="00B470A6" w:rsidP="00B470A6">
      <w:r w:rsidRPr="00476D2F">
        <w:t xml:space="preserve">The restrictions on </w:t>
      </w:r>
      <w:r w:rsidR="0069111D" w:rsidRPr="00476D2F">
        <w:t>the Ce</w:t>
      </w:r>
      <w:r w:rsidR="003414C8" w:rsidRPr="00476D2F">
        <w:t>ntral Services</w:t>
      </w:r>
      <w:r w:rsidRPr="00476D2F">
        <w:t xml:space="preserve"> given in section </w:t>
      </w:r>
      <w:r w:rsidRPr="00476D2F">
        <w:fldChar w:fldCharType="begin"/>
      </w:r>
      <w:r w:rsidRPr="00476D2F">
        <w:instrText xml:space="preserve"> REF _Ref476928879 \r \h  \* MERGEFORMAT </w:instrText>
      </w:r>
      <w:r w:rsidRPr="00476D2F">
        <w:fldChar w:fldCharType="separate"/>
      </w:r>
      <w:r w:rsidR="004501EF">
        <w:t>X.2.4</w:t>
      </w:r>
      <w:r w:rsidRPr="00476D2F">
        <w:fldChar w:fldCharType="end"/>
      </w:r>
      <w:r w:rsidRPr="00476D2F">
        <w:t xml:space="preserve"> are assumed for NCTS</w:t>
      </w:r>
      <w:r w:rsidR="00C9067D" w:rsidRPr="00476D2F">
        <w:t>-P5</w:t>
      </w:r>
      <w:r w:rsidRPr="00476D2F">
        <w:t xml:space="preserve"> and AES</w:t>
      </w:r>
      <w:r w:rsidR="00DC1F7A" w:rsidRPr="00476D2F">
        <w:t>-P</w:t>
      </w:r>
      <w:r w:rsidR="00C9067D" w:rsidRPr="00476D2F">
        <w:t>1</w:t>
      </w:r>
      <w:r w:rsidRPr="00476D2F">
        <w:t>.</w:t>
      </w:r>
      <w:r w:rsidR="000712E5" w:rsidRPr="00476D2F">
        <w:t xml:space="preserve"> </w:t>
      </w:r>
    </w:p>
    <w:p w14:paraId="502E35F0" w14:textId="428E8E39" w:rsidR="000712E5" w:rsidRPr="00476D2F" w:rsidRDefault="000712E5" w:rsidP="00B470A6">
      <w:r w:rsidRPr="00476D2F">
        <w:t>For integration with CS/RD2 and other Central Services please refer to AES-P1/NCTS-P5 Architecture Overview [</w:t>
      </w:r>
      <w:r w:rsidRPr="00476D2F">
        <w:fldChar w:fldCharType="begin"/>
      </w:r>
      <w:r w:rsidRPr="00476D2F">
        <w:instrText xml:space="preserve"> REF AES_NCTSP5_AO \h </w:instrText>
      </w:r>
      <w:r w:rsidRPr="00476D2F">
        <w:fldChar w:fldCharType="separate"/>
      </w:r>
      <w:r w:rsidR="004501EF" w:rsidRPr="000C1B4B">
        <w:rPr>
          <w:szCs w:val="24"/>
        </w:rPr>
        <w:t>R</w:t>
      </w:r>
      <w:r w:rsidR="004501EF">
        <w:rPr>
          <w:noProof/>
          <w:szCs w:val="24"/>
        </w:rPr>
        <w:t>37</w:t>
      </w:r>
      <w:r w:rsidRPr="00476D2F">
        <w:fldChar w:fldCharType="end"/>
      </w:r>
      <w:r w:rsidRPr="00476D2F">
        <w:t>].</w:t>
      </w:r>
    </w:p>
    <w:p w14:paraId="49039442" w14:textId="0EB9CCFE" w:rsidR="00271BD9" w:rsidRPr="00476D2F" w:rsidRDefault="00271BD9" w:rsidP="00271BD9">
      <w:pPr>
        <w:rPr>
          <w:iCs/>
        </w:rPr>
      </w:pPr>
      <w:r w:rsidRPr="00476D2F">
        <w:rPr>
          <w:iCs/>
        </w:rPr>
        <w:t xml:space="preserve">Please refer to </w:t>
      </w:r>
      <w:r w:rsidR="00AA0E50" w:rsidRPr="00476D2F">
        <w:rPr>
          <w:iCs/>
        </w:rPr>
        <w:fldChar w:fldCharType="begin"/>
      </w:r>
      <w:r w:rsidR="0089619F" w:rsidRPr="00476D2F">
        <w:rPr>
          <w:iCs/>
        </w:rPr>
        <w:instrText xml:space="preserve"> REF _Ref14357639 \r \h  \* MERGEFORMAT </w:instrText>
      </w:r>
      <w:r w:rsidR="00AA0E50" w:rsidRPr="00476D2F">
        <w:rPr>
          <w:iCs/>
        </w:rPr>
      </w:r>
      <w:r w:rsidR="00AA0E50" w:rsidRPr="00476D2F">
        <w:rPr>
          <w:iCs/>
        </w:rPr>
        <w:fldChar w:fldCharType="separate"/>
      </w:r>
      <w:r w:rsidR="004501EF">
        <w:rPr>
          <w:iCs/>
        </w:rPr>
        <w:t>XI.4</w:t>
      </w:r>
      <w:r w:rsidR="00AA0E50" w:rsidRPr="00476D2F">
        <w:rPr>
          <w:iCs/>
        </w:rPr>
        <w:fldChar w:fldCharType="end"/>
      </w:r>
      <w:r w:rsidRPr="00476D2F">
        <w:rPr>
          <w:iCs/>
        </w:rPr>
        <w:t xml:space="preserve"> to get the specifications of both formats and exchange mechanism for all the above-mentioned IEs.</w:t>
      </w:r>
    </w:p>
    <w:p w14:paraId="295B7574" w14:textId="1D4EE357" w:rsidR="00271BD9" w:rsidRPr="00476D2F" w:rsidRDefault="00271BD9" w:rsidP="00271BD9">
      <w:pPr>
        <w:pStyle w:val="Heading3"/>
        <w:ind w:left="993"/>
      </w:pPr>
      <w:bookmarkStart w:id="2398" w:name="_Toc185900872"/>
      <w:r w:rsidRPr="00476D2F">
        <w:t xml:space="preserve">Exclusion on the </w:t>
      </w:r>
      <w:r w:rsidR="00AA0E50" w:rsidRPr="00476D2F">
        <w:t>Central Services</w:t>
      </w:r>
      <w:bookmarkEnd w:id="2398"/>
    </w:p>
    <w:p w14:paraId="34B5B5F0" w14:textId="77777777" w:rsidR="00271BD9" w:rsidRPr="00476D2F" w:rsidRDefault="00271BD9" w:rsidP="00271BD9">
      <w:r w:rsidRPr="00476D2F">
        <w:t>Not applicable.</w:t>
      </w:r>
    </w:p>
    <w:p w14:paraId="2A399172" w14:textId="77777777" w:rsidR="00271BD9" w:rsidRPr="00476D2F" w:rsidRDefault="00271BD9" w:rsidP="00271BD9">
      <w:pPr>
        <w:pStyle w:val="Heading3"/>
        <w:ind w:left="993"/>
      </w:pPr>
      <w:bookmarkStart w:id="2399" w:name="_Toc185900873"/>
      <w:r w:rsidRPr="00476D2F">
        <w:t>Performance</w:t>
      </w:r>
      <w:bookmarkEnd w:id="2399"/>
    </w:p>
    <w:p w14:paraId="33B54744" w14:textId="77F4F8CB" w:rsidR="00B470A6" w:rsidRPr="00476D2F" w:rsidRDefault="00B470A6" w:rsidP="00B470A6">
      <w:r w:rsidRPr="00476D2F">
        <w:t xml:space="preserve">The restrictions on fallback given in section </w:t>
      </w:r>
      <w:r w:rsidRPr="00476D2F">
        <w:fldChar w:fldCharType="begin"/>
      </w:r>
      <w:r w:rsidRPr="00476D2F">
        <w:instrText xml:space="preserve"> REF _Ref14357954 \r \h </w:instrText>
      </w:r>
      <w:r w:rsidRPr="00476D2F">
        <w:fldChar w:fldCharType="separate"/>
      </w:r>
      <w:r w:rsidR="004501EF">
        <w:t>X.2.7</w:t>
      </w:r>
      <w:r w:rsidRPr="00476D2F">
        <w:fldChar w:fldCharType="end"/>
      </w:r>
      <w:r w:rsidRPr="00476D2F">
        <w:t xml:space="preserve"> are assumed for NCTS</w:t>
      </w:r>
      <w:r w:rsidR="00C9067D" w:rsidRPr="00476D2F">
        <w:t>-P5</w:t>
      </w:r>
      <w:r w:rsidRPr="00476D2F">
        <w:t xml:space="preserve"> and AES</w:t>
      </w:r>
      <w:r w:rsidR="00C9067D" w:rsidRPr="00476D2F">
        <w:t>-P1</w:t>
      </w:r>
      <w:r w:rsidRPr="00476D2F">
        <w:t>.</w:t>
      </w:r>
    </w:p>
    <w:p w14:paraId="3871AC2C" w14:textId="77777777" w:rsidR="00271BD9" w:rsidRPr="00476D2F" w:rsidRDefault="00271BD9" w:rsidP="00271BD9">
      <w:pPr>
        <w:pStyle w:val="Heading3"/>
        <w:ind w:left="993"/>
      </w:pPr>
      <w:bookmarkStart w:id="2400" w:name="_Toc185900874"/>
      <w:r w:rsidRPr="00476D2F">
        <w:t>Security scope</w:t>
      </w:r>
      <w:bookmarkEnd w:id="2400"/>
    </w:p>
    <w:p w14:paraId="6F796C00" w14:textId="77777777" w:rsidR="003C605B" w:rsidRPr="00476D2F" w:rsidRDefault="003C605B" w:rsidP="003C605B">
      <w:r w:rsidRPr="00476D2F">
        <w:t xml:space="preserve">The following points </w:t>
      </w:r>
      <w:proofErr w:type="gramStart"/>
      <w:r w:rsidRPr="00476D2F">
        <w:t>have to</w:t>
      </w:r>
      <w:proofErr w:type="gramEnd"/>
      <w:r w:rsidRPr="00476D2F">
        <w:t xml:space="preserve"> be emphasised regarding the security scope:</w:t>
      </w:r>
    </w:p>
    <w:p w14:paraId="2031356C" w14:textId="0A9AC8CE" w:rsidR="003C605B" w:rsidRPr="00476D2F" w:rsidRDefault="003C605B" w:rsidP="00117A38">
      <w:pPr>
        <w:pStyle w:val="NormalBullet"/>
        <w:numPr>
          <w:ilvl w:val="0"/>
          <w:numId w:val="91"/>
        </w:numPr>
        <w:tabs>
          <w:tab w:val="clear" w:pos="360"/>
          <w:tab w:val="num" w:pos="938"/>
        </w:tabs>
        <w:spacing w:before="120"/>
        <w:ind w:left="938"/>
      </w:pPr>
      <w:r w:rsidRPr="00476D2F">
        <w:t>The security must comply with the applicable Legal Base and the specifications found in [</w:t>
      </w:r>
      <w:r w:rsidRPr="00476D2F">
        <w:fldChar w:fldCharType="begin"/>
      </w:r>
      <w:r w:rsidRPr="00476D2F">
        <w:instrText xml:space="preserve"> REF R3 \h  \* MERGEFORMAT </w:instrText>
      </w:r>
      <w:r w:rsidRPr="00476D2F">
        <w:fldChar w:fldCharType="separate"/>
      </w:r>
      <w:r w:rsidR="004501EF" w:rsidRPr="000C1B4B">
        <w:rPr>
          <w:szCs w:val="24"/>
        </w:rPr>
        <w:t>R</w:t>
      </w:r>
      <w:r w:rsidR="004501EF">
        <w:rPr>
          <w:szCs w:val="24"/>
        </w:rPr>
        <w:t>03</w:t>
      </w:r>
      <w:r w:rsidRPr="00476D2F">
        <w:fldChar w:fldCharType="end"/>
      </w:r>
      <w:r w:rsidRPr="00476D2F">
        <w:t>], in [</w:t>
      </w:r>
      <w:r w:rsidRPr="00476D2F">
        <w:rPr>
          <w:highlight w:val="yellow"/>
        </w:rPr>
        <w:fldChar w:fldCharType="begin"/>
      </w:r>
      <w:r w:rsidRPr="00476D2F">
        <w:instrText xml:space="preserve"> REF DDNXA_AES \h </w:instrText>
      </w:r>
      <w:r w:rsidRPr="00476D2F">
        <w:rPr>
          <w:highlight w:val="yellow"/>
        </w:rPr>
      </w:r>
      <w:r w:rsidRPr="00476D2F">
        <w:rPr>
          <w:highlight w:val="yellow"/>
        </w:rPr>
        <w:fldChar w:fldCharType="separate"/>
      </w:r>
      <w:r w:rsidR="004501EF" w:rsidRPr="000C1B4B">
        <w:rPr>
          <w:szCs w:val="24"/>
        </w:rPr>
        <w:t>R</w:t>
      </w:r>
      <w:r w:rsidR="004501EF">
        <w:rPr>
          <w:noProof/>
          <w:szCs w:val="24"/>
        </w:rPr>
        <w:t>39</w:t>
      </w:r>
      <w:r w:rsidRPr="00476D2F">
        <w:rPr>
          <w:highlight w:val="yellow"/>
        </w:rPr>
        <w:fldChar w:fldCharType="end"/>
      </w:r>
      <w:r w:rsidRPr="00476D2F">
        <w:t>], in [</w:t>
      </w:r>
      <w:r w:rsidRPr="00476D2F">
        <w:rPr>
          <w:highlight w:val="yellow"/>
        </w:rPr>
        <w:fldChar w:fldCharType="begin"/>
      </w:r>
      <w:r w:rsidRPr="00476D2F">
        <w:instrText xml:space="preserve"> REF DDNTA_NCTSP5 \h </w:instrText>
      </w:r>
      <w:r w:rsidRPr="00476D2F">
        <w:rPr>
          <w:highlight w:val="yellow"/>
        </w:rPr>
      </w:r>
      <w:r w:rsidRPr="00476D2F">
        <w:rPr>
          <w:highlight w:val="yellow"/>
        </w:rPr>
        <w:fldChar w:fldCharType="separate"/>
      </w:r>
      <w:r w:rsidR="004501EF" w:rsidRPr="000C1B4B">
        <w:rPr>
          <w:szCs w:val="24"/>
        </w:rPr>
        <w:t>R</w:t>
      </w:r>
      <w:r w:rsidR="004501EF">
        <w:rPr>
          <w:noProof/>
          <w:szCs w:val="24"/>
        </w:rPr>
        <w:t>40</w:t>
      </w:r>
      <w:r w:rsidRPr="00476D2F">
        <w:rPr>
          <w:highlight w:val="yellow"/>
        </w:rPr>
        <w:fldChar w:fldCharType="end"/>
      </w:r>
      <w:r w:rsidRPr="00476D2F">
        <w:t>] and in this document;</w:t>
      </w:r>
    </w:p>
    <w:p w14:paraId="1ADB4462" w14:textId="77777777" w:rsidR="003C605B" w:rsidRPr="00476D2F" w:rsidRDefault="003C605B"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68DB1667" w14:textId="77777777" w:rsidR="003C605B" w:rsidRPr="00476D2F" w:rsidRDefault="003C605B"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1ED04E88" w14:textId="12C03B50" w:rsidR="00B470A6" w:rsidRPr="00476D2F" w:rsidRDefault="003C605B" w:rsidP="00117A38">
      <w:pPr>
        <w:pStyle w:val="NormalBullet"/>
        <w:numPr>
          <w:ilvl w:val="0"/>
          <w:numId w:val="91"/>
        </w:numPr>
        <w:tabs>
          <w:tab w:val="clear" w:pos="360"/>
          <w:tab w:val="num" w:pos="938"/>
        </w:tabs>
        <w:spacing w:before="120"/>
        <w:ind w:left="938"/>
        <w:jc w:val="left"/>
      </w:pPr>
      <w:r w:rsidRPr="00476D2F">
        <w:t>The Central Project is responsible for the security of the CS.</w:t>
      </w:r>
    </w:p>
    <w:p w14:paraId="25A04077" w14:textId="77777777" w:rsidR="00271BD9" w:rsidRPr="00476D2F" w:rsidRDefault="00271BD9" w:rsidP="00271BD9">
      <w:pPr>
        <w:pStyle w:val="Heading2"/>
      </w:pPr>
      <w:bookmarkStart w:id="2401" w:name="_Ref14357632"/>
      <w:bookmarkStart w:id="2402" w:name="_Toc185900875"/>
      <w:r w:rsidRPr="00476D2F">
        <w:t>The scope matrix of Central Services and System Administration</w:t>
      </w:r>
      <w:bookmarkEnd w:id="2401"/>
      <w:bookmarkEnd w:id="2402"/>
    </w:p>
    <w:p w14:paraId="0FD5D286" w14:textId="10CF1F11" w:rsidR="00271BD9" w:rsidRPr="00476D2F" w:rsidRDefault="00271BD9" w:rsidP="00271BD9">
      <w:r w:rsidRPr="00476D2F">
        <w:t>The matrix consists of a table in which the status of each process is identified according to the scope of NCTS</w:t>
      </w:r>
      <w:r w:rsidR="00C9067D" w:rsidRPr="00476D2F">
        <w:t>-P5</w:t>
      </w:r>
      <w:r w:rsidR="00606F18" w:rsidRPr="00476D2F">
        <w:t xml:space="preserve"> </w:t>
      </w:r>
      <w:r w:rsidRPr="00476D2F">
        <w:t xml:space="preserve">or </w:t>
      </w:r>
      <w:r w:rsidR="00606F18" w:rsidRPr="00476D2F">
        <w:t>AE</w:t>
      </w:r>
      <w:r w:rsidRPr="00476D2F">
        <w:t>S</w:t>
      </w:r>
      <w:r w:rsidR="00C9067D" w:rsidRPr="00476D2F">
        <w:t>-P1</w:t>
      </w:r>
      <w:r w:rsidRPr="00476D2F">
        <w:t xml:space="preserve">. </w:t>
      </w:r>
    </w:p>
    <w:p w14:paraId="540C8991" w14:textId="507F51E2" w:rsidR="007A5BEA" w:rsidRPr="00476D2F" w:rsidRDefault="00271BD9" w:rsidP="00271BD9">
      <w:r w:rsidRPr="00476D2F">
        <w:t xml:space="preserve">The scope matrix </w:t>
      </w:r>
      <w:r w:rsidR="00791555" w:rsidRPr="00476D2F">
        <w:t>is limited to</w:t>
      </w:r>
      <w:r w:rsidRPr="00476D2F">
        <w:t xml:space="preserve"> </w:t>
      </w:r>
      <w:r w:rsidR="007A5BEA" w:rsidRPr="00476D2F">
        <w:t>the following EBP</w:t>
      </w:r>
      <w:r w:rsidRPr="00476D2F">
        <w:t>s</w:t>
      </w:r>
      <w:r w:rsidR="007A5BEA" w:rsidRPr="00476D2F">
        <w:t>:</w:t>
      </w:r>
    </w:p>
    <w:p w14:paraId="1F88C5DB" w14:textId="5719F43B" w:rsidR="007A5BEA" w:rsidRPr="00476D2F" w:rsidRDefault="007A5BEA"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r w:rsidR="00E14E80">
        <w:t>;</w:t>
      </w:r>
    </w:p>
    <w:p w14:paraId="5D1B2E03" w14:textId="542F93A1" w:rsidR="007A5BEA" w:rsidRPr="00476D2F" w:rsidRDefault="007A5BEA"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r w:rsidR="00E14E80">
        <w:t>;</w:t>
      </w:r>
    </w:p>
    <w:p w14:paraId="76C0FF8E" w14:textId="7DA767C2" w:rsidR="007A5BEA" w:rsidRPr="00476D2F" w:rsidRDefault="007A5BEA"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4501EF" w:rsidRPr="000C1B4B">
        <w:rPr>
          <w:szCs w:val="24"/>
        </w:rPr>
        <w:t>R</w:t>
      </w:r>
      <w:r w:rsidR="004501EF">
        <w:rPr>
          <w:noProof/>
          <w:szCs w:val="24"/>
        </w:rPr>
        <w:t>38</w:t>
      </w:r>
      <w:r w:rsidRPr="00476D2F">
        <w:fldChar w:fldCharType="end"/>
      </w:r>
      <w:r w:rsidRPr="00476D2F">
        <w:t>]</w:t>
      </w:r>
      <w:r w:rsidR="00E14E80">
        <w:t>;</w:t>
      </w:r>
    </w:p>
    <w:p w14:paraId="6518DBF3" w14:textId="0A6C8611" w:rsidR="007A5BEA" w:rsidRPr="00476D2F" w:rsidRDefault="007A5BEA"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r w:rsidR="00E14E80">
        <w:t>;</w:t>
      </w:r>
    </w:p>
    <w:p w14:paraId="05BAF2BD" w14:textId="3089480B" w:rsidR="007A5BEA" w:rsidRPr="00476D2F" w:rsidRDefault="007A5BEA"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r w:rsidR="00E14E80">
        <w:t>;</w:t>
      </w:r>
    </w:p>
    <w:p w14:paraId="6FFF00FE" w14:textId="35178449" w:rsidR="007A5BEA" w:rsidRPr="00476D2F" w:rsidRDefault="007A5BEA"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r w:rsidR="00E14E80">
        <w:t>;</w:t>
      </w:r>
    </w:p>
    <w:p w14:paraId="24D6034A" w14:textId="71F92433" w:rsidR="007A5BEA" w:rsidRPr="00476D2F" w:rsidRDefault="007A5BEA"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4501EF" w:rsidRPr="000C1B4B">
        <w:rPr>
          <w:szCs w:val="24"/>
        </w:rPr>
        <w:t>R</w:t>
      </w:r>
      <w:r w:rsidR="004501EF">
        <w:rPr>
          <w:szCs w:val="24"/>
        </w:rPr>
        <w:t>25</w:t>
      </w:r>
      <w:r w:rsidRPr="00476D2F">
        <w:fldChar w:fldCharType="end"/>
      </w:r>
      <w:r w:rsidRPr="00476D2F">
        <w:t>]</w:t>
      </w:r>
      <w:r w:rsidR="00E14E80">
        <w:t>.</w:t>
      </w:r>
    </w:p>
    <w:p w14:paraId="1193E29F" w14:textId="4640EFE2" w:rsidR="003F753E" w:rsidRPr="00476D2F" w:rsidRDefault="003F753E" w:rsidP="00806814">
      <w:r w:rsidRPr="00476D2F">
        <w:t>In addition, the AES-P1/NCTS-P5 Architecture Overview [</w:t>
      </w:r>
      <w:r w:rsidRPr="00476D2F">
        <w:fldChar w:fldCharType="begin"/>
      </w:r>
      <w:r w:rsidRPr="00476D2F">
        <w:instrText xml:space="preserve"> REF AES_NCTSP5_AO \h </w:instrText>
      </w:r>
      <w:r w:rsidRPr="00476D2F">
        <w:fldChar w:fldCharType="separate"/>
      </w:r>
      <w:r w:rsidR="004501EF" w:rsidRPr="000C1B4B">
        <w:rPr>
          <w:szCs w:val="24"/>
        </w:rPr>
        <w:t>R</w:t>
      </w:r>
      <w:r w:rsidR="004501EF">
        <w:rPr>
          <w:noProof/>
          <w:szCs w:val="24"/>
        </w:rPr>
        <w:t>37</w:t>
      </w:r>
      <w:r w:rsidRPr="00476D2F">
        <w:fldChar w:fldCharType="end"/>
      </w:r>
      <w:r w:rsidRPr="00476D2F">
        <w:t>] defines the interactions of NCA with Central Services (e.g. with CS/RD2, CRS/CDMS, TARIC3) in scope of NCTS-P5 and AES-P1. Therefore, NCA must consider them for implementation.</w:t>
      </w:r>
    </w:p>
    <w:p w14:paraId="436399B3" w14:textId="5BDD439B" w:rsidR="00271BD9" w:rsidRPr="00476D2F" w:rsidRDefault="00271BD9" w:rsidP="00806814">
      <w:r w:rsidRPr="00476D2F">
        <w:rPr>
          <w:iCs/>
        </w:rPr>
        <w:t xml:space="preserve">When determining whether a process or message is mandatory the first deciding factor is that Common Domain IEs are de facto mandatory. </w:t>
      </w:r>
      <w:proofErr w:type="gramStart"/>
      <w:r w:rsidRPr="00476D2F">
        <w:rPr>
          <w:iCs/>
        </w:rPr>
        <w:t>Therefore</w:t>
      </w:r>
      <w:proofErr w:type="gramEnd"/>
      <w:r w:rsidRPr="00476D2F">
        <w:rPr>
          <w:iCs/>
        </w:rPr>
        <w:t xml:space="preserve"> the EBP which produces the relevant IE also becomes mandatory. It was decided, historically, that all processes which are required in order that the mandatory EBP can be provided are themselves also mandatory.</w:t>
      </w:r>
    </w:p>
    <w:p w14:paraId="5F0C32CE" w14:textId="41915FAE" w:rsidR="005B52E5" w:rsidRPr="00476D2F" w:rsidRDefault="005B52E5">
      <w:pPr>
        <w:spacing w:before="0"/>
        <w:jc w:val="left"/>
        <w:rPr>
          <w:iCs/>
        </w:rPr>
      </w:pPr>
      <w:r w:rsidRPr="00476D2F">
        <w:rPr>
          <w:iCs/>
        </w:rPr>
        <w:br w:type="page"/>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271BD9" w:rsidRPr="00110E6A" w14:paraId="26AD6F56"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686E0627" w14:textId="77777777" w:rsidR="00271BD9" w:rsidRPr="00476D2F" w:rsidRDefault="00271BD9"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5FEEFC2E" w14:textId="77777777" w:rsidR="00271BD9" w:rsidRPr="00476D2F" w:rsidRDefault="00271BD9"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6E4D4DC5" w14:textId="77777777" w:rsidR="00271BD9" w:rsidRPr="00476D2F" w:rsidRDefault="00271BD9" w:rsidP="00543C19">
            <w:pPr>
              <w:pStyle w:val="NoteHead"/>
              <w:spacing w:before="40" w:after="40"/>
              <w:rPr>
                <w:smallCaps w:val="0"/>
              </w:rPr>
            </w:pPr>
            <w:r w:rsidRPr="00476D2F">
              <w:rPr>
                <w:smallCaps w:val="0"/>
              </w:rPr>
              <w:t>Possible Values</w:t>
            </w:r>
            <w:r w:rsidRPr="00476D2F">
              <w:rPr>
                <w:rStyle w:val="FootnoteReference"/>
                <w:smallCaps w:val="0"/>
              </w:rPr>
              <w:footnoteReference w:id="67"/>
            </w:r>
          </w:p>
        </w:tc>
      </w:tr>
      <w:tr w:rsidR="00271BD9" w:rsidRPr="00110E6A" w14:paraId="62F912CB" w14:textId="77777777" w:rsidTr="00543C19">
        <w:trPr>
          <w:trHeight w:val="173"/>
          <w:jc w:val="center"/>
        </w:trPr>
        <w:tc>
          <w:tcPr>
            <w:tcW w:w="1854" w:type="dxa"/>
            <w:tcBorders>
              <w:top w:val="nil"/>
              <w:left w:val="single" w:sz="18" w:space="0" w:color="auto"/>
            </w:tcBorders>
          </w:tcPr>
          <w:p w14:paraId="6694F7F4" w14:textId="77777777" w:rsidR="00271BD9" w:rsidRPr="00476D2F" w:rsidRDefault="00271BD9" w:rsidP="00543C19">
            <w:pPr>
              <w:spacing w:before="40" w:after="40"/>
            </w:pPr>
            <w:r w:rsidRPr="00476D2F">
              <w:t>EBP ID</w:t>
            </w:r>
          </w:p>
        </w:tc>
        <w:tc>
          <w:tcPr>
            <w:tcW w:w="6292" w:type="dxa"/>
            <w:tcBorders>
              <w:top w:val="nil"/>
            </w:tcBorders>
          </w:tcPr>
          <w:p w14:paraId="7BF930F1" w14:textId="77777777" w:rsidR="00271BD9" w:rsidRPr="00476D2F" w:rsidRDefault="00271BD9" w:rsidP="00543C19">
            <w:pPr>
              <w:spacing w:before="40" w:after="40"/>
            </w:pPr>
            <w:r w:rsidRPr="00476D2F">
              <w:t>The identifier of the Elementary Business Process.</w:t>
            </w:r>
          </w:p>
        </w:tc>
        <w:tc>
          <w:tcPr>
            <w:tcW w:w="1919" w:type="dxa"/>
            <w:tcBorders>
              <w:top w:val="nil"/>
              <w:right w:val="single" w:sz="18" w:space="0" w:color="auto"/>
            </w:tcBorders>
          </w:tcPr>
          <w:p w14:paraId="21D77D92" w14:textId="77777777" w:rsidR="00271BD9" w:rsidRPr="00476D2F" w:rsidRDefault="00271BD9" w:rsidP="00543C19">
            <w:pPr>
              <w:spacing w:before="40" w:after="40"/>
            </w:pPr>
            <w:r w:rsidRPr="00476D2F">
              <w:t>FTSS Id</w:t>
            </w:r>
          </w:p>
        </w:tc>
      </w:tr>
      <w:tr w:rsidR="00271BD9" w:rsidRPr="00110E6A" w14:paraId="488A5042" w14:textId="77777777" w:rsidTr="00543C19">
        <w:trPr>
          <w:trHeight w:val="173"/>
          <w:jc w:val="center"/>
        </w:trPr>
        <w:tc>
          <w:tcPr>
            <w:tcW w:w="1854" w:type="dxa"/>
            <w:tcBorders>
              <w:left w:val="single" w:sz="18" w:space="0" w:color="auto"/>
              <w:bottom w:val="single" w:sz="12" w:space="0" w:color="auto"/>
            </w:tcBorders>
          </w:tcPr>
          <w:p w14:paraId="0852DDE6" w14:textId="77777777" w:rsidR="00271BD9" w:rsidRPr="00476D2F" w:rsidRDefault="00271BD9" w:rsidP="00543C19">
            <w:pPr>
              <w:spacing w:before="40" w:after="40"/>
            </w:pPr>
            <w:r w:rsidRPr="00476D2F">
              <w:t xml:space="preserve">EBP Name </w:t>
            </w:r>
          </w:p>
        </w:tc>
        <w:tc>
          <w:tcPr>
            <w:tcW w:w="6292" w:type="dxa"/>
            <w:tcBorders>
              <w:bottom w:val="single" w:sz="12" w:space="0" w:color="auto"/>
            </w:tcBorders>
          </w:tcPr>
          <w:p w14:paraId="6E178676" w14:textId="77777777" w:rsidR="00271BD9" w:rsidRPr="00476D2F" w:rsidRDefault="00271BD9"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178E48C4" w14:textId="77777777" w:rsidR="00271BD9" w:rsidRPr="00476D2F" w:rsidRDefault="00271BD9" w:rsidP="00543C19">
            <w:pPr>
              <w:spacing w:before="40" w:after="40"/>
            </w:pPr>
            <w:r w:rsidRPr="00476D2F">
              <w:t>Text</w:t>
            </w:r>
          </w:p>
        </w:tc>
      </w:tr>
      <w:tr w:rsidR="00271BD9" w:rsidRPr="00110E6A" w14:paraId="14B83601"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7D35D1A2" w14:textId="5B100A56" w:rsidR="00271BD9" w:rsidRPr="00476D2F" w:rsidRDefault="00271BD9"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00DC1F7A" w:rsidRPr="00476D2F">
              <w:t>-P5</w:t>
            </w:r>
            <w:r w:rsidRPr="00476D2F">
              <w:rPr>
                <w:b w:val="0"/>
                <w:bCs/>
              </w:rPr>
              <w:t>. It makes a clear statement on which of the processes are computer assisted and which remain manual.</w:t>
            </w:r>
          </w:p>
        </w:tc>
      </w:tr>
      <w:tr w:rsidR="00271BD9" w:rsidRPr="00110E6A" w14:paraId="57E90446"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79FC8B78" w14:textId="54AF493E" w:rsidR="00271BD9" w:rsidRPr="00476D2F" w:rsidRDefault="00271BD9" w:rsidP="00543C19">
            <w:pPr>
              <w:spacing w:before="40" w:after="40"/>
            </w:pPr>
            <w:r w:rsidRPr="00476D2F">
              <w:t>NCTS</w:t>
            </w:r>
            <w:r w:rsidR="005C67FF" w:rsidRPr="00476D2F">
              <w:t>-P5</w:t>
            </w:r>
            <w:r w:rsidRPr="00476D2F">
              <w:t xml:space="preserve"> Status</w:t>
            </w:r>
          </w:p>
        </w:tc>
        <w:tc>
          <w:tcPr>
            <w:tcW w:w="6292" w:type="dxa"/>
            <w:tcBorders>
              <w:top w:val="single" w:sz="12" w:space="0" w:color="auto"/>
              <w:bottom w:val="single" w:sz="4" w:space="0" w:color="auto"/>
            </w:tcBorders>
          </w:tcPr>
          <w:p w14:paraId="687F62E4" w14:textId="0ADE6E8F" w:rsidR="00271BD9" w:rsidRPr="00476D2F" w:rsidRDefault="00271BD9" w:rsidP="00543C19">
            <w:pPr>
              <w:spacing w:before="40" w:after="40"/>
            </w:pPr>
            <w:r w:rsidRPr="00476D2F">
              <w:t>The status of the EBP in NCTS</w:t>
            </w:r>
            <w:r w:rsidR="00DC1F7A" w:rsidRPr="00476D2F">
              <w:t>-P5</w:t>
            </w:r>
            <w:r w:rsidRPr="00476D2F">
              <w:t>.</w:t>
            </w:r>
          </w:p>
          <w:p w14:paraId="7A01BF08" w14:textId="77777777" w:rsidR="00271BD9" w:rsidRPr="00476D2F" w:rsidRDefault="00271BD9" w:rsidP="00543C19">
            <w:pPr>
              <w:spacing w:before="40" w:after="40"/>
            </w:pPr>
            <w:r w:rsidRPr="00476D2F">
              <w:t>“M”, “SR”, “R” and “O” mean that the process to be implemented is included in the scope of NCTS as “Mandatory”, “Strongly Recommended”, “Recommended” or “Optional” respectively.</w:t>
            </w:r>
          </w:p>
          <w:p w14:paraId="300A9FED" w14:textId="3FD41A97" w:rsidR="00271BD9" w:rsidRPr="00476D2F" w:rsidRDefault="00271BD9" w:rsidP="00543C19">
            <w:pPr>
              <w:spacing w:before="40" w:after="40"/>
            </w:pPr>
            <w:r w:rsidRPr="00476D2F">
              <w:t>“X” means that process is “Excluded” from the scope of NCTS</w:t>
            </w:r>
            <w:r w:rsidR="00DC1F7A" w:rsidRPr="00476D2F">
              <w:t>-P5</w:t>
            </w:r>
            <w:r w:rsidRPr="00476D2F">
              <w:t xml:space="preserve"> and therefore any applicable Transit procedures remain valid.</w:t>
            </w:r>
          </w:p>
        </w:tc>
        <w:tc>
          <w:tcPr>
            <w:tcW w:w="1919" w:type="dxa"/>
            <w:tcBorders>
              <w:top w:val="single" w:sz="12" w:space="0" w:color="auto"/>
              <w:bottom w:val="single" w:sz="4" w:space="0" w:color="auto"/>
              <w:right w:val="single" w:sz="18" w:space="0" w:color="auto"/>
            </w:tcBorders>
          </w:tcPr>
          <w:p w14:paraId="22A6110E" w14:textId="77777777" w:rsidR="00271BD9" w:rsidRPr="00476D2F" w:rsidRDefault="00271BD9" w:rsidP="00543C19">
            <w:pPr>
              <w:spacing w:before="40" w:after="40"/>
            </w:pPr>
            <w:r w:rsidRPr="00476D2F">
              <w:t>M, SR, R, O or X</w:t>
            </w:r>
          </w:p>
        </w:tc>
      </w:tr>
      <w:tr w:rsidR="00271BD9" w:rsidRPr="00110E6A" w14:paraId="7852FECE" w14:textId="77777777" w:rsidTr="00543C19">
        <w:trPr>
          <w:trHeight w:val="173"/>
          <w:jc w:val="center"/>
        </w:trPr>
        <w:tc>
          <w:tcPr>
            <w:tcW w:w="1854" w:type="dxa"/>
            <w:tcBorders>
              <w:top w:val="single" w:sz="4" w:space="0" w:color="auto"/>
              <w:left w:val="single" w:sz="18" w:space="0" w:color="auto"/>
              <w:bottom w:val="single" w:sz="12" w:space="0" w:color="auto"/>
            </w:tcBorders>
          </w:tcPr>
          <w:p w14:paraId="2155E87E" w14:textId="0C43C793" w:rsidR="00271BD9" w:rsidRPr="00476D2F" w:rsidRDefault="00271BD9" w:rsidP="00543C19">
            <w:pPr>
              <w:spacing w:before="40" w:after="40"/>
            </w:pPr>
            <w:r w:rsidRPr="00476D2F">
              <w:t>NCTS</w:t>
            </w:r>
            <w:r w:rsidR="005C67FF" w:rsidRPr="00476D2F">
              <w:t xml:space="preserve">-P5 </w:t>
            </w:r>
            <w:r w:rsidRPr="00476D2F">
              <w:t>Man./C.A.</w:t>
            </w:r>
          </w:p>
        </w:tc>
        <w:tc>
          <w:tcPr>
            <w:tcW w:w="6292" w:type="dxa"/>
            <w:tcBorders>
              <w:top w:val="single" w:sz="4" w:space="0" w:color="auto"/>
              <w:bottom w:val="single" w:sz="12" w:space="0" w:color="auto"/>
            </w:tcBorders>
          </w:tcPr>
          <w:p w14:paraId="77C4F54C" w14:textId="56833213" w:rsidR="00271BD9" w:rsidRPr="00476D2F" w:rsidRDefault="00271BD9" w:rsidP="00543C19">
            <w:pPr>
              <w:spacing w:before="40" w:after="40"/>
            </w:pPr>
            <w:r w:rsidRPr="00476D2F">
              <w:t>The degree of automation of the process (Computer Assisted or Manual) for NCTS</w:t>
            </w:r>
            <w:r w:rsidR="00DC1F7A" w:rsidRPr="00476D2F">
              <w:t>-P5</w:t>
            </w:r>
            <w:r w:rsidRPr="00476D2F">
              <w:t>.</w:t>
            </w:r>
          </w:p>
          <w:p w14:paraId="5A036868"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FC94B1A" w14:textId="77777777" w:rsidR="00271BD9" w:rsidRPr="00476D2F" w:rsidRDefault="00271BD9" w:rsidP="00543C19">
            <w:pPr>
              <w:spacing w:before="40" w:after="40"/>
            </w:pPr>
            <w:r w:rsidRPr="00476D2F">
              <w:t>Man. Or C.A.</w:t>
            </w:r>
          </w:p>
        </w:tc>
      </w:tr>
      <w:tr w:rsidR="00271BD9" w:rsidRPr="00110E6A" w14:paraId="3E1DFE8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2306274A" w14:textId="3E40041D" w:rsidR="00271BD9" w:rsidRPr="00476D2F" w:rsidRDefault="00271BD9" w:rsidP="00543C19">
            <w:pPr>
              <w:spacing w:before="40" w:after="40"/>
            </w:pPr>
            <w:r w:rsidRPr="00476D2F">
              <w:rPr>
                <w:bCs/>
              </w:rPr>
              <w:t xml:space="preserve">The </w:t>
            </w:r>
            <w:r w:rsidRPr="00476D2F">
              <w:rPr>
                <w:b/>
                <w:bCs/>
              </w:rPr>
              <w:t>“</w:t>
            </w:r>
            <w:r w:rsidR="00606F18" w:rsidRPr="00476D2F">
              <w:rPr>
                <w:b/>
                <w:bCs/>
              </w:rPr>
              <w:t>AES</w:t>
            </w:r>
            <w:r w:rsidR="005C67FF" w:rsidRPr="00476D2F">
              <w:rPr>
                <w:b/>
                <w:bCs/>
              </w:rPr>
              <w:t>-P1</w:t>
            </w:r>
            <w:r w:rsidRPr="00476D2F">
              <w:rPr>
                <w:b/>
                <w:bCs/>
              </w:rPr>
              <w:t>”</w:t>
            </w:r>
            <w:r w:rsidRPr="00476D2F">
              <w:rPr>
                <w:bCs/>
              </w:rPr>
              <w:t xml:space="preserve"> </w:t>
            </w:r>
            <w:r w:rsidRPr="00476D2F">
              <w:t xml:space="preserve">columns </w:t>
            </w:r>
            <w:r w:rsidRPr="00476D2F">
              <w:rPr>
                <w:bCs/>
              </w:rPr>
              <w:t xml:space="preserve">display information about the processes that are included in the scope of </w:t>
            </w:r>
            <w:r w:rsidR="00606F18" w:rsidRPr="00476D2F">
              <w:rPr>
                <w:b/>
              </w:rPr>
              <w:t>AES</w:t>
            </w:r>
            <w:r w:rsidR="00DC1F7A" w:rsidRPr="00476D2F">
              <w:rPr>
                <w:b/>
              </w:rPr>
              <w:t>-P1</w:t>
            </w:r>
            <w:r w:rsidRPr="00476D2F">
              <w:rPr>
                <w:bCs/>
              </w:rPr>
              <w:t>.</w:t>
            </w:r>
            <w:r w:rsidRPr="00476D2F">
              <w:rPr>
                <w:b/>
                <w:bCs/>
              </w:rPr>
              <w:t xml:space="preserve"> </w:t>
            </w:r>
            <w:r w:rsidRPr="00476D2F">
              <w:rPr>
                <w:bCs/>
              </w:rPr>
              <w:t>It makes a clear statement on which of the processes are computer assisted and which remain manual.</w:t>
            </w:r>
          </w:p>
        </w:tc>
      </w:tr>
      <w:tr w:rsidR="00271BD9" w:rsidRPr="00110E6A" w14:paraId="04CA5114" w14:textId="77777777" w:rsidTr="00543C19">
        <w:trPr>
          <w:trHeight w:val="173"/>
          <w:jc w:val="center"/>
        </w:trPr>
        <w:tc>
          <w:tcPr>
            <w:tcW w:w="1854" w:type="dxa"/>
            <w:tcBorders>
              <w:top w:val="single" w:sz="12" w:space="0" w:color="auto"/>
              <w:left w:val="single" w:sz="18" w:space="0" w:color="auto"/>
              <w:bottom w:val="single" w:sz="8" w:space="0" w:color="auto"/>
            </w:tcBorders>
          </w:tcPr>
          <w:p w14:paraId="1FB94C51" w14:textId="11BD7BED" w:rsidR="00271BD9" w:rsidRPr="00476D2F" w:rsidRDefault="00606F18" w:rsidP="00543C19">
            <w:pPr>
              <w:spacing w:before="40" w:after="40"/>
            </w:pPr>
            <w:r w:rsidRPr="00476D2F">
              <w:t>AES</w:t>
            </w:r>
            <w:r w:rsidR="005C67FF" w:rsidRPr="00476D2F">
              <w:t>-P1</w:t>
            </w:r>
            <w:r w:rsidR="00271BD9" w:rsidRPr="00476D2F">
              <w:t xml:space="preserve"> Status</w:t>
            </w:r>
          </w:p>
        </w:tc>
        <w:tc>
          <w:tcPr>
            <w:tcW w:w="6292" w:type="dxa"/>
            <w:tcBorders>
              <w:top w:val="single" w:sz="12" w:space="0" w:color="auto"/>
              <w:bottom w:val="single" w:sz="8" w:space="0" w:color="auto"/>
            </w:tcBorders>
          </w:tcPr>
          <w:p w14:paraId="22B194C5" w14:textId="79E4AA7F" w:rsidR="00271BD9" w:rsidRPr="00476D2F" w:rsidRDefault="00271BD9" w:rsidP="00543C19">
            <w:pPr>
              <w:spacing w:before="40" w:after="40"/>
            </w:pPr>
            <w:r w:rsidRPr="00476D2F">
              <w:t xml:space="preserve">The status of the EBP in </w:t>
            </w:r>
            <w:r w:rsidR="00606F18" w:rsidRPr="00476D2F">
              <w:t>AES</w:t>
            </w:r>
            <w:r w:rsidR="00DC1F7A" w:rsidRPr="00476D2F">
              <w:t>-P1</w:t>
            </w:r>
            <w:r w:rsidRPr="00476D2F">
              <w:t>.</w:t>
            </w:r>
          </w:p>
          <w:p w14:paraId="11A51F23" w14:textId="3716A712" w:rsidR="00271BD9" w:rsidRPr="00476D2F" w:rsidRDefault="00271BD9" w:rsidP="00543C19">
            <w:pPr>
              <w:spacing w:before="40" w:after="40"/>
            </w:pPr>
            <w:r w:rsidRPr="00476D2F">
              <w:t xml:space="preserve">“M”, “SR”, “R” and “O” mean that the process to be implemented is included in the scope of </w:t>
            </w:r>
            <w:r w:rsidR="00606F18" w:rsidRPr="00476D2F">
              <w:t>AES</w:t>
            </w:r>
            <w:r w:rsidR="00DC1F7A" w:rsidRPr="00476D2F">
              <w:t>-P1</w:t>
            </w:r>
            <w:r w:rsidRPr="00476D2F">
              <w:t xml:space="preserve"> as “Mandatory”, “Strongly Recommended”, “Recommended” or “Optional” respectively.</w:t>
            </w:r>
          </w:p>
          <w:p w14:paraId="06A845D4" w14:textId="300BE54D" w:rsidR="00271BD9" w:rsidRPr="00476D2F" w:rsidRDefault="00271BD9" w:rsidP="00543C19">
            <w:pPr>
              <w:spacing w:before="40" w:after="40"/>
            </w:pPr>
            <w:r w:rsidRPr="00476D2F">
              <w:t xml:space="preserve">“X” means that process is “Excluded” from the scope of </w:t>
            </w:r>
            <w:r w:rsidR="00606F18" w:rsidRPr="00476D2F">
              <w:t>AES</w:t>
            </w:r>
            <w:r w:rsidR="00DC1F7A" w:rsidRPr="00476D2F">
              <w:t>-P1</w:t>
            </w:r>
            <w:r w:rsidRPr="00476D2F">
              <w:t xml:space="preserve"> and therefore any applicable Export procedures remain valid.</w:t>
            </w:r>
          </w:p>
        </w:tc>
        <w:tc>
          <w:tcPr>
            <w:tcW w:w="1919" w:type="dxa"/>
            <w:tcBorders>
              <w:top w:val="single" w:sz="12" w:space="0" w:color="auto"/>
              <w:bottom w:val="single" w:sz="8" w:space="0" w:color="auto"/>
              <w:right w:val="single" w:sz="18" w:space="0" w:color="auto"/>
            </w:tcBorders>
          </w:tcPr>
          <w:p w14:paraId="008B8DC4" w14:textId="77777777" w:rsidR="00271BD9" w:rsidRPr="00476D2F" w:rsidRDefault="00271BD9" w:rsidP="00543C19">
            <w:pPr>
              <w:spacing w:before="40" w:after="40"/>
            </w:pPr>
            <w:r w:rsidRPr="00476D2F">
              <w:t>M, SR, R, O or X</w:t>
            </w:r>
          </w:p>
        </w:tc>
      </w:tr>
      <w:tr w:rsidR="00271BD9" w:rsidRPr="00110E6A" w14:paraId="4BC1F1A2" w14:textId="77777777" w:rsidTr="00543C19">
        <w:trPr>
          <w:trHeight w:val="173"/>
          <w:jc w:val="center"/>
        </w:trPr>
        <w:tc>
          <w:tcPr>
            <w:tcW w:w="1854" w:type="dxa"/>
            <w:tcBorders>
              <w:top w:val="single" w:sz="8" w:space="0" w:color="auto"/>
              <w:left w:val="single" w:sz="18" w:space="0" w:color="auto"/>
              <w:bottom w:val="single" w:sz="12" w:space="0" w:color="auto"/>
            </w:tcBorders>
          </w:tcPr>
          <w:p w14:paraId="60951A92" w14:textId="37023488" w:rsidR="00271BD9" w:rsidRPr="00476D2F" w:rsidRDefault="00606F18" w:rsidP="00543C19">
            <w:pPr>
              <w:spacing w:before="40" w:after="40"/>
            </w:pPr>
            <w:r w:rsidRPr="00476D2F">
              <w:t>AES</w:t>
            </w:r>
            <w:r w:rsidR="005C67FF" w:rsidRPr="00476D2F">
              <w:t>-P1</w:t>
            </w:r>
            <w:r w:rsidR="00271BD9" w:rsidRPr="00476D2F">
              <w:t xml:space="preserve"> Man./C.A.</w:t>
            </w:r>
          </w:p>
        </w:tc>
        <w:tc>
          <w:tcPr>
            <w:tcW w:w="6292" w:type="dxa"/>
            <w:tcBorders>
              <w:top w:val="single" w:sz="8" w:space="0" w:color="auto"/>
              <w:bottom w:val="single" w:sz="12" w:space="0" w:color="auto"/>
            </w:tcBorders>
          </w:tcPr>
          <w:p w14:paraId="5329421D" w14:textId="043ACEFB" w:rsidR="00271BD9" w:rsidRPr="00476D2F" w:rsidRDefault="00271BD9" w:rsidP="00543C19">
            <w:pPr>
              <w:spacing w:before="40" w:after="40"/>
            </w:pPr>
            <w:r w:rsidRPr="00476D2F">
              <w:t xml:space="preserve">The degree of automation of the process (Computer Assisted or Manual) for </w:t>
            </w:r>
            <w:r w:rsidR="00606F18" w:rsidRPr="00476D2F">
              <w:t>AES</w:t>
            </w:r>
            <w:r w:rsidR="00DC1F7A" w:rsidRPr="00476D2F">
              <w:t>-P1</w:t>
            </w:r>
            <w:r w:rsidRPr="00476D2F">
              <w:t>.</w:t>
            </w:r>
          </w:p>
          <w:p w14:paraId="70DA42C6"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0040A9E2" w14:textId="77777777" w:rsidR="00271BD9" w:rsidRPr="00476D2F" w:rsidRDefault="00271BD9" w:rsidP="00543C19">
            <w:pPr>
              <w:spacing w:before="40" w:after="40"/>
            </w:pPr>
            <w:r w:rsidRPr="00476D2F">
              <w:t>Man. Or C.A.</w:t>
            </w:r>
          </w:p>
        </w:tc>
      </w:tr>
      <w:tr w:rsidR="00271BD9" w:rsidRPr="00110E6A" w14:paraId="3EF8A623"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63473CE9" w14:textId="77777777" w:rsidR="00271BD9" w:rsidRPr="00476D2F" w:rsidRDefault="00271BD9"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271BD9" w:rsidRPr="00110E6A" w14:paraId="1F512FA3"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640A7157" w14:textId="77777777" w:rsidR="00271BD9" w:rsidRPr="00476D2F" w:rsidRDefault="00271BD9" w:rsidP="00543C19">
            <w:pPr>
              <w:keepNext/>
              <w:spacing w:before="40" w:after="40"/>
              <w:jc w:val="left"/>
            </w:pPr>
            <w:r w:rsidRPr="00476D2F">
              <w:t xml:space="preserve">CDCA </w:t>
            </w:r>
          </w:p>
          <w:p w14:paraId="7FAB14A2" w14:textId="77777777" w:rsidR="00271BD9" w:rsidRPr="00476D2F" w:rsidRDefault="00271BD9" w:rsidP="00543C19">
            <w:pPr>
              <w:keepNext/>
              <w:spacing w:before="40" w:after="40"/>
            </w:pPr>
            <w:r w:rsidRPr="00476D2F">
              <w:t>Incl. IE</w:t>
            </w:r>
          </w:p>
        </w:tc>
        <w:tc>
          <w:tcPr>
            <w:tcW w:w="6292" w:type="dxa"/>
            <w:tcBorders>
              <w:top w:val="single" w:sz="18" w:space="0" w:color="auto"/>
              <w:bottom w:val="single" w:sz="4" w:space="0" w:color="auto"/>
            </w:tcBorders>
          </w:tcPr>
          <w:p w14:paraId="6143789F" w14:textId="77777777" w:rsidR="00271BD9" w:rsidRPr="00476D2F" w:rsidRDefault="00271BD9" w:rsidP="00543C19">
            <w:pPr>
              <w:pStyle w:val="Table"/>
              <w:keepNext/>
              <w:spacing w:before="40" w:after="40"/>
              <w:rPr>
                <w:sz w:val="24"/>
              </w:rPr>
            </w:pPr>
            <w:r w:rsidRPr="00476D2F">
              <w:rPr>
                <w:sz w:val="24"/>
              </w:rPr>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747749A5" w14:textId="77777777" w:rsidR="00271BD9" w:rsidRPr="00476D2F" w:rsidRDefault="00271BD9" w:rsidP="00543C19">
            <w:pPr>
              <w:keepNext/>
              <w:spacing w:before="40" w:after="40"/>
              <w:jc w:val="left"/>
            </w:pPr>
            <w:proofErr w:type="spellStart"/>
            <w:r w:rsidRPr="00476D2F">
              <w:t>IE+’number</w:t>
            </w:r>
            <w:proofErr w:type="spellEnd"/>
            <w:r w:rsidRPr="00476D2F">
              <w:t>’</w:t>
            </w:r>
          </w:p>
        </w:tc>
      </w:tr>
      <w:tr w:rsidR="00271BD9" w:rsidRPr="009C24AC" w14:paraId="0A31328B" w14:textId="77777777" w:rsidTr="00543C19">
        <w:trPr>
          <w:trHeight w:val="173"/>
          <w:jc w:val="center"/>
        </w:trPr>
        <w:tc>
          <w:tcPr>
            <w:tcW w:w="1854" w:type="dxa"/>
            <w:tcBorders>
              <w:left w:val="single" w:sz="18" w:space="0" w:color="auto"/>
              <w:bottom w:val="single" w:sz="2" w:space="0" w:color="auto"/>
            </w:tcBorders>
          </w:tcPr>
          <w:p w14:paraId="089D3AE3" w14:textId="77777777" w:rsidR="00271BD9" w:rsidRPr="00476D2F" w:rsidRDefault="00271BD9" w:rsidP="00543C19">
            <w:pPr>
              <w:keepNext/>
              <w:spacing w:before="40" w:after="40"/>
              <w:jc w:val="left"/>
            </w:pPr>
            <w:r w:rsidRPr="00476D2F">
              <w:t>CDCA</w:t>
            </w:r>
          </w:p>
          <w:p w14:paraId="12E8D28F" w14:textId="77777777" w:rsidR="00271BD9" w:rsidRPr="00476D2F" w:rsidRDefault="00271BD9" w:rsidP="00543C19">
            <w:pPr>
              <w:pStyle w:val="Table"/>
              <w:keepNext/>
              <w:spacing w:before="40" w:after="40"/>
            </w:pPr>
            <w:r w:rsidRPr="00476D2F">
              <w:t>Application</w:t>
            </w:r>
          </w:p>
        </w:tc>
        <w:tc>
          <w:tcPr>
            <w:tcW w:w="6292" w:type="dxa"/>
            <w:tcBorders>
              <w:bottom w:val="single" w:sz="2" w:space="0" w:color="auto"/>
            </w:tcBorders>
          </w:tcPr>
          <w:p w14:paraId="08E2855B" w14:textId="77777777" w:rsidR="00271BD9" w:rsidRPr="00476D2F" w:rsidRDefault="00271BD9" w:rsidP="00543C19">
            <w:pPr>
              <w:keepNext/>
              <w:spacing w:before="40" w:after="40"/>
            </w:pPr>
            <w:r w:rsidRPr="00476D2F">
              <w:t>It defines the application which will support the EBP:</w:t>
            </w:r>
          </w:p>
          <w:p w14:paraId="0281E2F7" w14:textId="52B68B84" w:rsidR="00271BD9" w:rsidRPr="00476D2F" w:rsidRDefault="00271BD9" w:rsidP="00117A38">
            <w:pPr>
              <w:keepNext/>
              <w:numPr>
                <w:ilvl w:val="0"/>
                <w:numId w:val="92"/>
              </w:numPr>
              <w:tabs>
                <w:tab w:val="left" w:pos="1302"/>
              </w:tabs>
              <w:spacing w:before="40" w:after="40"/>
              <w:jc w:val="left"/>
            </w:pPr>
            <w:r w:rsidRPr="00476D2F">
              <w:rPr>
                <w:b/>
              </w:rPr>
              <w:t>CS/MIS</w:t>
            </w:r>
            <w:r w:rsidR="00755B02" w:rsidRPr="00476D2F">
              <w:rPr>
                <w:b/>
              </w:rPr>
              <w:t>2</w:t>
            </w:r>
            <w:r w:rsidRPr="00476D2F">
              <w:tab/>
              <w:t>: Central Services/Management Information System (alias Statistics)</w:t>
            </w:r>
          </w:p>
          <w:p w14:paraId="4BECD33B" w14:textId="77777777" w:rsidR="00271BD9" w:rsidRPr="00476D2F" w:rsidRDefault="00271BD9"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57704C6F" w14:textId="445D78E3" w:rsidR="00271BD9" w:rsidRPr="00BB51DB" w:rsidRDefault="00271BD9" w:rsidP="00543C19">
            <w:pPr>
              <w:keepNext/>
              <w:spacing w:before="40" w:after="40"/>
              <w:jc w:val="left"/>
              <w:rPr>
                <w:lang w:val="fr-BE"/>
              </w:rPr>
            </w:pPr>
            <w:r w:rsidRPr="00BB51DB">
              <w:rPr>
                <w:lang w:val="fr-BE"/>
              </w:rPr>
              <w:t>CS, CS/RD2, CS/MIS</w:t>
            </w:r>
            <w:r w:rsidR="00755B02" w:rsidRPr="00BB51DB">
              <w:rPr>
                <w:lang w:val="fr-BE"/>
              </w:rPr>
              <w:t>2</w:t>
            </w:r>
            <w:r w:rsidRPr="00BB51DB">
              <w:rPr>
                <w:lang w:val="fr-BE"/>
              </w:rPr>
              <w:t>, “Blank”</w:t>
            </w:r>
          </w:p>
        </w:tc>
      </w:tr>
      <w:tr w:rsidR="00271BD9" w:rsidRPr="00110E6A" w14:paraId="0E3DA2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1C6CA769" w14:textId="77777777" w:rsidR="00271BD9" w:rsidRPr="00476D2F" w:rsidRDefault="00271BD9" w:rsidP="00543C19">
            <w:pPr>
              <w:spacing w:before="40" w:after="40"/>
              <w:jc w:val="left"/>
            </w:pPr>
            <w:r w:rsidRPr="00476D2F">
              <w:t>CDCA</w:t>
            </w:r>
          </w:p>
          <w:p w14:paraId="0F5F215E" w14:textId="77777777" w:rsidR="00271BD9" w:rsidRPr="00476D2F" w:rsidRDefault="00271BD9" w:rsidP="00543C19">
            <w:pPr>
              <w:spacing w:before="40" w:after="40"/>
            </w:pPr>
            <w:proofErr w:type="spellStart"/>
            <w:r w:rsidRPr="00476D2F">
              <w:t>Scr</w:t>
            </w:r>
            <w:proofErr w:type="spellEnd"/>
            <w:r w:rsidRPr="00476D2F">
              <w:t>/</w:t>
            </w:r>
            <w:proofErr w:type="spellStart"/>
            <w:r w:rsidRPr="00476D2F">
              <w:t>Prt</w:t>
            </w:r>
            <w:proofErr w:type="spellEnd"/>
          </w:p>
          <w:p w14:paraId="4F8FCBCB" w14:textId="77777777" w:rsidR="00271BD9" w:rsidRPr="00476D2F" w:rsidRDefault="00271BD9" w:rsidP="00543C19">
            <w:pPr>
              <w:spacing w:before="40" w:after="40"/>
            </w:pPr>
          </w:p>
        </w:tc>
        <w:tc>
          <w:tcPr>
            <w:tcW w:w="6292" w:type="dxa"/>
            <w:tcBorders>
              <w:top w:val="single" w:sz="2" w:space="0" w:color="auto"/>
              <w:bottom w:val="single" w:sz="4" w:space="0" w:color="auto"/>
            </w:tcBorders>
          </w:tcPr>
          <w:p w14:paraId="5A8A10DF" w14:textId="77777777" w:rsidR="00271BD9" w:rsidRPr="00476D2F" w:rsidRDefault="00271BD9"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7DB62AF3" w14:textId="77777777" w:rsidR="00271BD9" w:rsidRPr="00476D2F" w:rsidRDefault="00271BD9" w:rsidP="00117A38">
            <w:pPr>
              <w:numPr>
                <w:ilvl w:val="0"/>
                <w:numId w:val="93"/>
              </w:numPr>
              <w:spacing w:before="40" w:after="40"/>
            </w:pPr>
            <w:r w:rsidRPr="00476D2F">
              <w:t>“S” means that a screen is foreseen for entering or receiving information via the man-machine interface.</w:t>
            </w:r>
          </w:p>
          <w:p w14:paraId="509ABAB7" w14:textId="77777777" w:rsidR="00271BD9" w:rsidRPr="00476D2F" w:rsidRDefault="00271BD9" w:rsidP="00117A38">
            <w:pPr>
              <w:numPr>
                <w:ilvl w:val="0"/>
                <w:numId w:val="93"/>
              </w:numPr>
              <w:spacing w:before="40" w:after="40"/>
            </w:pPr>
            <w:r w:rsidRPr="00476D2F">
              <w:t>“P” means that information is printed.</w:t>
            </w:r>
          </w:p>
          <w:p w14:paraId="5AF9E3DB" w14:textId="77777777" w:rsidR="00271BD9" w:rsidRPr="00476D2F" w:rsidRDefault="00271BD9"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3FA73F8C" w14:textId="77777777" w:rsidR="00271BD9" w:rsidRPr="00476D2F" w:rsidRDefault="00271BD9" w:rsidP="00543C19">
            <w:pPr>
              <w:spacing w:before="40" w:after="40"/>
              <w:jc w:val="left"/>
            </w:pPr>
            <w:r w:rsidRPr="00476D2F">
              <w:t>S, P “Blank”</w:t>
            </w:r>
          </w:p>
        </w:tc>
      </w:tr>
      <w:tr w:rsidR="00271BD9" w:rsidRPr="00110E6A" w14:paraId="41618D10"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6D8CC46D" w14:textId="77777777" w:rsidR="00271BD9" w:rsidRPr="00476D2F" w:rsidRDefault="00271BD9" w:rsidP="00543C19">
            <w:pPr>
              <w:spacing w:before="40" w:after="40"/>
              <w:jc w:val="left"/>
            </w:pPr>
            <w:r w:rsidRPr="00476D2F">
              <w:t>CDCA</w:t>
            </w:r>
          </w:p>
          <w:p w14:paraId="4C587678" w14:textId="77777777" w:rsidR="00271BD9" w:rsidRPr="00476D2F" w:rsidRDefault="00271BD9" w:rsidP="00543C19">
            <w:pPr>
              <w:spacing w:before="40" w:after="40"/>
            </w:pPr>
            <w:r w:rsidRPr="00476D2F">
              <w:t>Excl. IE</w:t>
            </w:r>
          </w:p>
        </w:tc>
        <w:tc>
          <w:tcPr>
            <w:tcW w:w="6292" w:type="dxa"/>
            <w:tcBorders>
              <w:top w:val="single" w:sz="4" w:space="0" w:color="auto"/>
              <w:bottom w:val="single" w:sz="12" w:space="0" w:color="auto"/>
            </w:tcBorders>
          </w:tcPr>
          <w:p w14:paraId="78C5B095" w14:textId="77777777" w:rsidR="00271BD9" w:rsidRPr="00476D2F" w:rsidRDefault="00271BD9" w:rsidP="00543C19">
            <w:pPr>
              <w:spacing w:before="40" w:after="40"/>
            </w:pPr>
            <w:r w:rsidRPr="00476D2F">
              <w:t>This column shows the IEs that are excluded from CDCA.</w:t>
            </w:r>
          </w:p>
          <w:p w14:paraId="53143FE9" w14:textId="77777777" w:rsidR="00271BD9" w:rsidRPr="00476D2F" w:rsidRDefault="00271BD9"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4AE4AA2E" w14:textId="77777777" w:rsidR="00271BD9" w:rsidRPr="00476D2F" w:rsidRDefault="00271BD9" w:rsidP="00543C19">
            <w:pPr>
              <w:spacing w:before="40" w:after="40"/>
              <w:jc w:val="left"/>
            </w:pPr>
            <w:proofErr w:type="spellStart"/>
            <w:r w:rsidRPr="00476D2F">
              <w:t>IE+’number</w:t>
            </w:r>
            <w:proofErr w:type="spellEnd"/>
            <w:r w:rsidRPr="00476D2F">
              <w:t>’</w:t>
            </w:r>
          </w:p>
        </w:tc>
      </w:tr>
    </w:tbl>
    <w:p w14:paraId="566D7D4C" w14:textId="245B89C2" w:rsidR="00271BD9" w:rsidRPr="00476D2F" w:rsidRDefault="00271BD9" w:rsidP="008F703C">
      <w:pPr>
        <w:pStyle w:val="Caption"/>
      </w:pPr>
      <w:bookmarkStart w:id="2403" w:name="_Toc185901018"/>
      <w:r w:rsidRPr="00476D2F">
        <w:t xml:space="preserve">Table </w:t>
      </w:r>
      <w:r w:rsidR="002C7E76">
        <w:fldChar w:fldCharType="begin"/>
      </w:r>
      <w:r w:rsidR="002C7E76">
        <w:instrText xml:space="preserve"> SEQ Table \* ARABIC </w:instrText>
      </w:r>
      <w:r w:rsidR="002C7E76">
        <w:fldChar w:fldCharType="separate"/>
      </w:r>
      <w:r w:rsidR="004501EF">
        <w:rPr>
          <w:noProof/>
        </w:rPr>
        <w:t>92</w:t>
      </w:r>
      <w:r w:rsidR="002C7E76">
        <w:fldChar w:fldCharType="end"/>
      </w:r>
      <w:r w:rsidRPr="00476D2F">
        <w:t>: Scope of EBPs matrix definitions</w:t>
      </w:r>
      <w:bookmarkEnd w:id="2403"/>
    </w:p>
    <w:p w14:paraId="416CA852" w14:textId="77777777" w:rsidR="00271BD9" w:rsidRPr="00476D2F" w:rsidRDefault="00271BD9" w:rsidP="00271BD9">
      <w:pPr>
        <w:sectPr w:rsidR="00271BD9" w:rsidRPr="00476D2F" w:rsidSect="00F15ACC">
          <w:headerReference w:type="even" r:id="rId159"/>
          <w:headerReference w:type="default" r:id="rId160"/>
          <w:footerReference w:type="default" r:id="rId161"/>
          <w:headerReference w:type="first" r:id="rId162"/>
          <w:pgSz w:w="11907" w:h="16840" w:code="9"/>
          <w:pgMar w:top="1418" w:right="1418" w:bottom="1418" w:left="1418" w:header="720" w:footer="720" w:gutter="0"/>
          <w:cols w:space="720"/>
        </w:sectPr>
      </w:pPr>
    </w:p>
    <w:p w14:paraId="00823838" w14:textId="04BD44A3" w:rsidR="00271BD9" w:rsidRPr="00476D2F" w:rsidRDefault="00271BD9" w:rsidP="00DC76F8">
      <w:pPr>
        <w:pStyle w:val="Heading3"/>
        <w:spacing w:before="0"/>
      </w:pPr>
      <w:bookmarkStart w:id="2404" w:name="_Toc185900876"/>
      <w:r w:rsidRPr="00476D2F">
        <w:t>Scope of EBPs</w:t>
      </w:r>
      <w:r w:rsidR="00791555" w:rsidRPr="00476D2F">
        <w:rPr>
          <w:rStyle w:val="FootnoteReference"/>
        </w:rPr>
        <w:footnoteReference w:id="68"/>
      </w:r>
      <w:r w:rsidRPr="00476D2F">
        <w:t xml:space="preserve"> for Central Services and System Administration</w:t>
      </w:r>
      <w:bookmarkEnd w:id="2404"/>
    </w:p>
    <w:tbl>
      <w:tblPr>
        <w:tblW w:w="5008" w:type="pct"/>
        <w:jc w:val="center"/>
        <w:tblLook w:val="0000" w:firstRow="0" w:lastRow="0" w:firstColumn="0" w:lastColumn="0" w:noHBand="0" w:noVBand="0"/>
      </w:tblPr>
      <w:tblGrid>
        <w:gridCol w:w="1316"/>
        <w:gridCol w:w="5660"/>
        <w:gridCol w:w="803"/>
        <w:gridCol w:w="1145"/>
        <w:gridCol w:w="803"/>
        <w:gridCol w:w="718"/>
        <w:gridCol w:w="905"/>
        <w:gridCol w:w="1048"/>
        <w:gridCol w:w="901"/>
        <w:gridCol w:w="697"/>
      </w:tblGrid>
      <w:tr w:rsidR="00974468" w:rsidRPr="00110E6A" w14:paraId="23A8E6BC" w14:textId="77777777" w:rsidTr="004816D6">
        <w:trPr>
          <w:cantSplit/>
          <w:trHeight w:val="251"/>
          <w:tblHeader/>
          <w:jc w:val="center"/>
        </w:trPr>
        <w:tc>
          <w:tcPr>
            <w:tcW w:w="480" w:type="pct"/>
            <w:vMerge w:val="restart"/>
            <w:tcBorders>
              <w:top w:val="single" w:sz="12" w:space="0" w:color="000000"/>
              <w:left w:val="single" w:sz="12" w:space="0" w:color="auto"/>
              <w:right w:val="single" w:sz="12" w:space="0" w:color="000000"/>
            </w:tcBorders>
            <w:shd w:val="clear" w:color="auto" w:fill="DAEEF3"/>
            <w:vAlign w:val="center"/>
          </w:tcPr>
          <w:p w14:paraId="1EB37B70"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ID</w:t>
            </w:r>
          </w:p>
        </w:tc>
        <w:tc>
          <w:tcPr>
            <w:tcW w:w="2032" w:type="pct"/>
            <w:vMerge w:val="restart"/>
            <w:tcBorders>
              <w:top w:val="single" w:sz="12" w:space="0" w:color="000000"/>
              <w:left w:val="single" w:sz="12" w:space="0" w:color="000000"/>
              <w:right w:val="single" w:sz="12" w:space="0" w:color="auto"/>
            </w:tcBorders>
            <w:shd w:val="clear" w:color="auto" w:fill="DAEEF3"/>
            <w:vAlign w:val="center"/>
          </w:tcPr>
          <w:p w14:paraId="669328EA"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Name</w:t>
            </w:r>
          </w:p>
        </w:tc>
        <w:tc>
          <w:tcPr>
            <w:tcW w:w="691" w:type="pct"/>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6958B50" w14:textId="378D96A7" w:rsidR="00606F18" w:rsidRPr="00476D2F" w:rsidRDefault="00606F18"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-P5</w:t>
            </w:r>
          </w:p>
        </w:tc>
        <w:tc>
          <w:tcPr>
            <w:tcW w:w="546" w:type="pct"/>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220E463E" w14:textId="5C286CF4" w:rsidR="00606F18" w:rsidRPr="00476D2F" w:rsidRDefault="00B31E5D" w:rsidP="00543C19">
            <w:pPr>
              <w:spacing w:before="20" w:after="20"/>
              <w:jc w:val="center"/>
              <w:rPr>
                <w:b/>
                <w:bCs/>
                <w:color w:val="000000"/>
                <w:sz w:val="22"/>
                <w:szCs w:val="24"/>
              </w:rPr>
            </w:pPr>
            <w:r w:rsidRPr="00476D2F">
              <w:rPr>
                <w:b/>
                <w:bCs/>
                <w:color w:val="000000"/>
                <w:sz w:val="22"/>
                <w:szCs w:val="24"/>
              </w:rPr>
              <w:t>AES-P1</w:t>
            </w:r>
          </w:p>
        </w:tc>
        <w:tc>
          <w:tcPr>
            <w:tcW w:w="1251" w:type="pct"/>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3B5E1719"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CDCA</w:t>
            </w:r>
          </w:p>
        </w:tc>
      </w:tr>
      <w:tr w:rsidR="00974468" w:rsidRPr="00110E6A" w14:paraId="4716B359" w14:textId="77777777" w:rsidTr="004816D6">
        <w:trPr>
          <w:cantSplit/>
          <w:trHeight w:val="354"/>
          <w:tblHeader/>
          <w:jc w:val="center"/>
        </w:trPr>
        <w:tc>
          <w:tcPr>
            <w:tcW w:w="480" w:type="pct"/>
            <w:vMerge/>
            <w:tcBorders>
              <w:left w:val="single" w:sz="12" w:space="0" w:color="auto"/>
              <w:bottom w:val="single" w:sz="12" w:space="0" w:color="auto"/>
              <w:right w:val="single" w:sz="12" w:space="0" w:color="000000"/>
            </w:tcBorders>
            <w:shd w:val="clear" w:color="auto" w:fill="DAEEF3"/>
            <w:vAlign w:val="center"/>
          </w:tcPr>
          <w:p w14:paraId="21A88D2B" w14:textId="77777777" w:rsidR="00606F18" w:rsidRPr="00476D2F" w:rsidRDefault="00606F18" w:rsidP="00543C19">
            <w:pPr>
              <w:spacing w:before="20" w:after="20"/>
              <w:jc w:val="left"/>
              <w:rPr>
                <w:b/>
                <w:bCs/>
                <w:color w:val="000000"/>
                <w:sz w:val="22"/>
                <w:szCs w:val="24"/>
                <w:lang w:eastAsia="el-GR"/>
              </w:rPr>
            </w:pPr>
          </w:p>
        </w:tc>
        <w:tc>
          <w:tcPr>
            <w:tcW w:w="2032" w:type="pct"/>
            <w:vMerge/>
            <w:tcBorders>
              <w:left w:val="single" w:sz="12" w:space="0" w:color="000000"/>
              <w:bottom w:val="single" w:sz="12" w:space="0" w:color="auto"/>
              <w:right w:val="single" w:sz="12" w:space="0" w:color="auto"/>
            </w:tcBorders>
            <w:shd w:val="clear" w:color="auto" w:fill="DAEEF3"/>
            <w:vAlign w:val="center"/>
          </w:tcPr>
          <w:p w14:paraId="5A3C806A" w14:textId="77777777" w:rsidR="00606F18" w:rsidRPr="00476D2F" w:rsidRDefault="00606F18" w:rsidP="00543C19">
            <w:pPr>
              <w:spacing w:before="20" w:after="20"/>
              <w:jc w:val="left"/>
              <w:rPr>
                <w:b/>
                <w:bCs/>
                <w:color w:val="000000"/>
                <w:sz w:val="22"/>
                <w:szCs w:val="24"/>
                <w:lang w:eastAsia="el-GR"/>
              </w:rPr>
            </w:pPr>
          </w:p>
        </w:tc>
        <w:tc>
          <w:tcPr>
            <w:tcW w:w="284" w:type="pct"/>
            <w:tcBorders>
              <w:top w:val="single" w:sz="12" w:space="0" w:color="auto"/>
              <w:left w:val="single" w:sz="12" w:space="0" w:color="auto"/>
              <w:bottom w:val="single" w:sz="12" w:space="0" w:color="auto"/>
              <w:right w:val="single" w:sz="4" w:space="0" w:color="auto"/>
            </w:tcBorders>
            <w:shd w:val="clear" w:color="auto" w:fill="C4BC96"/>
            <w:vAlign w:val="center"/>
          </w:tcPr>
          <w:p w14:paraId="5E173B85"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407" w:type="pct"/>
            <w:tcBorders>
              <w:top w:val="single" w:sz="12" w:space="0" w:color="auto"/>
              <w:left w:val="single" w:sz="4" w:space="0" w:color="auto"/>
              <w:bottom w:val="single" w:sz="12" w:space="0" w:color="auto"/>
              <w:right w:val="single" w:sz="12" w:space="0" w:color="auto"/>
            </w:tcBorders>
            <w:shd w:val="clear" w:color="auto" w:fill="C4BC96"/>
            <w:vAlign w:val="center"/>
          </w:tcPr>
          <w:p w14:paraId="3C53556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Man/C.A.</w:t>
            </w:r>
          </w:p>
        </w:tc>
        <w:tc>
          <w:tcPr>
            <w:tcW w:w="284" w:type="pct"/>
            <w:tcBorders>
              <w:top w:val="single" w:sz="12" w:space="0" w:color="auto"/>
              <w:left w:val="single" w:sz="12" w:space="0" w:color="auto"/>
              <w:bottom w:val="single" w:sz="12" w:space="0" w:color="auto"/>
              <w:right w:val="single" w:sz="4" w:space="0" w:color="auto"/>
            </w:tcBorders>
            <w:shd w:val="clear" w:color="auto" w:fill="76923C"/>
            <w:vAlign w:val="center"/>
          </w:tcPr>
          <w:p w14:paraId="640116F4"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262" w:type="pct"/>
            <w:tcBorders>
              <w:top w:val="single" w:sz="12" w:space="0" w:color="auto"/>
              <w:left w:val="single" w:sz="4" w:space="0" w:color="auto"/>
              <w:bottom w:val="single" w:sz="12" w:space="0" w:color="auto"/>
              <w:right w:val="single" w:sz="12" w:space="0" w:color="auto"/>
            </w:tcBorders>
            <w:shd w:val="clear" w:color="auto" w:fill="76923C"/>
            <w:vAlign w:val="center"/>
          </w:tcPr>
          <w:p w14:paraId="18DA7F1C" w14:textId="77777777" w:rsidR="00606F18" w:rsidRPr="00476D2F" w:rsidRDefault="00606F18" w:rsidP="00543C19">
            <w:pPr>
              <w:spacing w:before="20" w:after="20"/>
              <w:jc w:val="center"/>
              <w:rPr>
                <w:b/>
                <w:bCs/>
                <w:color w:val="000000"/>
                <w:sz w:val="22"/>
                <w:szCs w:val="24"/>
              </w:rPr>
            </w:pPr>
            <w:r w:rsidRPr="00476D2F">
              <w:rPr>
                <w:b/>
                <w:bCs/>
                <w:color w:val="000000"/>
                <w:sz w:val="22"/>
                <w:szCs w:val="24"/>
              </w:rPr>
              <w:t>Man/ C.A.</w:t>
            </w:r>
          </w:p>
        </w:tc>
        <w:tc>
          <w:tcPr>
            <w:tcW w:w="338" w:type="pct"/>
            <w:tcBorders>
              <w:top w:val="single" w:sz="12" w:space="0" w:color="000000"/>
              <w:left w:val="single" w:sz="12" w:space="0" w:color="auto"/>
              <w:bottom w:val="single" w:sz="12" w:space="0" w:color="auto"/>
              <w:right w:val="single" w:sz="4" w:space="0" w:color="auto"/>
            </w:tcBorders>
            <w:shd w:val="clear" w:color="auto" w:fill="E5DFEC"/>
            <w:vAlign w:val="center"/>
          </w:tcPr>
          <w:p w14:paraId="3978FB3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Incl. IE</w:t>
            </w:r>
          </w:p>
        </w:tc>
        <w:tc>
          <w:tcPr>
            <w:tcW w:w="333" w:type="pct"/>
            <w:tcBorders>
              <w:top w:val="single" w:sz="12" w:space="0" w:color="000000"/>
              <w:left w:val="nil"/>
              <w:bottom w:val="single" w:sz="12" w:space="0" w:color="auto"/>
              <w:right w:val="single" w:sz="4" w:space="0" w:color="auto"/>
            </w:tcBorders>
            <w:shd w:val="clear" w:color="auto" w:fill="E5DFEC"/>
            <w:vAlign w:val="center"/>
          </w:tcPr>
          <w:p w14:paraId="714B298D" w14:textId="77777777" w:rsidR="00606F18" w:rsidRPr="00476D2F" w:rsidRDefault="00606F18" w:rsidP="00543C19">
            <w:pPr>
              <w:spacing w:before="20" w:after="20"/>
              <w:jc w:val="center"/>
              <w:rPr>
                <w:b/>
                <w:bCs/>
                <w:color w:val="000000"/>
                <w:sz w:val="22"/>
                <w:szCs w:val="24"/>
                <w:lang w:eastAsia="el-GR"/>
              </w:rPr>
            </w:pPr>
            <w:proofErr w:type="spellStart"/>
            <w:r w:rsidRPr="00476D2F">
              <w:rPr>
                <w:b/>
                <w:bCs/>
                <w:color w:val="000000"/>
                <w:sz w:val="22"/>
                <w:szCs w:val="24"/>
              </w:rPr>
              <w:t>Applic</w:t>
            </w:r>
            <w:proofErr w:type="spellEnd"/>
          </w:p>
        </w:tc>
        <w:tc>
          <w:tcPr>
            <w:tcW w:w="321" w:type="pct"/>
            <w:tcBorders>
              <w:top w:val="single" w:sz="12" w:space="0" w:color="000000"/>
              <w:left w:val="nil"/>
              <w:bottom w:val="single" w:sz="12" w:space="0" w:color="auto"/>
              <w:right w:val="single" w:sz="4" w:space="0" w:color="auto"/>
            </w:tcBorders>
            <w:shd w:val="clear" w:color="auto" w:fill="E5DFEC"/>
            <w:vAlign w:val="center"/>
          </w:tcPr>
          <w:p w14:paraId="6B85F09E" w14:textId="77777777" w:rsidR="00606F18" w:rsidRPr="00476D2F" w:rsidRDefault="00606F18" w:rsidP="00543C19">
            <w:pPr>
              <w:spacing w:before="20" w:after="20"/>
              <w:jc w:val="center"/>
              <w:rPr>
                <w:b/>
                <w:bCs/>
                <w:color w:val="000000"/>
                <w:sz w:val="22"/>
                <w:szCs w:val="24"/>
                <w:lang w:eastAsia="el-GR"/>
              </w:rPr>
            </w:pPr>
            <w:proofErr w:type="spellStart"/>
            <w:r w:rsidRPr="00476D2F">
              <w:rPr>
                <w:b/>
                <w:bCs/>
                <w:color w:val="000000"/>
                <w:sz w:val="22"/>
                <w:szCs w:val="24"/>
              </w:rPr>
              <w:t>Scr</w:t>
            </w:r>
            <w:proofErr w:type="spellEnd"/>
            <w:r w:rsidRPr="00476D2F">
              <w:rPr>
                <w:b/>
                <w:bCs/>
                <w:color w:val="000000"/>
                <w:sz w:val="22"/>
                <w:szCs w:val="24"/>
              </w:rPr>
              <w:t>/</w:t>
            </w:r>
            <w:proofErr w:type="spellStart"/>
            <w:r w:rsidRPr="00476D2F">
              <w:rPr>
                <w:b/>
                <w:bCs/>
                <w:color w:val="000000"/>
                <w:sz w:val="22"/>
                <w:szCs w:val="24"/>
              </w:rPr>
              <w:t>Prt</w:t>
            </w:r>
            <w:proofErr w:type="spellEnd"/>
          </w:p>
        </w:tc>
        <w:tc>
          <w:tcPr>
            <w:tcW w:w="259" w:type="pct"/>
            <w:tcBorders>
              <w:top w:val="single" w:sz="12" w:space="0" w:color="000000"/>
              <w:left w:val="nil"/>
              <w:bottom w:val="single" w:sz="12" w:space="0" w:color="auto"/>
              <w:right w:val="single" w:sz="12" w:space="0" w:color="auto"/>
            </w:tcBorders>
            <w:shd w:val="clear" w:color="auto" w:fill="E5DFEC"/>
            <w:vAlign w:val="center"/>
          </w:tcPr>
          <w:p w14:paraId="0C6CDAE8"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Excl. IE</w:t>
            </w:r>
          </w:p>
        </w:tc>
      </w:tr>
      <w:tr w:rsidR="00974468" w:rsidRPr="00110E6A" w14:paraId="4201C3B2" w14:textId="77777777" w:rsidTr="004816D6">
        <w:trPr>
          <w:cantSplit/>
          <w:trHeight w:val="320"/>
          <w:jc w:val="center"/>
        </w:trPr>
        <w:tc>
          <w:tcPr>
            <w:tcW w:w="480" w:type="pct"/>
            <w:tcBorders>
              <w:top w:val="nil"/>
              <w:left w:val="single" w:sz="12" w:space="0" w:color="auto"/>
              <w:bottom w:val="single" w:sz="8" w:space="0" w:color="auto"/>
              <w:right w:val="single" w:sz="8" w:space="0" w:color="auto"/>
            </w:tcBorders>
          </w:tcPr>
          <w:p w14:paraId="794AFB0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CS5A0100</w:t>
            </w:r>
          </w:p>
        </w:tc>
        <w:tc>
          <w:tcPr>
            <w:tcW w:w="2032" w:type="pct"/>
            <w:tcBorders>
              <w:top w:val="nil"/>
              <w:left w:val="nil"/>
              <w:bottom w:val="single" w:sz="8" w:space="0" w:color="auto"/>
              <w:right w:val="single" w:sz="12" w:space="0" w:color="auto"/>
            </w:tcBorders>
          </w:tcPr>
          <w:p w14:paraId="4C8D7F1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284" w:type="pct"/>
            <w:tcBorders>
              <w:top w:val="single" w:sz="8" w:space="0" w:color="auto"/>
              <w:left w:val="single" w:sz="12" w:space="0" w:color="auto"/>
              <w:bottom w:val="single" w:sz="8" w:space="0" w:color="auto"/>
              <w:right w:val="single" w:sz="4" w:space="0" w:color="auto"/>
            </w:tcBorders>
          </w:tcPr>
          <w:p w14:paraId="6B520BF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5A1144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F94188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F7E9F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8F055DC"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71AC558"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9119470"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7873DD" w14:textId="77777777" w:rsidR="00606F18" w:rsidRPr="00476D2F" w:rsidRDefault="00606F18" w:rsidP="00543C19">
            <w:pPr>
              <w:spacing w:before="20" w:after="20"/>
              <w:jc w:val="center"/>
              <w:rPr>
                <w:b/>
                <w:bCs/>
                <w:color w:val="000000"/>
                <w:sz w:val="22"/>
                <w:szCs w:val="24"/>
                <w:lang w:eastAsia="el-GR"/>
              </w:rPr>
            </w:pPr>
          </w:p>
        </w:tc>
      </w:tr>
      <w:tr w:rsidR="00974468" w:rsidRPr="00110E6A" w14:paraId="5ADB7672" w14:textId="77777777" w:rsidTr="004816D6">
        <w:trPr>
          <w:cantSplit/>
          <w:trHeight w:val="328"/>
          <w:jc w:val="center"/>
        </w:trPr>
        <w:tc>
          <w:tcPr>
            <w:tcW w:w="480" w:type="pct"/>
            <w:tcBorders>
              <w:top w:val="nil"/>
              <w:left w:val="single" w:sz="12" w:space="0" w:color="auto"/>
              <w:bottom w:val="single" w:sz="8" w:space="0" w:color="auto"/>
              <w:right w:val="single" w:sz="8" w:space="0" w:color="auto"/>
            </w:tcBorders>
          </w:tcPr>
          <w:p w14:paraId="58BD58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CS5A0200</w:t>
            </w:r>
          </w:p>
        </w:tc>
        <w:tc>
          <w:tcPr>
            <w:tcW w:w="2032" w:type="pct"/>
            <w:tcBorders>
              <w:top w:val="nil"/>
              <w:left w:val="nil"/>
              <w:bottom w:val="single" w:sz="8" w:space="0" w:color="auto"/>
              <w:right w:val="single" w:sz="12" w:space="0" w:color="auto"/>
            </w:tcBorders>
          </w:tcPr>
          <w:p w14:paraId="72F57854"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284" w:type="pct"/>
            <w:tcBorders>
              <w:top w:val="single" w:sz="8" w:space="0" w:color="auto"/>
              <w:left w:val="single" w:sz="12" w:space="0" w:color="auto"/>
              <w:bottom w:val="single" w:sz="8" w:space="0" w:color="auto"/>
              <w:right w:val="single" w:sz="4" w:space="0" w:color="auto"/>
            </w:tcBorders>
          </w:tcPr>
          <w:p w14:paraId="4E1613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FFA89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97636C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720E5B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99A33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17047E" w14:textId="40E92A27"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F142054"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290616" w14:textId="77777777" w:rsidR="00606F18" w:rsidRPr="00476D2F" w:rsidRDefault="00606F18" w:rsidP="00543C19">
            <w:pPr>
              <w:spacing w:before="20" w:after="20"/>
              <w:jc w:val="center"/>
              <w:rPr>
                <w:b/>
                <w:bCs/>
                <w:color w:val="000000"/>
                <w:sz w:val="22"/>
                <w:szCs w:val="24"/>
                <w:lang w:eastAsia="el-GR"/>
              </w:rPr>
            </w:pPr>
          </w:p>
        </w:tc>
      </w:tr>
      <w:tr w:rsidR="00974468" w:rsidRPr="00110E6A" w14:paraId="22CB70BE" w14:textId="77777777" w:rsidTr="004816D6">
        <w:trPr>
          <w:cantSplit/>
          <w:trHeight w:val="331"/>
          <w:jc w:val="center"/>
        </w:trPr>
        <w:tc>
          <w:tcPr>
            <w:tcW w:w="480" w:type="pct"/>
            <w:tcBorders>
              <w:top w:val="nil"/>
              <w:left w:val="single" w:sz="12" w:space="0" w:color="auto"/>
              <w:bottom w:val="single" w:sz="8" w:space="0" w:color="auto"/>
              <w:right w:val="single" w:sz="8" w:space="0" w:color="auto"/>
            </w:tcBorders>
          </w:tcPr>
          <w:p w14:paraId="305BE84E"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CS5A0300</w:t>
            </w:r>
          </w:p>
        </w:tc>
        <w:tc>
          <w:tcPr>
            <w:tcW w:w="2032" w:type="pct"/>
            <w:tcBorders>
              <w:top w:val="nil"/>
              <w:left w:val="nil"/>
              <w:bottom w:val="single" w:sz="8" w:space="0" w:color="auto"/>
              <w:right w:val="single" w:sz="12" w:space="0" w:color="auto"/>
            </w:tcBorders>
          </w:tcPr>
          <w:p w14:paraId="50EBB999"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284" w:type="pct"/>
            <w:tcBorders>
              <w:top w:val="single" w:sz="8" w:space="0" w:color="auto"/>
              <w:left w:val="single" w:sz="12" w:space="0" w:color="auto"/>
              <w:bottom w:val="single" w:sz="8" w:space="0" w:color="auto"/>
              <w:right w:val="single" w:sz="4" w:space="0" w:color="auto"/>
            </w:tcBorders>
          </w:tcPr>
          <w:p w14:paraId="7E3C046F"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5F831F1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44BBC0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879EF4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92F96B0"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B4BFF1" w14:textId="3D038214"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6E3470DE"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CDAD933" w14:textId="77777777" w:rsidR="00606F18" w:rsidRPr="00476D2F" w:rsidRDefault="00606F18" w:rsidP="00543C19">
            <w:pPr>
              <w:spacing w:before="20" w:after="20"/>
              <w:jc w:val="center"/>
              <w:rPr>
                <w:b/>
                <w:bCs/>
                <w:color w:val="000000"/>
                <w:sz w:val="22"/>
                <w:szCs w:val="24"/>
                <w:lang w:eastAsia="el-GR"/>
              </w:rPr>
            </w:pPr>
          </w:p>
        </w:tc>
      </w:tr>
      <w:tr w:rsidR="00974468" w:rsidRPr="00110E6A" w14:paraId="41DC7A32" w14:textId="77777777" w:rsidTr="004816D6">
        <w:trPr>
          <w:cantSplit/>
          <w:trHeight w:val="304"/>
          <w:jc w:val="center"/>
        </w:trPr>
        <w:tc>
          <w:tcPr>
            <w:tcW w:w="480" w:type="pct"/>
            <w:tcBorders>
              <w:top w:val="nil"/>
              <w:left w:val="single" w:sz="12" w:space="0" w:color="auto"/>
              <w:bottom w:val="single" w:sz="8" w:space="0" w:color="auto"/>
              <w:right w:val="single" w:sz="8" w:space="0" w:color="auto"/>
            </w:tcBorders>
          </w:tcPr>
          <w:p w14:paraId="71B0DC3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CS5A0400</w:t>
            </w:r>
          </w:p>
        </w:tc>
        <w:tc>
          <w:tcPr>
            <w:tcW w:w="2032" w:type="pct"/>
            <w:tcBorders>
              <w:top w:val="nil"/>
              <w:left w:val="nil"/>
              <w:bottom w:val="single" w:sz="8" w:space="0" w:color="auto"/>
              <w:right w:val="single" w:sz="12" w:space="0" w:color="auto"/>
            </w:tcBorders>
          </w:tcPr>
          <w:p w14:paraId="28FC6CB1"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284" w:type="pct"/>
            <w:tcBorders>
              <w:top w:val="single" w:sz="8" w:space="0" w:color="auto"/>
              <w:left w:val="single" w:sz="12" w:space="0" w:color="auto"/>
              <w:bottom w:val="single" w:sz="8" w:space="0" w:color="auto"/>
              <w:right w:val="single" w:sz="4" w:space="0" w:color="auto"/>
            </w:tcBorders>
          </w:tcPr>
          <w:p w14:paraId="76E285F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6B3A090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C7949A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40B6C1A"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61558FB"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C03844E" w14:textId="5350D339"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DF76633"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7187F68" w14:textId="77777777" w:rsidR="00606F18" w:rsidRPr="00476D2F" w:rsidRDefault="00606F18" w:rsidP="00543C19">
            <w:pPr>
              <w:spacing w:before="20" w:after="20"/>
              <w:jc w:val="center"/>
              <w:rPr>
                <w:b/>
                <w:bCs/>
                <w:color w:val="000000"/>
                <w:sz w:val="22"/>
                <w:szCs w:val="24"/>
                <w:lang w:eastAsia="el-GR"/>
              </w:rPr>
            </w:pPr>
          </w:p>
        </w:tc>
      </w:tr>
      <w:tr w:rsidR="00974468" w:rsidRPr="00110E6A" w14:paraId="0CFDBA35" w14:textId="77777777" w:rsidTr="004816D6">
        <w:trPr>
          <w:cantSplit/>
          <w:trHeight w:val="300"/>
          <w:jc w:val="center"/>
        </w:trPr>
        <w:tc>
          <w:tcPr>
            <w:tcW w:w="480" w:type="pct"/>
            <w:tcBorders>
              <w:top w:val="nil"/>
              <w:left w:val="single" w:sz="12" w:space="0" w:color="auto"/>
              <w:bottom w:val="single" w:sz="4" w:space="0" w:color="auto"/>
              <w:right w:val="single" w:sz="8" w:space="0" w:color="auto"/>
            </w:tcBorders>
          </w:tcPr>
          <w:p w14:paraId="424899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CS5A0500</w:t>
            </w:r>
          </w:p>
        </w:tc>
        <w:tc>
          <w:tcPr>
            <w:tcW w:w="2032" w:type="pct"/>
            <w:tcBorders>
              <w:top w:val="nil"/>
              <w:left w:val="nil"/>
              <w:bottom w:val="single" w:sz="4" w:space="0" w:color="auto"/>
              <w:right w:val="single" w:sz="12" w:space="0" w:color="auto"/>
            </w:tcBorders>
          </w:tcPr>
          <w:p w14:paraId="7639365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284" w:type="pct"/>
            <w:tcBorders>
              <w:top w:val="single" w:sz="8" w:space="0" w:color="auto"/>
              <w:left w:val="single" w:sz="12" w:space="0" w:color="auto"/>
              <w:bottom w:val="single" w:sz="4" w:space="0" w:color="auto"/>
              <w:right w:val="single" w:sz="4" w:space="0" w:color="auto"/>
            </w:tcBorders>
          </w:tcPr>
          <w:p w14:paraId="0BE72E9B"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EF3B95D"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71B027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239AB3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4" w:space="0" w:color="auto"/>
              <w:right w:val="single" w:sz="4" w:space="0" w:color="auto"/>
            </w:tcBorders>
          </w:tcPr>
          <w:p w14:paraId="5FDB772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4" w:space="0" w:color="auto"/>
              <w:right w:val="single" w:sz="4" w:space="0" w:color="auto"/>
            </w:tcBorders>
          </w:tcPr>
          <w:p w14:paraId="0176835D"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4" w:space="0" w:color="auto"/>
              <w:right w:val="single" w:sz="4" w:space="0" w:color="auto"/>
            </w:tcBorders>
          </w:tcPr>
          <w:p w14:paraId="3A9A2DC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S</w:t>
            </w:r>
          </w:p>
        </w:tc>
        <w:tc>
          <w:tcPr>
            <w:tcW w:w="259" w:type="pct"/>
            <w:tcBorders>
              <w:top w:val="single" w:sz="8" w:space="0" w:color="auto"/>
              <w:left w:val="nil"/>
              <w:bottom w:val="single" w:sz="4" w:space="0" w:color="auto"/>
              <w:right w:val="single" w:sz="12" w:space="0" w:color="auto"/>
            </w:tcBorders>
          </w:tcPr>
          <w:p w14:paraId="47D9E39C" w14:textId="77777777" w:rsidR="00606F18" w:rsidRPr="00476D2F" w:rsidRDefault="00606F18" w:rsidP="00543C19">
            <w:pPr>
              <w:spacing w:before="20" w:after="20"/>
              <w:jc w:val="center"/>
              <w:rPr>
                <w:b/>
                <w:bCs/>
                <w:color w:val="000000"/>
                <w:sz w:val="22"/>
                <w:szCs w:val="24"/>
                <w:lang w:eastAsia="el-GR"/>
              </w:rPr>
            </w:pPr>
          </w:p>
        </w:tc>
      </w:tr>
      <w:tr w:rsidR="00974468" w:rsidRPr="00110E6A" w14:paraId="6FDE0D80" w14:textId="77777777" w:rsidTr="004816D6">
        <w:trPr>
          <w:cantSplit/>
          <w:trHeight w:val="203"/>
          <w:jc w:val="center"/>
        </w:trPr>
        <w:tc>
          <w:tcPr>
            <w:tcW w:w="480" w:type="pct"/>
            <w:tcBorders>
              <w:top w:val="single" w:sz="4" w:space="0" w:color="auto"/>
              <w:left w:val="single" w:sz="12" w:space="0" w:color="auto"/>
              <w:bottom w:val="single" w:sz="4" w:space="0" w:color="auto"/>
              <w:right w:val="single" w:sz="4" w:space="0" w:color="auto"/>
            </w:tcBorders>
          </w:tcPr>
          <w:p w14:paraId="7CDD314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CS5B0100</w:t>
            </w:r>
          </w:p>
        </w:tc>
        <w:tc>
          <w:tcPr>
            <w:tcW w:w="2032" w:type="pct"/>
            <w:tcBorders>
              <w:top w:val="single" w:sz="4" w:space="0" w:color="auto"/>
              <w:left w:val="single" w:sz="4" w:space="0" w:color="auto"/>
              <w:bottom w:val="single" w:sz="4" w:space="0" w:color="auto"/>
              <w:right w:val="single" w:sz="12" w:space="0" w:color="auto"/>
            </w:tcBorders>
          </w:tcPr>
          <w:p w14:paraId="4CB79F0C"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submitted IE</w:t>
            </w:r>
          </w:p>
        </w:tc>
        <w:tc>
          <w:tcPr>
            <w:tcW w:w="284" w:type="pct"/>
            <w:tcBorders>
              <w:top w:val="single" w:sz="4" w:space="0" w:color="auto"/>
              <w:left w:val="single" w:sz="12" w:space="0" w:color="auto"/>
              <w:bottom w:val="single" w:sz="4" w:space="0" w:color="auto"/>
              <w:right w:val="single" w:sz="4" w:space="0" w:color="auto"/>
            </w:tcBorders>
          </w:tcPr>
          <w:p w14:paraId="3B5D62C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8A2665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93C3A5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696302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4FF510E3"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single" w:sz="4" w:space="0" w:color="auto"/>
              <w:bottom w:val="single" w:sz="4" w:space="0" w:color="auto"/>
              <w:right w:val="single" w:sz="4" w:space="0" w:color="auto"/>
            </w:tcBorders>
          </w:tcPr>
          <w:p w14:paraId="0795BDF8"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single" w:sz="4" w:space="0" w:color="auto"/>
              <w:bottom w:val="single" w:sz="4" w:space="0" w:color="auto"/>
              <w:right w:val="single" w:sz="4" w:space="0" w:color="auto"/>
            </w:tcBorders>
          </w:tcPr>
          <w:p w14:paraId="16A57CFB"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single" w:sz="4" w:space="0" w:color="auto"/>
              <w:bottom w:val="single" w:sz="4" w:space="0" w:color="auto"/>
              <w:right w:val="single" w:sz="12" w:space="0" w:color="auto"/>
            </w:tcBorders>
          </w:tcPr>
          <w:p w14:paraId="65B87143" w14:textId="77777777" w:rsidR="00606F18" w:rsidRPr="00476D2F" w:rsidRDefault="00606F18" w:rsidP="00543C19">
            <w:pPr>
              <w:spacing w:before="20" w:after="20"/>
              <w:jc w:val="center"/>
              <w:rPr>
                <w:b/>
                <w:bCs/>
                <w:color w:val="000000"/>
                <w:sz w:val="22"/>
                <w:szCs w:val="24"/>
                <w:lang w:eastAsia="el-GR"/>
              </w:rPr>
            </w:pPr>
          </w:p>
        </w:tc>
      </w:tr>
      <w:tr w:rsidR="00974468" w:rsidRPr="00110E6A" w14:paraId="2B53D8EB" w14:textId="77777777" w:rsidTr="004816D6">
        <w:trPr>
          <w:cantSplit/>
          <w:trHeight w:val="202"/>
          <w:jc w:val="center"/>
        </w:trPr>
        <w:tc>
          <w:tcPr>
            <w:tcW w:w="480" w:type="pct"/>
            <w:tcBorders>
              <w:top w:val="single" w:sz="4" w:space="0" w:color="auto"/>
              <w:left w:val="single" w:sz="12" w:space="0" w:color="auto"/>
              <w:bottom w:val="single" w:sz="4" w:space="0" w:color="auto"/>
              <w:right w:val="single" w:sz="8" w:space="0" w:color="auto"/>
            </w:tcBorders>
          </w:tcPr>
          <w:p w14:paraId="34B8D2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CS5B0200</w:t>
            </w:r>
          </w:p>
        </w:tc>
        <w:tc>
          <w:tcPr>
            <w:tcW w:w="2032" w:type="pct"/>
            <w:tcBorders>
              <w:top w:val="single" w:sz="4" w:space="0" w:color="auto"/>
              <w:left w:val="nil"/>
              <w:bottom w:val="single" w:sz="4" w:space="0" w:color="auto"/>
              <w:right w:val="single" w:sz="12" w:space="0" w:color="auto"/>
            </w:tcBorders>
          </w:tcPr>
          <w:p w14:paraId="31703AAA"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waiting IE</w:t>
            </w:r>
          </w:p>
        </w:tc>
        <w:tc>
          <w:tcPr>
            <w:tcW w:w="284" w:type="pct"/>
            <w:tcBorders>
              <w:top w:val="single" w:sz="4" w:space="0" w:color="auto"/>
              <w:left w:val="single" w:sz="12" w:space="0" w:color="auto"/>
              <w:bottom w:val="single" w:sz="4" w:space="0" w:color="auto"/>
              <w:right w:val="single" w:sz="4" w:space="0" w:color="auto"/>
            </w:tcBorders>
          </w:tcPr>
          <w:p w14:paraId="39874E2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6CDB8B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D34CF3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FEB02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72FCBDBB"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nil"/>
              <w:bottom w:val="single" w:sz="4" w:space="0" w:color="auto"/>
              <w:right w:val="single" w:sz="4" w:space="0" w:color="auto"/>
            </w:tcBorders>
          </w:tcPr>
          <w:p w14:paraId="65079D4D"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nil"/>
              <w:bottom w:val="single" w:sz="4" w:space="0" w:color="auto"/>
              <w:right w:val="single" w:sz="4" w:space="0" w:color="auto"/>
            </w:tcBorders>
          </w:tcPr>
          <w:p w14:paraId="702A823D"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nil"/>
              <w:bottom w:val="single" w:sz="4" w:space="0" w:color="auto"/>
              <w:right w:val="single" w:sz="12" w:space="0" w:color="auto"/>
            </w:tcBorders>
          </w:tcPr>
          <w:p w14:paraId="29D35440" w14:textId="77777777" w:rsidR="00606F18" w:rsidRPr="00476D2F" w:rsidRDefault="00606F18" w:rsidP="00543C19">
            <w:pPr>
              <w:spacing w:before="20" w:after="20"/>
              <w:jc w:val="center"/>
              <w:rPr>
                <w:b/>
                <w:bCs/>
                <w:color w:val="000000"/>
                <w:sz w:val="22"/>
                <w:szCs w:val="24"/>
                <w:lang w:eastAsia="el-GR"/>
              </w:rPr>
            </w:pPr>
          </w:p>
        </w:tc>
      </w:tr>
      <w:tr w:rsidR="004816D6" w:rsidRPr="00110E6A" w14:paraId="15632B46"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142FF91F" w14:textId="728B662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0F74CA38" w14:textId="66808E76" w:rsidR="004816D6" w:rsidRPr="00476D2F" w:rsidRDefault="004816D6" w:rsidP="004816D6">
            <w:pPr>
              <w:spacing w:before="20" w:after="20"/>
              <w:jc w:val="left"/>
              <w:rPr>
                <w:color w:val="000000"/>
                <w:sz w:val="22"/>
                <w:szCs w:val="24"/>
              </w:rPr>
            </w:pPr>
            <w:r w:rsidRPr="00476D2F">
              <w:rPr>
                <w:color w:val="000000"/>
                <w:sz w:val="22"/>
                <w:szCs w:val="24"/>
              </w:rPr>
              <w:t>Create business statistic records</w:t>
            </w:r>
          </w:p>
        </w:tc>
        <w:tc>
          <w:tcPr>
            <w:tcW w:w="284" w:type="pct"/>
            <w:tcBorders>
              <w:top w:val="single" w:sz="4" w:space="0" w:color="auto"/>
              <w:left w:val="single" w:sz="12" w:space="0" w:color="auto"/>
              <w:bottom w:val="single" w:sz="8" w:space="0" w:color="auto"/>
              <w:right w:val="single" w:sz="4" w:space="0" w:color="auto"/>
            </w:tcBorders>
          </w:tcPr>
          <w:p w14:paraId="0E7E836A" w14:textId="14FD331B"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6842E69" w14:textId="509E48C2"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37F52EC3" w14:textId="6575F1D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0FC6A8" w14:textId="78CB2422"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7C44F05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7BC66871"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05A1A1A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4C42F9C" w14:textId="77777777" w:rsidR="004816D6" w:rsidRPr="00476D2F" w:rsidRDefault="004816D6" w:rsidP="004816D6">
            <w:pPr>
              <w:spacing w:before="20" w:after="20"/>
              <w:jc w:val="center"/>
              <w:rPr>
                <w:color w:val="000000"/>
                <w:sz w:val="22"/>
                <w:szCs w:val="24"/>
                <w:lang w:eastAsia="el-GR"/>
              </w:rPr>
            </w:pPr>
          </w:p>
        </w:tc>
      </w:tr>
      <w:tr w:rsidR="004816D6" w:rsidRPr="00110E6A" w14:paraId="11258DF5"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649F41E6" w14:textId="35C7919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4CB008B1" w14:textId="60D3AD1A" w:rsidR="004816D6" w:rsidRPr="00476D2F" w:rsidRDefault="004816D6" w:rsidP="004816D6">
            <w:pPr>
              <w:spacing w:before="20" w:after="20"/>
              <w:jc w:val="left"/>
              <w:rPr>
                <w:color w:val="000000"/>
                <w:sz w:val="22"/>
                <w:szCs w:val="24"/>
              </w:rPr>
            </w:pPr>
            <w:r w:rsidRPr="00476D2F">
              <w:rPr>
                <w:color w:val="000000"/>
                <w:sz w:val="22"/>
                <w:szCs w:val="24"/>
              </w:rPr>
              <w:t>Retrieve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184A5CF9" w14:textId="7B69A0F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D7ACB" w14:textId="1E505FFF"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6BCC2BF" w14:textId="521ACEBF"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287DCC0" w14:textId="697A5A76"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012C708B"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20E64037"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3C3A4EE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3F1DFDB" w14:textId="77777777" w:rsidR="004816D6" w:rsidRPr="00476D2F" w:rsidRDefault="004816D6" w:rsidP="004816D6">
            <w:pPr>
              <w:spacing w:before="20" w:after="20"/>
              <w:jc w:val="center"/>
              <w:rPr>
                <w:color w:val="000000"/>
                <w:sz w:val="22"/>
                <w:szCs w:val="24"/>
                <w:lang w:eastAsia="el-GR"/>
              </w:rPr>
            </w:pPr>
          </w:p>
        </w:tc>
      </w:tr>
      <w:tr w:rsidR="004816D6" w:rsidRPr="00110E6A" w14:paraId="01D6206B"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531B4970" w14:textId="75C1F17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8DD2B1F" w14:textId="144ECD50" w:rsidR="004816D6" w:rsidRPr="00476D2F" w:rsidRDefault="004816D6" w:rsidP="004816D6">
            <w:pPr>
              <w:spacing w:before="20" w:after="20"/>
              <w:jc w:val="left"/>
              <w:rPr>
                <w:color w:val="000000"/>
                <w:sz w:val="22"/>
                <w:szCs w:val="24"/>
              </w:rPr>
            </w:pPr>
            <w:r w:rsidRPr="00476D2F">
              <w:rPr>
                <w:color w:val="000000"/>
                <w:sz w:val="22"/>
                <w:szCs w:val="24"/>
              </w:rPr>
              <w:t>Send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37CC3182" w14:textId="141E8E7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F941BA0" w14:textId="734B650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F482F8" w14:textId="4EE29F0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5146A0" w14:textId="66FB1625"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430F3C7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3A909BD8"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58B780C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12D49EA0" w14:textId="77777777" w:rsidR="004816D6" w:rsidRPr="00476D2F" w:rsidRDefault="004816D6" w:rsidP="004816D6">
            <w:pPr>
              <w:spacing w:before="20" w:after="20"/>
              <w:jc w:val="center"/>
              <w:rPr>
                <w:color w:val="000000"/>
                <w:sz w:val="22"/>
                <w:szCs w:val="24"/>
                <w:lang w:eastAsia="el-GR"/>
              </w:rPr>
            </w:pPr>
          </w:p>
        </w:tc>
      </w:tr>
      <w:tr w:rsidR="004816D6" w:rsidRPr="00110E6A" w14:paraId="77CE055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03FD154F" w14:textId="7F99B0A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F271A18" w14:textId="091C969C" w:rsidR="004816D6" w:rsidRPr="00476D2F" w:rsidRDefault="004816D6" w:rsidP="004816D6">
            <w:pPr>
              <w:spacing w:before="20" w:after="20"/>
              <w:jc w:val="left"/>
              <w:rPr>
                <w:color w:val="000000"/>
                <w:sz w:val="22"/>
                <w:szCs w:val="24"/>
              </w:rPr>
            </w:pPr>
            <w:r w:rsidRPr="00476D2F">
              <w:rPr>
                <w:color w:val="000000"/>
                <w:sz w:val="22"/>
                <w:szCs w:val="24"/>
              </w:rPr>
              <w:t>Receive business statistics information from NA</w:t>
            </w:r>
          </w:p>
        </w:tc>
        <w:tc>
          <w:tcPr>
            <w:tcW w:w="284" w:type="pct"/>
            <w:tcBorders>
              <w:top w:val="single" w:sz="8" w:space="0" w:color="auto"/>
              <w:left w:val="single" w:sz="12" w:space="0" w:color="auto"/>
              <w:bottom w:val="single" w:sz="8" w:space="0" w:color="auto"/>
              <w:right w:val="single" w:sz="4" w:space="0" w:color="auto"/>
            </w:tcBorders>
          </w:tcPr>
          <w:p w14:paraId="3A20CC82" w14:textId="5304368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7525D23" w14:textId="019155E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DCBCD3F" w14:textId="551D19AA"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DD94F" w14:textId="586E7C14"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2D662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A0AC6D" w14:textId="27C687F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700398A1"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550339D2" w14:textId="77777777" w:rsidR="004816D6" w:rsidRPr="00476D2F" w:rsidRDefault="004816D6" w:rsidP="004816D6">
            <w:pPr>
              <w:spacing w:before="20" w:after="20"/>
              <w:jc w:val="center"/>
              <w:rPr>
                <w:color w:val="000000"/>
                <w:sz w:val="22"/>
                <w:szCs w:val="24"/>
                <w:lang w:eastAsia="el-GR"/>
              </w:rPr>
            </w:pPr>
          </w:p>
        </w:tc>
      </w:tr>
      <w:tr w:rsidR="004816D6" w:rsidRPr="00110E6A" w14:paraId="476D244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3DB14F14" w14:textId="4619F97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6338B6E" w14:textId="3BD60F1E" w:rsidR="004816D6" w:rsidRPr="00476D2F" w:rsidRDefault="004816D6" w:rsidP="004816D6">
            <w:pPr>
              <w:spacing w:before="20" w:after="20"/>
              <w:jc w:val="left"/>
              <w:rPr>
                <w:color w:val="000000"/>
                <w:sz w:val="22"/>
                <w:szCs w:val="24"/>
              </w:rPr>
            </w:pPr>
            <w:r w:rsidRPr="00476D2F">
              <w:rPr>
                <w:color w:val="000000"/>
                <w:sz w:val="22"/>
                <w:szCs w:val="24"/>
              </w:rPr>
              <w:t>Generate common business statistics</w:t>
            </w:r>
          </w:p>
        </w:tc>
        <w:tc>
          <w:tcPr>
            <w:tcW w:w="284" w:type="pct"/>
            <w:tcBorders>
              <w:top w:val="single" w:sz="8" w:space="0" w:color="auto"/>
              <w:left w:val="single" w:sz="12" w:space="0" w:color="auto"/>
              <w:bottom w:val="single" w:sz="8" w:space="0" w:color="auto"/>
              <w:right w:val="single" w:sz="4" w:space="0" w:color="auto"/>
            </w:tcBorders>
          </w:tcPr>
          <w:p w14:paraId="1278DAA6" w14:textId="503A6D4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168C40F" w14:textId="6D0DFDD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B363E4D" w14:textId="4E682D9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B00FB6C" w14:textId="0DA94350"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FBA23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03A53B" w14:textId="1FFFF4C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DE6C017"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486435B4" w14:textId="77777777" w:rsidR="004816D6" w:rsidRPr="00476D2F" w:rsidRDefault="004816D6" w:rsidP="004816D6">
            <w:pPr>
              <w:spacing w:before="20" w:after="20"/>
              <w:jc w:val="center"/>
              <w:rPr>
                <w:color w:val="000000"/>
                <w:sz w:val="22"/>
                <w:szCs w:val="24"/>
                <w:lang w:eastAsia="el-GR"/>
              </w:rPr>
            </w:pPr>
          </w:p>
        </w:tc>
      </w:tr>
      <w:tr w:rsidR="004816D6" w:rsidRPr="00110E6A" w14:paraId="2710323C"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7CF34DCA" w14:textId="6D841023"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CFC41CF" w14:textId="6C02FF1A" w:rsidR="004816D6" w:rsidRPr="00476D2F" w:rsidRDefault="004816D6" w:rsidP="004816D6">
            <w:pPr>
              <w:spacing w:before="20" w:after="20"/>
              <w:jc w:val="left"/>
              <w:rPr>
                <w:color w:val="000000"/>
                <w:sz w:val="22"/>
                <w:szCs w:val="24"/>
              </w:rPr>
            </w:pPr>
            <w:r w:rsidRPr="00476D2F">
              <w:rPr>
                <w:color w:val="000000"/>
                <w:sz w:val="22"/>
                <w:szCs w:val="24"/>
              </w:rPr>
              <w:t>Send common business statistics to NA</w:t>
            </w:r>
          </w:p>
        </w:tc>
        <w:tc>
          <w:tcPr>
            <w:tcW w:w="284" w:type="pct"/>
            <w:tcBorders>
              <w:top w:val="single" w:sz="8" w:space="0" w:color="auto"/>
              <w:left w:val="single" w:sz="12" w:space="0" w:color="auto"/>
              <w:bottom w:val="single" w:sz="8" w:space="0" w:color="auto"/>
              <w:right w:val="single" w:sz="4" w:space="0" w:color="auto"/>
            </w:tcBorders>
          </w:tcPr>
          <w:p w14:paraId="14756CC1" w14:textId="2E543AC7"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9F7AF" w14:textId="705FA08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FFFF107" w14:textId="7F51E0CE"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8CE8E82" w14:textId="032A37ED"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3DD988"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ACF1B1D" w14:textId="2DB0609E"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64FDFCE"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149CB7D" w14:textId="77777777" w:rsidR="004816D6" w:rsidRPr="00476D2F" w:rsidRDefault="004816D6" w:rsidP="004816D6">
            <w:pPr>
              <w:spacing w:before="20" w:after="20"/>
              <w:jc w:val="center"/>
              <w:rPr>
                <w:color w:val="000000"/>
                <w:sz w:val="22"/>
                <w:szCs w:val="24"/>
                <w:lang w:eastAsia="el-GR"/>
              </w:rPr>
            </w:pPr>
          </w:p>
        </w:tc>
      </w:tr>
      <w:tr w:rsidR="004816D6" w:rsidRPr="00110E6A" w14:paraId="5C4D7F5C" w14:textId="77777777" w:rsidTr="004816D6">
        <w:trPr>
          <w:cantSplit/>
          <w:trHeight w:val="175"/>
          <w:jc w:val="center"/>
        </w:trPr>
        <w:tc>
          <w:tcPr>
            <w:tcW w:w="480" w:type="pct"/>
            <w:tcBorders>
              <w:top w:val="nil"/>
              <w:left w:val="single" w:sz="12" w:space="0" w:color="auto"/>
              <w:bottom w:val="single" w:sz="8" w:space="0" w:color="auto"/>
              <w:right w:val="single" w:sz="8" w:space="0" w:color="auto"/>
            </w:tcBorders>
          </w:tcPr>
          <w:p w14:paraId="0DFF3FCB" w14:textId="0BDC171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nil"/>
              <w:left w:val="nil"/>
              <w:bottom w:val="single" w:sz="8" w:space="0" w:color="auto"/>
              <w:right w:val="single" w:sz="12" w:space="0" w:color="auto"/>
            </w:tcBorders>
          </w:tcPr>
          <w:p w14:paraId="143F0BD1" w14:textId="744433EC" w:rsidR="004816D6" w:rsidRPr="00476D2F" w:rsidRDefault="004816D6" w:rsidP="004816D6">
            <w:pPr>
              <w:spacing w:before="20" w:after="20"/>
              <w:jc w:val="left"/>
              <w:rPr>
                <w:color w:val="000000"/>
                <w:sz w:val="22"/>
                <w:szCs w:val="24"/>
              </w:rPr>
            </w:pPr>
            <w:r w:rsidRPr="00476D2F">
              <w:rPr>
                <w:color w:val="000000"/>
                <w:sz w:val="22"/>
                <w:szCs w:val="24"/>
              </w:rPr>
              <w:t>Receive common business statistics</w:t>
            </w:r>
          </w:p>
        </w:tc>
        <w:tc>
          <w:tcPr>
            <w:tcW w:w="284" w:type="pct"/>
            <w:tcBorders>
              <w:top w:val="single" w:sz="8" w:space="0" w:color="auto"/>
              <w:left w:val="single" w:sz="12" w:space="0" w:color="auto"/>
              <w:bottom w:val="single" w:sz="8" w:space="0" w:color="auto"/>
              <w:right w:val="single" w:sz="4" w:space="0" w:color="auto"/>
            </w:tcBorders>
          </w:tcPr>
          <w:p w14:paraId="51B505D3" w14:textId="642CF53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8AD52A2" w14:textId="2BC8D01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47E8AC" w14:textId="3960815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DB5BD78" w14:textId="464F42BF"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103253CD"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5C5A394"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21693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2ECF2865" w14:textId="77777777" w:rsidR="004816D6" w:rsidRPr="00476D2F" w:rsidRDefault="004816D6" w:rsidP="004816D6">
            <w:pPr>
              <w:spacing w:before="20" w:after="20"/>
              <w:jc w:val="center"/>
              <w:rPr>
                <w:i/>
                <w:iCs/>
                <w:color w:val="000000"/>
                <w:sz w:val="22"/>
                <w:szCs w:val="24"/>
                <w:lang w:eastAsia="el-GR"/>
              </w:rPr>
            </w:pPr>
          </w:p>
        </w:tc>
      </w:tr>
      <w:tr w:rsidR="004816D6" w:rsidRPr="00110E6A" w14:paraId="04E3A545"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11D70E5B"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CS130100</w:t>
            </w:r>
          </w:p>
        </w:tc>
        <w:tc>
          <w:tcPr>
            <w:tcW w:w="2032" w:type="pct"/>
            <w:tcBorders>
              <w:top w:val="nil"/>
              <w:left w:val="nil"/>
              <w:bottom w:val="single" w:sz="8" w:space="0" w:color="auto"/>
              <w:right w:val="single" w:sz="12" w:space="0" w:color="auto"/>
            </w:tcBorders>
          </w:tcPr>
          <w:p w14:paraId="024E705C"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Locate movement data</w:t>
            </w:r>
          </w:p>
        </w:tc>
        <w:tc>
          <w:tcPr>
            <w:tcW w:w="284" w:type="pct"/>
            <w:tcBorders>
              <w:top w:val="single" w:sz="8" w:space="0" w:color="auto"/>
              <w:left w:val="single" w:sz="12" w:space="0" w:color="auto"/>
              <w:bottom w:val="single" w:sz="8" w:space="0" w:color="auto"/>
              <w:right w:val="single" w:sz="4" w:space="0" w:color="auto"/>
            </w:tcBorders>
          </w:tcPr>
          <w:p w14:paraId="16392ED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AC701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F9F739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32369A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A5F150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CB5A28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2F29D73C" w14:textId="1A4765B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332F4BB" w14:textId="77777777" w:rsidR="004816D6" w:rsidRPr="00476D2F" w:rsidRDefault="004816D6" w:rsidP="004816D6">
            <w:pPr>
              <w:spacing w:before="20" w:after="20"/>
              <w:jc w:val="center"/>
              <w:rPr>
                <w:color w:val="000000"/>
                <w:sz w:val="22"/>
                <w:szCs w:val="24"/>
                <w:lang w:eastAsia="el-GR"/>
              </w:rPr>
            </w:pPr>
          </w:p>
        </w:tc>
      </w:tr>
      <w:tr w:rsidR="004816D6" w:rsidRPr="00110E6A" w14:paraId="2FF62C0F" w14:textId="77777777" w:rsidTr="004816D6">
        <w:trPr>
          <w:cantSplit/>
          <w:trHeight w:val="181"/>
          <w:jc w:val="center"/>
        </w:trPr>
        <w:tc>
          <w:tcPr>
            <w:tcW w:w="480" w:type="pct"/>
            <w:tcBorders>
              <w:top w:val="nil"/>
              <w:left w:val="single" w:sz="12" w:space="0" w:color="auto"/>
              <w:bottom w:val="single" w:sz="8" w:space="0" w:color="auto"/>
              <w:right w:val="single" w:sz="8" w:space="0" w:color="auto"/>
            </w:tcBorders>
          </w:tcPr>
          <w:p w14:paraId="2C47FAF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CS130200</w:t>
            </w:r>
          </w:p>
        </w:tc>
        <w:tc>
          <w:tcPr>
            <w:tcW w:w="2032" w:type="pct"/>
            <w:tcBorders>
              <w:top w:val="nil"/>
              <w:left w:val="nil"/>
              <w:bottom w:val="single" w:sz="8" w:space="0" w:color="auto"/>
              <w:right w:val="single" w:sz="12" w:space="0" w:color="auto"/>
            </w:tcBorders>
          </w:tcPr>
          <w:p w14:paraId="6072D633"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 xml:space="preserve">Reload data from </w:t>
            </w:r>
            <w:proofErr w:type="gramStart"/>
            <w:r w:rsidRPr="00476D2F">
              <w:rPr>
                <w:color w:val="000000"/>
                <w:sz w:val="22"/>
                <w:szCs w:val="24"/>
              </w:rPr>
              <w:t>off line</w:t>
            </w:r>
            <w:proofErr w:type="gramEnd"/>
            <w:r w:rsidRPr="00476D2F">
              <w:rPr>
                <w:color w:val="000000"/>
                <w:sz w:val="22"/>
                <w:szCs w:val="24"/>
              </w:rPr>
              <w:t xml:space="preserve"> support</w:t>
            </w:r>
          </w:p>
        </w:tc>
        <w:tc>
          <w:tcPr>
            <w:tcW w:w="284" w:type="pct"/>
            <w:tcBorders>
              <w:top w:val="single" w:sz="8" w:space="0" w:color="auto"/>
              <w:left w:val="single" w:sz="12" w:space="0" w:color="auto"/>
              <w:bottom w:val="single" w:sz="8" w:space="0" w:color="auto"/>
              <w:right w:val="single" w:sz="4" w:space="0" w:color="auto"/>
            </w:tcBorders>
          </w:tcPr>
          <w:p w14:paraId="30905CE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D483BB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726DD3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901D17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8F9107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55F94BB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7DB9FCC" w14:textId="27EDDDFF"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F8E44E8" w14:textId="77777777" w:rsidR="004816D6" w:rsidRPr="00476D2F" w:rsidRDefault="004816D6" w:rsidP="004816D6">
            <w:pPr>
              <w:spacing w:before="20" w:after="20"/>
              <w:jc w:val="center"/>
              <w:rPr>
                <w:color w:val="000000"/>
                <w:sz w:val="22"/>
                <w:szCs w:val="24"/>
                <w:lang w:eastAsia="el-GR"/>
              </w:rPr>
            </w:pPr>
          </w:p>
        </w:tc>
      </w:tr>
      <w:tr w:rsidR="004816D6" w:rsidRPr="00110E6A" w14:paraId="1A4B9214" w14:textId="77777777" w:rsidTr="004816D6">
        <w:trPr>
          <w:cantSplit/>
          <w:trHeight w:val="186"/>
          <w:jc w:val="center"/>
        </w:trPr>
        <w:tc>
          <w:tcPr>
            <w:tcW w:w="480" w:type="pct"/>
            <w:tcBorders>
              <w:top w:val="nil"/>
              <w:left w:val="single" w:sz="12" w:space="0" w:color="auto"/>
              <w:bottom w:val="single" w:sz="8" w:space="0" w:color="auto"/>
              <w:right w:val="single" w:sz="8" w:space="0" w:color="auto"/>
            </w:tcBorders>
          </w:tcPr>
          <w:p w14:paraId="120502A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CS130400</w:t>
            </w:r>
          </w:p>
        </w:tc>
        <w:tc>
          <w:tcPr>
            <w:tcW w:w="2032" w:type="pct"/>
            <w:tcBorders>
              <w:top w:val="nil"/>
              <w:left w:val="nil"/>
              <w:bottom w:val="single" w:sz="8" w:space="0" w:color="auto"/>
              <w:right w:val="single" w:sz="12" w:space="0" w:color="auto"/>
            </w:tcBorders>
          </w:tcPr>
          <w:p w14:paraId="6542C9C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Analyse movement data</w:t>
            </w:r>
          </w:p>
        </w:tc>
        <w:tc>
          <w:tcPr>
            <w:tcW w:w="284" w:type="pct"/>
            <w:tcBorders>
              <w:top w:val="single" w:sz="8" w:space="0" w:color="auto"/>
              <w:left w:val="single" w:sz="12" w:space="0" w:color="auto"/>
              <w:bottom w:val="single" w:sz="8" w:space="0" w:color="auto"/>
              <w:right w:val="single" w:sz="4" w:space="0" w:color="auto"/>
            </w:tcBorders>
          </w:tcPr>
          <w:p w14:paraId="4E42E7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7AC738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DD9FB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7EEF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2AB4B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763762C"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DB9377A" w14:textId="1865E90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591ED5C" w14:textId="77777777" w:rsidR="004816D6" w:rsidRPr="00476D2F" w:rsidRDefault="004816D6" w:rsidP="004816D6">
            <w:pPr>
              <w:spacing w:before="20" w:after="20"/>
              <w:jc w:val="center"/>
              <w:rPr>
                <w:color w:val="000000"/>
                <w:sz w:val="22"/>
                <w:szCs w:val="24"/>
                <w:lang w:eastAsia="el-GR"/>
              </w:rPr>
            </w:pPr>
          </w:p>
        </w:tc>
      </w:tr>
      <w:tr w:rsidR="004816D6" w:rsidRPr="00110E6A" w14:paraId="07703CE0" w14:textId="77777777" w:rsidTr="004816D6">
        <w:trPr>
          <w:cantSplit/>
          <w:trHeight w:val="173"/>
          <w:jc w:val="center"/>
        </w:trPr>
        <w:tc>
          <w:tcPr>
            <w:tcW w:w="480" w:type="pct"/>
            <w:tcBorders>
              <w:top w:val="nil"/>
              <w:left w:val="single" w:sz="12" w:space="0" w:color="auto"/>
              <w:bottom w:val="single" w:sz="8" w:space="0" w:color="auto"/>
              <w:right w:val="single" w:sz="8" w:space="0" w:color="auto"/>
            </w:tcBorders>
          </w:tcPr>
          <w:p w14:paraId="602FD0D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CS130500</w:t>
            </w:r>
          </w:p>
        </w:tc>
        <w:tc>
          <w:tcPr>
            <w:tcW w:w="2032" w:type="pct"/>
            <w:tcBorders>
              <w:top w:val="nil"/>
              <w:left w:val="nil"/>
              <w:bottom w:val="single" w:sz="8" w:space="0" w:color="auto"/>
              <w:right w:val="single" w:sz="12" w:space="0" w:color="auto"/>
            </w:tcBorders>
          </w:tcPr>
          <w:p w14:paraId="256AF40A"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Remove uploaded data</w:t>
            </w:r>
          </w:p>
        </w:tc>
        <w:tc>
          <w:tcPr>
            <w:tcW w:w="284" w:type="pct"/>
            <w:tcBorders>
              <w:top w:val="single" w:sz="8" w:space="0" w:color="auto"/>
              <w:left w:val="single" w:sz="12" w:space="0" w:color="auto"/>
              <w:bottom w:val="single" w:sz="8" w:space="0" w:color="auto"/>
              <w:right w:val="single" w:sz="4" w:space="0" w:color="auto"/>
            </w:tcBorders>
          </w:tcPr>
          <w:p w14:paraId="1320DE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F0E51A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35F4EB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A5B43E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7EBA9F0"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6E3343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5577F51" w14:textId="0E46F8A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8BC35FF" w14:textId="77777777" w:rsidR="004816D6" w:rsidRPr="00476D2F" w:rsidRDefault="004816D6" w:rsidP="004816D6">
            <w:pPr>
              <w:spacing w:before="20" w:after="20"/>
              <w:jc w:val="center"/>
              <w:rPr>
                <w:color w:val="000000"/>
                <w:sz w:val="22"/>
                <w:szCs w:val="24"/>
                <w:lang w:eastAsia="el-GR"/>
              </w:rPr>
            </w:pPr>
          </w:p>
        </w:tc>
      </w:tr>
      <w:tr w:rsidR="004816D6" w:rsidRPr="00110E6A" w14:paraId="1399CB32" w14:textId="77777777" w:rsidTr="004816D6">
        <w:trPr>
          <w:cantSplit/>
          <w:trHeight w:val="319"/>
          <w:jc w:val="center"/>
        </w:trPr>
        <w:tc>
          <w:tcPr>
            <w:tcW w:w="480" w:type="pct"/>
            <w:tcBorders>
              <w:top w:val="nil"/>
              <w:left w:val="single" w:sz="12" w:space="0" w:color="auto"/>
              <w:bottom w:val="single" w:sz="8" w:space="0" w:color="auto"/>
              <w:right w:val="single" w:sz="8" w:space="0" w:color="auto"/>
            </w:tcBorders>
          </w:tcPr>
          <w:p w14:paraId="62EFE907"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CS150100</w:t>
            </w:r>
          </w:p>
        </w:tc>
        <w:tc>
          <w:tcPr>
            <w:tcW w:w="2032" w:type="pct"/>
            <w:tcBorders>
              <w:top w:val="nil"/>
              <w:left w:val="nil"/>
              <w:bottom w:val="single" w:sz="8" w:space="0" w:color="auto"/>
              <w:right w:val="single" w:sz="12" w:space="0" w:color="auto"/>
            </w:tcBorders>
          </w:tcPr>
          <w:p w14:paraId="28CB9619"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incoming messages statistics</w:t>
            </w:r>
          </w:p>
        </w:tc>
        <w:tc>
          <w:tcPr>
            <w:tcW w:w="284" w:type="pct"/>
            <w:tcBorders>
              <w:top w:val="single" w:sz="8" w:space="0" w:color="auto"/>
              <w:left w:val="single" w:sz="12" w:space="0" w:color="auto"/>
              <w:bottom w:val="single" w:sz="8" w:space="0" w:color="auto"/>
              <w:right w:val="single" w:sz="4" w:space="0" w:color="auto"/>
            </w:tcBorders>
          </w:tcPr>
          <w:p w14:paraId="254A0DC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4FF7D3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872518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ADD5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2FF4463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9371A8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2027A3F"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418B9BA" w14:textId="77777777" w:rsidR="004816D6" w:rsidRPr="00476D2F" w:rsidRDefault="004816D6" w:rsidP="004816D6">
            <w:pPr>
              <w:spacing w:before="20" w:after="20"/>
              <w:jc w:val="center"/>
              <w:rPr>
                <w:color w:val="000000"/>
                <w:sz w:val="22"/>
                <w:szCs w:val="24"/>
                <w:lang w:eastAsia="el-GR"/>
              </w:rPr>
            </w:pPr>
          </w:p>
        </w:tc>
      </w:tr>
      <w:tr w:rsidR="004816D6" w:rsidRPr="00110E6A" w14:paraId="4AF967CF"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0E15009A"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CS150200</w:t>
            </w:r>
          </w:p>
        </w:tc>
        <w:tc>
          <w:tcPr>
            <w:tcW w:w="2032" w:type="pct"/>
            <w:tcBorders>
              <w:top w:val="nil"/>
              <w:left w:val="nil"/>
              <w:bottom w:val="single" w:sz="8" w:space="0" w:color="auto"/>
              <w:right w:val="single" w:sz="12" w:space="0" w:color="auto"/>
            </w:tcBorders>
          </w:tcPr>
          <w:p w14:paraId="56C4D9B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outgoing messages statistics</w:t>
            </w:r>
          </w:p>
        </w:tc>
        <w:tc>
          <w:tcPr>
            <w:tcW w:w="284" w:type="pct"/>
            <w:tcBorders>
              <w:top w:val="single" w:sz="8" w:space="0" w:color="auto"/>
              <w:left w:val="single" w:sz="12" w:space="0" w:color="auto"/>
              <w:bottom w:val="single" w:sz="8" w:space="0" w:color="auto"/>
              <w:right w:val="single" w:sz="4" w:space="0" w:color="auto"/>
            </w:tcBorders>
          </w:tcPr>
          <w:p w14:paraId="58E0AC5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3E40C9F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691F22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804D7E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8FAE8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9265605"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EBECF6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927E7EE" w14:textId="77777777" w:rsidR="004816D6" w:rsidRPr="00476D2F" w:rsidRDefault="004816D6" w:rsidP="004816D6">
            <w:pPr>
              <w:spacing w:before="20" w:after="20"/>
              <w:jc w:val="center"/>
              <w:rPr>
                <w:color w:val="000000"/>
                <w:sz w:val="22"/>
                <w:szCs w:val="24"/>
                <w:lang w:eastAsia="el-GR"/>
              </w:rPr>
            </w:pPr>
          </w:p>
        </w:tc>
      </w:tr>
      <w:tr w:rsidR="004816D6" w:rsidRPr="00110E6A" w14:paraId="007772F9" w14:textId="77777777" w:rsidTr="004816D6">
        <w:trPr>
          <w:cantSplit/>
          <w:trHeight w:val="233"/>
          <w:jc w:val="center"/>
        </w:trPr>
        <w:tc>
          <w:tcPr>
            <w:tcW w:w="480" w:type="pct"/>
            <w:tcBorders>
              <w:top w:val="nil"/>
              <w:left w:val="single" w:sz="12" w:space="0" w:color="auto"/>
              <w:bottom w:val="single" w:sz="8" w:space="0" w:color="auto"/>
              <w:right w:val="single" w:sz="8" w:space="0" w:color="auto"/>
            </w:tcBorders>
          </w:tcPr>
          <w:p w14:paraId="5D103B9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CS150400</w:t>
            </w:r>
          </w:p>
        </w:tc>
        <w:tc>
          <w:tcPr>
            <w:tcW w:w="2032" w:type="pct"/>
            <w:tcBorders>
              <w:top w:val="nil"/>
              <w:left w:val="nil"/>
              <w:bottom w:val="single" w:sz="8" w:space="0" w:color="auto"/>
              <w:right w:val="single" w:sz="12" w:space="0" w:color="auto"/>
            </w:tcBorders>
          </w:tcPr>
          <w:p w14:paraId="52CA6C4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failures data</w:t>
            </w:r>
          </w:p>
        </w:tc>
        <w:tc>
          <w:tcPr>
            <w:tcW w:w="284" w:type="pct"/>
            <w:tcBorders>
              <w:top w:val="single" w:sz="8" w:space="0" w:color="auto"/>
              <w:left w:val="single" w:sz="12" w:space="0" w:color="auto"/>
              <w:bottom w:val="single" w:sz="8" w:space="0" w:color="auto"/>
              <w:right w:val="single" w:sz="4" w:space="0" w:color="auto"/>
            </w:tcBorders>
          </w:tcPr>
          <w:p w14:paraId="3AA83BD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30C06A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6868A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383675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93285B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24143C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CD30CC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79D1691" w14:textId="77777777" w:rsidR="004816D6" w:rsidRPr="00476D2F" w:rsidRDefault="004816D6" w:rsidP="004816D6">
            <w:pPr>
              <w:spacing w:before="20" w:after="20"/>
              <w:jc w:val="center"/>
              <w:rPr>
                <w:color w:val="000000"/>
                <w:sz w:val="22"/>
                <w:szCs w:val="24"/>
                <w:lang w:eastAsia="el-GR"/>
              </w:rPr>
            </w:pPr>
          </w:p>
        </w:tc>
      </w:tr>
      <w:tr w:rsidR="004816D6" w:rsidRPr="00110E6A" w14:paraId="2863CF8F"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1827A1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CS150500</w:t>
            </w:r>
          </w:p>
        </w:tc>
        <w:tc>
          <w:tcPr>
            <w:tcW w:w="2032" w:type="pct"/>
            <w:tcBorders>
              <w:top w:val="nil"/>
              <w:left w:val="nil"/>
              <w:bottom w:val="single" w:sz="8" w:space="0" w:color="auto"/>
              <w:right w:val="single" w:sz="12" w:space="0" w:color="auto"/>
            </w:tcBorders>
          </w:tcPr>
          <w:p w14:paraId="0591E68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errors and irregularities statistics</w:t>
            </w:r>
          </w:p>
        </w:tc>
        <w:tc>
          <w:tcPr>
            <w:tcW w:w="284" w:type="pct"/>
            <w:tcBorders>
              <w:top w:val="single" w:sz="8" w:space="0" w:color="auto"/>
              <w:left w:val="single" w:sz="12" w:space="0" w:color="auto"/>
              <w:bottom w:val="single" w:sz="8" w:space="0" w:color="auto"/>
              <w:right w:val="single" w:sz="4" w:space="0" w:color="auto"/>
            </w:tcBorders>
          </w:tcPr>
          <w:p w14:paraId="49465E5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B9CFF4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0F9E37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D99220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43BA3D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F09DF67"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8CC39E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DD61155" w14:textId="77777777" w:rsidR="004816D6" w:rsidRPr="00476D2F" w:rsidRDefault="004816D6" w:rsidP="004816D6">
            <w:pPr>
              <w:spacing w:before="20" w:after="20"/>
              <w:jc w:val="center"/>
              <w:rPr>
                <w:color w:val="000000"/>
                <w:sz w:val="22"/>
                <w:szCs w:val="24"/>
                <w:lang w:eastAsia="el-GR"/>
              </w:rPr>
            </w:pPr>
          </w:p>
        </w:tc>
      </w:tr>
      <w:tr w:rsidR="004816D6" w:rsidRPr="00110E6A" w14:paraId="453A37C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181E6716"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CS150600</w:t>
            </w:r>
          </w:p>
        </w:tc>
        <w:tc>
          <w:tcPr>
            <w:tcW w:w="2032" w:type="pct"/>
            <w:tcBorders>
              <w:top w:val="nil"/>
              <w:left w:val="nil"/>
              <w:bottom w:val="single" w:sz="8" w:space="0" w:color="auto"/>
              <w:right w:val="single" w:sz="12" w:space="0" w:color="auto"/>
            </w:tcBorders>
          </w:tcPr>
          <w:p w14:paraId="61656B1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recoveries statistics</w:t>
            </w:r>
          </w:p>
        </w:tc>
        <w:tc>
          <w:tcPr>
            <w:tcW w:w="284" w:type="pct"/>
            <w:tcBorders>
              <w:top w:val="single" w:sz="8" w:space="0" w:color="auto"/>
              <w:left w:val="single" w:sz="12" w:space="0" w:color="auto"/>
              <w:bottom w:val="single" w:sz="8" w:space="0" w:color="auto"/>
              <w:right w:val="single" w:sz="4" w:space="0" w:color="auto"/>
            </w:tcBorders>
          </w:tcPr>
          <w:p w14:paraId="0AC94E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7CB0C3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3A0919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1FD3D9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DE3A265"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0D9E26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41CE1CA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B2DC062" w14:textId="77777777" w:rsidR="004816D6" w:rsidRPr="00476D2F" w:rsidRDefault="004816D6" w:rsidP="004816D6">
            <w:pPr>
              <w:spacing w:before="20" w:after="20"/>
              <w:jc w:val="center"/>
              <w:rPr>
                <w:color w:val="000000"/>
                <w:sz w:val="22"/>
                <w:szCs w:val="24"/>
                <w:lang w:eastAsia="el-GR"/>
              </w:rPr>
            </w:pPr>
          </w:p>
        </w:tc>
      </w:tr>
      <w:tr w:rsidR="004816D6" w:rsidRPr="00110E6A" w14:paraId="5AD958BB" w14:textId="77777777" w:rsidTr="004816D6">
        <w:trPr>
          <w:cantSplit/>
          <w:trHeight w:val="41"/>
          <w:jc w:val="center"/>
        </w:trPr>
        <w:tc>
          <w:tcPr>
            <w:tcW w:w="480" w:type="pct"/>
            <w:tcBorders>
              <w:top w:val="nil"/>
              <w:left w:val="single" w:sz="12" w:space="0" w:color="auto"/>
              <w:bottom w:val="single" w:sz="8" w:space="0" w:color="auto"/>
              <w:right w:val="single" w:sz="8" w:space="0" w:color="auto"/>
            </w:tcBorders>
          </w:tcPr>
          <w:p w14:paraId="6579E43E"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CS160100</w:t>
            </w:r>
          </w:p>
        </w:tc>
        <w:tc>
          <w:tcPr>
            <w:tcW w:w="2032" w:type="pct"/>
            <w:tcBorders>
              <w:top w:val="nil"/>
              <w:left w:val="nil"/>
              <w:bottom w:val="single" w:sz="8" w:space="0" w:color="auto"/>
              <w:right w:val="single" w:sz="12" w:space="0" w:color="auto"/>
            </w:tcBorders>
          </w:tcPr>
          <w:p w14:paraId="1036056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w:t>
            </w:r>
          </w:p>
        </w:tc>
        <w:tc>
          <w:tcPr>
            <w:tcW w:w="284" w:type="pct"/>
            <w:tcBorders>
              <w:top w:val="single" w:sz="8" w:space="0" w:color="auto"/>
              <w:left w:val="single" w:sz="12" w:space="0" w:color="auto"/>
              <w:bottom w:val="single" w:sz="8" w:space="0" w:color="auto"/>
              <w:right w:val="single" w:sz="4" w:space="0" w:color="auto"/>
            </w:tcBorders>
          </w:tcPr>
          <w:p w14:paraId="037A02F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AD02F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FC940B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6C3DFF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C2690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454E79"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E052B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AD14F3B" w14:textId="77777777" w:rsidR="004816D6" w:rsidRPr="00476D2F" w:rsidRDefault="004816D6" w:rsidP="004816D6">
            <w:pPr>
              <w:spacing w:before="20" w:after="20"/>
              <w:jc w:val="center"/>
              <w:rPr>
                <w:color w:val="000000"/>
                <w:sz w:val="22"/>
                <w:szCs w:val="24"/>
                <w:lang w:eastAsia="el-GR"/>
              </w:rPr>
            </w:pPr>
          </w:p>
        </w:tc>
      </w:tr>
      <w:tr w:rsidR="004816D6" w:rsidRPr="00110E6A" w14:paraId="61AD00D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5F2DF704"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CS160200</w:t>
            </w:r>
          </w:p>
        </w:tc>
        <w:tc>
          <w:tcPr>
            <w:tcW w:w="2032" w:type="pct"/>
            <w:tcBorders>
              <w:top w:val="nil"/>
              <w:left w:val="nil"/>
              <w:bottom w:val="single" w:sz="8" w:space="0" w:color="auto"/>
              <w:right w:val="single" w:sz="12" w:space="0" w:color="auto"/>
            </w:tcBorders>
          </w:tcPr>
          <w:p w14:paraId="016A42A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profile</w:t>
            </w:r>
          </w:p>
        </w:tc>
        <w:tc>
          <w:tcPr>
            <w:tcW w:w="284" w:type="pct"/>
            <w:tcBorders>
              <w:top w:val="single" w:sz="8" w:space="0" w:color="auto"/>
              <w:left w:val="single" w:sz="12" w:space="0" w:color="auto"/>
              <w:bottom w:val="single" w:sz="8" w:space="0" w:color="auto"/>
              <w:right w:val="single" w:sz="4" w:space="0" w:color="auto"/>
            </w:tcBorders>
          </w:tcPr>
          <w:p w14:paraId="648CA1B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0225C70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E50FDA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420E78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EEF79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9C8D7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1EC81AC"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9378317" w14:textId="77777777" w:rsidR="004816D6" w:rsidRPr="00476D2F" w:rsidRDefault="004816D6" w:rsidP="004816D6">
            <w:pPr>
              <w:spacing w:before="20" w:after="20"/>
              <w:jc w:val="center"/>
              <w:rPr>
                <w:color w:val="000000"/>
                <w:sz w:val="22"/>
                <w:szCs w:val="24"/>
                <w:lang w:eastAsia="el-GR"/>
              </w:rPr>
            </w:pPr>
          </w:p>
        </w:tc>
      </w:tr>
      <w:tr w:rsidR="004816D6" w:rsidRPr="00110E6A" w14:paraId="722D6357" w14:textId="77777777" w:rsidTr="004816D6">
        <w:trPr>
          <w:cantSplit/>
          <w:trHeight w:val="153"/>
          <w:jc w:val="center"/>
        </w:trPr>
        <w:tc>
          <w:tcPr>
            <w:tcW w:w="480" w:type="pct"/>
            <w:tcBorders>
              <w:top w:val="nil"/>
              <w:left w:val="single" w:sz="12" w:space="0" w:color="auto"/>
              <w:bottom w:val="single" w:sz="8" w:space="0" w:color="auto"/>
              <w:right w:val="single" w:sz="8" w:space="0" w:color="auto"/>
            </w:tcBorders>
          </w:tcPr>
          <w:p w14:paraId="450713B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CS160300</w:t>
            </w:r>
          </w:p>
        </w:tc>
        <w:tc>
          <w:tcPr>
            <w:tcW w:w="2032" w:type="pct"/>
            <w:tcBorders>
              <w:top w:val="nil"/>
              <w:left w:val="nil"/>
              <w:bottom w:val="single" w:sz="8" w:space="0" w:color="auto"/>
              <w:right w:val="single" w:sz="12" w:space="0" w:color="auto"/>
            </w:tcBorders>
          </w:tcPr>
          <w:p w14:paraId="3B8B85B5" w14:textId="77777777" w:rsidR="004816D6" w:rsidRPr="00BB51DB" w:rsidRDefault="004816D6" w:rsidP="004816D6">
            <w:pPr>
              <w:spacing w:before="20" w:after="20"/>
              <w:jc w:val="left"/>
              <w:rPr>
                <w:color w:val="000000"/>
                <w:sz w:val="22"/>
                <w:szCs w:val="24"/>
                <w:lang w:val="fr-BE" w:eastAsia="el-GR"/>
              </w:rPr>
            </w:pPr>
            <w:r w:rsidRPr="00BB51DB">
              <w:rPr>
                <w:color w:val="000000"/>
                <w:sz w:val="22"/>
                <w:szCs w:val="24"/>
                <w:lang w:val="fr-BE"/>
              </w:rPr>
              <w:t xml:space="preserve">National Domain </w:t>
            </w:r>
            <w:proofErr w:type="spellStart"/>
            <w:r w:rsidRPr="00BB51DB">
              <w:rPr>
                <w:color w:val="000000"/>
                <w:sz w:val="22"/>
                <w:szCs w:val="24"/>
                <w:lang w:val="fr-BE"/>
              </w:rPr>
              <w:t>Maintain</w:t>
            </w:r>
            <w:proofErr w:type="spellEnd"/>
            <w:r w:rsidRPr="00BB51DB">
              <w:rPr>
                <w:color w:val="000000"/>
                <w:sz w:val="22"/>
                <w:szCs w:val="24"/>
                <w:lang w:val="fr-BE"/>
              </w:rPr>
              <w:t xml:space="preserve"> user-profile</w:t>
            </w:r>
          </w:p>
        </w:tc>
        <w:tc>
          <w:tcPr>
            <w:tcW w:w="284" w:type="pct"/>
            <w:tcBorders>
              <w:top w:val="single" w:sz="8" w:space="0" w:color="auto"/>
              <w:left w:val="single" w:sz="12" w:space="0" w:color="auto"/>
              <w:bottom w:val="single" w:sz="8" w:space="0" w:color="auto"/>
              <w:right w:val="single" w:sz="4" w:space="0" w:color="auto"/>
            </w:tcBorders>
          </w:tcPr>
          <w:p w14:paraId="729535C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13C5ED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40F589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BC758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172262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2E6B4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6D5623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325F4CE" w14:textId="77777777" w:rsidR="004816D6" w:rsidRPr="00476D2F" w:rsidRDefault="004816D6" w:rsidP="004816D6">
            <w:pPr>
              <w:spacing w:before="20" w:after="20"/>
              <w:jc w:val="center"/>
              <w:rPr>
                <w:color w:val="000000"/>
                <w:sz w:val="22"/>
                <w:szCs w:val="24"/>
                <w:lang w:eastAsia="el-GR"/>
              </w:rPr>
            </w:pPr>
          </w:p>
        </w:tc>
      </w:tr>
      <w:tr w:rsidR="004816D6" w:rsidRPr="00110E6A" w14:paraId="72FB207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6F81BEA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SA010100</w:t>
            </w:r>
          </w:p>
        </w:tc>
        <w:tc>
          <w:tcPr>
            <w:tcW w:w="2032" w:type="pct"/>
            <w:tcBorders>
              <w:top w:val="nil"/>
              <w:left w:val="nil"/>
              <w:bottom w:val="single" w:sz="8" w:space="0" w:color="auto"/>
              <w:right w:val="single" w:sz="12" w:space="0" w:color="auto"/>
            </w:tcBorders>
          </w:tcPr>
          <w:p w14:paraId="5F7B05F2"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Freeze movement data</w:t>
            </w:r>
          </w:p>
        </w:tc>
        <w:tc>
          <w:tcPr>
            <w:tcW w:w="284" w:type="pct"/>
            <w:tcBorders>
              <w:top w:val="single" w:sz="8" w:space="0" w:color="auto"/>
              <w:left w:val="single" w:sz="12" w:space="0" w:color="auto"/>
              <w:bottom w:val="single" w:sz="8" w:space="0" w:color="auto"/>
              <w:right w:val="single" w:sz="4" w:space="0" w:color="auto"/>
            </w:tcBorders>
          </w:tcPr>
          <w:p w14:paraId="0D9FFEA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DF8985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4FA303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19185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5E249D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3785F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E1A10F0"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908D5B3" w14:textId="77777777" w:rsidR="004816D6" w:rsidRPr="00476D2F" w:rsidRDefault="004816D6" w:rsidP="004816D6">
            <w:pPr>
              <w:spacing w:before="20" w:after="20"/>
              <w:jc w:val="center"/>
              <w:rPr>
                <w:color w:val="000000"/>
                <w:sz w:val="22"/>
                <w:szCs w:val="24"/>
                <w:lang w:eastAsia="el-GR"/>
              </w:rPr>
            </w:pPr>
          </w:p>
        </w:tc>
      </w:tr>
      <w:tr w:rsidR="004816D6" w:rsidRPr="00110E6A" w14:paraId="700CD35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2718AF4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SA010300</w:t>
            </w:r>
          </w:p>
        </w:tc>
        <w:tc>
          <w:tcPr>
            <w:tcW w:w="2032" w:type="pct"/>
            <w:tcBorders>
              <w:top w:val="nil"/>
              <w:left w:val="nil"/>
              <w:bottom w:val="single" w:sz="8" w:space="0" w:color="auto"/>
              <w:right w:val="single" w:sz="12" w:space="0" w:color="auto"/>
            </w:tcBorders>
          </w:tcPr>
          <w:p w14:paraId="7907EB36"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statistics</w:t>
            </w:r>
          </w:p>
        </w:tc>
        <w:tc>
          <w:tcPr>
            <w:tcW w:w="284" w:type="pct"/>
            <w:tcBorders>
              <w:top w:val="single" w:sz="8" w:space="0" w:color="auto"/>
              <w:left w:val="single" w:sz="12" w:space="0" w:color="auto"/>
              <w:bottom w:val="single" w:sz="8" w:space="0" w:color="auto"/>
              <w:right w:val="single" w:sz="4" w:space="0" w:color="auto"/>
            </w:tcBorders>
          </w:tcPr>
          <w:p w14:paraId="3FD762F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4FC6A6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28A04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3DA6B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3D3DFA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2373A51"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BC527E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5992AD3" w14:textId="77777777" w:rsidR="004816D6" w:rsidRPr="00476D2F" w:rsidRDefault="004816D6" w:rsidP="004816D6">
            <w:pPr>
              <w:spacing w:before="20" w:after="20"/>
              <w:jc w:val="center"/>
              <w:rPr>
                <w:color w:val="000000"/>
                <w:sz w:val="22"/>
                <w:szCs w:val="24"/>
                <w:lang w:eastAsia="el-GR"/>
              </w:rPr>
            </w:pPr>
          </w:p>
        </w:tc>
      </w:tr>
      <w:tr w:rsidR="004816D6" w:rsidRPr="00110E6A" w14:paraId="186F98D1"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37159A8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SA010400</w:t>
            </w:r>
          </w:p>
        </w:tc>
        <w:tc>
          <w:tcPr>
            <w:tcW w:w="2032" w:type="pct"/>
            <w:tcBorders>
              <w:top w:val="nil"/>
              <w:left w:val="nil"/>
              <w:bottom w:val="single" w:sz="8" w:space="0" w:color="auto"/>
              <w:right w:val="single" w:sz="12" w:space="0" w:color="auto"/>
            </w:tcBorders>
          </w:tcPr>
          <w:p w14:paraId="52D553A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 xml:space="preserve">Archive data to </w:t>
            </w:r>
            <w:proofErr w:type="gramStart"/>
            <w:r w:rsidRPr="00476D2F">
              <w:rPr>
                <w:color w:val="000000"/>
                <w:sz w:val="22"/>
                <w:szCs w:val="24"/>
              </w:rPr>
              <w:t>off line</w:t>
            </w:r>
            <w:proofErr w:type="gramEnd"/>
            <w:r w:rsidRPr="00476D2F">
              <w:rPr>
                <w:color w:val="000000"/>
                <w:sz w:val="22"/>
                <w:szCs w:val="24"/>
              </w:rPr>
              <w:t xml:space="preserve"> support</w:t>
            </w:r>
          </w:p>
        </w:tc>
        <w:tc>
          <w:tcPr>
            <w:tcW w:w="284" w:type="pct"/>
            <w:tcBorders>
              <w:top w:val="single" w:sz="8" w:space="0" w:color="auto"/>
              <w:left w:val="single" w:sz="12" w:space="0" w:color="auto"/>
              <w:bottom w:val="single" w:sz="8" w:space="0" w:color="auto"/>
              <w:right w:val="single" w:sz="4" w:space="0" w:color="auto"/>
            </w:tcBorders>
          </w:tcPr>
          <w:p w14:paraId="5CF7131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DA563D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F4890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6C38809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A2C7B9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178F6FEF"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4C5F05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8A18B73" w14:textId="77777777" w:rsidR="004816D6" w:rsidRPr="00476D2F" w:rsidRDefault="004816D6" w:rsidP="004816D6">
            <w:pPr>
              <w:spacing w:before="20" w:after="20"/>
              <w:jc w:val="center"/>
              <w:rPr>
                <w:color w:val="000000"/>
                <w:sz w:val="22"/>
                <w:szCs w:val="24"/>
                <w:lang w:eastAsia="el-GR"/>
              </w:rPr>
            </w:pPr>
          </w:p>
        </w:tc>
      </w:tr>
      <w:tr w:rsidR="004816D6" w:rsidRPr="00110E6A" w14:paraId="474872A3"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C463BD5"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SA010500</w:t>
            </w:r>
          </w:p>
        </w:tc>
        <w:tc>
          <w:tcPr>
            <w:tcW w:w="2032" w:type="pct"/>
            <w:tcBorders>
              <w:top w:val="nil"/>
              <w:left w:val="nil"/>
              <w:bottom w:val="single" w:sz="8" w:space="0" w:color="auto"/>
              <w:right w:val="single" w:sz="12" w:space="0" w:color="auto"/>
            </w:tcBorders>
          </w:tcPr>
          <w:p w14:paraId="7D720CC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Purge the database</w:t>
            </w:r>
          </w:p>
        </w:tc>
        <w:tc>
          <w:tcPr>
            <w:tcW w:w="284" w:type="pct"/>
            <w:tcBorders>
              <w:top w:val="single" w:sz="8" w:space="0" w:color="auto"/>
              <w:left w:val="single" w:sz="12" w:space="0" w:color="auto"/>
              <w:bottom w:val="single" w:sz="8" w:space="0" w:color="auto"/>
              <w:right w:val="single" w:sz="4" w:space="0" w:color="auto"/>
            </w:tcBorders>
          </w:tcPr>
          <w:p w14:paraId="1B621E0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E27525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58F360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18F45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C36707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F84B1F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0ACF1F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5CAFC93" w14:textId="77777777" w:rsidR="004816D6" w:rsidRPr="00476D2F" w:rsidRDefault="004816D6" w:rsidP="004816D6">
            <w:pPr>
              <w:spacing w:before="20" w:after="20"/>
              <w:jc w:val="center"/>
              <w:rPr>
                <w:color w:val="000000"/>
                <w:sz w:val="22"/>
                <w:szCs w:val="24"/>
                <w:lang w:eastAsia="el-GR"/>
              </w:rPr>
            </w:pPr>
          </w:p>
        </w:tc>
      </w:tr>
    </w:tbl>
    <w:p w14:paraId="18F40ADC" w14:textId="5C121076" w:rsidR="00271BD9" w:rsidRPr="00476D2F" w:rsidRDefault="00271BD9" w:rsidP="00271BD9">
      <w:pPr>
        <w:pStyle w:val="Caption1"/>
        <w:spacing w:after="0"/>
        <w:jc w:val="center"/>
        <w:rPr>
          <w:bCs/>
        </w:rPr>
      </w:pPr>
      <w:bookmarkStart w:id="2405" w:name="_Toc185901019"/>
      <w:r w:rsidRPr="00476D2F">
        <w:rPr>
          <w:bCs/>
        </w:rPr>
        <w:t xml:space="preserve">Table </w:t>
      </w:r>
      <w:r w:rsidR="002C7E76">
        <w:rPr>
          <w:bCs/>
        </w:rPr>
        <w:fldChar w:fldCharType="begin"/>
      </w:r>
      <w:r w:rsidR="002C7E76">
        <w:rPr>
          <w:bCs/>
        </w:rPr>
        <w:instrText xml:space="preserve"> SEQ Table \* ARABIC </w:instrText>
      </w:r>
      <w:r w:rsidR="002C7E76">
        <w:rPr>
          <w:bCs/>
        </w:rPr>
        <w:fldChar w:fldCharType="separate"/>
      </w:r>
      <w:r w:rsidR="004501EF">
        <w:rPr>
          <w:bCs/>
          <w:noProof/>
        </w:rPr>
        <w:t>93</w:t>
      </w:r>
      <w:r w:rsidR="002C7E76">
        <w:rPr>
          <w:bCs/>
        </w:rPr>
        <w:fldChar w:fldCharType="end"/>
      </w:r>
      <w:r w:rsidRPr="00476D2F">
        <w:rPr>
          <w:bCs/>
        </w:rPr>
        <w:t>: EBPs for Central Services and System Administration</w:t>
      </w:r>
      <w:bookmarkEnd w:id="2405"/>
      <w:r w:rsidRPr="00476D2F">
        <w:rPr>
          <w:bCs/>
        </w:rPr>
        <w:t xml:space="preserve"> </w:t>
      </w:r>
    </w:p>
    <w:p w14:paraId="65515A95" w14:textId="77777777" w:rsidR="00271BD9" w:rsidRPr="00476D2F" w:rsidRDefault="00271BD9" w:rsidP="00271BD9">
      <w:pPr>
        <w:sectPr w:rsidR="00271BD9" w:rsidRPr="00476D2F" w:rsidSect="00F15ACC">
          <w:headerReference w:type="even" r:id="rId163"/>
          <w:headerReference w:type="default" r:id="rId164"/>
          <w:footerReference w:type="default" r:id="rId165"/>
          <w:headerReference w:type="first" r:id="rId166"/>
          <w:pgSz w:w="16840" w:h="11907" w:orient="landscape" w:code="9"/>
          <w:pgMar w:top="1418" w:right="1418" w:bottom="1418" w:left="1418" w:header="720" w:footer="720" w:gutter="0"/>
          <w:cols w:space="720"/>
          <w:docGrid w:linePitch="326"/>
        </w:sectPr>
      </w:pPr>
    </w:p>
    <w:p w14:paraId="7D0CFCF6" w14:textId="77777777" w:rsidR="00271BD9" w:rsidRPr="00476D2F" w:rsidRDefault="00271BD9" w:rsidP="00271BD9">
      <w:pPr>
        <w:pStyle w:val="Heading2"/>
      </w:pPr>
      <w:bookmarkStart w:id="2406" w:name="_Ref14357639"/>
      <w:bookmarkStart w:id="2407" w:name="_Toc185900877"/>
      <w:r w:rsidRPr="00476D2F">
        <w:t>The scope of Information Exchanges</w:t>
      </w:r>
      <w:bookmarkEnd w:id="2406"/>
      <w:bookmarkEnd w:id="2407"/>
    </w:p>
    <w:p w14:paraId="3222898A" w14:textId="2D633827" w:rsidR="00B470A6" w:rsidRPr="00476D2F" w:rsidRDefault="00271BD9" w:rsidP="00271BD9">
      <w:r w:rsidRPr="00476D2F">
        <w:t>Besides the EBPs, the scope of CS and SA for NCTS</w:t>
      </w:r>
      <w:r w:rsidR="00DC1F7A" w:rsidRPr="00476D2F">
        <w:t>-P5</w:t>
      </w:r>
      <w:r w:rsidR="00B470A6" w:rsidRPr="00476D2F">
        <w:t xml:space="preserve"> and</w:t>
      </w:r>
      <w:r w:rsidRPr="00476D2F">
        <w:t xml:space="preserve"> </w:t>
      </w:r>
      <w:r w:rsidR="00B470A6" w:rsidRPr="00476D2F">
        <w:t>AES</w:t>
      </w:r>
      <w:r w:rsidR="00DC1F7A" w:rsidRPr="00476D2F">
        <w:t>-P1</w:t>
      </w:r>
      <w:r w:rsidRPr="00476D2F">
        <w:t xml:space="preserve"> CDCA can be expressed in terms of IEs. </w:t>
      </w:r>
    </w:p>
    <w:p w14:paraId="0A2ED842" w14:textId="0FD27C81" w:rsidR="00B470A6" w:rsidRDefault="00606F18" w:rsidP="00271BD9">
      <w:r w:rsidRPr="00476D2F">
        <w:t>Detailed information s</w:t>
      </w:r>
      <w:r w:rsidR="00431FAD" w:rsidRPr="00476D2F">
        <w:t>c</w:t>
      </w:r>
      <w:r w:rsidRPr="00476D2F">
        <w:t xml:space="preserve">ope of IEs for </w:t>
      </w:r>
      <w:r w:rsidR="00431FAD" w:rsidRPr="00476D2F">
        <w:t>interaction with CS/MIS</w:t>
      </w:r>
      <w:r w:rsidR="007F6C36" w:rsidRPr="00476D2F">
        <w:t>2</w:t>
      </w:r>
      <w:r w:rsidR="00431FAD" w:rsidRPr="00476D2F">
        <w:t xml:space="preserve"> </w:t>
      </w:r>
      <w:r w:rsidRPr="00476D2F">
        <w:t>are available under Appendix A of DDNTA</w:t>
      </w:r>
      <w:r w:rsidR="00242E5B" w:rsidRPr="00476D2F">
        <w:t xml:space="preserve"> [</w:t>
      </w:r>
      <w:r w:rsidR="009E474C" w:rsidRPr="00476D2F">
        <w:fldChar w:fldCharType="begin"/>
      </w:r>
      <w:r w:rsidR="009E474C" w:rsidRPr="00476D2F">
        <w:instrText xml:space="preserve"> REF DDNTA_NCTSP5 \h </w:instrText>
      </w:r>
      <w:r w:rsidR="009E474C" w:rsidRPr="00476D2F">
        <w:fldChar w:fldCharType="separate"/>
      </w:r>
      <w:r w:rsidR="004501EF" w:rsidRPr="000C1B4B">
        <w:rPr>
          <w:szCs w:val="24"/>
        </w:rPr>
        <w:t>R</w:t>
      </w:r>
      <w:r w:rsidR="004501EF">
        <w:rPr>
          <w:noProof/>
          <w:szCs w:val="24"/>
        </w:rPr>
        <w:t>4</w:t>
      </w:r>
      <w:r w:rsidR="004501EF">
        <w:rPr>
          <w:noProof/>
          <w:szCs w:val="24"/>
        </w:rPr>
        <w:t>0</w:t>
      </w:r>
      <w:r w:rsidR="009E474C" w:rsidRPr="00476D2F">
        <w:fldChar w:fldCharType="end"/>
      </w:r>
      <w:r w:rsidR="0060754E">
        <w:t xml:space="preserve"> </w:t>
      </w:r>
      <w:r w:rsidR="00506E02">
        <w:t xml:space="preserve">and </w:t>
      </w:r>
      <w:r w:rsidR="00506E02">
        <w:fldChar w:fldCharType="begin"/>
      </w:r>
      <w:r w:rsidR="00506E02">
        <w:instrText xml:space="preserve"> REF R45 \h </w:instrText>
      </w:r>
      <w:r w:rsidR="00506E02">
        <w:fldChar w:fldCharType="separate"/>
      </w:r>
      <w:r w:rsidR="00506E02" w:rsidRPr="000C1B4B">
        <w:rPr>
          <w:szCs w:val="24"/>
        </w:rPr>
        <w:t>R</w:t>
      </w:r>
      <w:r w:rsidR="00506E02">
        <w:rPr>
          <w:noProof/>
          <w:szCs w:val="24"/>
        </w:rPr>
        <w:t>4</w:t>
      </w:r>
      <w:r w:rsidR="00506E02">
        <w:rPr>
          <w:noProof/>
          <w:szCs w:val="24"/>
        </w:rPr>
        <w:t>4</w:t>
      </w:r>
      <w:r w:rsidR="00506E02">
        <w:fldChar w:fldCharType="end"/>
      </w:r>
      <w:r w:rsidR="00242E5B" w:rsidRPr="00476D2F">
        <w:t>]</w:t>
      </w:r>
      <w:r w:rsidRPr="00476D2F">
        <w:t xml:space="preserve"> and DDNXA</w:t>
      </w:r>
      <w:r w:rsidR="00242E5B" w:rsidRPr="00476D2F">
        <w:t xml:space="preserve"> [</w:t>
      </w:r>
      <w:r w:rsidR="009E474C" w:rsidRPr="00476D2F">
        <w:fldChar w:fldCharType="begin"/>
      </w:r>
      <w:r w:rsidR="009E474C" w:rsidRPr="00476D2F">
        <w:instrText xml:space="preserve"> REF DDNXA_AES \h </w:instrText>
      </w:r>
      <w:r w:rsidR="009E474C" w:rsidRPr="00476D2F">
        <w:fldChar w:fldCharType="separate"/>
      </w:r>
      <w:r w:rsidR="004501EF" w:rsidRPr="000C1B4B">
        <w:rPr>
          <w:szCs w:val="24"/>
        </w:rPr>
        <w:t>R</w:t>
      </w:r>
      <w:r w:rsidR="004501EF">
        <w:rPr>
          <w:noProof/>
          <w:szCs w:val="24"/>
        </w:rPr>
        <w:t>39</w:t>
      </w:r>
      <w:r w:rsidR="009E474C" w:rsidRPr="00476D2F">
        <w:fldChar w:fldCharType="end"/>
      </w:r>
      <w:r w:rsidR="00242E5B" w:rsidRPr="00476D2F">
        <w:t>]</w:t>
      </w:r>
      <w:r w:rsidRPr="00476D2F">
        <w:t xml:space="preserve"> documents</w:t>
      </w:r>
      <w:r w:rsidR="00242E5B" w:rsidRPr="00476D2F">
        <w:t>.</w:t>
      </w:r>
    </w:p>
    <w:p w14:paraId="6DA30A99" w14:textId="77777777" w:rsidR="0072202B" w:rsidRPr="00476D2F" w:rsidRDefault="0072202B" w:rsidP="0072202B">
      <w:pPr>
        <w:spacing w:before="0"/>
        <w:jc w:val="left"/>
      </w:pPr>
    </w:p>
    <w:p w14:paraId="22DA8EE3" w14:textId="77777777" w:rsidR="0072202B" w:rsidRPr="00476D2F" w:rsidRDefault="0072202B" w:rsidP="0072202B">
      <w:pPr>
        <w:pBdr>
          <w:top w:val="single" w:sz="4" w:space="1" w:color="auto"/>
        </w:pBdr>
        <w:ind w:right="-1"/>
        <w:jc w:val="center"/>
        <w:rPr>
          <w:b/>
        </w:rPr>
      </w:pPr>
      <w:r w:rsidRPr="00476D2F">
        <w:rPr>
          <w:b/>
        </w:rPr>
        <w:t>*** End of document ***</w:t>
      </w:r>
    </w:p>
    <w:p w14:paraId="0C87A57C" w14:textId="77777777" w:rsidR="0072202B" w:rsidRPr="00476D2F" w:rsidRDefault="0072202B" w:rsidP="00271BD9"/>
    <w:p w14:paraId="7D2C3EFA" w14:textId="16D703D2" w:rsidR="00DF47BE" w:rsidRPr="00476D2F" w:rsidRDefault="00DF47BE" w:rsidP="00DC76F8">
      <w:pPr>
        <w:spacing w:before="0"/>
        <w:jc w:val="left"/>
      </w:pPr>
    </w:p>
    <w:sectPr w:rsidR="00DF47BE" w:rsidRPr="00476D2F" w:rsidSect="00F15ACC">
      <w:headerReference w:type="even" r:id="rId167"/>
      <w:headerReference w:type="default" r:id="rId168"/>
      <w:footerReference w:type="default" r:id="rId169"/>
      <w:headerReference w:type="first" r:id="rId170"/>
      <w:pgSz w:w="11907" w:h="16840" w:code="9"/>
      <w:pgMar w:top="1215" w:right="1418" w:bottom="1418" w:left="141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C7E47" w14:textId="77777777" w:rsidR="00CF797E" w:rsidRDefault="00CF797E">
      <w:r>
        <w:separator/>
      </w:r>
    </w:p>
  </w:endnote>
  <w:endnote w:type="continuationSeparator" w:id="0">
    <w:p w14:paraId="4B11B300" w14:textId="77777777" w:rsidR="00CF797E" w:rsidRDefault="00CF797E">
      <w:r>
        <w:continuationSeparator/>
      </w:r>
    </w:p>
  </w:endnote>
  <w:endnote w:type="continuationNotice" w:id="1">
    <w:p w14:paraId="6476BCA8" w14:textId="77777777" w:rsidR="00CF797E" w:rsidRDefault="00CF79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Yu Gothic"/>
    <w:panose1 w:val="00000000000000000000"/>
    <w:charset w:val="80"/>
    <w:family w:val="auto"/>
    <w:notTrueType/>
    <w:pitch w:val="default"/>
    <w:sig w:usb0="00000000" w:usb1="08070000" w:usb2="00000010" w:usb3="00000000" w:csb0="00020000" w:csb1="00000000"/>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1051889446"/>
    </w:sdtPr>
    <w:sdtEndPr/>
    <w:sdtContent>
      <w:p w14:paraId="5E6B5830" w14:textId="37EEEB55" w:rsidR="003B7A0F" w:rsidRPr="00E83B6E" w:rsidRDefault="00506E02"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DC4E0E">
          <w:rPr>
            <w:noProof/>
            <w:sz w:val="16"/>
            <w:szCs w:val="24"/>
            <w:lang w:val="en-US" w:eastAsia="en-GB"/>
          </w:rPr>
          <w:t>60</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DC4E0E">
          <w:rPr>
            <w:noProof/>
            <w:sz w:val="16"/>
            <w:szCs w:val="24"/>
            <w:lang w:val="en-US" w:eastAsia="en-GB"/>
          </w:rPr>
          <w:t>62</w:t>
        </w:r>
        <w:r w:rsidR="003B7A0F" w:rsidRPr="00E83B6E">
          <w:rPr>
            <w:sz w:val="16"/>
            <w:szCs w:val="24"/>
            <w:lang w:eastAsia="en-GB"/>
          </w:rPr>
          <w:fldChar w:fldCharType="end"/>
        </w:r>
      </w:p>
      <w:p w14:paraId="51EE0340" w14:textId="260B3ED5" w:rsidR="00BD18AF" w:rsidRPr="00E83B6E" w:rsidRDefault="00506E02" w:rsidP="000A7112">
        <w:pPr>
          <w:spacing w:before="0"/>
          <w:ind w:right="-567"/>
          <w:rPr>
            <w:sz w:val="16"/>
            <w:szCs w:val="24"/>
            <w:lang w:val="en-US" w:eastAsia="en-GB"/>
          </w:rPr>
        </w:pPr>
        <w:sdt>
          <w:sdtPr>
            <w:rPr>
              <w:noProof/>
              <w:sz w:val="16"/>
              <w:szCs w:val="24"/>
              <w:lang w:val="en-US" w:eastAsia="en-GB"/>
            </w:rPr>
            <w:id w:val="-120332358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825035099"/>
            <w:placeholder>
              <w:docPart w:val="7F9D153CD50A4D038CDEA0D747C504EC"/>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1750648157"/>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387633164"/>
            <w:placeholder>
              <w:docPart w:val="7754CBB5F9964A4899585DB937C8A356"/>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24EE7E89" w14:textId="51C9271C"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312867792"/>
            <w:placeholder>
              <w:docPart w:val="4595955AF96B4F44BB6BBCF352E2ECBE"/>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1471894362"/>
    </w:sdtPr>
    <w:sdtEndPr/>
    <w:sdtContent>
      <w:p w14:paraId="64D6D96E" w14:textId="77777777" w:rsidR="003B7A0F" w:rsidRDefault="00506E02" w:rsidP="00755B96">
        <w:pPr>
          <w:pStyle w:val="Footer"/>
        </w:pPr>
        <w:sdt>
          <w:sdtPr>
            <w:rPr>
              <w:lang w:val="fr-BE"/>
            </w:rPr>
            <w:id w:val="-796519606"/>
            <w:dataBinding w:xpath="/Author/Addresses/Address[Id = 'f03b5801-04c9-4931-aa17-c6d6c70bc579']/Footer" w:storeItemID="{EE044946-5330-43F7-8D16-AA78684F2938}"/>
            <w:text w:multiLine="1"/>
          </w:sdtPr>
          <w:sdtEndPr/>
          <w:sdtContent>
            <w:r w:rsidR="003B7A0F" w:rsidRPr="00617D0F">
              <w:rPr>
                <w:lang w:val="fr-BE"/>
              </w:rPr>
              <w:t>Commission européenne/Europese Commissie, 1049 Bruxelles/Brussel, BELGIQUE/BELGIË - Tel. +32 22991111</w:t>
            </w:r>
          </w:sdtContent>
        </w:sdt>
      </w:p>
      <w:p w14:paraId="21604C38" w14:textId="77777777" w:rsidR="003B7A0F" w:rsidRPr="001F03D8" w:rsidRDefault="00506E02" w:rsidP="00755B96">
        <w:pPr>
          <w:pStyle w:val="Footer"/>
          <w:rPr>
            <w:sz w:val="12"/>
          </w:rPr>
        </w:pPr>
      </w:p>
    </w:sdtContent>
  </w:sdt>
  <w:p w14:paraId="24EE7E8A" w14:textId="77777777" w:rsidR="003B7A0F" w:rsidRDefault="003B7A0F">
    <w:pPr>
      <w:pStyle w:val="Footerland"/>
      <w:pBdr>
        <w:top w:val="none" w:sz="0" w:space="0" w:color="auto"/>
      </w:pBdr>
      <w:tabs>
        <w:tab w:val="clear" w:pos="6719"/>
        <w:tab w:val="clear" w:pos="13438"/>
        <w:tab w:val="center" w:pos="4536"/>
        <w:tab w:val="right" w:pos="9072"/>
      </w:tabs>
      <w:spacing w:before="0"/>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138573336"/>
    </w:sdtPr>
    <w:sdtEndPr/>
    <w:sdtContent>
      <w:p w14:paraId="126443EF" w14:textId="472C038D" w:rsidR="003B7A0F" w:rsidRPr="00E83B6E" w:rsidRDefault="00506E02"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33838736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80223286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252</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B8ED8E7" w14:textId="17861C0F" w:rsidR="003B7A0F" w:rsidRPr="00E83B6E" w:rsidRDefault="00506E02" w:rsidP="000A7112">
        <w:pPr>
          <w:spacing w:before="0"/>
          <w:ind w:right="-567"/>
          <w:rPr>
            <w:sz w:val="16"/>
            <w:szCs w:val="24"/>
            <w:lang w:val="en-US" w:eastAsia="en-GB"/>
          </w:rPr>
        </w:pPr>
        <w:sdt>
          <w:sdtPr>
            <w:rPr>
              <w:noProof/>
              <w:sz w:val="16"/>
              <w:szCs w:val="24"/>
              <w:lang w:val="en-US" w:eastAsia="en-GB"/>
            </w:rPr>
            <w:id w:val="-1852090274"/>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01844774"/>
            <w:placeholder>
              <w:docPart w:val="CD252DDB77D14E8C86F7ED34C7DA0C38"/>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138332307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722404136"/>
            <w:placeholder>
              <w:docPart w:val="19F808A2B2794FCC951601C7AEA1E8F6"/>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2223EEC9" w14:textId="541A938C"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679890396"/>
            <w:placeholder>
              <w:docPart w:val="E9ECF012EE00411F81F549ED3A546A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74985417"/>
    </w:sdtPr>
    <w:sdtEndPr/>
    <w:sdtContent>
      <w:p w14:paraId="69D44CAA" w14:textId="4DF9739F" w:rsidR="003B7A0F" w:rsidRPr="00E83B6E" w:rsidRDefault="00506E02"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78084243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8623917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257</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08DF944" w14:textId="0EB1130E" w:rsidR="003B7A0F" w:rsidRPr="00E83B6E" w:rsidRDefault="00506E02" w:rsidP="000A7112">
        <w:pPr>
          <w:spacing w:before="0"/>
          <w:ind w:right="-567"/>
          <w:rPr>
            <w:sz w:val="16"/>
            <w:szCs w:val="24"/>
            <w:lang w:val="en-US" w:eastAsia="en-GB"/>
          </w:rPr>
        </w:pPr>
        <w:sdt>
          <w:sdtPr>
            <w:rPr>
              <w:noProof/>
              <w:sz w:val="16"/>
              <w:szCs w:val="24"/>
              <w:lang w:val="en-US" w:eastAsia="en-GB"/>
            </w:rPr>
            <w:id w:val="138312270"/>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579026456"/>
            <w:placeholder>
              <w:docPart w:val="91DCE3C84F3C44519D22486BDB861C62"/>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58676753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600635061"/>
            <w:placeholder>
              <w:docPart w:val="F4A56331C4CE432A9AAD8CBA7A24D365"/>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31A06192" w14:textId="081E1A7D"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891028765"/>
            <w:placeholder>
              <w:docPart w:val="D5442A2F093742B09559FD476B2A885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621433497"/>
    </w:sdtPr>
    <w:sdtEndPr/>
    <w:sdtContent>
      <w:p w14:paraId="18AB442F" w14:textId="14F5DB6C" w:rsidR="003B7A0F" w:rsidRPr="00E83B6E" w:rsidRDefault="00506E02"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48690821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35515503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258</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D6387AD" w14:textId="75087C1B" w:rsidR="003B7A0F" w:rsidRPr="00E83B6E" w:rsidRDefault="00506E02" w:rsidP="000A7112">
        <w:pPr>
          <w:spacing w:before="0"/>
          <w:ind w:right="-567"/>
          <w:rPr>
            <w:sz w:val="16"/>
            <w:szCs w:val="24"/>
            <w:lang w:val="en-US" w:eastAsia="en-GB"/>
          </w:rPr>
        </w:pPr>
        <w:sdt>
          <w:sdtPr>
            <w:rPr>
              <w:noProof/>
              <w:sz w:val="16"/>
              <w:szCs w:val="24"/>
              <w:lang w:val="en-US" w:eastAsia="en-GB"/>
            </w:rPr>
            <w:id w:val="48027295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56002848"/>
            <w:placeholder>
              <w:docPart w:val="236E3A26136046EE91614EF21231CC22"/>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17739025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977221883"/>
            <w:placeholder>
              <w:docPart w:val="B5661878ACC84BB8BE03C8884DEBE902"/>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6E58F86C" w14:textId="012AE154"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727075363"/>
            <w:placeholder>
              <w:docPart w:val="3D04AE643B3648D28DB17B4C0BDA1A7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2130545686"/>
    </w:sdtPr>
    <w:sdtEndPr/>
    <w:sdtContent>
      <w:p w14:paraId="3B9DA0B9" w14:textId="24CB76A4" w:rsidR="003B7A0F" w:rsidRPr="00E83B6E" w:rsidRDefault="00506E02" w:rsidP="004752F6">
        <w:pPr>
          <w:pBdr>
            <w:top w:val="single" w:sz="4" w:space="0" w:color="auto"/>
          </w:pBdr>
          <w:tabs>
            <w:tab w:val="right" w:pos="8647"/>
          </w:tabs>
          <w:spacing w:before="120"/>
          <w:rPr>
            <w:sz w:val="16"/>
            <w:szCs w:val="24"/>
            <w:lang w:val="en-US" w:eastAsia="en-GB"/>
          </w:rPr>
        </w:pPr>
        <w:sdt>
          <w:sdtPr>
            <w:rPr>
              <w:sz w:val="16"/>
              <w:szCs w:val="24"/>
              <w:lang w:val="en-US" w:eastAsia="en-GB"/>
            </w:rPr>
            <w:id w:val="10197320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26846643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263</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92BBF90" w14:textId="2783C5B9" w:rsidR="003B7A0F" w:rsidRPr="00E83B6E" w:rsidRDefault="00506E02" w:rsidP="000A7112">
        <w:pPr>
          <w:spacing w:before="0"/>
          <w:ind w:right="-567"/>
          <w:rPr>
            <w:sz w:val="16"/>
            <w:szCs w:val="24"/>
            <w:lang w:val="en-US" w:eastAsia="en-GB"/>
          </w:rPr>
        </w:pPr>
        <w:sdt>
          <w:sdtPr>
            <w:rPr>
              <w:noProof/>
              <w:sz w:val="16"/>
              <w:szCs w:val="24"/>
              <w:lang w:val="en-US" w:eastAsia="en-GB"/>
            </w:rPr>
            <w:id w:val="-1878614069"/>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24621605"/>
            <w:placeholder>
              <w:docPart w:val="3E2475456DBC4AE6B411D024B4A8DD20"/>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211431868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810477861"/>
            <w:placeholder>
              <w:docPart w:val="3D05454EFAB74B02AC00E9DC54A43D5F"/>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0E60AF70" w14:textId="48F6D1DA"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255128014"/>
            <w:placeholder>
              <w:docPart w:val="52648AB69BC74372B8C59F4F039C0C6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2006011264"/>
    </w:sdtPr>
    <w:sdtEndPr/>
    <w:sdtContent>
      <w:p w14:paraId="41027195" w14:textId="0289A1C3" w:rsidR="003B7A0F" w:rsidRPr="00E83B6E" w:rsidRDefault="00506E02"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20320240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9976609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sidRPr="00E83B6E">
          <w:rPr>
            <w:sz w:val="16"/>
            <w:szCs w:val="24"/>
            <w:lang w:val="en-US" w:eastAsia="en-GB"/>
          </w:rPr>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265</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5CC26AA" w14:textId="13716431" w:rsidR="003B7A0F" w:rsidRPr="00E83B6E" w:rsidRDefault="00506E02" w:rsidP="006854CC">
        <w:pPr>
          <w:spacing w:before="0"/>
          <w:ind w:right="-567"/>
          <w:rPr>
            <w:sz w:val="16"/>
            <w:szCs w:val="24"/>
            <w:lang w:val="en-US" w:eastAsia="en-GB"/>
          </w:rPr>
        </w:pPr>
        <w:sdt>
          <w:sdtPr>
            <w:rPr>
              <w:noProof/>
              <w:sz w:val="16"/>
              <w:szCs w:val="24"/>
              <w:lang w:val="en-US" w:eastAsia="en-GB"/>
            </w:rPr>
            <w:id w:val="35755083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45491927"/>
            <w:placeholder>
              <w:docPart w:val="7BC8F911CF40406BA48EB64F84B68018"/>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984234346"/>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2048721222"/>
            <w:placeholder>
              <w:docPart w:val="09F0E43A1F2949BDA39FCED9D1A28A84"/>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53BEBE48" w14:textId="1260B684" w:rsidR="003B7A0F" w:rsidRPr="006854CC" w:rsidRDefault="003B7A0F" w:rsidP="006854CC">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348788487"/>
            <w:placeholder>
              <w:docPart w:val="223F8AD7461146BCB7C62B1FC815B49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24"/>
        <w:lang w:eastAsia="en-GB"/>
      </w:rPr>
      <w:alias w:val="Footer - Footer"/>
      <w:tag w:val="tkgx793blqwVsfMzIs5ka6-Aa3Kt4ltWaoVXwcSq1qvk0"/>
      <w:id w:val="-1832983104"/>
    </w:sdtPr>
    <w:sdtEndPr/>
    <w:sdtContent>
      <w:p w14:paraId="227EC2FC" w14:textId="70AF21B1" w:rsidR="003B7A0F" w:rsidRPr="00E83B6E" w:rsidRDefault="00506E02"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168817023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4517770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40B046D" w14:textId="2FD40F6D" w:rsidR="003B7A0F" w:rsidRPr="00E83B6E" w:rsidRDefault="00506E02" w:rsidP="006854CC">
        <w:pPr>
          <w:spacing w:before="0"/>
          <w:ind w:right="-567"/>
          <w:rPr>
            <w:sz w:val="16"/>
            <w:szCs w:val="24"/>
            <w:lang w:val="en-US" w:eastAsia="en-GB"/>
          </w:rPr>
        </w:pPr>
        <w:sdt>
          <w:sdtPr>
            <w:rPr>
              <w:noProof/>
              <w:sz w:val="16"/>
              <w:szCs w:val="24"/>
              <w:lang w:val="en-US" w:eastAsia="en-GB"/>
            </w:rPr>
            <w:id w:val="677160307"/>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979371650"/>
            <w:placeholder>
              <w:docPart w:val="0B8147D3AF344741B7779A5D52DA363D"/>
            </w:placeholder>
            <w:dataBinding w:prefixMappings="xmlns:ns0='http://CustomXML.htm' " w:xpath="/ns0:EuroLookXMLNode[1]/ns0:Version[1]" w:storeItemID="{79EFA0D9-BA63-4E9B-9418-E346CE6CB7CE}"/>
            <w:text/>
          </w:sdtPr>
          <w:sdtEndPr/>
          <w:sdtContent>
            <w:r w:rsidR="004B6F2D">
              <w:rPr>
                <w:sz w:val="16"/>
                <w:szCs w:val="24"/>
                <w:lang w:val="en-US" w:eastAsia="en-GB"/>
              </w:rPr>
              <w:t>21.4.0-2.00 EN</w:t>
            </w:r>
          </w:sdtContent>
        </w:sdt>
        <w:r w:rsidR="003B7A0F">
          <w:rPr>
            <w:sz w:val="16"/>
            <w:szCs w:val="24"/>
            <w:lang w:val="en-US" w:eastAsia="en-GB"/>
          </w:rPr>
          <w:t xml:space="preserve"> - </w:t>
        </w:r>
        <w:sdt>
          <w:sdtPr>
            <w:rPr>
              <w:noProof/>
              <w:sz w:val="16"/>
              <w:szCs w:val="24"/>
              <w:lang w:val="en-US" w:eastAsia="en-GB"/>
            </w:rPr>
            <w:id w:val="132555196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701366207"/>
            <w:placeholder>
              <w:docPart w:val="620097FFD1374298B96664BB5B5D7B3B"/>
            </w:placeholder>
            <w:dataBinding w:prefixMappings="xmlns:ns0='http://CustomXML.htm' " w:xpath="/ns0:EuroLookXMLNode[1]/ns0:Date[1]" w:storeItemID="{79EFA0D9-BA63-4E9B-9418-E346CE6CB7CE}"/>
            <w:date w:fullDate="2024-12-19T00:00:00Z">
              <w:dateFormat w:val="dd/MM/yyyy"/>
              <w:lid w:val="en-US"/>
              <w:storeMappedDataAs w:val="dateTime"/>
              <w:calendar w:val="gregorian"/>
            </w:date>
          </w:sdtPr>
          <w:sdtEndPr/>
          <w:sdtContent>
            <w:r w:rsidR="00A9771E">
              <w:rPr>
                <w:sz w:val="16"/>
                <w:szCs w:val="24"/>
                <w:lang w:val="en-US" w:eastAsia="en-GB"/>
              </w:rPr>
              <w:t>19/12/2024</w:t>
            </w:r>
          </w:sdtContent>
        </w:sdt>
      </w:p>
      <w:p w14:paraId="36AE2CBA" w14:textId="6A6D8A91" w:rsidR="003B7A0F" w:rsidRDefault="003B7A0F" w:rsidP="006854CC">
        <w:pPr>
          <w:spacing w:before="0"/>
          <w:ind w:right="-567"/>
          <w:rPr>
            <w:bCs/>
            <w:sz w:val="16"/>
            <w:szCs w:val="16"/>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540201364"/>
            <w:placeholder>
              <w:docPart w:val="112F1E7F58CB49558A146D216D7AD540"/>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p w14:paraId="7E1E58D7" w14:textId="2843B7C4" w:rsidR="003B7A0F" w:rsidRPr="006854CC" w:rsidRDefault="00506E02" w:rsidP="006854CC">
        <w:pPr>
          <w:spacing w:before="0"/>
          <w:ind w:right="-567"/>
          <w:rPr>
            <w:sz w:val="16"/>
            <w:szCs w:val="24"/>
            <w:lang w:val="en-US" w:eastAsia="en-GB"/>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CA0D5" w14:textId="77777777" w:rsidR="00CF797E" w:rsidRDefault="00CF797E">
      <w:r>
        <w:separator/>
      </w:r>
    </w:p>
  </w:footnote>
  <w:footnote w:type="continuationSeparator" w:id="0">
    <w:p w14:paraId="5795AA60" w14:textId="77777777" w:rsidR="00CF797E" w:rsidRDefault="00CF797E">
      <w:r>
        <w:continuationSeparator/>
      </w:r>
    </w:p>
  </w:footnote>
  <w:footnote w:type="continuationNotice" w:id="1">
    <w:p w14:paraId="1C77506D" w14:textId="77777777" w:rsidR="00CF797E" w:rsidRDefault="00CF797E">
      <w:pPr>
        <w:spacing w:before="0"/>
      </w:pPr>
    </w:p>
  </w:footnote>
  <w:footnote w:id="2">
    <w:p w14:paraId="3895D5AC" w14:textId="456A05A2" w:rsidR="00B817F0" w:rsidRPr="00B817F0" w:rsidRDefault="00B817F0" w:rsidP="00B817F0">
      <w:pPr>
        <w:pStyle w:val="FootnoteText"/>
      </w:pPr>
      <w:r>
        <w:rPr>
          <w:rStyle w:val="FootnoteReference"/>
        </w:rPr>
        <w:footnoteRef/>
      </w:r>
      <w:r>
        <w:t xml:space="preserve"> The applicable DDNA for Import </w:t>
      </w:r>
      <w:r w:rsidR="00FF5472">
        <w:t>Control</w:t>
      </w:r>
      <w:r w:rsidR="00284B4E">
        <w:t xml:space="preserve"> Application </w:t>
      </w:r>
      <w:r>
        <w:t>refers to DDNIA for ICS-P1</w:t>
      </w:r>
      <w:r w:rsidR="00772225" w:rsidRPr="004B430B">
        <w:t xml:space="preserve"> </w:t>
      </w:r>
      <w:r w:rsidR="00DF7136" w:rsidRPr="00A22A02">
        <w:t>[</w:t>
      </w:r>
      <w:r w:rsidR="00A22A02" w:rsidRPr="00A22A02">
        <w:fldChar w:fldCharType="begin"/>
      </w:r>
      <w:r w:rsidR="00A22A02" w:rsidRPr="00A22A02">
        <w:instrText xml:space="preserve"> REF R18 \h </w:instrText>
      </w:r>
      <w:r w:rsidR="00A22A02">
        <w:instrText xml:space="preserve"> \* MERGEFORMAT </w:instrText>
      </w:r>
      <w:r w:rsidR="00A22A02" w:rsidRPr="00A22A02">
        <w:fldChar w:fldCharType="separate"/>
      </w:r>
      <w:r w:rsidR="00A22A02" w:rsidRPr="004B430B">
        <w:t>R</w:t>
      </w:r>
      <w:r w:rsidR="00A22A02" w:rsidRPr="004B430B">
        <w:rPr>
          <w:noProof/>
        </w:rPr>
        <w:t>18</w:t>
      </w:r>
      <w:r w:rsidR="00A22A02" w:rsidRPr="00A22A02">
        <w:fldChar w:fldCharType="end"/>
      </w:r>
      <w:r w:rsidR="00DF7136" w:rsidRPr="00A22A02">
        <w:t>]</w:t>
      </w:r>
      <w:r w:rsidRPr="00A22A02">
        <w:t>.</w:t>
      </w:r>
      <w:r>
        <w:t xml:space="preserve"> ICS2 is not in the scope of the current DDCOM, </w:t>
      </w:r>
      <w:r w:rsidR="0004710C">
        <w:t>see the ICS2 specifications</w:t>
      </w:r>
      <w:r w:rsidR="00F635CC">
        <w:t xml:space="preserve"> documents f</w:t>
      </w:r>
      <w:r w:rsidR="00371BD5">
        <w:t xml:space="preserve">or more information </w:t>
      </w:r>
      <w:r w:rsidR="005015D9">
        <w:t>on ICS2</w:t>
      </w:r>
      <w:r>
        <w:t>.</w:t>
      </w:r>
    </w:p>
  </w:footnote>
  <w:footnote w:id="3">
    <w:p w14:paraId="1F52B5D0" w14:textId="5418FC09" w:rsidR="003B7A0F" w:rsidRPr="005D6412" w:rsidRDefault="003B7A0F" w:rsidP="00CE281A">
      <w:pPr>
        <w:pStyle w:val="FootnoteText"/>
        <w:spacing w:before="0"/>
      </w:pPr>
      <w:r>
        <w:rPr>
          <w:rStyle w:val="FootnoteReference"/>
        </w:rPr>
        <w:footnoteRef/>
      </w:r>
      <w:r>
        <w:t xml:space="preserve"> Applicable to NCTS-P5 and AES-P1</w:t>
      </w:r>
    </w:p>
  </w:footnote>
  <w:footnote w:id="4">
    <w:p w14:paraId="24EE7EA0" w14:textId="77777777" w:rsidR="003B7A0F" w:rsidRPr="00F823C6" w:rsidRDefault="003B7A0F" w:rsidP="00BB674D">
      <w:pPr>
        <w:pStyle w:val="FootnoteText"/>
        <w:spacing w:before="0"/>
      </w:pPr>
      <w:r w:rsidRPr="00F823C6">
        <w:rPr>
          <w:rStyle w:val="FootnoteReference"/>
        </w:rPr>
        <w:footnoteRef/>
      </w:r>
      <w:r w:rsidRPr="00F823C6">
        <w:t xml:space="preserve"> This history shows for historical reasons the last release of the DDNTA before it was restructured into the DDNA.</w:t>
      </w:r>
    </w:p>
  </w:footnote>
  <w:footnote w:id="5">
    <w:p w14:paraId="4D307332" w14:textId="0A8CF9F5" w:rsidR="00D654C5" w:rsidRPr="00162A2A" w:rsidRDefault="00D654C5">
      <w:pPr>
        <w:pStyle w:val="FootnoteText"/>
        <w:rPr>
          <w:lang w:val="en-US"/>
        </w:rPr>
      </w:pPr>
      <w:r>
        <w:rPr>
          <w:rStyle w:val="FootnoteReference"/>
        </w:rPr>
        <w:footnoteRef/>
      </w:r>
      <w:r>
        <w:t xml:space="preserve"> </w:t>
      </w:r>
      <w:r w:rsidR="00543DB8" w:rsidRPr="00846D65">
        <w:t>Please refer to CS/MIS2 Integration Manual [R06] and Service Specification Document [R07].</w:t>
      </w:r>
    </w:p>
  </w:footnote>
  <w:footnote w:id="6">
    <w:p w14:paraId="24EE7EA8" w14:textId="058180B3" w:rsidR="003B7A0F" w:rsidRPr="00F823C6" w:rsidRDefault="003B7A0F" w:rsidP="00CE281A">
      <w:pPr>
        <w:pStyle w:val="FootnoteText"/>
        <w:spacing w:before="0"/>
      </w:pPr>
      <w:r w:rsidRPr="00F823C6">
        <w:rPr>
          <w:rStyle w:val="FootnoteReference"/>
        </w:rPr>
        <w:footnoteRef/>
      </w:r>
      <w:r w:rsidRPr="00F823C6">
        <w:t xml:space="preserve"> The EO statistics are out of the CS/MIS</w:t>
      </w:r>
      <w:r>
        <w:t>2</w:t>
      </w:r>
      <w:r w:rsidRPr="00F823C6">
        <w:t xml:space="preserve"> </w:t>
      </w:r>
      <w:r>
        <w:t xml:space="preserve">and CS/RD2 </w:t>
      </w:r>
      <w:r w:rsidRPr="00F823C6">
        <w:t>scope</w:t>
      </w:r>
      <w:r>
        <w:t>s</w:t>
      </w:r>
      <w:r w:rsidRPr="00F823C6">
        <w:t xml:space="preserve"> and are provided by the EOS CDCO.</w:t>
      </w:r>
    </w:p>
  </w:footnote>
  <w:footnote w:id="7">
    <w:p w14:paraId="4E5376FD" w14:textId="77777777" w:rsidR="00460A1A" w:rsidRPr="00F823C6" w:rsidRDefault="00460A1A" w:rsidP="00460A1A">
      <w:pPr>
        <w:pStyle w:val="FootnoteText"/>
        <w:spacing w:before="0"/>
      </w:pPr>
      <w:r w:rsidRPr="00F823C6">
        <w:rPr>
          <w:rStyle w:val="FootnoteReference"/>
        </w:rPr>
        <w:footnoteRef/>
      </w:r>
      <w:r w:rsidRPr="00F823C6">
        <w:t xml:space="preserve"> The IE</w:t>
      </w:r>
      <w:r>
        <w:t>0</w:t>
      </w:r>
      <w:r w:rsidRPr="00F823C6">
        <w:t xml:space="preserve">71 is also sent to the country from which the </w:t>
      </w:r>
      <w:r>
        <w:t>IE070</w:t>
      </w:r>
      <w:r w:rsidRPr="00F823C6">
        <w:t xml:space="preserve"> originated.</w:t>
      </w:r>
    </w:p>
  </w:footnote>
  <w:footnote w:id="8">
    <w:p w14:paraId="55058EA5" w14:textId="67C03B6C" w:rsidR="003B7A0F" w:rsidRPr="00A15771" w:rsidRDefault="003B7A0F" w:rsidP="00AF536A">
      <w:pPr>
        <w:pStyle w:val="FootnoteText"/>
        <w:spacing w:before="0"/>
      </w:pPr>
      <w:r>
        <w:rPr>
          <w:rStyle w:val="FootnoteReference"/>
        </w:rPr>
        <w:footnoteRef/>
      </w:r>
      <w:r>
        <w:t xml:space="preserve"> </w:t>
      </w:r>
      <w:r w:rsidRPr="00D633AC">
        <w:t xml:space="preserve">This </w:t>
      </w:r>
      <w:r>
        <w:t xml:space="preserve">ping mechanism </w:t>
      </w:r>
      <w:r w:rsidRPr="00D633AC">
        <w:t xml:space="preserve">is applicable </w:t>
      </w:r>
      <w:r w:rsidR="00B21505" w:rsidRPr="00B21505">
        <w:t>to AES-P1, NCTS-P5 and NCTS-P6</w:t>
      </w:r>
      <w:r w:rsidR="00B21505">
        <w:t xml:space="preserve"> </w:t>
      </w:r>
      <w:r w:rsidRPr="00D633AC">
        <w:t>movements</w:t>
      </w:r>
      <w:r>
        <w:t>.</w:t>
      </w:r>
    </w:p>
  </w:footnote>
  <w:footnote w:id="9">
    <w:p w14:paraId="4043749E" w14:textId="680B02BF" w:rsidR="00211B58" w:rsidRPr="00871BE9" w:rsidRDefault="00211B58" w:rsidP="00211B58">
      <w:pPr>
        <w:pStyle w:val="FootnoteText"/>
        <w:rPr>
          <w:lang w:val="en-US"/>
        </w:rPr>
      </w:pPr>
      <w:r>
        <w:rPr>
          <w:rStyle w:val="FootnoteReference"/>
        </w:rPr>
        <w:footnoteRef/>
      </w:r>
      <w:r>
        <w:t xml:space="preserve"> </w:t>
      </w:r>
      <w:r>
        <w:rPr>
          <w:lang w:val="en-US"/>
        </w:rPr>
        <w:t>Please refer to CS/MIS2 Operation Manual (OM) [</w:t>
      </w:r>
      <w:r w:rsidR="00C81AC2">
        <w:rPr>
          <w:lang w:val="en-US"/>
        </w:rPr>
        <w:fldChar w:fldCharType="begin"/>
      </w:r>
      <w:r w:rsidR="00C81AC2">
        <w:rPr>
          <w:lang w:val="en-US"/>
        </w:rPr>
        <w:instrText xml:space="preserve"> REF R47 \h </w:instrText>
      </w:r>
      <w:r w:rsidR="00C81AC2">
        <w:rPr>
          <w:lang w:val="en-US"/>
        </w:rPr>
      </w:r>
      <w:r w:rsidR="00C81AC2">
        <w:rPr>
          <w:lang w:val="en-US"/>
        </w:rPr>
        <w:fldChar w:fldCharType="separate"/>
      </w:r>
      <w:r w:rsidR="00C81AC2" w:rsidRPr="000C1B4B">
        <w:rPr>
          <w:sz w:val="24"/>
          <w:szCs w:val="24"/>
        </w:rPr>
        <w:t>R</w:t>
      </w:r>
      <w:r w:rsidR="00C81AC2">
        <w:rPr>
          <w:noProof/>
          <w:sz w:val="24"/>
          <w:szCs w:val="24"/>
        </w:rPr>
        <w:t>47</w:t>
      </w:r>
      <w:r w:rsidR="00C81AC2">
        <w:rPr>
          <w:lang w:val="en-US"/>
        </w:rPr>
        <w:fldChar w:fldCharType="end"/>
      </w:r>
      <w:r>
        <w:rPr>
          <w:lang w:val="en-US"/>
        </w:rPr>
        <w:t xml:space="preserve">] for more information on the CCN user profiles requirements </w:t>
      </w:r>
      <w:r>
        <w:rPr>
          <w:rStyle w:val="ui-provider"/>
        </w:rPr>
        <w:t>pertaining to CCN applications/queues.</w:t>
      </w:r>
    </w:p>
  </w:footnote>
  <w:footnote w:id="10">
    <w:p w14:paraId="3A417DB9" w14:textId="77777777" w:rsidR="002F4798" w:rsidRDefault="002F4798" w:rsidP="002F4798">
      <w:pPr>
        <w:pStyle w:val="FootnoteText"/>
        <w:spacing w:before="0"/>
      </w:pPr>
      <w:r>
        <w:rPr>
          <w:rStyle w:val="FootnoteReference"/>
        </w:rPr>
        <w:footnoteRef/>
      </w:r>
      <w:r>
        <w:t xml:space="preserve"> </w:t>
      </w:r>
      <w:r w:rsidRPr="00440C70">
        <w:t>It covers both international and national EMCS movements.</w:t>
      </w:r>
    </w:p>
    <w:p w14:paraId="7D80EA49" w14:textId="77777777" w:rsidR="002F4798" w:rsidRPr="00440C70" w:rsidRDefault="002F4798" w:rsidP="002F4798">
      <w:pPr>
        <w:pStyle w:val="FootnoteText"/>
        <w:spacing w:before="60"/>
      </w:pPr>
      <w:r w:rsidRPr="00440C70">
        <w:t xml:space="preserve">At this stage, EMCS movements (ARC </w:t>
      </w:r>
      <w:r>
        <w:t>F</w:t>
      </w:r>
      <w:r w:rsidRPr="00440C70">
        <w:t>ollow up) are visible in CS/MISE and not in CS/MIS2. In case of national EMCS movements, where MSA of Dispatch = MSA of Export, the national domain exchanges between MSA of Dispatch and MSA of Export may not be visible via CS/MISE (if loopback mode not implemented yet).</w:t>
      </w:r>
    </w:p>
  </w:footnote>
  <w:footnote w:id="11">
    <w:p w14:paraId="1C63E833" w14:textId="7778DE66" w:rsidR="003B7A0F" w:rsidRPr="006C21A4" w:rsidRDefault="003B7A0F">
      <w:pPr>
        <w:pStyle w:val="FootnoteText"/>
      </w:pPr>
      <w:r>
        <w:rPr>
          <w:rStyle w:val="FootnoteReference"/>
        </w:rPr>
        <w:footnoteRef/>
      </w:r>
      <w:r>
        <w:t xml:space="preserve"> </w:t>
      </w:r>
      <w:r w:rsidRPr="008E7E20">
        <w:rPr>
          <w:bCs/>
          <w:szCs w:val="22"/>
          <w:lang w:val="en-US"/>
        </w:rPr>
        <w:t xml:space="preserve">See </w:t>
      </w:r>
      <w:hyperlink r:id="rId1" w:anchor="Logical_disjunction_(OR)" w:history="1">
        <w:r w:rsidRPr="008E7E20">
          <w:rPr>
            <w:rStyle w:val="Hyperlink"/>
            <w:bCs/>
            <w:szCs w:val="22"/>
            <w:lang w:val="en-US"/>
          </w:rPr>
          <w:t>https://en.wikipedia.org/wiki/Truth_table#Logical_disjunction_(OR)</w:t>
        </w:r>
      </w:hyperlink>
      <w:r w:rsidRPr="008E7E20">
        <w:rPr>
          <w:bCs/>
          <w:szCs w:val="22"/>
          <w:lang w:val="en-US"/>
        </w:rPr>
        <w:t xml:space="preserve"> for more details</w:t>
      </w:r>
      <w:r>
        <w:rPr>
          <w:bCs/>
          <w:szCs w:val="22"/>
          <w:lang w:val="en-US"/>
        </w:rPr>
        <w:t>.</w:t>
      </w:r>
    </w:p>
  </w:footnote>
  <w:footnote w:id="12">
    <w:p w14:paraId="0C605304" w14:textId="175868DA" w:rsidR="00553F85" w:rsidRPr="00553F85" w:rsidRDefault="00553F85">
      <w:pPr>
        <w:pStyle w:val="FootnoteText"/>
      </w:pPr>
      <w:r>
        <w:rPr>
          <w:rStyle w:val="FootnoteReference"/>
        </w:rPr>
        <w:footnoteRef/>
      </w:r>
      <w:r>
        <w:t xml:space="preserve"> </w:t>
      </w:r>
      <w:r w:rsidR="003D2A46">
        <w:t>An indicative set of paths have been kept for t</w:t>
      </w:r>
      <w:r>
        <w:t xml:space="preserve">he </w:t>
      </w:r>
      <w:proofErr w:type="gramStart"/>
      <w:r>
        <w:t>Technical</w:t>
      </w:r>
      <w:proofErr w:type="gramEnd"/>
      <w:r>
        <w:t xml:space="preserve"> description of B2101, since the specific BRT-2 is applied to numerous </w:t>
      </w:r>
      <w:r w:rsidR="00FF2EEB">
        <w:t>TMS inside DDNTA</w:t>
      </w:r>
      <w:r w:rsidR="003D2A46">
        <w:t xml:space="preserve"> with the same functionality to all of them.</w:t>
      </w:r>
    </w:p>
  </w:footnote>
  <w:footnote w:id="13">
    <w:p w14:paraId="24EE7EB3" w14:textId="77777777" w:rsidR="003B7A0F" w:rsidRPr="00F823C6" w:rsidRDefault="003B7A0F" w:rsidP="000A62E4">
      <w:pPr>
        <w:pStyle w:val="FootnoteText"/>
        <w:spacing w:before="120"/>
      </w:pPr>
      <w:r w:rsidRPr="00F823C6">
        <w:rPr>
          <w:rStyle w:val="FootnoteReference"/>
        </w:rPr>
        <w:footnoteRef/>
      </w:r>
      <w:r w:rsidRPr="00F823C6">
        <w:t xml:space="preserve"> </w:t>
      </w:r>
      <w:r w:rsidRPr="004656F9">
        <w:rPr>
          <w:rFonts w:cs="Tahoma"/>
        </w:rPr>
        <w:t>The only exception is time numerical fields where leading zeros may be used.</w:t>
      </w:r>
    </w:p>
  </w:footnote>
  <w:footnote w:id="14">
    <w:p w14:paraId="048D640B" w14:textId="78BDE9A0" w:rsidR="003B7A0F" w:rsidRPr="00A86909" w:rsidRDefault="003B7A0F">
      <w:pPr>
        <w:pStyle w:val="FootnoteText"/>
      </w:pPr>
      <w:r>
        <w:rPr>
          <w:rStyle w:val="FootnoteReference"/>
        </w:rPr>
        <w:footnoteRef/>
      </w:r>
      <w:r>
        <w:t xml:space="preserve"> </w:t>
      </w:r>
      <w:r w:rsidRPr="001C7443">
        <w:t>Otherwise, validation could be successful but, if spaces are not removed before inserting in the database, an error could occur. The database cannot be prepared to insert any value of length.</w:t>
      </w:r>
    </w:p>
  </w:footnote>
  <w:footnote w:id="15">
    <w:p w14:paraId="7BDC8CE1" w14:textId="67EA838C" w:rsidR="003B7A0F" w:rsidRPr="00BB51DB" w:rsidRDefault="003B7A0F" w:rsidP="00A423B4">
      <w:pPr>
        <w:pStyle w:val="FootnoteText"/>
        <w:rPr>
          <w:lang w:val="nl-NL"/>
        </w:rPr>
      </w:pPr>
      <w:r>
        <w:rPr>
          <w:rStyle w:val="FootnoteReference"/>
        </w:rPr>
        <w:footnoteRef/>
      </w:r>
      <w:r w:rsidRPr="00BB51DB">
        <w:rPr>
          <w:lang w:val="nl-NL"/>
        </w:rPr>
        <w:t xml:space="preserve"> The </w:t>
      </w:r>
      <w:proofErr w:type="spellStart"/>
      <w:r w:rsidRPr="00BB51DB">
        <w:rPr>
          <w:lang w:val="nl-NL"/>
        </w:rPr>
        <w:t>affected</w:t>
      </w:r>
      <w:proofErr w:type="spellEnd"/>
      <w:r w:rsidRPr="00BB51DB">
        <w:rPr>
          <w:lang w:val="nl-NL"/>
        </w:rPr>
        <w:t xml:space="preserve"> External Domain </w:t>
      </w:r>
      <w:proofErr w:type="spellStart"/>
      <w:r w:rsidRPr="00BB51DB">
        <w:rPr>
          <w:lang w:val="nl-NL"/>
        </w:rPr>
        <w:t>IEs</w:t>
      </w:r>
      <w:proofErr w:type="spellEnd"/>
      <w:r w:rsidRPr="00BB51DB">
        <w:rPr>
          <w:lang w:val="nl-NL"/>
        </w:rPr>
        <w:t xml:space="preserve"> for NCTS-P5 are: IE007, IE013, IE014, IE015, IE017, IE026, IE034, IE044, IE054, IE141, IE170, IE224. The </w:t>
      </w:r>
      <w:proofErr w:type="spellStart"/>
      <w:r w:rsidRPr="00BB51DB">
        <w:rPr>
          <w:lang w:val="nl-NL"/>
        </w:rPr>
        <w:t>affected</w:t>
      </w:r>
      <w:proofErr w:type="spellEnd"/>
      <w:r w:rsidRPr="00BB51DB">
        <w:rPr>
          <w:lang w:val="nl-NL"/>
        </w:rPr>
        <w:t xml:space="preserve"> External Domain </w:t>
      </w:r>
      <w:proofErr w:type="spellStart"/>
      <w:r w:rsidRPr="00BB51DB">
        <w:rPr>
          <w:lang w:val="nl-NL"/>
        </w:rPr>
        <w:t>IEs</w:t>
      </w:r>
      <w:proofErr w:type="spellEnd"/>
      <w:r w:rsidRPr="00BB51DB">
        <w:rPr>
          <w:lang w:val="nl-NL"/>
        </w:rPr>
        <w:t xml:space="preserve"> for AES-P1 are: IE507, IE511, IE513, IE514, IE515, IE547, IE570, IE573, IE583, IE613, IE614, IE615.</w:t>
      </w:r>
    </w:p>
  </w:footnote>
  <w:footnote w:id="16">
    <w:p w14:paraId="553B7507" w14:textId="77777777" w:rsidR="00176CF0" w:rsidRPr="00A86909" w:rsidRDefault="00176CF0" w:rsidP="00176CF0">
      <w:pPr>
        <w:pStyle w:val="FootnoteText"/>
      </w:pPr>
      <w:r>
        <w:rPr>
          <w:rStyle w:val="FootnoteReference"/>
        </w:rPr>
        <w:footnoteRef/>
      </w:r>
      <w:r>
        <w:t xml:space="preserve"> </w:t>
      </w:r>
      <w:r w:rsidRPr="001C7443">
        <w:t>Otherwise, validation could be successful but, if spaces are not removed before inserting in the database, an error could occur. The database cannot be prepared to insert any value of length.</w:t>
      </w:r>
    </w:p>
  </w:footnote>
  <w:footnote w:id="17">
    <w:p w14:paraId="41EE6AF0" w14:textId="27A83FF4" w:rsidR="00665390" w:rsidRPr="00665390" w:rsidRDefault="00665390">
      <w:pPr>
        <w:pStyle w:val="FootnoteText"/>
      </w:pPr>
      <w:r>
        <w:rPr>
          <w:rStyle w:val="FootnoteReference"/>
        </w:rPr>
        <w:footnoteRef/>
      </w:r>
      <w:r>
        <w:t xml:space="preserve"> </w:t>
      </w:r>
      <w:r w:rsidRPr="00665390">
        <w:t xml:space="preserve">The allowed MIME types for base64 binary fields are aligned to </w:t>
      </w:r>
      <w:r w:rsidRPr="00B6274F">
        <w:t>ICS2 specifications</w:t>
      </w:r>
      <w:r w:rsidR="0075787B" w:rsidRPr="0075787B">
        <w:t xml:space="preserve"> </w:t>
      </w:r>
      <w:r w:rsidR="0075787B" w:rsidRPr="00B6274F">
        <w:t>[</w:t>
      </w:r>
      <w:r w:rsidR="00B6274F" w:rsidRPr="00B6274F">
        <w:fldChar w:fldCharType="begin"/>
      </w:r>
      <w:r w:rsidR="00B6274F" w:rsidRPr="00B6274F">
        <w:instrText xml:space="preserve"> REF R46 \h </w:instrText>
      </w:r>
      <w:r w:rsidR="00B6274F">
        <w:instrText xml:space="preserve"> \* MERGEFORMAT </w:instrText>
      </w:r>
      <w:r w:rsidR="00B6274F" w:rsidRPr="00B6274F">
        <w:fldChar w:fldCharType="separate"/>
      </w:r>
      <w:r w:rsidR="00B6274F" w:rsidRPr="00B6274F">
        <w:t>R46</w:t>
      </w:r>
      <w:r w:rsidR="00B6274F" w:rsidRPr="00B6274F">
        <w:fldChar w:fldCharType="end"/>
      </w:r>
      <w:r w:rsidR="0075787B" w:rsidRPr="00B6274F">
        <w:t>]</w:t>
      </w:r>
      <w:r>
        <w:t>.</w:t>
      </w:r>
    </w:p>
  </w:footnote>
  <w:footnote w:id="18">
    <w:p w14:paraId="61056301" w14:textId="406E3AC0" w:rsidR="003B7A0F" w:rsidRPr="00055E74" w:rsidRDefault="003B7A0F" w:rsidP="00AF536A">
      <w:pPr>
        <w:pStyle w:val="FootnoteText"/>
        <w:spacing w:before="0"/>
      </w:pPr>
      <w:r>
        <w:rPr>
          <w:rStyle w:val="FootnoteReference"/>
        </w:rPr>
        <w:footnoteRef/>
      </w:r>
      <w:r>
        <w:t xml:space="preserve"> In case of Common Domain</w:t>
      </w:r>
      <w:r w:rsidRPr="00055E74">
        <w:t xml:space="preserve"> exchanges between NCA </w:t>
      </w:r>
      <w:r>
        <w:t>during the transitional phase of</w:t>
      </w:r>
      <w:r w:rsidRPr="00055E74">
        <w:t xml:space="preserve"> NCTS</w:t>
      </w:r>
      <w:r>
        <w:t>-P5</w:t>
      </w:r>
      <w:r w:rsidRPr="00055E74">
        <w:t>/AES</w:t>
      </w:r>
      <w:r>
        <w:t>-P1</w:t>
      </w:r>
      <w:r w:rsidRPr="00055E74">
        <w:t xml:space="preserve"> and NCA in NCTS-P4/ECS-P2</w:t>
      </w:r>
    </w:p>
  </w:footnote>
  <w:footnote w:id="19">
    <w:p w14:paraId="5D61AF5B" w14:textId="45790991" w:rsidR="003B7A0F" w:rsidRPr="00F823C6" w:rsidRDefault="003B7A0F" w:rsidP="00AF536A">
      <w:pPr>
        <w:pStyle w:val="FootnoteText"/>
        <w:spacing w:before="0"/>
      </w:pPr>
      <w:r w:rsidRPr="00F823C6">
        <w:rPr>
          <w:rStyle w:val="FootnoteReference"/>
        </w:rPr>
        <w:footnoteRef/>
      </w:r>
      <w:r w:rsidRPr="00F823C6">
        <w:t xml:space="preserve"> The syntax of the Error pointer value defined in </w:t>
      </w:r>
      <w:r>
        <w:fldChar w:fldCharType="begin"/>
      </w:r>
      <w:r>
        <w:instrText xml:space="preserve"> REF _Ref214773095 \h  \* MERGEFORMAT </w:instrText>
      </w:r>
      <w:r>
        <w:fldChar w:fldCharType="separate"/>
      </w:r>
      <w:r w:rsidR="009B4EE7" w:rsidRPr="00476D2F">
        <w:t xml:space="preserve">Table </w:t>
      </w:r>
      <w:r w:rsidR="009B4EE7">
        <w:rPr>
          <w:noProof/>
        </w:rPr>
        <w:t>34</w:t>
      </w:r>
      <w:r>
        <w:fldChar w:fldCharType="end"/>
      </w:r>
      <w:r w:rsidRPr="00F823C6">
        <w:t xml:space="preserve"> specifies what string literals are applicable and how those can be used as part of the notation.</w:t>
      </w:r>
    </w:p>
  </w:footnote>
  <w:footnote w:id="20">
    <w:p w14:paraId="4F73AE86" w14:textId="7EF16339" w:rsidR="00584E4E" w:rsidRPr="00584E4E" w:rsidRDefault="003B7A0F" w:rsidP="00584E4E">
      <w:pPr>
        <w:pStyle w:val="FootnoteText"/>
        <w:spacing w:before="0"/>
        <w:rPr>
          <w:lang w:val="en-US"/>
        </w:rPr>
      </w:pPr>
      <w:r>
        <w:rPr>
          <w:rStyle w:val="FootnoteReference"/>
        </w:rPr>
        <w:footnoteRef/>
      </w:r>
      <w:r>
        <w:t xml:space="preserve"> </w:t>
      </w:r>
      <w:r w:rsidR="00584E4E" w:rsidRPr="00584E4E">
        <w:rPr>
          <w:lang w:val="en-US"/>
        </w:rPr>
        <w:t>The "During TP" error codes are applicable during the Transitional Period of AES-P1 and NCTS-P5, while the "After TP" error codes are applicable after the Transitional Period of AES-P1 and NCTS-P5.</w:t>
      </w:r>
    </w:p>
    <w:p w14:paraId="585803DC" w14:textId="76D9640B" w:rsidR="003B7A0F" w:rsidRPr="00036278" w:rsidRDefault="00584E4E" w:rsidP="00584E4E">
      <w:pPr>
        <w:pStyle w:val="FootnoteText"/>
        <w:spacing w:before="0"/>
        <w:rPr>
          <w:lang w:val="en-US"/>
        </w:rPr>
      </w:pPr>
      <w:r w:rsidRPr="00584E4E">
        <w:rPr>
          <w:lang w:val="en-US"/>
        </w:rPr>
        <w:t>Moreover, "After TP" error codes are applicable during and after the Transitional Period of NCTS-P6.</w:t>
      </w:r>
    </w:p>
  </w:footnote>
  <w:footnote w:id="21">
    <w:p w14:paraId="6C69F7AB" w14:textId="77777777" w:rsidR="003B7A0F" w:rsidRPr="00A42751" w:rsidRDefault="003B7A0F" w:rsidP="00AF536A">
      <w:pPr>
        <w:pStyle w:val="FootnoteText"/>
        <w:spacing w:before="0"/>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22">
    <w:p w14:paraId="0FD2AAE4" w14:textId="1DADE80E" w:rsidR="00214220" w:rsidRPr="00906955" w:rsidRDefault="00214220">
      <w:pPr>
        <w:pStyle w:val="FootnoteText"/>
      </w:pPr>
      <w:r>
        <w:rPr>
          <w:rStyle w:val="FootnoteReference"/>
        </w:rPr>
        <w:footnoteRef/>
      </w:r>
      <w:r>
        <w:t xml:space="preserve"> </w:t>
      </w:r>
      <w:r w:rsidR="00906955" w:rsidRPr="00906955">
        <w:t>as per ICS2-MRN.docx provided with ICS2 B</w:t>
      </w:r>
      <w:r w:rsidR="00906955">
        <w:t xml:space="preserve">usiness </w:t>
      </w:r>
      <w:r w:rsidR="00906955" w:rsidRPr="00906955">
        <w:t>R</w:t>
      </w:r>
      <w:r w:rsidR="00906955">
        <w:t>ules</w:t>
      </w:r>
      <w:r w:rsidR="00906955" w:rsidRPr="00906955">
        <w:t xml:space="preserve"> package</w:t>
      </w:r>
      <w:r w:rsidR="00906955">
        <w:t xml:space="preserve"> </w:t>
      </w:r>
      <w:r w:rsidR="00906955" w:rsidRPr="00906955">
        <w:t>[</w:t>
      </w:r>
      <w:r w:rsidR="00906955" w:rsidRPr="00906955">
        <w:fldChar w:fldCharType="begin"/>
      </w:r>
      <w:r w:rsidR="00906955" w:rsidRPr="00906955">
        <w:instrText xml:space="preserve"> REF R46 \h </w:instrText>
      </w:r>
      <w:r w:rsidR="00906955">
        <w:instrText xml:space="preserve"> \* MERGEFORMAT </w:instrText>
      </w:r>
      <w:r w:rsidR="00906955" w:rsidRPr="00906955">
        <w:fldChar w:fldCharType="separate"/>
      </w:r>
      <w:r w:rsidR="00906955" w:rsidRPr="0033625C">
        <w:t>R46</w:t>
      </w:r>
      <w:r w:rsidR="00906955" w:rsidRPr="00906955">
        <w:fldChar w:fldCharType="end"/>
      </w:r>
      <w:r w:rsidR="00906955" w:rsidRPr="00906955">
        <w:t>]</w:t>
      </w:r>
      <w:r w:rsidR="0033625C">
        <w:t>.</w:t>
      </w:r>
    </w:p>
  </w:footnote>
  <w:footnote w:id="23">
    <w:p w14:paraId="24EE7EB5" w14:textId="639C90B1" w:rsidR="003B7A0F" w:rsidRPr="00F823C6" w:rsidRDefault="003B7A0F" w:rsidP="00AF536A">
      <w:pPr>
        <w:pStyle w:val="FootnoteText"/>
        <w:spacing w:before="0"/>
      </w:pPr>
      <w:r w:rsidRPr="00F823C6">
        <w:rPr>
          <w:rStyle w:val="FootnoteReference"/>
        </w:rPr>
        <w:footnoteRef/>
      </w:r>
      <w:r w:rsidRPr="00F823C6">
        <w:t xml:space="preserve"> For exchanges with OLAF in the context of NCTS P4 and ATIS, the Application Name shall be “ATIS”. </w:t>
      </w:r>
    </w:p>
  </w:footnote>
  <w:footnote w:id="24">
    <w:p w14:paraId="24EE7EB6" w14:textId="5032F2A3" w:rsidR="003B7A0F" w:rsidRPr="00F823C6" w:rsidRDefault="003B7A0F" w:rsidP="00AF536A">
      <w:pPr>
        <w:pStyle w:val="FootnoteText"/>
        <w:spacing w:before="0"/>
        <w:rPr>
          <w:lang w:val="en-US"/>
        </w:rPr>
      </w:pPr>
      <w:r w:rsidRPr="00F823C6">
        <w:rPr>
          <w:rStyle w:val="FootnoteReference"/>
        </w:rPr>
        <w:footnoteRef/>
      </w:r>
      <w:r w:rsidRPr="00F823C6">
        <w:t xml:space="preserve"> The complete specification of XML 1.0 can be found at</w:t>
      </w:r>
      <w:r>
        <w:t xml:space="preserve"> </w:t>
      </w:r>
      <w:hyperlink r:id="rId2" w:history="1">
        <w:r w:rsidRPr="0056146D">
          <w:rPr>
            <w:rStyle w:val="Hyperlink"/>
          </w:rPr>
          <w:t>http://www.w3.org/TR/xml/</w:t>
        </w:r>
      </w:hyperlink>
    </w:p>
  </w:footnote>
  <w:footnote w:id="25">
    <w:p w14:paraId="24EE7EB7" w14:textId="77777777" w:rsidR="003B7A0F" w:rsidRPr="00F823C6" w:rsidRDefault="003B7A0F" w:rsidP="00AF536A">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6">
    <w:p w14:paraId="24EE7EB8"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7">
    <w:p w14:paraId="24EE7EB9"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8">
    <w:p w14:paraId="458DCA43" w14:textId="77777777" w:rsidR="003B7A0F" w:rsidRPr="00F823C6" w:rsidRDefault="003B7A0F" w:rsidP="003F72C3">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9">
    <w:p w14:paraId="579BA4D5" w14:textId="77777777" w:rsidR="00954648" w:rsidRPr="00ED22DF" w:rsidRDefault="00954648" w:rsidP="00954648">
      <w:pPr>
        <w:pStyle w:val="FootnoteText"/>
      </w:pPr>
      <w:r>
        <w:rPr>
          <w:rStyle w:val="FootnoteReference"/>
        </w:rPr>
        <w:footnoteRef/>
      </w:r>
      <w:r>
        <w:t xml:space="preserve"> </w:t>
      </w:r>
      <w:r w:rsidRPr="00ED22DF">
        <w:t>IE Number can be consisted by numbers and letters, e.g. CDA15D</w:t>
      </w:r>
      <w:r>
        <w:t>.</w:t>
      </w:r>
    </w:p>
  </w:footnote>
  <w:footnote w:id="30">
    <w:p w14:paraId="6B9555E9" w14:textId="77777777" w:rsidR="003B7A0F" w:rsidRPr="00F823C6" w:rsidRDefault="003B7A0F" w:rsidP="003F72C3">
      <w:pPr>
        <w:pStyle w:val="FootnoteText"/>
        <w:spacing w:before="0"/>
        <w:rPr>
          <w:lang w:val="en-US"/>
        </w:rPr>
      </w:pPr>
      <w:r w:rsidRPr="00F823C6">
        <w:rPr>
          <w:rStyle w:val="FootnoteReference"/>
        </w:rPr>
        <w:footnoteRef/>
      </w:r>
      <w:r w:rsidRPr="00F823C6">
        <w:t xml:space="preserve"> Represents the version of the FMS structure.</w:t>
      </w:r>
    </w:p>
  </w:footnote>
  <w:footnote w:id="31">
    <w:p w14:paraId="17688348" w14:textId="77777777" w:rsidR="00301CB1" w:rsidRPr="00B01E01" w:rsidDel="00A56316" w:rsidRDefault="00301CB1" w:rsidP="00301CB1">
      <w:pPr>
        <w:pStyle w:val="FootnoteText"/>
        <w:spacing w:before="0"/>
        <w:rPr>
          <w:lang w:val="en-US"/>
        </w:rPr>
      </w:pPr>
      <w:r w:rsidDel="00A56316">
        <w:rPr>
          <w:rStyle w:val="FootnoteReference"/>
        </w:rPr>
        <w:footnoteRef/>
      </w:r>
      <w:r>
        <w:t xml:space="preserve"> For AES-P1 and NCTS-P5, “D”</w:t>
      </w:r>
      <w:r w:rsidRPr="000F4937" w:rsidDel="00A56316">
        <w:t xml:space="preserve"> is applicable for IE411</w:t>
      </w:r>
      <w:r w:rsidDel="00A56316">
        <w:t>.</w:t>
      </w:r>
      <w:r>
        <w:t xml:space="preserve"> For NCTS-P6 </w:t>
      </w:r>
      <w:r w:rsidRPr="00570801">
        <w:t>IEs "C" and “D” are both applicable</w:t>
      </w:r>
      <w:r>
        <w:t>.</w:t>
      </w:r>
    </w:p>
  </w:footnote>
  <w:footnote w:id="32">
    <w:p w14:paraId="24EE7EBA" w14:textId="0D4854D0" w:rsidR="003B7A0F" w:rsidRPr="00F823C6" w:rsidRDefault="003B7A0F" w:rsidP="00507C78">
      <w:pPr>
        <w:pStyle w:val="FootnoteText"/>
        <w:spacing w:before="0"/>
      </w:pPr>
      <w:r w:rsidRPr="00F823C6">
        <w:rPr>
          <w:rStyle w:val="FootnoteReference"/>
        </w:rPr>
        <w:footnoteRef/>
      </w:r>
      <w:r w:rsidRPr="00F823C6">
        <w:t xml:space="preserve"> This pattern restriction is based on the definition that appears in the “Proposal for Structure of Reference Numbers in NCTS-DGXXI/0627/97-Rev.3” and in the “Check Character Algorithm for the MRN </w:t>
      </w:r>
      <w:r>
        <w:t>and GRN-DGXXI/0879/99- Rev.3”.</w:t>
      </w:r>
    </w:p>
  </w:footnote>
  <w:footnote w:id="33">
    <w:p w14:paraId="24EE7EBB" w14:textId="77777777" w:rsidR="003B7A0F" w:rsidRPr="00F823C6" w:rsidRDefault="003B7A0F" w:rsidP="00AF536A">
      <w:pPr>
        <w:pStyle w:val="FootnoteText"/>
        <w:spacing w:before="0"/>
      </w:pPr>
      <w:r w:rsidRPr="00F823C6">
        <w:rPr>
          <w:rStyle w:val="FootnoteReference"/>
        </w:rPr>
        <w:footnoteRef/>
      </w:r>
      <w:r w:rsidRPr="00F823C6">
        <w:t xml:space="preserve"> If in future versions this assumption changes, this section will need to be reviewed in that respect. Only </w:t>
      </w:r>
      <w:r>
        <w:t>EDIFACT</w:t>
      </w:r>
      <w:r w:rsidRPr="00F823C6">
        <w:t xml:space="preserve"> messages of the same priority are combined in one </w:t>
      </w:r>
      <w:proofErr w:type="gramStart"/>
      <w:r w:rsidRPr="00F823C6">
        <w:t>interchange</w:t>
      </w:r>
      <w:proofErr w:type="gramEnd"/>
    </w:p>
  </w:footnote>
  <w:footnote w:id="34">
    <w:p w14:paraId="4C4A6402" w14:textId="77777777" w:rsidR="003B7A0F" w:rsidRPr="005A004A" w:rsidRDefault="003B7A0F" w:rsidP="00AF536A">
      <w:pPr>
        <w:pStyle w:val="FootnoteText"/>
        <w:spacing w:before="0"/>
        <w:rPr>
          <w:lang w:val="en-US"/>
        </w:rPr>
      </w:pPr>
      <w:r>
        <w:rPr>
          <w:rStyle w:val="FootnoteReference"/>
        </w:rPr>
        <w:footnoteRef/>
      </w:r>
      <w:r>
        <w:t xml:space="preserve"> </w:t>
      </w:r>
      <w:r w:rsidRPr="00070652">
        <w:t>Highly recommended for ECS-P2, NCTS-P4 and ICS-P1 (based on DDCOM v15.00 specifications)</w:t>
      </w:r>
    </w:p>
  </w:footnote>
  <w:footnote w:id="35">
    <w:p w14:paraId="04351B44" w14:textId="719DA197" w:rsidR="003B7A0F" w:rsidRPr="00192E36" w:rsidRDefault="003B7A0F" w:rsidP="00AF536A">
      <w:pPr>
        <w:pStyle w:val="FootnoteText"/>
        <w:spacing w:before="120"/>
      </w:pPr>
      <w:r>
        <w:rPr>
          <w:rStyle w:val="FootnoteReference"/>
        </w:rPr>
        <w:footnoteRef/>
      </w:r>
      <w:r>
        <w:t xml:space="preserve"> </w:t>
      </w:r>
      <w:r w:rsidRPr="00192E36">
        <w:t>Required for AES-P1</w:t>
      </w:r>
      <w:r w:rsidR="009B6E68">
        <w:t>,</w:t>
      </w:r>
      <w:r w:rsidR="001E44BA">
        <w:t xml:space="preserve"> </w:t>
      </w:r>
      <w:r w:rsidRPr="00192E36">
        <w:t>NCTS-P5</w:t>
      </w:r>
      <w:r w:rsidR="009B6E68">
        <w:t xml:space="preserve"> and NCTS-P6</w:t>
      </w:r>
      <w:r w:rsidRPr="00192E36">
        <w:t xml:space="preserve">. Response/Rejection IEs as defined in CL610. See </w:t>
      </w:r>
      <w:r w:rsidRPr="00BF1EAD">
        <w:rPr>
          <w:b/>
          <w:i/>
        </w:rPr>
        <w:t>Note 8</w:t>
      </w:r>
      <w:r>
        <w:t xml:space="preserve"> below </w:t>
      </w:r>
      <w:r w:rsidRPr="00192E36">
        <w:t>for more details.</w:t>
      </w:r>
    </w:p>
  </w:footnote>
  <w:footnote w:id="36">
    <w:p w14:paraId="24EE7EBC"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7">
    <w:p w14:paraId="24EE7EBD"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8">
    <w:p w14:paraId="24EE7EBE"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9">
    <w:p w14:paraId="24EE7EBF"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40">
    <w:p w14:paraId="24EE7EC1" w14:textId="5DB80231" w:rsidR="003B7A0F" w:rsidRPr="00F823C6" w:rsidRDefault="003B7A0F" w:rsidP="00F15F07">
      <w:pPr>
        <w:pStyle w:val="FootnoteText"/>
        <w:spacing w:before="0" w:after="240"/>
      </w:pPr>
      <w:r w:rsidRPr="00F823C6">
        <w:rPr>
          <w:rStyle w:val="FootnoteReference"/>
        </w:rPr>
        <w:footnoteRef/>
      </w:r>
      <w:r w:rsidRPr="00F823C6">
        <w:t xml:space="preserve"> Please note that no queues are def</w:t>
      </w:r>
      <w:r>
        <w:t>ined for NAs for this function.</w:t>
      </w:r>
    </w:p>
  </w:footnote>
  <w:footnote w:id="41">
    <w:p w14:paraId="24EE7EC2" w14:textId="77777777" w:rsidR="003B7A0F" w:rsidRPr="00F823C6" w:rsidRDefault="003B7A0F" w:rsidP="00F15F07">
      <w:pPr>
        <w:pStyle w:val="FootnoteText"/>
        <w:spacing w:before="0"/>
      </w:pPr>
      <w:r w:rsidRPr="00F823C6">
        <w:rPr>
          <w:rStyle w:val="FootnoteReference"/>
        </w:rPr>
        <w:footnoteRef/>
      </w:r>
      <w:r w:rsidRPr="00F823C6">
        <w:t xml:space="preserve"> Please note that these chapters focus on the queues to be used by the National Applications. The queues on the Taxation and Customs Union DG gateway and the European Anti-fraud Office gateway that are not part of country-specific configuration are added, as well. Otherwise, they are made available to all NAs.</w:t>
      </w:r>
    </w:p>
  </w:footnote>
  <w:footnote w:id="42">
    <w:p w14:paraId="6CD19FD3" w14:textId="6CD2DFC6" w:rsidR="003B7A0F" w:rsidRPr="004656F9" w:rsidRDefault="003B7A0F" w:rsidP="00F15F07">
      <w:pPr>
        <w:pStyle w:val="FootnoteText"/>
        <w:spacing w:before="0" w:after="240"/>
        <w:rPr>
          <w:rStyle w:val="FootnoteReference"/>
        </w:rPr>
      </w:pPr>
      <w:r w:rsidRPr="00F823C6">
        <w:rPr>
          <w:rStyle w:val="FootnoteReference"/>
        </w:rPr>
        <w:footnoteRef/>
      </w:r>
      <w:r w:rsidRPr="004656F9">
        <w:rPr>
          <w:rStyle w:val="FootnoteReference"/>
        </w:rPr>
        <w:t xml:space="preserve"> </w:t>
      </w:r>
      <w:r w:rsidRPr="00F15F07">
        <w:rPr>
          <w:rStyle w:val="FootnoteReference"/>
          <w:sz w:val="20"/>
        </w:rPr>
        <w:t>This queue will be used to receive IE974 messages.</w:t>
      </w:r>
    </w:p>
  </w:footnote>
  <w:footnote w:id="43">
    <w:p w14:paraId="24EE7EC3" w14:textId="0867C6C6" w:rsidR="003B7A0F" w:rsidRPr="004656F9" w:rsidRDefault="003B7A0F" w:rsidP="00F15F07">
      <w:pPr>
        <w:pStyle w:val="FootnoteText"/>
        <w:spacing w:before="0"/>
      </w:pPr>
      <w:r w:rsidRPr="004656F9">
        <w:rPr>
          <w:sz w:val="16"/>
          <w:szCs w:val="16"/>
        </w:rPr>
        <w:footnoteRef/>
      </w:r>
      <w:r w:rsidRPr="0043754F">
        <w:t xml:space="preserve"> The CORE-RIT-QUE, ADMIN-RIT-QUE, REPORT-RIT-QUE are to be used for International Testing (Mode-3) between NAs. </w:t>
      </w:r>
    </w:p>
    <w:p w14:paraId="4BAB1537" w14:textId="315448E5" w:rsidR="003B7A0F" w:rsidRPr="0070420B" w:rsidRDefault="003B7A0F" w:rsidP="00F15F07">
      <w:pPr>
        <w:pStyle w:val="FootnoteText"/>
        <w:spacing w:before="0"/>
      </w:pPr>
      <w:r>
        <w:t>The [Queue Type]-</w:t>
      </w:r>
      <w:r w:rsidRPr="0043754F">
        <w:t xml:space="preserve"> CTA-RCT-QUE queues are used for testing with CTA in the context of NCTS-P5 and AES-P1.</w:t>
      </w:r>
    </w:p>
    <w:p w14:paraId="6F8C9226" w14:textId="12BAC463" w:rsidR="003B7A0F" w:rsidRPr="00F823C6" w:rsidRDefault="003B7A0F" w:rsidP="00F15F07">
      <w:pPr>
        <w:pStyle w:val="FootnoteText"/>
        <w:spacing w:before="0"/>
      </w:pPr>
      <w:r>
        <w:t>The [Queue Type]</w:t>
      </w:r>
      <w:r w:rsidRPr="00F45DFA">
        <w:t xml:space="preserve"> -</w:t>
      </w:r>
      <w:r>
        <w:t>IECA</w:t>
      </w:r>
      <w:r w:rsidRPr="00F45DFA">
        <w:t>-</w:t>
      </w:r>
      <w:r>
        <w:t>[Mode]</w:t>
      </w:r>
      <w:r w:rsidRPr="00F45DFA">
        <w:t>-QUE</w:t>
      </w:r>
      <w:r>
        <w:t xml:space="preserve"> are used for </w:t>
      </w:r>
      <w:proofErr w:type="spellStart"/>
      <w:r>
        <w:t>Conformarnce</w:t>
      </w:r>
      <w:proofErr w:type="spellEnd"/>
      <w:r>
        <w:t xml:space="preserve"> and </w:t>
      </w:r>
      <w:r w:rsidRPr="00A652A2">
        <w:t>International</w:t>
      </w:r>
      <w:r w:rsidRPr="00A652A2" w:rsidDel="00A652A2">
        <w:t xml:space="preserve"> </w:t>
      </w:r>
      <w:r>
        <w:t xml:space="preserve">Testing, with the ieCA used as a conversion service </w:t>
      </w:r>
      <w:r w:rsidRPr="003F7495">
        <w:rPr>
          <w:szCs w:val="24"/>
        </w:rPr>
        <w:t>in the context of NCTS-P5 and AES-P1</w:t>
      </w:r>
      <w:r>
        <w:t>.</w:t>
      </w:r>
    </w:p>
  </w:footnote>
  <w:footnote w:id="44">
    <w:p w14:paraId="24EE7EC5" w14:textId="3209FDE7" w:rsidR="003B7A0F" w:rsidRPr="00F823C6" w:rsidRDefault="003B7A0F" w:rsidP="00F15F07">
      <w:pPr>
        <w:pStyle w:val="FootnoteText"/>
        <w:spacing w:before="0" w:after="240"/>
      </w:pPr>
      <w:r w:rsidRPr="00F823C6">
        <w:rPr>
          <w:rStyle w:val="FootnoteReference"/>
        </w:rPr>
        <w:footnoteRef/>
      </w:r>
      <w:r w:rsidRPr="00F823C6">
        <w:t xml:space="preserve"> The CORE-LCT-QUE, ADMIN-LCT-QUE, REPORT-LCT-QUE, are queues meant to be attached to the National Customs Application (NCA), while the others are meant to be attached to the local Testing Application (NCTA). </w:t>
      </w:r>
      <w:r w:rsidRPr="00BD4E1E">
        <w:t>LST queues are not valid for AES</w:t>
      </w:r>
      <w:r>
        <w:t>-P1</w:t>
      </w:r>
      <w:r w:rsidRPr="00BD4E1E">
        <w:t xml:space="preserve"> and NCTS-P5.</w:t>
      </w:r>
    </w:p>
  </w:footnote>
  <w:footnote w:id="45">
    <w:p w14:paraId="24EE7EC6" w14:textId="0189D47E" w:rsidR="003B7A0F" w:rsidRPr="00F823C6" w:rsidRDefault="003B7A0F" w:rsidP="00507C78">
      <w:pPr>
        <w:pStyle w:val="FootnoteText"/>
        <w:spacing w:before="0"/>
      </w:pPr>
      <w:r w:rsidRPr="00F823C6">
        <w:rPr>
          <w:rStyle w:val="FootnoteReference"/>
        </w:rPr>
        <w:footnoteRef/>
      </w:r>
      <w:r w:rsidRPr="00F823C6">
        <w:t xml:space="preserve"> The CORE-LST-QUE, ADMIN-LST-QUE, REPORT-LST-QUE are queues meant to be attached to the National Customs Application (NCA), while the others are meant to be attached to an application for Training purposes. </w:t>
      </w:r>
      <w:r w:rsidRPr="00BD4E1E">
        <w:t>LST queues are not valid for AES</w:t>
      </w:r>
      <w:r>
        <w:t>-P1</w:t>
      </w:r>
      <w:r w:rsidRPr="00BD4E1E">
        <w:t xml:space="preserve"> and NCTS-P5.</w:t>
      </w:r>
    </w:p>
  </w:footnote>
  <w:footnote w:id="46">
    <w:p w14:paraId="66CCC5AB" w14:textId="598A68C4" w:rsidR="003B7A0F" w:rsidRPr="00E374BE" w:rsidRDefault="003B7A0F" w:rsidP="0060754E">
      <w:pPr>
        <w:pStyle w:val="FootnoteText"/>
        <w:spacing w:before="0"/>
      </w:pPr>
      <w:r>
        <w:rPr>
          <w:rStyle w:val="FootnoteReference"/>
        </w:rPr>
        <w:footnoteRef/>
      </w:r>
      <w:r w:rsidRPr="009837F6">
        <w:t xml:space="preserve"> ‘</w:t>
      </w:r>
      <w:r w:rsidRPr="009837F6">
        <w:rPr>
          <w:b/>
        </w:rPr>
        <w:t>Nr</w:t>
      </w:r>
      <w:r w:rsidRPr="009837F6">
        <w:t xml:space="preserve">’: A code (format ‘n2’ - e.g. 01, 02) that will distinct the queues that are configured for the </w:t>
      </w:r>
      <w:proofErr w:type="spellStart"/>
      <w:r w:rsidRPr="009837F6">
        <w:t>ieCA’s</w:t>
      </w:r>
      <w:proofErr w:type="spellEnd"/>
      <w:r w:rsidRPr="009837F6">
        <w:t xml:space="preserve"> </w:t>
      </w:r>
      <w:r w:rsidRPr="009837F6">
        <w:rPr>
          <w:u w:val="single"/>
        </w:rPr>
        <w:t>incoming</w:t>
      </w:r>
      <w:r w:rsidRPr="009837F6">
        <w:t xml:space="preserve"> traffic.</w:t>
      </w:r>
    </w:p>
  </w:footnote>
  <w:footnote w:id="47">
    <w:p w14:paraId="61B79840" w14:textId="06BE38DF" w:rsidR="003C3934" w:rsidRPr="00E374BE" w:rsidRDefault="003C3934" w:rsidP="0060754E">
      <w:pPr>
        <w:pStyle w:val="FootnoteText"/>
        <w:spacing w:before="0"/>
      </w:pPr>
      <w:r>
        <w:rPr>
          <w:rStyle w:val="FootnoteReference"/>
        </w:rPr>
        <w:footnoteRef/>
      </w:r>
      <w:r w:rsidRPr="009837F6">
        <w:t xml:space="preserve"> ‘</w:t>
      </w:r>
      <w:r w:rsidRPr="009837F6">
        <w:rPr>
          <w:b/>
        </w:rPr>
        <w:t>Nr</w:t>
      </w:r>
      <w:r w:rsidRPr="009837F6">
        <w:t xml:space="preserve">’: A code (format ‘n2’ - e.g. 01, 02) that will distinct the queues that are configured for the </w:t>
      </w:r>
      <w:r w:rsidR="002C39AD">
        <w:t>ieCA/</w:t>
      </w:r>
      <w:r>
        <w:t>TED</w:t>
      </w:r>
      <w:r w:rsidRPr="009837F6">
        <w:t xml:space="preserve">’s </w:t>
      </w:r>
      <w:r w:rsidRPr="009837F6">
        <w:rPr>
          <w:u w:val="single"/>
        </w:rPr>
        <w:t>incoming</w:t>
      </w:r>
      <w:r w:rsidRPr="009837F6">
        <w:t xml:space="preserve"> traffic.</w:t>
      </w:r>
    </w:p>
  </w:footnote>
  <w:footnote w:id="48">
    <w:p w14:paraId="24EE7EC9" w14:textId="1CD508B1" w:rsidR="003B7A0F" w:rsidRPr="004656F9" w:rsidRDefault="003B7A0F" w:rsidP="0060754E">
      <w:pPr>
        <w:pStyle w:val="FootnoteText"/>
        <w:spacing w:before="0"/>
        <w:rPr>
          <w:rStyle w:val="FootnoteReference"/>
          <w:sz w:val="20"/>
          <w:lang w:val="fr-FR"/>
        </w:rPr>
      </w:pPr>
      <w:r w:rsidRPr="004656F9">
        <w:rPr>
          <w:rStyle w:val="FootnoteReference"/>
          <w:szCs w:val="16"/>
        </w:rPr>
        <w:footnoteRef/>
      </w:r>
      <w:r w:rsidRPr="004656F9">
        <w:rPr>
          <w:rStyle w:val="FootnoteReference"/>
          <w:sz w:val="20"/>
          <w:lang w:val="fr-FR"/>
        </w:rPr>
        <w:t xml:space="preserve"> The National Customs Applications </w:t>
      </w:r>
      <w:proofErr w:type="spellStart"/>
      <w:r w:rsidRPr="004656F9">
        <w:rPr>
          <w:rStyle w:val="FootnoteReference"/>
          <w:sz w:val="20"/>
          <w:lang w:val="fr-FR"/>
        </w:rPr>
        <w:t>will</w:t>
      </w:r>
      <w:proofErr w:type="spellEnd"/>
      <w:r w:rsidRPr="004656F9">
        <w:rPr>
          <w:rStyle w:val="FootnoteReference"/>
          <w:sz w:val="20"/>
          <w:lang w:val="fr-FR"/>
        </w:rPr>
        <w:t xml:space="preserve"> use </w:t>
      </w:r>
      <w:proofErr w:type="spellStart"/>
      <w:r w:rsidRPr="004656F9">
        <w:rPr>
          <w:rStyle w:val="FootnoteReference"/>
          <w:sz w:val="20"/>
          <w:lang w:val="fr-FR"/>
        </w:rPr>
        <w:t>this</w:t>
      </w:r>
      <w:proofErr w:type="spellEnd"/>
      <w:r w:rsidRPr="004656F9">
        <w:rPr>
          <w:rStyle w:val="FootnoteReference"/>
          <w:sz w:val="20"/>
          <w:lang w:val="fr-FR"/>
        </w:rPr>
        <w:t xml:space="preserve"> queue for </w:t>
      </w:r>
      <w:proofErr w:type="spellStart"/>
      <w:r w:rsidRPr="004656F9">
        <w:rPr>
          <w:rStyle w:val="FootnoteReference"/>
          <w:sz w:val="20"/>
          <w:lang w:val="fr-FR"/>
        </w:rPr>
        <w:t>sending</w:t>
      </w:r>
      <w:proofErr w:type="spellEnd"/>
      <w:r w:rsidRPr="004656F9">
        <w:rPr>
          <w:rStyle w:val="FootnoteReference"/>
          <w:sz w:val="20"/>
          <w:lang w:val="fr-FR"/>
        </w:rPr>
        <w:t xml:space="preserve"> of IE411 </w:t>
      </w:r>
      <w:proofErr w:type="spellStart"/>
      <w:r w:rsidRPr="004656F9">
        <w:rPr>
          <w:rStyle w:val="FootnoteReference"/>
          <w:sz w:val="20"/>
          <w:lang w:val="fr-FR"/>
        </w:rPr>
        <w:t>operational</w:t>
      </w:r>
      <w:proofErr w:type="spellEnd"/>
      <w:r w:rsidRPr="004656F9">
        <w:rPr>
          <w:rStyle w:val="FootnoteReference"/>
          <w:sz w:val="20"/>
          <w:lang w:val="fr-FR"/>
        </w:rPr>
        <w:t xml:space="preserve"> messages to ITSM.</w:t>
      </w:r>
    </w:p>
  </w:footnote>
  <w:footnote w:id="49">
    <w:p w14:paraId="24EE7ECA" w14:textId="097555B2" w:rsidR="003B7A0F" w:rsidRPr="00615AD2" w:rsidRDefault="003B7A0F" w:rsidP="0060754E">
      <w:pPr>
        <w:pStyle w:val="FootnoteText"/>
        <w:spacing w:before="0"/>
        <w:rPr>
          <w:lang w:val="fr-FR"/>
        </w:rPr>
      </w:pPr>
      <w:r w:rsidRPr="004656F9">
        <w:rPr>
          <w:rStyle w:val="FootnoteReference"/>
          <w:szCs w:val="16"/>
        </w:rPr>
        <w:footnoteRef/>
      </w:r>
      <w:r w:rsidRPr="00615AD2">
        <w:rPr>
          <w:rStyle w:val="FootnoteReference"/>
          <w:sz w:val="20"/>
          <w:lang w:val="fr-FR"/>
        </w:rPr>
        <w:t xml:space="preserve"> This queue </w:t>
      </w:r>
      <w:proofErr w:type="spellStart"/>
      <w:r w:rsidRPr="00615AD2">
        <w:rPr>
          <w:rStyle w:val="FootnoteReference"/>
          <w:sz w:val="20"/>
          <w:lang w:val="fr-FR"/>
        </w:rPr>
        <w:t>will</w:t>
      </w:r>
      <w:proofErr w:type="spellEnd"/>
      <w:r w:rsidRPr="00615AD2">
        <w:rPr>
          <w:rStyle w:val="FootnoteReference"/>
          <w:sz w:val="20"/>
          <w:lang w:val="fr-FR"/>
        </w:rPr>
        <w:t xml:space="preserve"> </w:t>
      </w:r>
      <w:proofErr w:type="spellStart"/>
      <w:r w:rsidRPr="00615AD2">
        <w:rPr>
          <w:rStyle w:val="FootnoteReference"/>
          <w:sz w:val="20"/>
          <w:lang w:val="fr-FR"/>
        </w:rPr>
        <w:t>be</w:t>
      </w:r>
      <w:proofErr w:type="spellEnd"/>
      <w:r w:rsidRPr="00615AD2">
        <w:rPr>
          <w:rStyle w:val="FootnoteReference"/>
          <w:sz w:val="20"/>
          <w:lang w:val="fr-FR"/>
        </w:rPr>
        <w:t xml:space="preserve"> </w:t>
      </w:r>
      <w:proofErr w:type="spellStart"/>
      <w:r w:rsidRPr="00615AD2">
        <w:rPr>
          <w:rStyle w:val="FootnoteReference"/>
          <w:sz w:val="20"/>
          <w:lang w:val="fr-FR"/>
        </w:rPr>
        <w:t>used</w:t>
      </w:r>
      <w:proofErr w:type="spellEnd"/>
      <w:r w:rsidRPr="00615AD2">
        <w:rPr>
          <w:rStyle w:val="FootnoteReference"/>
          <w:sz w:val="20"/>
          <w:lang w:val="fr-FR"/>
        </w:rPr>
        <w:t xml:space="preserve"> by the CS/MIS2 application at ITSM to </w:t>
      </w:r>
      <w:proofErr w:type="spellStart"/>
      <w:r w:rsidRPr="00615AD2">
        <w:rPr>
          <w:rStyle w:val="FootnoteReference"/>
          <w:sz w:val="20"/>
          <w:lang w:val="fr-FR"/>
        </w:rPr>
        <w:t>collect</w:t>
      </w:r>
      <w:proofErr w:type="spellEnd"/>
      <w:r w:rsidRPr="00615AD2">
        <w:rPr>
          <w:rStyle w:val="FootnoteReference"/>
          <w:sz w:val="20"/>
          <w:lang w:val="fr-FR"/>
        </w:rPr>
        <w:t xml:space="preserve"> </w:t>
      </w:r>
      <w:r w:rsidR="0012044A">
        <w:rPr>
          <w:rStyle w:val="FootnoteReference"/>
          <w:sz w:val="20"/>
        </w:rPr>
        <w:t>ITSM</w:t>
      </w:r>
      <w:r w:rsidR="00344354" w:rsidRPr="00615AD2">
        <w:rPr>
          <w:rStyle w:val="FootnoteReference"/>
          <w:sz w:val="20"/>
        </w:rPr>
        <w:t xml:space="preserve"> Contractor </w:t>
      </w:r>
      <w:proofErr w:type="spellStart"/>
      <w:r w:rsidRPr="00615AD2">
        <w:rPr>
          <w:rStyle w:val="FootnoteReference"/>
          <w:sz w:val="20"/>
          <w:lang w:val="fr-FR"/>
        </w:rPr>
        <w:t>technical</w:t>
      </w:r>
      <w:proofErr w:type="spellEnd"/>
      <w:r w:rsidRPr="00615AD2">
        <w:rPr>
          <w:rStyle w:val="FootnoteReference"/>
          <w:sz w:val="20"/>
          <w:lang w:val="fr-FR"/>
        </w:rPr>
        <w:t xml:space="preserve"> </w:t>
      </w:r>
      <w:proofErr w:type="spellStart"/>
      <w:r w:rsidRPr="00615AD2">
        <w:rPr>
          <w:rStyle w:val="FootnoteReference"/>
          <w:sz w:val="20"/>
          <w:lang w:val="fr-FR"/>
        </w:rPr>
        <w:t>statistics</w:t>
      </w:r>
      <w:proofErr w:type="spellEnd"/>
      <w:r w:rsidRPr="00615AD2">
        <w:rPr>
          <w:rStyle w:val="FootnoteReference"/>
          <w:sz w:val="20"/>
          <w:lang w:val="fr-FR"/>
        </w:rPr>
        <w:t xml:space="preserve"> files </w:t>
      </w:r>
      <w:proofErr w:type="spellStart"/>
      <w:r w:rsidRPr="00615AD2">
        <w:rPr>
          <w:rStyle w:val="FootnoteReference"/>
          <w:sz w:val="20"/>
          <w:lang w:val="fr-FR"/>
        </w:rPr>
        <w:t>from</w:t>
      </w:r>
      <w:proofErr w:type="spellEnd"/>
      <w:r w:rsidRPr="00615AD2">
        <w:rPr>
          <w:rStyle w:val="FootnoteReference"/>
          <w:sz w:val="20"/>
          <w:lang w:val="fr-FR"/>
        </w:rPr>
        <w:t xml:space="preserve"> the </w:t>
      </w:r>
      <w:proofErr w:type="spellStart"/>
      <w:r w:rsidRPr="00615AD2">
        <w:rPr>
          <w:rStyle w:val="FootnoteReference"/>
          <w:sz w:val="20"/>
          <w:lang w:val="fr-FR"/>
        </w:rPr>
        <w:t>Operation</w:t>
      </w:r>
      <w:proofErr w:type="spellEnd"/>
      <w:r w:rsidRPr="00615AD2">
        <w:rPr>
          <w:rStyle w:val="FootnoteReference"/>
          <w:sz w:val="20"/>
          <w:lang w:val="fr-FR"/>
        </w:rPr>
        <w:t xml:space="preserve"> </w:t>
      </w:r>
      <w:proofErr w:type="spellStart"/>
      <w:r w:rsidRPr="00615AD2">
        <w:rPr>
          <w:rStyle w:val="FootnoteReference"/>
          <w:sz w:val="20"/>
          <w:lang w:val="fr-FR"/>
        </w:rPr>
        <w:t>environment</w:t>
      </w:r>
      <w:proofErr w:type="spellEnd"/>
      <w:r w:rsidRPr="00615AD2">
        <w:rPr>
          <w:rStyle w:val="FootnoteReference"/>
          <w:sz w:val="20"/>
          <w:lang w:val="fr-FR"/>
        </w:rPr>
        <w:t>.</w:t>
      </w:r>
    </w:p>
  </w:footnote>
  <w:footnote w:id="50">
    <w:p w14:paraId="4D3F1C91" w14:textId="75654E40" w:rsidR="003B7A0F" w:rsidRPr="00F823C6" w:rsidRDefault="003B7A0F" w:rsidP="0060754E">
      <w:pPr>
        <w:pStyle w:val="FootnoteText"/>
        <w:spacing w:before="0"/>
      </w:pPr>
      <w:r w:rsidRPr="004656F9">
        <w:rPr>
          <w:rStyle w:val="FootnoteReference"/>
          <w:szCs w:val="16"/>
        </w:rPr>
        <w:footnoteRef/>
      </w:r>
      <w:r w:rsidRPr="005A100F">
        <w:rPr>
          <w:rStyle w:val="FootnoteReference"/>
          <w:sz w:val="20"/>
        </w:rPr>
        <w:t xml:space="preserve"> This queue will be used by the CS/MIS</w:t>
      </w:r>
      <w:r>
        <w:rPr>
          <w:rStyle w:val="FootnoteReference"/>
          <w:sz w:val="20"/>
        </w:rPr>
        <w:t>2</w:t>
      </w:r>
      <w:r w:rsidRPr="005A100F">
        <w:rPr>
          <w:rStyle w:val="FootnoteReference"/>
          <w:sz w:val="20"/>
        </w:rPr>
        <w:t xml:space="preserve"> application at ITSM to colle</w:t>
      </w:r>
      <w:r>
        <w:rPr>
          <w:rStyle w:val="FootnoteReference"/>
          <w:sz w:val="20"/>
        </w:rPr>
        <w:t xml:space="preserve">ct </w:t>
      </w:r>
      <w:r w:rsidR="0012044A">
        <w:rPr>
          <w:rStyle w:val="FootnoteReference"/>
          <w:sz w:val="20"/>
        </w:rPr>
        <w:t>ITSM</w:t>
      </w:r>
      <w:r w:rsidR="00344354" w:rsidRPr="00615AD2">
        <w:rPr>
          <w:rStyle w:val="FootnoteReference"/>
          <w:sz w:val="20"/>
        </w:rPr>
        <w:t xml:space="preserve"> Contractor</w:t>
      </w:r>
      <w:r>
        <w:rPr>
          <w:rStyle w:val="FootnoteReference"/>
          <w:sz w:val="20"/>
        </w:rPr>
        <w:t xml:space="preserve"> </w:t>
      </w:r>
      <w:r w:rsidRPr="005A100F">
        <w:rPr>
          <w:rStyle w:val="FootnoteReference"/>
          <w:sz w:val="20"/>
        </w:rPr>
        <w:t>technical statistics files</w:t>
      </w:r>
      <w:r w:rsidRPr="004656F9">
        <w:rPr>
          <w:rStyle w:val="FootnoteReference"/>
          <w:sz w:val="20"/>
        </w:rPr>
        <w:t xml:space="preserve"> from the Backup environment</w:t>
      </w:r>
      <w:r w:rsidRPr="005A100F">
        <w:rPr>
          <w:rStyle w:val="FootnoteReference"/>
          <w:sz w:val="20"/>
        </w:rPr>
        <w:t>.</w:t>
      </w:r>
    </w:p>
  </w:footnote>
  <w:footnote w:id="51">
    <w:p w14:paraId="24EE7ECB" w14:textId="4A77DD1E" w:rsidR="003B7A0F" w:rsidRPr="00F823C6" w:rsidRDefault="003B7A0F" w:rsidP="0060754E">
      <w:pPr>
        <w:pStyle w:val="FootnoteText"/>
        <w:spacing w:before="0"/>
      </w:pPr>
      <w:r w:rsidRPr="00F823C6">
        <w:rPr>
          <w:rStyle w:val="FootnoteReference"/>
        </w:rPr>
        <w:footnoteRef/>
      </w:r>
      <w:r w:rsidRPr="00F823C6">
        <w:t xml:space="preserve"> This queue will be used to c</w:t>
      </w:r>
      <w:r>
        <w:t>ollect CCN/CSI audit files from</w:t>
      </w:r>
      <w:r w:rsidRPr="007B4E0F">
        <w:t xml:space="preserve"> </w:t>
      </w:r>
      <w:r w:rsidR="0012044A">
        <w:t>ITSM</w:t>
      </w:r>
      <w:r w:rsidR="00344354" w:rsidRPr="00344354">
        <w:t xml:space="preserve"> Contractor</w:t>
      </w:r>
      <w:r>
        <w:t xml:space="preserve"> for the Operation</w:t>
      </w:r>
      <w:r w:rsidRPr="000A37FF">
        <w:t xml:space="preserve"> </w:t>
      </w:r>
      <w:proofErr w:type="gramStart"/>
      <w:r w:rsidRPr="000A37FF">
        <w:t>environment</w:t>
      </w:r>
      <w:proofErr w:type="gramEnd"/>
    </w:p>
  </w:footnote>
  <w:footnote w:id="52">
    <w:p w14:paraId="47FA8F8C" w14:textId="736AA914" w:rsidR="003B7A0F" w:rsidRPr="00F823C6" w:rsidRDefault="003B7A0F" w:rsidP="0060754E">
      <w:pPr>
        <w:pStyle w:val="FootnoteText"/>
        <w:spacing w:before="0"/>
      </w:pPr>
      <w:r w:rsidRPr="00F823C6">
        <w:rPr>
          <w:rStyle w:val="FootnoteReference"/>
        </w:rPr>
        <w:footnoteRef/>
      </w:r>
      <w:r w:rsidRPr="00F823C6">
        <w:t xml:space="preserve"> This queue will be used to c</w:t>
      </w:r>
      <w:r>
        <w:t>ollect CCN/CSI audit files from</w:t>
      </w:r>
      <w:r w:rsidRPr="007B4E0F">
        <w:t xml:space="preserve"> </w:t>
      </w:r>
      <w:r w:rsidR="0012044A">
        <w:t>ITSM</w:t>
      </w:r>
      <w:r w:rsidR="00344354" w:rsidRPr="00344354">
        <w:t xml:space="preserve"> Contractor</w:t>
      </w:r>
      <w:r>
        <w:t xml:space="preserve"> for the </w:t>
      </w:r>
      <w:r>
        <w:rPr>
          <w:lang w:val="en-US"/>
        </w:rPr>
        <w:t>Backup</w:t>
      </w:r>
      <w:r w:rsidRPr="000A37FF">
        <w:t xml:space="preserve"> environment</w:t>
      </w:r>
      <w:r>
        <w:t>.</w:t>
      </w:r>
    </w:p>
  </w:footnote>
  <w:footnote w:id="53">
    <w:p w14:paraId="47E29F1A" w14:textId="3304FB81" w:rsidR="003B7A0F" w:rsidRPr="00F823C6" w:rsidRDefault="003B7A0F" w:rsidP="0060754E">
      <w:pPr>
        <w:pStyle w:val="FootnoteText"/>
        <w:spacing w:before="0"/>
      </w:pPr>
      <w:r w:rsidRPr="00F823C6">
        <w:rPr>
          <w:rStyle w:val="FootnoteReference"/>
        </w:rPr>
        <w:footnoteRef/>
      </w:r>
      <w:r w:rsidRPr="00F823C6">
        <w:t xml:space="preserve"> This queue will be used to </w:t>
      </w:r>
      <w:r w:rsidRPr="000A37FF">
        <w:t>receive</w:t>
      </w:r>
      <w:r>
        <w:rPr>
          <w:lang w:val="en-US"/>
        </w:rPr>
        <w:t xml:space="preserve"> </w:t>
      </w:r>
      <w:r w:rsidRPr="000A37FF">
        <w:t>IE9</w:t>
      </w:r>
      <w:r>
        <w:t>75</w:t>
      </w:r>
      <w:r w:rsidRPr="000A37FF">
        <w:t xml:space="preserve"> messages</w:t>
      </w:r>
      <w:r>
        <w:t>.</w:t>
      </w:r>
    </w:p>
  </w:footnote>
  <w:footnote w:id="54">
    <w:p w14:paraId="38E32D98" w14:textId="75658BE8" w:rsidR="003B7A0F" w:rsidRPr="00F823C6" w:rsidRDefault="003B7A0F" w:rsidP="0060754E">
      <w:pPr>
        <w:pStyle w:val="FootnoteText"/>
        <w:spacing w:before="0"/>
      </w:pPr>
      <w:r w:rsidRPr="00F823C6">
        <w:rPr>
          <w:rStyle w:val="FootnoteReference"/>
        </w:rPr>
        <w:footnoteRef/>
      </w:r>
      <w:r w:rsidRPr="00F823C6">
        <w:t xml:space="preserve"> This queue will be used to </w:t>
      </w:r>
      <w:r w:rsidRPr="000A37FF">
        <w:t>receive</w:t>
      </w:r>
      <w:r>
        <w:rPr>
          <w:lang w:val="en-US"/>
        </w:rPr>
        <w:t xml:space="preserve"> </w:t>
      </w:r>
      <w:r w:rsidRPr="000A37FF">
        <w:t>IE</w:t>
      </w:r>
      <w:r>
        <w:t>x78</w:t>
      </w:r>
      <w:r w:rsidRPr="000A37FF">
        <w:t xml:space="preserve"> messages</w:t>
      </w:r>
      <w:r>
        <w:t>.</w:t>
      </w:r>
    </w:p>
  </w:footnote>
  <w:footnote w:id="55">
    <w:p w14:paraId="24EE7ECD" w14:textId="77DF1347" w:rsidR="003B7A0F" w:rsidRPr="00F823C6" w:rsidRDefault="003B7A0F" w:rsidP="0060754E">
      <w:pPr>
        <w:pStyle w:val="FootnoteText"/>
        <w:spacing w:before="0"/>
      </w:pPr>
      <w:r w:rsidRPr="00F823C6">
        <w:rPr>
          <w:rStyle w:val="FootnoteReference"/>
        </w:rPr>
        <w:footnoteRef/>
      </w:r>
      <w:r w:rsidRPr="00F823C6">
        <w:t xml:space="preserve"> The </w:t>
      </w:r>
      <w:r>
        <w:t>Common Domain</w:t>
      </w:r>
      <w:r w:rsidRPr="00F823C6">
        <w:t xml:space="preserve"> Testing environment at the Taxation and Customs Union DG Gateway is used for several purposes:</w:t>
      </w:r>
    </w:p>
    <w:p w14:paraId="3632D8DE" w14:textId="25989909" w:rsidR="003B7A0F" w:rsidRPr="00A92A54" w:rsidRDefault="003B7A0F" w:rsidP="0060754E">
      <w:pPr>
        <w:pStyle w:val="FootnoteText"/>
        <w:numPr>
          <w:ilvl w:val="0"/>
          <w:numId w:val="36"/>
        </w:numPr>
        <w:spacing w:before="0"/>
      </w:pPr>
      <w:r w:rsidRPr="00A92A54">
        <w:rPr>
          <w:b/>
        </w:rPr>
        <w:t>NCTS-P4</w:t>
      </w:r>
      <w:r w:rsidRPr="00A92A54">
        <w:t xml:space="preserve"> Conformance Testing using the </w:t>
      </w:r>
      <w:r w:rsidR="00546A2D">
        <w:t>C</w:t>
      </w:r>
      <w:r w:rsidR="00546A2D" w:rsidRPr="00A92A54">
        <w:t xml:space="preserve">TA </w:t>
      </w:r>
      <w:r w:rsidRPr="00A92A54">
        <w:t xml:space="preserve">and </w:t>
      </w:r>
      <w:r w:rsidRPr="00A92A54">
        <w:rPr>
          <w:b/>
        </w:rPr>
        <w:t>ECS-P2</w:t>
      </w:r>
      <w:r w:rsidRPr="00A92A54">
        <w:t xml:space="preserve"> Conformance Testing using the </w:t>
      </w:r>
      <w:r w:rsidR="00546A2D">
        <w:t>C</w:t>
      </w:r>
      <w:r w:rsidR="00546A2D" w:rsidRPr="00A92A54">
        <w:t>TA</w:t>
      </w:r>
      <w:r w:rsidRPr="00A92A54">
        <w:t>;</w:t>
      </w:r>
    </w:p>
    <w:p w14:paraId="7C72FC0F" w14:textId="21102BCE" w:rsidR="003B7A0F" w:rsidRPr="008F4FD1" w:rsidRDefault="003B7A0F" w:rsidP="0060754E">
      <w:pPr>
        <w:pStyle w:val="FootnoteText"/>
        <w:numPr>
          <w:ilvl w:val="0"/>
          <w:numId w:val="36"/>
        </w:numPr>
        <w:spacing w:before="0"/>
      </w:pPr>
      <w:r w:rsidRPr="0017371F">
        <w:rPr>
          <w:b/>
        </w:rPr>
        <w:t>NCTS-P5</w:t>
      </w:r>
      <w:r w:rsidRPr="008F4FD1">
        <w:t xml:space="preserve"> Conformance Testing using the </w:t>
      </w:r>
      <w:r>
        <w:t>CTA</w:t>
      </w:r>
      <w:r w:rsidRPr="008F4FD1">
        <w:t xml:space="preserve"> and </w:t>
      </w:r>
      <w:r w:rsidRPr="0017371F">
        <w:rPr>
          <w:b/>
        </w:rPr>
        <w:t>AES</w:t>
      </w:r>
      <w:r>
        <w:rPr>
          <w:b/>
        </w:rPr>
        <w:t>-P1</w:t>
      </w:r>
      <w:r w:rsidRPr="008F4FD1">
        <w:t xml:space="preserve"> Conformance Testing using the </w:t>
      </w:r>
      <w:r>
        <w:t>CTA;</w:t>
      </w:r>
    </w:p>
    <w:p w14:paraId="24EE7ED3" w14:textId="75C3DAAB" w:rsidR="003B7A0F" w:rsidRPr="00F823C6" w:rsidRDefault="003B7A0F" w:rsidP="007826FD">
      <w:pPr>
        <w:pStyle w:val="FootnoteText"/>
        <w:numPr>
          <w:ilvl w:val="0"/>
          <w:numId w:val="36"/>
        </w:numPr>
        <w:spacing w:before="0"/>
      </w:pPr>
      <w:r w:rsidRPr="000B1845">
        <w:rPr>
          <w:b/>
        </w:rPr>
        <w:t>International Testing</w:t>
      </w:r>
      <w:r w:rsidRPr="000B1845">
        <w:t xml:space="preserve"> will be performed using the EU2XX-CORE</w:t>
      </w:r>
      <w:r w:rsidRPr="000B1845">
        <w:rPr>
          <w:szCs w:val="24"/>
        </w:rPr>
        <w:t>-</w:t>
      </w:r>
      <w:r w:rsidRPr="000B1845">
        <w:t>RIT-QUE, XX2EU-REPORT</w:t>
      </w:r>
      <w:r w:rsidRPr="000B1845">
        <w:rPr>
          <w:szCs w:val="24"/>
        </w:rPr>
        <w:t>-</w:t>
      </w:r>
      <w:r w:rsidRPr="000B1845">
        <w:t>RIT-QUE queues, which shall be used for the communication with the EU MS</w:t>
      </w:r>
      <w:r w:rsidRPr="00F823C6">
        <w:rPr>
          <w:szCs w:val="24"/>
        </w:rPr>
        <w:t>.</w:t>
      </w:r>
    </w:p>
  </w:footnote>
  <w:footnote w:id="56">
    <w:p w14:paraId="24EE7ED4" w14:textId="77777777" w:rsidR="003B7A0F" w:rsidRPr="00F823C6" w:rsidRDefault="003B7A0F">
      <w:pPr>
        <w:pStyle w:val="FootnoteText"/>
      </w:pPr>
      <w:r w:rsidRPr="00F823C6">
        <w:rPr>
          <w:rStyle w:val="FootnoteReference"/>
        </w:rPr>
        <w:footnoteRef/>
      </w:r>
      <w:r w:rsidRPr="00F823C6">
        <w:t xml:space="preserve"> The National Testing queues defined on the Taxation and Customs Union DG gateway are not use for any interaction with NAs and are, therefore, not defined in DDNA. Taxation and Customs Union DG uses these queues for internal testing purposes.</w:t>
      </w:r>
    </w:p>
  </w:footnote>
  <w:footnote w:id="57">
    <w:p w14:paraId="24EE7ED5" w14:textId="77777777" w:rsidR="003B7A0F" w:rsidRPr="00F823C6" w:rsidRDefault="003B7A0F">
      <w:pPr>
        <w:pStyle w:val="FootnoteText"/>
      </w:pPr>
      <w:r w:rsidRPr="00F823C6">
        <w:rPr>
          <w:rStyle w:val="FootnoteReference"/>
        </w:rPr>
        <w:footnoteRef/>
      </w:r>
      <w:r w:rsidRPr="00F823C6">
        <w:t xml:space="preserve"> The Training queues defined on the Taxation and Customs Union DG gateway are not use for any interaction with NAs and are therefore not defined in DDNA. Taxation and Customs Union DG uses these queues for training purposes.</w:t>
      </w:r>
    </w:p>
  </w:footnote>
  <w:footnote w:id="58">
    <w:p w14:paraId="24EE7ED6" w14:textId="4D8CE12A" w:rsidR="003B7A0F" w:rsidRPr="00F823C6" w:rsidRDefault="003B7A0F" w:rsidP="00AF536A">
      <w:pPr>
        <w:pStyle w:val="FootnoteText"/>
        <w:spacing w:before="0"/>
      </w:pPr>
      <w:r w:rsidRPr="00F823C6">
        <w:rPr>
          <w:rStyle w:val="FootnoteReference"/>
        </w:rPr>
        <w:footnoteRef/>
      </w:r>
      <w:r w:rsidRPr="00F823C6">
        <w:t xml:space="preserve"> The </w:t>
      </w:r>
      <w:r>
        <w:t>Common Domain</w:t>
      </w:r>
      <w:r w:rsidRPr="00F823C6">
        <w:t xml:space="preserve"> Testing queues defined on the European Anti-fraud Office Gateway are used for International Testing (Mode-3) between NA and OLAF.</w:t>
      </w:r>
    </w:p>
  </w:footnote>
  <w:footnote w:id="59">
    <w:p w14:paraId="24EE7ED7" w14:textId="77777777" w:rsidR="003B7A0F" w:rsidRPr="00F823C6" w:rsidRDefault="003B7A0F" w:rsidP="00F15F07">
      <w:pPr>
        <w:pStyle w:val="FootnoteText"/>
        <w:spacing w:before="0"/>
      </w:pPr>
      <w:r w:rsidRPr="00F823C6">
        <w:rPr>
          <w:rStyle w:val="FootnoteReference"/>
        </w:rPr>
        <w:footnoteRef/>
      </w:r>
      <w:r w:rsidRPr="00F823C6">
        <w:t xml:space="preserve"> The National Testing queues defined on the </w:t>
      </w:r>
      <w:bookmarkStart w:id="1954" w:name="OLE_LINK11"/>
      <w:bookmarkStart w:id="1955" w:name="OLE_LINK12"/>
      <w:r w:rsidRPr="00F823C6">
        <w:t xml:space="preserve">European Anti-fraud Office Gateway </w:t>
      </w:r>
      <w:bookmarkEnd w:id="1954"/>
      <w:bookmarkEnd w:id="1955"/>
      <w:r w:rsidRPr="00F823C6">
        <w:t>are not used for any interaction with NAs and are therefore not defined in DDNA. European Anti-fraud Office (OLAF) uses these queues for internal testing purposes.</w:t>
      </w:r>
    </w:p>
  </w:footnote>
  <w:footnote w:id="60">
    <w:p w14:paraId="24EE7ED8" w14:textId="77777777" w:rsidR="003B7A0F" w:rsidRPr="00F823C6" w:rsidRDefault="003B7A0F" w:rsidP="00F15F07">
      <w:pPr>
        <w:pStyle w:val="FootnoteText"/>
        <w:spacing w:before="0"/>
      </w:pPr>
      <w:r w:rsidRPr="00F823C6">
        <w:rPr>
          <w:rStyle w:val="FootnoteReference"/>
        </w:rPr>
        <w:footnoteRef/>
      </w:r>
      <w:r w:rsidRPr="00F823C6">
        <w:t xml:space="preserve"> The Training queues defined on the European Anti-fraud Office Gateway are not used for any interaction with NAs and are therefore not defined in DDNA. European Anti-fraud Office (OLAF) uses these queues for training purposes.</w:t>
      </w:r>
    </w:p>
  </w:footnote>
  <w:footnote w:id="61">
    <w:p w14:paraId="6DC5E534" w14:textId="670B49C1" w:rsidR="00D55F5B" w:rsidRPr="00D55F5B" w:rsidRDefault="00D55F5B">
      <w:pPr>
        <w:pStyle w:val="FootnoteText"/>
      </w:pPr>
      <w:r>
        <w:rPr>
          <w:rStyle w:val="FootnoteReference"/>
        </w:rPr>
        <w:footnoteRef/>
      </w:r>
      <w:r>
        <w:t xml:space="preserve"> </w:t>
      </w:r>
      <w:r w:rsidRPr="00D55F5B">
        <w:t xml:space="preserve">Message payload must be compressed using </w:t>
      </w:r>
      <w:proofErr w:type="spellStart"/>
      <w:r w:rsidRPr="00D55F5B">
        <w:t>gzip</w:t>
      </w:r>
      <w:proofErr w:type="spellEnd"/>
      <w:r w:rsidRPr="00D55F5B">
        <w:t>, as specified in the ICS2 specifications [</w:t>
      </w:r>
      <w:r w:rsidR="007A0A2D" w:rsidRPr="007A0A2D">
        <w:fldChar w:fldCharType="begin"/>
      </w:r>
      <w:r w:rsidR="007A0A2D" w:rsidRPr="007A0A2D">
        <w:instrText xml:space="preserve"> REF R46 \h </w:instrText>
      </w:r>
      <w:r w:rsidR="007A0A2D" w:rsidRPr="00797CEC">
        <w:instrText xml:space="preserve"> \* MERGEFORMAT </w:instrText>
      </w:r>
      <w:r w:rsidR="007A0A2D" w:rsidRPr="007A0A2D">
        <w:fldChar w:fldCharType="separate"/>
      </w:r>
      <w:r w:rsidR="007A0A2D" w:rsidRPr="00797CEC">
        <w:t>R46</w:t>
      </w:r>
      <w:r w:rsidR="007A0A2D" w:rsidRPr="007A0A2D">
        <w:fldChar w:fldCharType="end"/>
      </w:r>
      <w:r>
        <w:t>]</w:t>
      </w:r>
    </w:p>
  </w:footnote>
  <w:footnote w:id="62">
    <w:p w14:paraId="5399DCDF" w14:textId="6497A9D4" w:rsidR="003B7A0F" w:rsidRPr="00AF536A" w:rsidRDefault="003B7A0F" w:rsidP="00AB7265">
      <w:pPr>
        <w:spacing w:before="40"/>
        <w:rPr>
          <w:sz w:val="22"/>
          <w:szCs w:val="22"/>
        </w:rPr>
      </w:pPr>
      <w:r>
        <w:rPr>
          <w:rStyle w:val="FootnoteReference"/>
        </w:rPr>
        <w:footnoteRef/>
      </w:r>
      <w:r w:rsidRPr="004656F9">
        <w:rPr>
          <w:sz w:val="20"/>
        </w:rPr>
        <w:t xml:space="preserve">URL: </w:t>
      </w:r>
      <w:hyperlink r:id="rId3" w:history="1">
        <w:r w:rsidRPr="004656F9">
          <w:rPr>
            <w:rStyle w:val="Hyperlink"/>
            <w:sz w:val="20"/>
          </w:rPr>
          <w:t>https://itsmtaxud.europa.eu/</w:t>
        </w:r>
      </w:hyperlink>
    </w:p>
  </w:footnote>
  <w:footnote w:id="63">
    <w:p w14:paraId="40BD2CD4" w14:textId="77777777" w:rsidR="003B7A0F" w:rsidRPr="008A0210" w:rsidRDefault="003B7A0F" w:rsidP="00AB7265">
      <w:pPr>
        <w:spacing w:before="0"/>
        <w:rPr>
          <w:sz w:val="20"/>
        </w:rPr>
      </w:pPr>
      <w:r>
        <w:rPr>
          <w:rStyle w:val="FootnoteReference"/>
        </w:rPr>
        <w:footnoteRef/>
      </w:r>
      <w:r>
        <w:t xml:space="preserve"> </w:t>
      </w:r>
      <w:r w:rsidRPr="008A0210">
        <w:rPr>
          <w:sz w:val="20"/>
        </w:rPr>
        <w:t>The legend for the values is:</w:t>
      </w:r>
    </w:p>
    <w:p w14:paraId="346D93F6" w14:textId="77777777" w:rsidR="003B7A0F" w:rsidRPr="008A0210" w:rsidRDefault="003B7A0F" w:rsidP="00AB7265">
      <w:pPr>
        <w:spacing w:before="0"/>
        <w:rPr>
          <w:sz w:val="20"/>
        </w:rPr>
      </w:pPr>
      <w:r w:rsidRPr="008A0210">
        <w:rPr>
          <w:sz w:val="20"/>
        </w:rPr>
        <w:t>M</w:t>
      </w:r>
      <w:r w:rsidRPr="008A0210">
        <w:rPr>
          <w:sz w:val="20"/>
        </w:rPr>
        <w:tab/>
        <w:t>: Mandatory</w:t>
      </w:r>
    </w:p>
    <w:p w14:paraId="6AD22120" w14:textId="77777777" w:rsidR="003B7A0F" w:rsidRPr="008A0210" w:rsidRDefault="003B7A0F" w:rsidP="00AB7265">
      <w:pPr>
        <w:spacing w:before="0"/>
        <w:rPr>
          <w:sz w:val="20"/>
        </w:rPr>
      </w:pPr>
      <w:r w:rsidRPr="008A0210">
        <w:rPr>
          <w:sz w:val="20"/>
        </w:rPr>
        <w:t xml:space="preserve">SR </w:t>
      </w:r>
      <w:r w:rsidRPr="008A0210">
        <w:rPr>
          <w:sz w:val="20"/>
        </w:rPr>
        <w:tab/>
        <w:t>: Strongly Recommended</w:t>
      </w:r>
    </w:p>
    <w:p w14:paraId="1A4DC3E2" w14:textId="77777777" w:rsidR="003B7A0F" w:rsidRPr="008A0210" w:rsidRDefault="003B7A0F" w:rsidP="00AB7265">
      <w:pPr>
        <w:spacing w:before="0"/>
        <w:rPr>
          <w:sz w:val="20"/>
        </w:rPr>
      </w:pPr>
      <w:r w:rsidRPr="008A0210">
        <w:rPr>
          <w:sz w:val="20"/>
        </w:rPr>
        <w:t xml:space="preserve">R </w:t>
      </w:r>
      <w:r w:rsidRPr="008A0210">
        <w:rPr>
          <w:sz w:val="20"/>
        </w:rPr>
        <w:tab/>
        <w:t>: Recommended</w:t>
      </w:r>
    </w:p>
    <w:p w14:paraId="3460874D" w14:textId="77777777" w:rsidR="003B7A0F" w:rsidRPr="008A0210" w:rsidRDefault="003B7A0F" w:rsidP="00AB7265">
      <w:pPr>
        <w:spacing w:before="0"/>
        <w:rPr>
          <w:sz w:val="20"/>
        </w:rPr>
      </w:pPr>
      <w:r w:rsidRPr="008A0210">
        <w:rPr>
          <w:sz w:val="20"/>
        </w:rPr>
        <w:t xml:space="preserve">O </w:t>
      </w:r>
      <w:r w:rsidRPr="008A0210">
        <w:rPr>
          <w:sz w:val="20"/>
        </w:rPr>
        <w:tab/>
        <w:t>: Optional</w:t>
      </w:r>
    </w:p>
    <w:p w14:paraId="76335269" w14:textId="77777777" w:rsidR="003B7A0F" w:rsidRPr="008A0210" w:rsidRDefault="003B7A0F" w:rsidP="00AB7265">
      <w:pPr>
        <w:spacing w:before="0"/>
        <w:rPr>
          <w:sz w:val="20"/>
        </w:rPr>
      </w:pPr>
      <w:r w:rsidRPr="008A0210">
        <w:rPr>
          <w:sz w:val="20"/>
        </w:rPr>
        <w:t xml:space="preserve">X </w:t>
      </w:r>
      <w:r w:rsidRPr="008A0210">
        <w:rPr>
          <w:sz w:val="20"/>
        </w:rPr>
        <w:tab/>
        <w:t>: Excluded</w:t>
      </w:r>
    </w:p>
    <w:p w14:paraId="29ED8440" w14:textId="77777777" w:rsidR="003B7A0F" w:rsidRPr="008A0210" w:rsidRDefault="003B7A0F" w:rsidP="00AB7265">
      <w:pPr>
        <w:spacing w:before="0"/>
        <w:rPr>
          <w:sz w:val="20"/>
        </w:rPr>
      </w:pPr>
      <w:r w:rsidRPr="008A0210">
        <w:rPr>
          <w:sz w:val="20"/>
        </w:rPr>
        <w:t xml:space="preserve">C.A. </w:t>
      </w:r>
      <w:r w:rsidRPr="008A0210">
        <w:rPr>
          <w:sz w:val="20"/>
        </w:rPr>
        <w:tab/>
        <w:t>: Computer Assisted</w:t>
      </w:r>
    </w:p>
    <w:p w14:paraId="17F759B4" w14:textId="77777777" w:rsidR="003B7A0F" w:rsidRPr="008A0210" w:rsidRDefault="003B7A0F" w:rsidP="00AB7265">
      <w:pPr>
        <w:spacing w:before="0"/>
        <w:rPr>
          <w:sz w:val="20"/>
        </w:rPr>
      </w:pPr>
      <w:r w:rsidRPr="008A0210">
        <w:rPr>
          <w:sz w:val="20"/>
        </w:rPr>
        <w:t xml:space="preserve">Man. </w:t>
      </w:r>
      <w:r w:rsidRPr="008A0210">
        <w:rPr>
          <w:sz w:val="20"/>
        </w:rPr>
        <w:tab/>
        <w:t>: Manual</w:t>
      </w:r>
    </w:p>
    <w:p w14:paraId="073908B0" w14:textId="77777777" w:rsidR="003B7A0F" w:rsidRPr="008A0210" w:rsidRDefault="003B7A0F" w:rsidP="00AB7265">
      <w:pPr>
        <w:spacing w:before="0"/>
        <w:rPr>
          <w:sz w:val="20"/>
        </w:rPr>
      </w:pPr>
      <w:r w:rsidRPr="008A0210">
        <w:rPr>
          <w:sz w:val="20"/>
        </w:rPr>
        <w:t>P</w:t>
      </w:r>
      <w:r w:rsidRPr="008A0210">
        <w:rPr>
          <w:sz w:val="20"/>
        </w:rPr>
        <w:tab/>
        <w:t>: Print</w:t>
      </w:r>
    </w:p>
    <w:p w14:paraId="320F078E" w14:textId="77777777" w:rsidR="003B7A0F" w:rsidRPr="008A0210" w:rsidRDefault="003B7A0F" w:rsidP="00AB7265">
      <w:pPr>
        <w:spacing w:before="0"/>
        <w:rPr>
          <w:sz w:val="20"/>
        </w:rPr>
      </w:pPr>
      <w:r w:rsidRPr="008A0210">
        <w:rPr>
          <w:sz w:val="20"/>
        </w:rPr>
        <w:t>S</w:t>
      </w:r>
      <w:r w:rsidRPr="008A0210">
        <w:rPr>
          <w:sz w:val="20"/>
        </w:rPr>
        <w:tab/>
        <w:t>: Screen</w:t>
      </w:r>
    </w:p>
    <w:p w14:paraId="05A18E3C" w14:textId="77777777" w:rsidR="003B7A0F" w:rsidRPr="008A0210" w:rsidRDefault="003B7A0F" w:rsidP="00AB7265">
      <w:pPr>
        <w:spacing w:before="0"/>
        <w:rPr>
          <w:sz w:val="20"/>
        </w:rPr>
      </w:pPr>
      <w:r w:rsidRPr="008A0210">
        <w:rPr>
          <w:sz w:val="20"/>
        </w:rPr>
        <w:t>CS</w:t>
      </w:r>
      <w:r w:rsidRPr="008A0210">
        <w:rPr>
          <w:sz w:val="20"/>
        </w:rPr>
        <w:tab/>
        <w:t>: Central Services</w:t>
      </w:r>
    </w:p>
    <w:p w14:paraId="21DA3764" w14:textId="77777777" w:rsidR="003B7A0F" w:rsidRPr="003F7495" w:rsidRDefault="003B7A0F" w:rsidP="00AB7265">
      <w:pPr>
        <w:spacing w:before="0"/>
        <w:rPr>
          <w:sz w:val="20"/>
        </w:rPr>
      </w:pPr>
      <w:r w:rsidRPr="003F7495">
        <w:rPr>
          <w:sz w:val="20"/>
        </w:rPr>
        <w:t>CS/RD2</w:t>
      </w:r>
      <w:r w:rsidRPr="003F7495">
        <w:rPr>
          <w:sz w:val="20"/>
        </w:rPr>
        <w:tab/>
        <w:t>: Central Services/Reference Data 2</w:t>
      </w:r>
    </w:p>
    <w:p w14:paraId="4B8BB585" w14:textId="77777777" w:rsidR="003B7A0F" w:rsidRPr="0044100F" w:rsidRDefault="003B7A0F" w:rsidP="00AB7265">
      <w:pPr>
        <w:spacing w:before="0"/>
        <w:rPr>
          <w:sz w:val="20"/>
        </w:rPr>
      </w:pPr>
      <w:r w:rsidRPr="0044100F">
        <w:rPr>
          <w:sz w:val="20"/>
        </w:rPr>
        <w:t>CS/MIS: Central Services/Management Information System</w:t>
      </w:r>
    </w:p>
  </w:footnote>
  <w:footnote w:id="64">
    <w:p w14:paraId="102DCC9F" w14:textId="77777777" w:rsidR="003B7A0F" w:rsidRPr="0008181F" w:rsidRDefault="003B7A0F" w:rsidP="00CF4BBC">
      <w:pPr>
        <w:spacing w:before="0"/>
        <w:rPr>
          <w:sz w:val="20"/>
        </w:rPr>
      </w:pPr>
      <w:r>
        <w:rPr>
          <w:rStyle w:val="FootnoteReference"/>
        </w:rPr>
        <w:footnoteRef/>
      </w:r>
      <w:r>
        <w:t xml:space="preserve"> </w:t>
      </w:r>
      <w:r w:rsidRPr="0008181F">
        <w:rPr>
          <w:sz w:val="20"/>
        </w:rPr>
        <w:t>The legend for the values is:</w:t>
      </w:r>
    </w:p>
    <w:p w14:paraId="480F9A3F" w14:textId="77777777" w:rsidR="003B7A0F" w:rsidRPr="0008181F" w:rsidRDefault="003B7A0F" w:rsidP="00CF4BBC">
      <w:pPr>
        <w:tabs>
          <w:tab w:val="left" w:pos="426"/>
        </w:tabs>
        <w:spacing w:before="0"/>
        <w:rPr>
          <w:sz w:val="20"/>
        </w:rPr>
      </w:pPr>
      <w:r w:rsidRPr="0008181F">
        <w:rPr>
          <w:sz w:val="20"/>
        </w:rPr>
        <w:t xml:space="preserve">M </w:t>
      </w:r>
      <w:r w:rsidRPr="0008181F">
        <w:rPr>
          <w:sz w:val="20"/>
        </w:rPr>
        <w:tab/>
        <w:t>: Mandatory</w:t>
      </w:r>
    </w:p>
    <w:p w14:paraId="199D3C5B" w14:textId="77777777" w:rsidR="003B7A0F" w:rsidRPr="0008181F" w:rsidRDefault="003B7A0F" w:rsidP="00CF4BBC">
      <w:pPr>
        <w:tabs>
          <w:tab w:val="left" w:pos="426"/>
        </w:tabs>
        <w:spacing w:before="0"/>
        <w:rPr>
          <w:sz w:val="20"/>
        </w:rPr>
      </w:pPr>
      <w:r w:rsidRPr="0008181F">
        <w:rPr>
          <w:sz w:val="20"/>
        </w:rPr>
        <w:t xml:space="preserve">SR </w:t>
      </w:r>
      <w:r w:rsidRPr="0008181F">
        <w:rPr>
          <w:sz w:val="20"/>
        </w:rPr>
        <w:tab/>
        <w:t>: Strongly Recommended</w:t>
      </w:r>
    </w:p>
    <w:p w14:paraId="40211DE4" w14:textId="77777777" w:rsidR="003B7A0F" w:rsidRPr="0008181F" w:rsidRDefault="003B7A0F" w:rsidP="00CF4BBC">
      <w:pPr>
        <w:tabs>
          <w:tab w:val="left" w:pos="426"/>
        </w:tabs>
        <w:spacing w:before="0"/>
        <w:rPr>
          <w:sz w:val="20"/>
        </w:rPr>
      </w:pPr>
      <w:r w:rsidRPr="0008181F">
        <w:rPr>
          <w:sz w:val="20"/>
        </w:rPr>
        <w:t xml:space="preserve">R </w:t>
      </w:r>
      <w:r w:rsidRPr="0008181F">
        <w:rPr>
          <w:sz w:val="20"/>
        </w:rPr>
        <w:tab/>
        <w:t>: Recommended</w:t>
      </w:r>
    </w:p>
    <w:p w14:paraId="51847B75" w14:textId="77777777" w:rsidR="003B7A0F" w:rsidRPr="0008181F" w:rsidRDefault="003B7A0F" w:rsidP="00CF4BBC">
      <w:pPr>
        <w:tabs>
          <w:tab w:val="left" w:pos="426"/>
        </w:tabs>
        <w:spacing w:before="0"/>
        <w:rPr>
          <w:sz w:val="20"/>
        </w:rPr>
      </w:pPr>
      <w:r w:rsidRPr="0008181F">
        <w:rPr>
          <w:sz w:val="20"/>
        </w:rPr>
        <w:t>O</w:t>
      </w:r>
      <w:r w:rsidRPr="0008181F">
        <w:rPr>
          <w:sz w:val="20"/>
        </w:rPr>
        <w:tab/>
        <w:t>: Optional</w:t>
      </w:r>
    </w:p>
    <w:p w14:paraId="62812A38" w14:textId="77777777" w:rsidR="003B7A0F" w:rsidRPr="0008181F" w:rsidRDefault="003B7A0F" w:rsidP="00CF4BBC">
      <w:pPr>
        <w:tabs>
          <w:tab w:val="left" w:pos="426"/>
        </w:tabs>
        <w:spacing w:before="0"/>
        <w:rPr>
          <w:sz w:val="20"/>
        </w:rPr>
      </w:pPr>
      <w:r w:rsidRPr="0008181F">
        <w:rPr>
          <w:sz w:val="20"/>
        </w:rPr>
        <w:t>Y</w:t>
      </w:r>
      <w:r w:rsidRPr="0008181F">
        <w:rPr>
          <w:sz w:val="20"/>
        </w:rPr>
        <w:tab/>
        <w:t>: Yes</w:t>
      </w:r>
    </w:p>
  </w:footnote>
  <w:footnote w:id="65">
    <w:p w14:paraId="103D83B5" w14:textId="77777777" w:rsidR="003B7A0F" w:rsidRPr="00645DAE" w:rsidRDefault="003B7A0F" w:rsidP="00AF536A">
      <w:pPr>
        <w:pStyle w:val="FootnoteText"/>
        <w:spacing w:before="0"/>
      </w:pPr>
      <w:r>
        <w:rPr>
          <w:rStyle w:val="FootnoteReference"/>
        </w:rPr>
        <w:footnoteRef/>
      </w:r>
      <w:r>
        <w:t xml:space="preserve"> </w:t>
      </w:r>
      <w:r w:rsidRPr="00645DAE">
        <w:t>Additional formats and transport mechanisms are available for CS</w:t>
      </w:r>
      <w:r>
        <w:t>/RD2</w:t>
      </w:r>
      <w:r w:rsidRPr="00645DAE">
        <w:t>, please refer to [R09].</w:t>
      </w:r>
    </w:p>
  </w:footnote>
  <w:footnote w:id="66">
    <w:p w14:paraId="75A0F972" w14:textId="77777777" w:rsidR="00587366" w:rsidRPr="003F7495" w:rsidRDefault="00587366" w:rsidP="00587366">
      <w:pPr>
        <w:pStyle w:val="EndnoteText"/>
        <w:spacing w:before="0"/>
      </w:pPr>
      <w:r>
        <w:rPr>
          <w:rStyle w:val="FootnoteReference"/>
        </w:rPr>
        <w:footnoteRef/>
      </w:r>
      <w:r>
        <w:t xml:space="preserve"> </w:t>
      </w:r>
      <w:r w:rsidRPr="003F7495">
        <w:t>The IE411 for NCTS and ECS must be sent to CS/MIS</w:t>
      </w:r>
      <w:r>
        <w:t>2</w:t>
      </w:r>
      <w:r w:rsidRPr="003F7495">
        <w:t xml:space="preserve">, </w:t>
      </w:r>
    </w:p>
    <w:p w14:paraId="3B8E8CCA" w14:textId="77777777" w:rsidR="00587366" w:rsidRPr="003F7495" w:rsidRDefault="00587366" w:rsidP="00587366">
      <w:pPr>
        <w:pStyle w:val="EndnoteText"/>
        <w:spacing w:before="0"/>
        <w:ind w:left="720"/>
      </w:pPr>
      <w:r w:rsidRPr="003F7495">
        <w:t xml:space="preserve">- either via CCN/CSI or via manual upload. </w:t>
      </w:r>
    </w:p>
    <w:p w14:paraId="66BBFD51" w14:textId="77777777" w:rsidR="00587366" w:rsidRPr="003F7495" w:rsidRDefault="00587366" w:rsidP="00587366">
      <w:pPr>
        <w:pStyle w:val="EndnoteText"/>
        <w:spacing w:before="0"/>
        <w:ind w:left="720"/>
      </w:pPr>
      <w:r w:rsidRPr="003F7495">
        <w:t>- either in EDIFACT format or in XML format.</w:t>
      </w:r>
    </w:p>
    <w:p w14:paraId="54F207C2" w14:textId="77777777" w:rsidR="00587366" w:rsidRPr="003F7495" w:rsidRDefault="00587366" w:rsidP="00587366">
      <w:pPr>
        <w:pStyle w:val="EndnoteText"/>
        <w:spacing w:before="0"/>
      </w:pPr>
      <w:r w:rsidRPr="003F7495">
        <w:t>One EDIFACT message may include information of NCTS</w:t>
      </w:r>
      <w:r>
        <w:t>-P4</w:t>
      </w:r>
      <w:r w:rsidRPr="003F7495">
        <w:t xml:space="preserve"> only, or ECS only, or both NCTS</w:t>
      </w:r>
      <w:r>
        <w:t>-P4</w:t>
      </w:r>
      <w:r w:rsidRPr="003F7495">
        <w:t>+ECS.</w:t>
      </w:r>
    </w:p>
    <w:p w14:paraId="64207690" w14:textId="3175353B" w:rsidR="00587366" w:rsidRPr="00627634" w:rsidRDefault="00587366" w:rsidP="00587366">
      <w:pPr>
        <w:pStyle w:val="pf0"/>
        <w:rPr>
          <w:rFonts w:ascii="Arial" w:hAnsi="Arial" w:cs="Arial"/>
          <w:sz w:val="16"/>
          <w:szCs w:val="16"/>
        </w:rPr>
      </w:pPr>
      <w:r w:rsidRPr="00627634">
        <w:rPr>
          <w:sz w:val="20"/>
          <w:szCs w:val="20"/>
        </w:rPr>
        <w:t>For XML message The CD411C may include data of NCTS-P4, or ECS-P2, or ICS-P1 or multiple domains. The CD411D may include data of NCTS-P5, or AES-P1 or both domains.</w:t>
      </w:r>
    </w:p>
  </w:footnote>
  <w:footnote w:id="67">
    <w:p w14:paraId="7759FA62" w14:textId="77777777" w:rsidR="003B7A0F" w:rsidRPr="008A0210" w:rsidRDefault="003B7A0F" w:rsidP="00271BD9">
      <w:pPr>
        <w:spacing w:before="0"/>
        <w:rPr>
          <w:sz w:val="20"/>
        </w:rPr>
      </w:pPr>
      <w:r>
        <w:rPr>
          <w:rStyle w:val="FootnoteReference"/>
        </w:rPr>
        <w:footnoteRef/>
      </w:r>
      <w:r>
        <w:t xml:space="preserve"> </w:t>
      </w:r>
      <w:r w:rsidRPr="008A0210">
        <w:rPr>
          <w:sz w:val="20"/>
        </w:rPr>
        <w:t>The legend for the values is:</w:t>
      </w:r>
    </w:p>
    <w:p w14:paraId="51E776F0" w14:textId="77777777" w:rsidR="003B7A0F" w:rsidRPr="008A0210" w:rsidRDefault="003B7A0F" w:rsidP="00271BD9">
      <w:pPr>
        <w:spacing w:before="0"/>
        <w:rPr>
          <w:sz w:val="20"/>
        </w:rPr>
      </w:pPr>
      <w:r w:rsidRPr="008A0210">
        <w:rPr>
          <w:sz w:val="20"/>
        </w:rPr>
        <w:t>M</w:t>
      </w:r>
      <w:r w:rsidRPr="008A0210">
        <w:rPr>
          <w:sz w:val="20"/>
        </w:rPr>
        <w:tab/>
        <w:t>: Mandatory</w:t>
      </w:r>
    </w:p>
    <w:p w14:paraId="37CAC069" w14:textId="77777777" w:rsidR="003B7A0F" w:rsidRPr="008A0210" w:rsidRDefault="003B7A0F" w:rsidP="00271BD9">
      <w:pPr>
        <w:spacing w:before="0"/>
        <w:rPr>
          <w:sz w:val="20"/>
        </w:rPr>
      </w:pPr>
      <w:r w:rsidRPr="008A0210">
        <w:rPr>
          <w:sz w:val="20"/>
        </w:rPr>
        <w:t xml:space="preserve">SR </w:t>
      </w:r>
      <w:r w:rsidRPr="008A0210">
        <w:rPr>
          <w:sz w:val="20"/>
        </w:rPr>
        <w:tab/>
        <w:t>: Strongly Recommended</w:t>
      </w:r>
    </w:p>
    <w:p w14:paraId="78445335" w14:textId="77777777" w:rsidR="003B7A0F" w:rsidRPr="008A0210" w:rsidRDefault="003B7A0F" w:rsidP="00271BD9">
      <w:pPr>
        <w:spacing w:before="0"/>
        <w:rPr>
          <w:sz w:val="20"/>
        </w:rPr>
      </w:pPr>
      <w:r w:rsidRPr="008A0210">
        <w:rPr>
          <w:sz w:val="20"/>
        </w:rPr>
        <w:t xml:space="preserve">R </w:t>
      </w:r>
      <w:r w:rsidRPr="008A0210">
        <w:rPr>
          <w:sz w:val="20"/>
        </w:rPr>
        <w:tab/>
        <w:t>: Recommended</w:t>
      </w:r>
    </w:p>
    <w:p w14:paraId="70391B00" w14:textId="77777777" w:rsidR="003B7A0F" w:rsidRPr="008A0210" w:rsidRDefault="003B7A0F" w:rsidP="00271BD9">
      <w:pPr>
        <w:spacing w:before="0"/>
        <w:rPr>
          <w:sz w:val="20"/>
        </w:rPr>
      </w:pPr>
      <w:r w:rsidRPr="008A0210">
        <w:rPr>
          <w:sz w:val="20"/>
        </w:rPr>
        <w:t xml:space="preserve">O </w:t>
      </w:r>
      <w:r w:rsidRPr="008A0210">
        <w:rPr>
          <w:sz w:val="20"/>
        </w:rPr>
        <w:tab/>
        <w:t>: Optional</w:t>
      </w:r>
    </w:p>
    <w:p w14:paraId="59CDCDDA" w14:textId="77777777" w:rsidR="003B7A0F" w:rsidRPr="008A0210" w:rsidRDefault="003B7A0F" w:rsidP="00271BD9">
      <w:pPr>
        <w:spacing w:before="0"/>
        <w:rPr>
          <w:sz w:val="20"/>
        </w:rPr>
      </w:pPr>
      <w:r w:rsidRPr="008A0210">
        <w:rPr>
          <w:sz w:val="20"/>
        </w:rPr>
        <w:t xml:space="preserve">X </w:t>
      </w:r>
      <w:r w:rsidRPr="008A0210">
        <w:rPr>
          <w:sz w:val="20"/>
        </w:rPr>
        <w:tab/>
        <w:t>: Excluded</w:t>
      </w:r>
    </w:p>
    <w:p w14:paraId="475F11F7" w14:textId="77777777" w:rsidR="003B7A0F" w:rsidRPr="008A0210" w:rsidRDefault="003B7A0F" w:rsidP="00271BD9">
      <w:pPr>
        <w:spacing w:before="0"/>
        <w:rPr>
          <w:sz w:val="20"/>
        </w:rPr>
      </w:pPr>
      <w:r w:rsidRPr="008A0210">
        <w:rPr>
          <w:sz w:val="20"/>
        </w:rPr>
        <w:t xml:space="preserve">C.A. </w:t>
      </w:r>
      <w:r w:rsidRPr="008A0210">
        <w:rPr>
          <w:sz w:val="20"/>
        </w:rPr>
        <w:tab/>
        <w:t>: Computer Assisted</w:t>
      </w:r>
    </w:p>
    <w:p w14:paraId="25410E8B" w14:textId="77777777" w:rsidR="003B7A0F" w:rsidRPr="008A0210" w:rsidRDefault="003B7A0F" w:rsidP="00271BD9">
      <w:pPr>
        <w:spacing w:before="0"/>
        <w:rPr>
          <w:sz w:val="20"/>
        </w:rPr>
      </w:pPr>
      <w:r w:rsidRPr="008A0210">
        <w:rPr>
          <w:sz w:val="20"/>
        </w:rPr>
        <w:t xml:space="preserve">Man. </w:t>
      </w:r>
      <w:r w:rsidRPr="008A0210">
        <w:rPr>
          <w:sz w:val="20"/>
        </w:rPr>
        <w:tab/>
        <w:t>: Manual</w:t>
      </w:r>
    </w:p>
    <w:p w14:paraId="4BD7ADDB" w14:textId="77777777" w:rsidR="003B7A0F" w:rsidRPr="008A0210" w:rsidRDefault="003B7A0F" w:rsidP="00271BD9">
      <w:pPr>
        <w:spacing w:before="0"/>
        <w:rPr>
          <w:sz w:val="20"/>
        </w:rPr>
      </w:pPr>
      <w:r w:rsidRPr="008A0210">
        <w:rPr>
          <w:sz w:val="20"/>
        </w:rPr>
        <w:t>P</w:t>
      </w:r>
      <w:r w:rsidRPr="008A0210">
        <w:rPr>
          <w:sz w:val="20"/>
        </w:rPr>
        <w:tab/>
        <w:t>: Print</w:t>
      </w:r>
    </w:p>
    <w:p w14:paraId="2C358FB7" w14:textId="77777777" w:rsidR="003B7A0F" w:rsidRPr="008A0210" w:rsidRDefault="003B7A0F" w:rsidP="00271BD9">
      <w:pPr>
        <w:spacing w:before="0"/>
        <w:rPr>
          <w:sz w:val="20"/>
        </w:rPr>
      </w:pPr>
      <w:r w:rsidRPr="008A0210">
        <w:rPr>
          <w:sz w:val="20"/>
        </w:rPr>
        <w:t>S</w:t>
      </w:r>
      <w:r w:rsidRPr="008A0210">
        <w:rPr>
          <w:sz w:val="20"/>
        </w:rPr>
        <w:tab/>
        <w:t>: Screen</w:t>
      </w:r>
    </w:p>
    <w:p w14:paraId="1DD71B33" w14:textId="77777777" w:rsidR="003B7A0F" w:rsidRPr="008A0210" w:rsidRDefault="003B7A0F" w:rsidP="00271BD9">
      <w:pPr>
        <w:spacing w:before="0"/>
        <w:rPr>
          <w:sz w:val="20"/>
        </w:rPr>
      </w:pPr>
      <w:r w:rsidRPr="008A0210">
        <w:rPr>
          <w:sz w:val="20"/>
        </w:rPr>
        <w:t>CS</w:t>
      </w:r>
      <w:r w:rsidRPr="008A0210">
        <w:rPr>
          <w:sz w:val="20"/>
        </w:rPr>
        <w:tab/>
        <w:t>: Central Services</w:t>
      </w:r>
    </w:p>
    <w:p w14:paraId="603B4473" w14:textId="77777777" w:rsidR="003B7A0F" w:rsidRPr="003F7495" w:rsidRDefault="003B7A0F" w:rsidP="00271BD9">
      <w:pPr>
        <w:spacing w:before="0"/>
        <w:rPr>
          <w:sz w:val="20"/>
        </w:rPr>
      </w:pPr>
      <w:r w:rsidRPr="003F7495">
        <w:rPr>
          <w:sz w:val="20"/>
        </w:rPr>
        <w:t>CS/RD2</w:t>
      </w:r>
      <w:r w:rsidRPr="003F7495">
        <w:rPr>
          <w:sz w:val="20"/>
        </w:rPr>
        <w:tab/>
        <w:t>: Central Services/Reference Data 2</w:t>
      </w:r>
    </w:p>
    <w:p w14:paraId="5CBDD035" w14:textId="77777777" w:rsidR="003B7A0F" w:rsidRPr="0044100F" w:rsidRDefault="003B7A0F" w:rsidP="00271BD9">
      <w:pPr>
        <w:spacing w:before="0"/>
        <w:rPr>
          <w:sz w:val="20"/>
          <w:lang w:val="en-IE"/>
        </w:rPr>
      </w:pPr>
      <w:r w:rsidRPr="0044100F">
        <w:rPr>
          <w:sz w:val="20"/>
          <w:lang w:val="en-IE"/>
        </w:rPr>
        <w:t>CS/MIS: Central Services/Management Information System</w:t>
      </w:r>
    </w:p>
  </w:footnote>
  <w:footnote w:id="68">
    <w:p w14:paraId="535C389A" w14:textId="77777777" w:rsidR="003B7A0F" w:rsidRDefault="003B7A0F" w:rsidP="00AF536A">
      <w:pPr>
        <w:pStyle w:val="FootnoteText"/>
        <w:spacing w:before="0"/>
      </w:pPr>
      <w:r>
        <w:rPr>
          <w:rStyle w:val="FootnoteReference"/>
        </w:rPr>
        <w:footnoteRef/>
      </w:r>
      <w:r>
        <w:t xml:space="preserve"> The scope matrix is limited to the following EBPs:</w:t>
      </w:r>
    </w:p>
    <w:p w14:paraId="582685A7" w14:textId="36954E38" w:rsidR="003B7A0F" w:rsidRPr="00806814" w:rsidRDefault="003B7A0F" w:rsidP="00117A38">
      <w:pPr>
        <w:pStyle w:val="ListParagraph"/>
        <w:numPr>
          <w:ilvl w:val="0"/>
          <w:numId w:val="98"/>
        </w:numPr>
        <w:spacing w:before="0"/>
        <w:jc w:val="left"/>
        <w:rPr>
          <w:sz w:val="20"/>
        </w:rPr>
      </w:pPr>
      <w:r w:rsidRPr="00806814">
        <w:rPr>
          <w:sz w:val="20"/>
        </w:rPr>
        <w:t>CS5A - Manage Scheduled Unavailability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 xml:space="preserve">] </w:t>
      </w:r>
    </w:p>
    <w:p w14:paraId="58E24057" w14:textId="7D3CE314" w:rsidR="003B7A0F" w:rsidRPr="00806814" w:rsidRDefault="003B7A0F" w:rsidP="00117A38">
      <w:pPr>
        <w:pStyle w:val="ListParagraph"/>
        <w:numPr>
          <w:ilvl w:val="0"/>
          <w:numId w:val="98"/>
        </w:numPr>
        <w:spacing w:before="0"/>
        <w:jc w:val="left"/>
        <w:rPr>
          <w:sz w:val="20"/>
        </w:rPr>
      </w:pPr>
      <w:r w:rsidRPr="00806814">
        <w:rPr>
          <w:sz w:val="20"/>
        </w:rPr>
        <w:t>CS5B - Check National System 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ACB404A" w14:textId="70A7271E" w:rsidR="003B7A0F" w:rsidRPr="00806814" w:rsidRDefault="003B7A0F" w:rsidP="00117A38">
      <w:pPr>
        <w:pStyle w:val="ListParagraph"/>
        <w:numPr>
          <w:ilvl w:val="0"/>
          <w:numId w:val="98"/>
        </w:numPr>
        <w:spacing w:before="0"/>
        <w:jc w:val="left"/>
        <w:rPr>
          <w:sz w:val="20"/>
        </w:rPr>
      </w:pPr>
      <w:r w:rsidRPr="00806814">
        <w:rPr>
          <w:sz w:val="20"/>
        </w:rPr>
        <w:t>CS11 - Manage Transit Movement Statistics / L4-STE-01 Business Statistics for Transit and Export [</w:t>
      </w:r>
      <w:r w:rsidRPr="00806814">
        <w:rPr>
          <w:sz w:val="20"/>
        </w:rPr>
        <w:fldChar w:fldCharType="begin"/>
      </w:r>
      <w:r w:rsidRPr="00806814">
        <w:rPr>
          <w:sz w:val="20"/>
        </w:rPr>
        <w:instrText xml:space="preserve"> REF FSS_BusStat_NCTSP5_AES \h  \* MERGEFORMAT </w:instrText>
      </w:r>
      <w:r w:rsidRPr="00806814">
        <w:rPr>
          <w:sz w:val="20"/>
        </w:rPr>
      </w:r>
      <w:r w:rsidRPr="00806814">
        <w:rPr>
          <w:sz w:val="20"/>
        </w:rPr>
        <w:fldChar w:fldCharType="separate"/>
      </w:r>
      <w:r w:rsidR="009B4EE7" w:rsidRPr="009B4EE7">
        <w:rPr>
          <w:sz w:val="20"/>
          <w:szCs w:val="24"/>
        </w:rPr>
        <w:t>R39</w:t>
      </w:r>
      <w:r w:rsidRPr="00806814">
        <w:rPr>
          <w:sz w:val="20"/>
        </w:rPr>
        <w:fldChar w:fldCharType="end"/>
      </w:r>
      <w:r w:rsidRPr="00806814">
        <w:rPr>
          <w:sz w:val="20"/>
        </w:rPr>
        <w:t>]</w:t>
      </w:r>
    </w:p>
    <w:p w14:paraId="626E4C4B" w14:textId="74922AAE" w:rsidR="003B7A0F" w:rsidRPr="00806814" w:rsidRDefault="003B7A0F" w:rsidP="00117A38">
      <w:pPr>
        <w:pStyle w:val="ListParagraph"/>
        <w:numPr>
          <w:ilvl w:val="0"/>
          <w:numId w:val="98"/>
        </w:numPr>
        <w:spacing w:before="0"/>
        <w:jc w:val="left"/>
        <w:rPr>
          <w:sz w:val="20"/>
        </w:rPr>
      </w:pPr>
      <w:r w:rsidRPr="00806814">
        <w:rPr>
          <w:sz w:val="20"/>
        </w:rPr>
        <w:t>CS13 – Analyse Transit Movement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3C71CB5D" w14:textId="74E0C25B" w:rsidR="003B7A0F" w:rsidRPr="00806814" w:rsidRDefault="003B7A0F" w:rsidP="00117A38">
      <w:pPr>
        <w:pStyle w:val="ListParagraph"/>
        <w:numPr>
          <w:ilvl w:val="0"/>
          <w:numId w:val="98"/>
        </w:numPr>
        <w:spacing w:before="0"/>
        <w:jc w:val="left"/>
        <w:rPr>
          <w:sz w:val="20"/>
        </w:rPr>
      </w:pPr>
      <w:r w:rsidRPr="00806814">
        <w:rPr>
          <w:sz w:val="20"/>
        </w:rPr>
        <w:t>CS15 - Manage System Administration Statistics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4937AC2" w14:textId="66A15760" w:rsidR="003B7A0F" w:rsidRPr="00806814" w:rsidRDefault="003B7A0F" w:rsidP="00117A38">
      <w:pPr>
        <w:pStyle w:val="ListParagraph"/>
        <w:numPr>
          <w:ilvl w:val="0"/>
          <w:numId w:val="98"/>
        </w:numPr>
        <w:spacing w:before="0"/>
        <w:jc w:val="left"/>
        <w:rPr>
          <w:sz w:val="20"/>
        </w:rPr>
      </w:pPr>
      <w:r w:rsidRPr="00806814">
        <w:rPr>
          <w:sz w:val="20"/>
        </w:rPr>
        <w:t>CS16 - National Domain Maintains User and Profile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2FBB5DE8" w14:textId="26D9EF0B" w:rsidR="003B7A0F" w:rsidRPr="00791555" w:rsidRDefault="003B7A0F" w:rsidP="00117A38">
      <w:pPr>
        <w:pStyle w:val="ListParagraph"/>
        <w:numPr>
          <w:ilvl w:val="0"/>
          <w:numId w:val="98"/>
        </w:numPr>
        <w:spacing w:before="0"/>
        <w:jc w:val="left"/>
      </w:pPr>
      <w:r w:rsidRPr="00791555">
        <w:rPr>
          <w:sz w:val="20"/>
        </w:rPr>
        <w:t>SA01 - Archive Procedures [</w:t>
      </w:r>
      <w:r w:rsidRPr="00806814">
        <w:rPr>
          <w:sz w:val="20"/>
        </w:rPr>
        <w:fldChar w:fldCharType="begin"/>
      </w:r>
      <w:r w:rsidRPr="00791555">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791555">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F9BEA" w14:textId="41ABEF28" w:rsidR="003B7A0F" w:rsidRDefault="003B7A0F" w:rsidP="007265F3">
    <w:pPr>
      <w:pStyle w:val="Header"/>
      <w:tabs>
        <w:tab w:val="clear" w:pos="567"/>
        <w:tab w:val="left" w:pos="2216"/>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FE38A" w14:textId="70D0F869" w:rsidR="003B7A0F" w:rsidRDefault="003B7A0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5D7" w14:textId="4F387BAC" w:rsidR="003B7A0F" w:rsidRDefault="003B7A0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8A6C4" w14:textId="44ED4788" w:rsidR="003B7A0F" w:rsidRDefault="003B7A0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1BCDB" w14:textId="70538594" w:rsidR="003B7A0F" w:rsidRDefault="003B7A0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B3BEB" w14:textId="290A176A" w:rsidR="003B7A0F" w:rsidRDefault="003B7A0F"/>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7D3C8" w14:textId="03310B23" w:rsidR="003B7A0F" w:rsidRDefault="003B7A0F">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19D05" w14:textId="5DDE0246" w:rsidR="003B7A0F" w:rsidRDefault="003B7A0F">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0FA79" w14:textId="072E2A95" w:rsidR="003B7A0F" w:rsidRDefault="003B7A0F">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2E657" w14:textId="11243E49" w:rsidR="003B7A0F" w:rsidRDefault="003B7A0F">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9D80C" w14:textId="0B84F816" w:rsidR="003B7A0F" w:rsidRDefault="003B7A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7C0BF" w14:textId="1E1E7686" w:rsidR="003B7A0F" w:rsidRDefault="003B7A0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E0155" w14:textId="6DFD83DA" w:rsidR="003B7A0F" w:rsidRDefault="003B7A0F">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80437" w14:textId="31B846F8" w:rsidR="003B7A0F" w:rsidRDefault="003B7A0F">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7E448" w14:textId="36762887" w:rsidR="003B7A0F" w:rsidRDefault="003B7A0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4E096" w14:textId="3767384B" w:rsidR="003B7A0F" w:rsidRDefault="003B7A0F">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5724F" w14:textId="0DE753F7" w:rsidR="003B7A0F" w:rsidRDefault="003B7A0F">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0EE97" w14:textId="05876CD7" w:rsidR="003B7A0F" w:rsidRDefault="003B7A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E7E93" w14:textId="11B5A81B" w:rsidR="003B7A0F" w:rsidRDefault="003B7A0F">
    <w:pPr>
      <w:pStyle w:val="Header"/>
      <w:rPr>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582DC" w14:textId="4E29368C" w:rsidR="003B7A0F" w:rsidRDefault="003B7A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E7E94" w14:textId="4C1E4B70" w:rsidR="003B7A0F" w:rsidRDefault="003B7A0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FC5E" w14:textId="4140DFA8" w:rsidR="003B7A0F" w:rsidRDefault="003B7A0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93EE2" w14:textId="00FEDAD8" w:rsidR="003B7A0F" w:rsidRDefault="003B7A0F">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4DCC8" w14:textId="1BD6BFD2" w:rsidR="003B7A0F" w:rsidRDefault="003B7A0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C164C" w14:textId="18898F84" w:rsidR="003B7A0F" w:rsidRDefault="003B7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99AA0AC"/>
    <w:lvl w:ilvl="0">
      <w:start w:val="1"/>
      <w:numFmt w:val="bullet"/>
      <w:pStyle w:val="BalloonText"/>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E15AF03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start w:val="1"/>
      <w:numFmt w:val="upperLetter"/>
      <w:lvlText w:val="Type %1."/>
      <w:lvlJc w:val="left"/>
      <w:pPr>
        <w:ind w:left="720" w:hanging="360"/>
      </w:pPr>
      <w:rPr>
        <w:rFonts w:hint="default"/>
        <w:b/>
      </w:rPr>
    </w:lvl>
  </w:abstractNum>
  <w:abstractNum w:abstractNumId="4" w15:restartNumberingAfterBreak="0">
    <w:nsid w:val="0021316F"/>
    <w:multiLevelType w:val="hybridMultilevel"/>
    <w:tmpl w:val="5FEAF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237A2C"/>
    <w:multiLevelType w:val="hybridMultilevel"/>
    <w:tmpl w:val="81CAB382"/>
    <w:lvl w:ilvl="0" w:tplc="04090005">
      <w:start w:val="1"/>
      <w:numFmt w:val="bullet"/>
      <w:lvlText w:val=""/>
      <w:lvlJc w:val="left"/>
      <w:pPr>
        <w:tabs>
          <w:tab w:val="num" w:pos="927"/>
        </w:tabs>
        <w:ind w:left="927" w:hanging="360"/>
      </w:pPr>
      <w:rPr>
        <w:rFonts w:ascii="Wingdings" w:hAnsi="Wingdings" w:hint="default"/>
      </w:rPr>
    </w:lvl>
    <w:lvl w:ilvl="1" w:tplc="04080003">
      <w:start w:val="1"/>
      <w:numFmt w:val="bullet"/>
      <w:lvlText w:val="o"/>
      <w:lvlJc w:val="left"/>
      <w:pPr>
        <w:tabs>
          <w:tab w:val="num" w:pos="1647"/>
        </w:tabs>
        <w:ind w:left="1647" w:hanging="360"/>
      </w:pPr>
      <w:rPr>
        <w:rFonts w:ascii="Courier New" w:hAnsi="Courier New" w:cs="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cs="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cs="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6" w15:restartNumberingAfterBreak="0">
    <w:nsid w:val="0053123B"/>
    <w:multiLevelType w:val="hybridMultilevel"/>
    <w:tmpl w:val="12E434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0C62A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16F1D6A"/>
    <w:multiLevelType w:val="singleLevel"/>
    <w:tmpl w:val="A974532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1BD593A"/>
    <w:multiLevelType w:val="hybridMultilevel"/>
    <w:tmpl w:val="3FCCF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DF711E"/>
    <w:multiLevelType w:val="hybridMultilevel"/>
    <w:tmpl w:val="C80CFF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764482"/>
    <w:multiLevelType w:val="hybridMultilevel"/>
    <w:tmpl w:val="FFFFFFFF"/>
    <w:lvl w:ilvl="0" w:tplc="F0CC4782">
      <w:start w:val="1"/>
      <w:numFmt w:val="lowerLetter"/>
      <w:lvlText w:val="%1."/>
      <w:lvlJc w:val="left"/>
      <w:pPr>
        <w:ind w:left="720" w:hanging="360"/>
      </w:pPr>
    </w:lvl>
    <w:lvl w:ilvl="1" w:tplc="BFA0F2DE">
      <w:start w:val="1"/>
      <w:numFmt w:val="lowerLetter"/>
      <w:lvlText w:val="%2."/>
      <w:lvlJc w:val="left"/>
      <w:pPr>
        <w:ind w:left="1440" w:hanging="360"/>
      </w:pPr>
    </w:lvl>
    <w:lvl w:ilvl="2" w:tplc="C3B203FA">
      <w:start w:val="1"/>
      <w:numFmt w:val="lowerRoman"/>
      <w:lvlText w:val="%3."/>
      <w:lvlJc w:val="right"/>
      <w:pPr>
        <w:ind w:left="2160" w:hanging="180"/>
      </w:pPr>
    </w:lvl>
    <w:lvl w:ilvl="3" w:tplc="D12AAE72">
      <w:start w:val="1"/>
      <w:numFmt w:val="decimal"/>
      <w:lvlText w:val="%4."/>
      <w:lvlJc w:val="left"/>
      <w:pPr>
        <w:ind w:left="2880" w:hanging="360"/>
      </w:pPr>
    </w:lvl>
    <w:lvl w:ilvl="4" w:tplc="CD025530">
      <w:start w:val="1"/>
      <w:numFmt w:val="lowerLetter"/>
      <w:lvlText w:val="%5."/>
      <w:lvlJc w:val="left"/>
      <w:pPr>
        <w:ind w:left="3600" w:hanging="360"/>
      </w:pPr>
    </w:lvl>
    <w:lvl w:ilvl="5" w:tplc="99D88780">
      <w:start w:val="1"/>
      <w:numFmt w:val="lowerRoman"/>
      <w:lvlText w:val="%6."/>
      <w:lvlJc w:val="right"/>
      <w:pPr>
        <w:ind w:left="4320" w:hanging="180"/>
      </w:pPr>
    </w:lvl>
    <w:lvl w:ilvl="6" w:tplc="9B1040B6">
      <w:start w:val="1"/>
      <w:numFmt w:val="decimal"/>
      <w:lvlText w:val="%7."/>
      <w:lvlJc w:val="left"/>
      <w:pPr>
        <w:ind w:left="5040" w:hanging="360"/>
      </w:pPr>
    </w:lvl>
    <w:lvl w:ilvl="7" w:tplc="19E002DE">
      <w:start w:val="1"/>
      <w:numFmt w:val="lowerLetter"/>
      <w:lvlText w:val="%8."/>
      <w:lvlJc w:val="left"/>
      <w:pPr>
        <w:ind w:left="5760" w:hanging="360"/>
      </w:pPr>
    </w:lvl>
    <w:lvl w:ilvl="8" w:tplc="5C70A878">
      <w:start w:val="1"/>
      <w:numFmt w:val="lowerRoman"/>
      <w:lvlText w:val="%9."/>
      <w:lvlJc w:val="right"/>
      <w:pPr>
        <w:ind w:left="6480" w:hanging="180"/>
      </w:pPr>
    </w:lvl>
  </w:abstractNum>
  <w:abstractNum w:abstractNumId="12" w15:restartNumberingAfterBreak="0">
    <w:nsid w:val="04945639"/>
    <w:multiLevelType w:val="hybridMultilevel"/>
    <w:tmpl w:val="FFFFFFFF"/>
    <w:lvl w:ilvl="0" w:tplc="1D0CD396">
      <w:start w:val="1"/>
      <w:numFmt w:val="bullet"/>
      <w:lvlText w:val=""/>
      <w:lvlJc w:val="left"/>
      <w:pPr>
        <w:ind w:left="720" w:hanging="360"/>
      </w:pPr>
      <w:rPr>
        <w:rFonts w:ascii="Symbol" w:hAnsi="Symbol" w:hint="default"/>
      </w:rPr>
    </w:lvl>
    <w:lvl w:ilvl="1" w:tplc="A7A624FE">
      <w:start w:val="1"/>
      <w:numFmt w:val="bullet"/>
      <w:lvlText w:val="o"/>
      <w:lvlJc w:val="left"/>
      <w:pPr>
        <w:ind w:left="1440" w:hanging="360"/>
      </w:pPr>
      <w:rPr>
        <w:rFonts w:ascii="Courier New" w:hAnsi="Courier New" w:hint="default"/>
      </w:rPr>
    </w:lvl>
    <w:lvl w:ilvl="2" w:tplc="AEA69F3C">
      <w:start w:val="1"/>
      <w:numFmt w:val="bullet"/>
      <w:lvlText w:val=""/>
      <w:lvlJc w:val="left"/>
      <w:pPr>
        <w:ind w:left="2160" w:hanging="360"/>
      </w:pPr>
      <w:rPr>
        <w:rFonts w:ascii="Wingdings" w:hAnsi="Wingdings" w:hint="default"/>
      </w:rPr>
    </w:lvl>
    <w:lvl w:ilvl="3" w:tplc="520AC77A">
      <w:start w:val="1"/>
      <w:numFmt w:val="bullet"/>
      <w:lvlText w:val=""/>
      <w:lvlJc w:val="left"/>
      <w:pPr>
        <w:ind w:left="2880" w:hanging="360"/>
      </w:pPr>
      <w:rPr>
        <w:rFonts w:ascii="Symbol" w:hAnsi="Symbol" w:hint="default"/>
      </w:rPr>
    </w:lvl>
    <w:lvl w:ilvl="4" w:tplc="19063B6C">
      <w:start w:val="1"/>
      <w:numFmt w:val="bullet"/>
      <w:lvlText w:val="o"/>
      <w:lvlJc w:val="left"/>
      <w:pPr>
        <w:ind w:left="3600" w:hanging="360"/>
      </w:pPr>
      <w:rPr>
        <w:rFonts w:ascii="Courier New" w:hAnsi="Courier New" w:hint="default"/>
      </w:rPr>
    </w:lvl>
    <w:lvl w:ilvl="5" w:tplc="F844E56A">
      <w:start w:val="1"/>
      <w:numFmt w:val="bullet"/>
      <w:lvlText w:val=""/>
      <w:lvlJc w:val="left"/>
      <w:pPr>
        <w:ind w:left="4320" w:hanging="360"/>
      </w:pPr>
      <w:rPr>
        <w:rFonts w:ascii="Wingdings" w:hAnsi="Wingdings" w:hint="default"/>
      </w:rPr>
    </w:lvl>
    <w:lvl w:ilvl="6" w:tplc="B900DEF2">
      <w:start w:val="1"/>
      <w:numFmt w:val="bullet"/>
      <w:lvlText w:val=""/>
      <w:lvlJc w:val="left"/>
      <w:pPr>
        <w:ind w:left="5040" w:hanging="360"/>
      </w:pPr>
      <w:rPr>
        <w:rFonts w:ascii="Symbol" w:hAnsi="Symbol" w:hint="default"/>
      </w:rPr>
    </w:lvl>
    <w:lvl w:ilvl="7" w:tplc="812047CE">
      <w:start w:val="1"/>
      <w:numFmt w:val="bullet"/>
      <w:lvlText w:val="o"/>
      <w:lvlJc w:val="left"/>
      <w:pPr>
        <w:ind w:left="5760" w:hanging="360"/>
      </w:pPr>
      <w:rPr>
        <w:rFonts w:ascii="Courier New" w:hAnsi="Courier New" w:hint="default"/>
      </w:rPr>
    </w:lvl>
    <w:lvl w:ilvl="8" w:tplc="19B20550">
      <w:start w:val="1"/>
      <w:numFmt w:val="bullet"/>
      <w:lvlText w:val=""/>
      <w:lvlJc w:val="left"/>
      <w:pPr>
        <w:ind w:left="6480" w:hanging="360"/>
      </w:pPr>
      <w:rPr>
        <w:rFonts w:ascii="Wingdings" w:hAnsi="Wingdings" w:hint="default"/>
      </w:rPr>
    </w:lvl>
  </w:abstractNum>
  <w:abstractNum w:abstractNumId="13"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4" w15:restartNumberingAfterBreak="0">
    <w:nsid w:val="06B62B4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5" w15:restartNumberingAfterBreak="0">
    <w:nsid w:val="06F5263E"/>
    <w:multiLevelType w:val="hybridMultilevel"/>
    <w:tmpl w:val="AE24229C"/>
    <w:lvl w:ilvl="0" w:tplc="FFFFFFFF">
      <w:start w:val="1"/>
      <w:numFmt w:val="upperLetter"/>
      <w:lvlText w:val="Type %1."/>
      <w:lvlJc w:val="left"/>
      <w:pPr>
        <w:ind w:left="720" w:hanging="360"/>
      </w:pPr>
      <w:rPr>
        <w:rFonts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3D4F7A"/>
    <w:multiLevelType w:val="hybridMultilevel"/>
    <w:tmpl w:val="97F4E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7D360A6"/>
    <w:multiLevelType w:val="hybridMultilevel"/>
    <w:tmpl w:val="FFFFFFFF"/>
    <w:lvl w:ilvl="0" w:tplc="04C416D4">
      <w:start w:val="1"/>
      <w:numFmt w:val="bullet"/>
      <w:lvlText w:val=""/>
      <w:lvlJc w:val="left"/>
      <w:pPr>
        <w:ind w:left="720" w:hanging="360"/>
      </w:pPr>
      <w:rPr>
        <w:rFonts w:ascii="Symbol" w:hAnsi="Symbol" w:hint="default"/>
      </w:rPr>
    </w:lvl>
    <w:lvl w:ilvl="1" w:tplc="34F2A670">
      <w:start w:val="1"/>
      <w:numFmt w:val="bullet"/>
      <w:lvlText w:val="o"/>
      <w:lvlJc w:val="left"/>
      <w:pPr>
        <w:ind w:left="1440" w:hanging="360"/>
      </w:pPr>
      <w:rPr>
        <w:rFonts w:ascii="Courier New" w:hAnsi="Courier New" w:hint="default"/>
      </w:rPr>
    </w:lvl>
    <w:lvl w:ilvl="2" w:tplc="91EEFE72">
      <w:start w:val="1"/>
      <w:numFmt w:val="bullet"/>
      <w:lvlText w:val=""/>
      <w:lvlJc w:val="left"/>
      <w:pPr>
        <w:ind w:left="2160" w:hanging="360"/>
      </w:pPr>
      <w:rPr>
        <w:rFonts w:ascii="Wingdings" w:hAnsi="Wingdings" w:hint="default"/>
      </w:rPr>
    </w:lvl>
    <w:lvl w:ilvl="3" w:tplc="F75AE3FA">
      <w:start w:val="1"/>
      <w:numFmt w:val="bullet"/>
      <w:lvlText w:val=""/>
      <w:lvlJc w:val="left"/>
      <w:pPr>
        <w:ind w:left="2880" w:hanging="360"/>
      </w:pPr>
      <w:rPr>
        <w:rFonts w:ascii="Symbol" w:hAnsi="Symbol" w:hint="default"/>
      </w:rPr>
    </w:lvl>
    <w:lvl w:ilvl="4" w:tplc="B246AC86">
      <w:start w:val="1"/>
      <w:numFmt w:val="bullet"/>
      <w:lvlText w:val="o"/>
      <w:lvlJc w:val="left"/>
      <w:pPr>
        <w:ind w:left="3600" w:hanging="360"/>
      </w:pPr>
      <w:rPr>
        <w:rFonts w:ascii="Courier New" w:hAnsi="Courier New" w:hint="default"/>
      </w:rPr>
    </w:lvl>
    <w:lvl w:ilvl="5" w:tplc="FE6E70AE">
      <w:start w:val="1"/>
      <w:numFmt w:val="bullet"/>
      <w:lvlText w:val=""/>
      <w:lvlJc w:val="left"/>
      <w:pPr>
        <w:ind w:left="4320" w:hanging="360"/>
      </w:pPr>
      <w:rPr>
        <w:rFonts w:ascii="Wingdings" w:hAnsi="Wingdings" w:hint="default"/>
      </w:rPr>
    </w:lvl>
    <w:lvl w:ilvl="6" w:tplc="46C8D4A8">
      <w:start w:val="1"/>
      <w:numFmt w:val="bullet"/>
      <w:lvlText w:val=""/>
      <w:lvlJc w:val="left"/>
      <w:pPr>
        <w:ind w:left="5040" w:hanging="360"/>
      </w:pPr>
      <w:rPr>
        <w:rFonts w:ascii="Symbol" w:hAnsi="Symbol" w:hint="default"/>
      </w:rPr>
    </w:lvl>
    <w:lvl w:ilvl="7" w:tplc="D170535A">
      <w:start w:val="1"/>
      <w:numFmt w:val="bullet"/>
      <w:lvlText w:val="o"/>
      <w:lvlJc w:val="left"/>
      <w:pPr>
        <w:ind w:left="5760" w:hanging="360"/>
      </w:pPr>
      <w:rPr>
        <w:rFonts w:ascii="Courier New" w:hAnsi="Courier New" w:hint="default"/>
      </w:rPr>
    </w:lvl>
    <w:lvl w:ilvl="8" w:tplc="F99EC9E2">
      <w:start w:val="1"/>
      <w:numFmt w:val="bullet"/>
      <w:lvlText w:val=""/>
      <w:lvlJc w:val="left"/>
      <w:pPr>
        <w:ind w:left="6480" w:hanging="360"/>
      </w:pPr>
      <w:rPr>
        <w:rFonts w:ascii="Wingdings" w:hAnsi="Wingdings" w:hint="default"/>
      </w:rPr>
    </w:lvl>
  </w:abstractNum>
  <w:abstractNum w:abstractNumId="18"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9" w15:restartNumberingAfterBreak="0">
    <w:nsid w:val="0818200A"/>
    <w:multiLevelType w:val="hybridMultilevel"/>
    <w:tmpl w:val="B4BE6D36"/>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0" w15:restartNumberingAfterBreak="0">
    <w:nsid w:val="086669EC"/>
    <w:multiLevelType w:val="hybridMultilevel"/>
    <w:tmpl w:val="B9488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8C40130"/>
    <w:multiLevelType w:val="hybridMultilevel"/>
    <w:tmpl w:val="62246DEE"/>
    <w:lvl w:ilvl="0" w:tplc="1809000F">
      <w:start w:val="1"/>
      <w:numFmt w:val="decimal"/>
      <w:lvlText w:val="%1."/>
      <w:lvlJc w:val="left"/>
      <w:pPr>
        <w:tabs>
          <w:tab w:val="num" w:pos="2214"/>
        </w:tabs>
        <w:ind w:left="221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94A0587"/>
    <w:multiLevelType w:val="hybridMultilevel"/>
    <w:tmpl w:val="FFFFFFFF"/>
    <w:lvl w:ilvl="0" w:tplc="6110120C">
      <w:start w:val="1"/>
      <w:numFmt w:val="bullet"/>
      <w:lvlText w:val=""/>
      <w:lvlJc w:val="left"/>
      <w:pPr>
        <w:ind w:left="720" w:hanging="360"/>
      </w:pPr>
      <w:rPr>
        <w:rFonts w:ascii="Symbol" w:hAnsi="Symbol" w:hint="default"/>
      </w:rPr>
    </w:lvl>
    <w:lvl w:ilvl="1" w:tplc="A53A497A">
      <w:start w:val="1"/>
      <w:numFmt w:val="bullet"/>
      <w:lvlText w:val="o"/>
      <w:lvlJc w:val="left"/>
      <w:pPr>
        <w:ind w:left="1440" w:hanging="360"/>
      </w:pPr>
      <w:rPr>
        <w:rFonts w:ascii="Courier New" w:hAnsi="Courier New" w:hint="default"/>
      </w:rPr>
    </w:lvl>
    <w:lvl w:ilvl="2" w:tplc="22CAE2B0">
      <w:start w:val="1"/>
      <w:numFmt w:val="bullet"/>
      <w:lvlText w:val=""/>
      <w:lvlJc w:val="left"/>
      <w:pPr>
        <w:ind w:left="2160" w:hanging="360"/>
      </w:pPr>
      <w:rPr>
        <w:rFonts w:ascii="Wingdings" w:hAnsi="Wingdings" w:hint="default"/>
      </w:rPr>
    </w:lvl>
    <w:lvl w:ilvl="3" w:tplc="F880D6CA">
      <w:start w:val="1"/>
      <w:numFmt w:val="bullet"/>
      <w:lvlText w:val=""/>
      <w:lvlJc w:val="left"/>
      <w:pPr>
        <w:ind w:left="2880" w:hanging="360"/>
      </w:pPr>
      <w:rPr>
        <w:rFonts w:ascii="Symbol" w:hAnsi="Symbol" w:hint="default"/>
      </w:rPr>
    </w:lvl>
    <w:lvl w:ilvl="4" w:tplc="97AAF2C4">
      <w:start w:val="1"/>
      <w:numFmt w:val="bullet"/>
      <w:lvlText w:val="o"/>
      <w:lvlJc w:val="left"/>
      <w:pPr>
        <w:ind w:left="3600" w:hanging="360"/>
      </w:pPr>
      <w:rPr>
        <w:rFonts w:ascii="Courier New" w:hAnsi="Courier New" w:hint="default"/>
      </w:rPr>
    </w:lvl>
    <w:lvl w:ilvl="5" w:tplc="FE0A83D6">
      <w:start w:val="1"/>
      <w:numFmt w:val="bullet"/>
      <w:lvlText w:val=""/>
      <w:lvlJc w:val="left"/>
      <w:pPr>
        <w:ind w:left="4320" w:hanging="360"/>
      </w:pPr>
      <w:rPr>
        <w:rFonts w:ascii="Wingdings" w:hAnsi="Wingdings" w:hint="default"/>
      </w:rPr>
    </w:lvl>
    <w:lvl w:ilvl="6" w:tplc="1E868668">
      <w:start w:val="1"/>
      <w:numFmt w:val="bullet"/>
      <w:lvlText w:val=""/>
      <w:lvlJc w:val="left"/>
      <w:pPr>
        <w:ind w:left="5040" w:hanging="360"/>
      </w:pPr>
      <w:rPr>
        <w:rFonts w:ascii="Symbol" w:hAnsi="Symbol" w:hint="default"/>
      </w:rPr>
    </w:lvl>
    <w:lvl w:ilvl="7" w:tplc="CE2C1206">
      <w:start w:val="1"/>
      <w:numFmt w:val="bullet"/>
      <w:lvlText w:val="o"/>
      <w:lvlJc w:val="left"/>
      <w:pPr>
        <w:ind w:left="5760" w:hanging="360"/>
      </w:pPr>
      <w:rPr>
        <w:rFonts w:ascii="Courier New" w:hAnsi="Courier New" w:hint="default"/>
      </w:rPr>
    </w:lvl>
    <w:lvl w:ilvl="8" w:tplc="AFF61E72">
      <w:start w:val="1"/>
      <w:numFmt w:val="bullet"/>
      <w:lvlText w:val=""/>
      <w:lvlJc w:val="left"/>
      <w:pPr>
        <w:ind w:left="6480" w:hanging="360"/>
      </w:pPr>
      <w:rPr>
        <w:rFonts w:ascii="Wingdings" w:hAnsi="Wingdings" w:hint="default"/>
      </w:rPr>
    </w:lvl>
  </w:abstractNum>
  <w:abstractNum w:abstractNumId="23" w15:restartNumberingAfterBreak="0">
    <w:nsid w:val="0951248C"/>
    <w:multiLevelType w:val="hybridMultilevel"/>
    <w:tmpl w:val="F558C2A6"/>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0A517747"/>
    <w:multiLevelType w:val="hybridMultilevel"/>
    <w:tmpl w:val="3E000390"/>
    <w:lvl w:ilvl="0" w:tplc="08090001">
      <w:start w:val="1"/>
      <w:numFmt w:val="bullet"/>
      <w:lvlText w:val=""/>
      <w:lvlJc w:val="left"/>
      <w:pPr>
        <w:tabs>
          <w:tab w:val="num" w:pos="1800"/>
        </w:tabs>
        <w:ind w:left="1800" w:hanging="360"/>
      </w:pPr>
      <w:rPr>
        <w:rFonts w:ascii="Symbol" w:hAnsi="Symbol" w:hint="default"/>
      </w:rPr>
    </w:lvl>
    <w:lvl w:ilvl="1" w:tplc="E586CFFC">
      <w:start w:val="1"/>
      <w:numFmt w:val="bullet"/>
      <w:lvlText w:val="o"/>
      <w:lvlJc w:val="left"/>
      <w:pPr>
        <w:tabs>
          <w:tab w:val="num" w:pos="2520"/>
        </w:tabs>
        <w:ind w:left="2520" w:hanging="360"/>
      </w:pPr>
      <w:rPr>
        <w:rFonts w:ascii="Courier New" w:hAnsi="Courier New" w:hint="default"/>
      </w:rPr>
    </w:lvl>
    <w:lvl w:ilvl="2" w:tplc="71ECF934" w:tentative="1">
      <w:start w:val="1"/>
      <w:numFmt w:val="bullet"/>
      <w:lvlText w:val=""/>
      <w:lvlJc w:val="left"/>
      <w:pPr>
        <w:tabs>
          <w:tab w:val="num" w:pos="3240"/>
        </w:tabs>
        <w:ind w:left="3240" w:hanging="360"/>
      </w:pPr>
      <w:rPr>
        <w:rFonts w:ascii="Wingdings" w:hAnsi="Wingdings" w:hint="default"/>
      </w:rPr>
    </w:lvl>
    <w:lvl w:ilvl="3" w:tplc="D3ECA59A" w:tentative="1">
      <w:start w:val="1"/>
      <w:numFmt w:val="bullet"/>
      <w:lvlText w:val=""/>
      <w:lvlJc w:val="left"/>
      <w:pPr>
        <w:tabs>
          <w:tab w:val="num" w:pos="3960"/>
        </w:tabs>
        <w:ind w:left="3960" w:hanging="360"/>
      </w:pPr>
      <w:rPr>
        <w:rFonts w:ascii="Symbol" w:hAnsi="Symbol" w:hint="default"/>
      </w:rPr>
    </w:lvl>
    <w:lvl w:ilvl="4" w:tplc="A0487736" w:tentative="1">
      <w:start w:val="1"/>
      <w:numFmt w:val="bullet"/>
      <w:lvlText w:val="o"/>
      <w:lvlJc w:val="left"/>
      <w:pPr>
        <w:tabs>
          <w:tab w:val="num" w:pos="4680"/>
        </w:tabs>
        <w:ind w:left="4680" w:hanging="360"/>
      </w:pPr>
      <w:rPr>
        <w:rFonts w:ascii="Courier New" w:hAnsi="Courier New" w:hint="default"/>
      </w:rPr>
    </w:lvl>
    <w:lvl w:ilvl="5" w:tplc="DBE8F5D2" w:tentative="1">
      <w:start w:val="1"/>
      <w:numFmt w:val="bullet"/>
      <w:lvlText w:val=""/>
      <w:lvlJc w:val="left"/>
      <w:pPr>
        <w:tabs>
          <w:tab w:val="num" w:pos="5400"/>
        </w:tabs>
        <w:ind w:left="5400" w:hanging="360"/>
      </w:pPr>
      <w:rPr>
        <w:rFonts w:ascii="Wingdings" w:hAnsi="Wingdings" w:hint="default"/>
      </w:rPr>
    </w:lvl>
    <w:lvl w:ilvl="6" w:tplc="1AD22A7A" w:tentative="1">
      <w:start w:val="1"/>
      <w:numFmt w:val="bullet"/>
      <w:lvlText w:val=""/>
      <w:lvlJc w:val="left"/>
      <w:pPr>
        <w:tabs>
          <w:tab w:val="num" w:pos="6120"/>
        </w:tabs>
        <w:ind w:left="6120" w:hanging="360"/>
      </w:pPr>
      <w:rPr>
        <w:rFonts w:ascii="Symbol" w:hAnsi="Symbol" w:hint="default"/>
      </w:rPr>
    </w:lvl>
    <w:lvl w:ilvl="7" w:tplc="E4D4319C" w:tentative="1">
      <w:start w:val="1"/>
      <w:numFmt w:val="bullet"/>
      <w:lvlText w:val="o"/>
      <w:lvlJc w:val="left"/>
      <w:pPr>
        <w:tabs>
          <w:tab w:val="num" w:pos="6840"/>
        </w:tabs>
        <w:ind w:left="6840" w:hanging="360"/>
      </w:pPr>
      <w:rPr>
        <w:rFonts w:ascii="Courier New" w:hAnsi="Courier New" w:hint="default"/>
      </w:rPr>
    </w:lvl>
    <w:lvl w:ilvl="8" w:tplc="9468FAFA" w:tentative="1">
      <w:start w:val="1"/>
      <w:numFmt w:val="bullet"/>
      <w:lvlText w:val=""/>
      <w:lvlJc w:val="left"/>
      <w:pPr>
        <w:tabs>
          <w:tab w:val="num" w:pos="7560"/>
        </w:tabs>
        <w:ind w:left="7560" w:hanging="360"/>
      </w:pPr>
      <w:rPr>
        <w:rFonts w:ascii="Wingdings" w:hAnsi="Wingdings" w:hint="default"/>
      </w:rPr>
    </w:lvl>
  </w:abstractNum>
  <w:abstractNum w:abstractNumId="25" w15:restartNumberingAfterBreak="0">
    <w:nsid w:val="0B207293"/>
    <w:multiLevelType w:val="hybridMultilevel"/>
    <w:tmpl w:val="FFFFFFFF"/>
    <w:lvl w:ilvl="0" w:tplc="8E889F10">
      <w:start w:val="1"/>
      <w:numFmt w:val="lowerLetter"/>
      <w:lvlText w:val="%1."/>
      <w:lvlJc w:val="left"/>
      <w:pPr>
        <w:ind w:left="720" w:hanging="360"/>
      </w:pPr>
    </w:lvl>
    <w:lvl w:ilvl="1" w:tplc="9FF4EE10">
      <w:start w:val="1"/>
      <w:numFmt w:val="lowerLetter"/>
      <w:lvlText w:val="%2."/>
      <w:lvlJc w:val="left"/>
      <w:pPr>
        <w:ind w:left="1440" w:hanging="360"/>
      </w:pPr>
    </w:lvl>
    <w:lvl w:ilvl="2" w:tplc="8A5C5332">
      <w:start w:val="1"/>
      <w:numFmt w:val="lowerRoman"/>
      <w:lvlText w:val="%3."/>
      <w:lvlJc w:val="right"/>
      <w:pPr>
        <w:ind w:left="2160" w:hanging="180"/>
      </w:pPr>
    </w:lvl>
    <w:lvl w:ilvl="3" w:tplc="110424DE">
      <w:start w:val="1"/>
      <w:numFmt w:val="decimal"/>
      <w:lvlText w:val="%4."/>
      <w:lvlJc w:val="left"/>
      <w:pPr>
        <w:ind w:left="2880" w:hanging="360"/>
      </w:pPr>
    </w:lvl>
    <w:lvl w:ilvl="4" w:tplc="B3D0D38A">
      <w:start w:val="1"/>
      <w:numFmt w:val="lowerLetter"/>
      <w:lvlText w:val="%5."/>
      <w:lvlJc w:val="left"/>
      <w:pPr>
        <w:ind w:left="3600" w:hanging="360"/>
      </w:pPr>
    </w:lvl>
    <w:lvl w:ilvl="5" w:tplc="FB5E12B8">
      <w:start w:val="1"/>
      <w:numFmt w:val="lowerRoman"/>
      <w:lvlText w:val="%6."/>
      <w:lvlJc w:val="right"/>
      <w:pPr>
        <w:ind w:left="4320" w:hanging="180"/>
      </w:pPr>
    </w:lvl>
    <w:lvl w:ilvl="6" w:tplc="5C20BEFE">
      <w:start w:val="1"/>
      <w:numFmt w:val="decimal"/>
      <w:lvlText w:val="%7."/>
      <w:lvlJc w:val="left"/>
      <w:pPr>
        <w:ind w:left="5040" w:hanging="360"/>
      </w:pPr>
    </w:lvl>
    <w:lvl w:ilvl="7" w:tplc="BEB017C8">
      <w:start w:val="1"/>
      <w:numFmt w:val="lowerLetter"/>
      <w:lvlText w:val="%8."/>
      <w:lvlJc w:val="left"/>
      <w:pPr>
        <w:ind w:left="5760" w:hanging="360"/>
      </w:pPr>
    </w:lvl>
    <w:lvl w:ilvl="8" w:tplc="B5282D00">
      <w:start w:val="1"/>
      <w:numFmt w:val="lowerRoman"/>
      <w:lvlText w:val="%9."/>
      <w:lvlJc w:val="right"/>
      <w:pPr>
        <w:ind w:left="6480" w:hanging="180"/>
      </w:pPr>
    </w:lvl>
  </w:abstractNum>
  <w:abstractNum w:abstractNumId="26" w15:restartNumberingAfterBreak="0">
    <w:nsid w:val="0B211341"/>
    <w:multiLevelType w:val="hybridMultilevel"/>
    <w:tmpl w:val="3FE6CE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B463F40"/>
    <w:multiLevelType w:val="multilevel"/>
    <w:tmpl w:val="7D000C60"/>
    <w:lvl w:ilvl="0">
      <w:start w:val="6"/>
      <w:numFmt w:val="decimal"/>
      <w:lvlText w:val="%1"/>
      <w:lvlJc w:val="left"/>
      <w:pPr>
        <w:tabs>
          <w:tab w:val="num" w:pos="1020"/>
        </w:tabs>
        <w:ind w:left="1020" w:hanging="1020"/>
      </w:pPr>
      <w:rPr>
        <w:rFonts w:hint="default"/>
      </w:rPr>
    </w:lvl>
    <w:lvl w:ilvl="1">
      <w:start w:val="1"/>
      <w:numFmt w:val="decimal"/>
      <w:lvlText w:val="%1.%2"/>
      <w:lvlJc w:val="left"/>
      <w:pPr>
        <w:tabs>
          <w:tab w:val="num" w:pos="2154"/>
        </w:tabs>
        <w:ind w:left="2154" w:hanging="1020"/>
      </w:pPr>
      <w:rPr>
        <w:rFonts w:hint="default"/>
      </w:rPr>
    </w:lvl>
    <w:lvl w:ilvl="2">
      <w:start w:val="1"/>
      <w:numFmt w:val="decimal"/>
      <w:lvlText w:val="%1.%2.%3"/>
      <w:lvlJc w:val="left"/>
      <w:pPr>
        <w:tabs>
          <w:tab w:val="num" w:pos="3288"/>
        </w:tabs>
        <w:ind w:left="3288" w:hanging="1020"/>
      </w:pPr>
      <w:rPr>
        <w:rFonts w:hint="default"/>
      </w:rPr>
    </w:lvl>
    <w:lvl w:ilvl="3">
      <w:start w:val="1"/>
      <w:numFmt w:val="decimal"/>
      <w:lvlText w:val="%1.%2.%3.%4"/>
      <w:lvlJc w:val="left"/>
      <w:pPr>
        <w:tabs>
          <w:tab w:val="num" w:pos="4422"/>
        </w:tabs>
        <w:ind w:left="4422" w:hanging="10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8" w15:restartNumberingAfterBreak="0">
    <w:nsid w:val="0B574BCA"/>
    <w:multiLevelType w:val="hybridMultilevel"/>
    <w:tmpl w:val="A968AAE0"/>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BDE011D"/>
    <w:multiLevelType w:val="hybridMultilevel"/>
    <w:tmpl w:val="A7B8F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1B1A67"/>
    <w:multiLevelType w:val="hybridMultilevel"/>
    <w:tmpl w:val="4DE4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C554D6C"/>
    <w:multiLevelType w:val="hybridMultilevel"/>
    <w:tmpl w:val="EBC479D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2" w15:restartNumberingAfterBreak="0">
    <w:nsid w:val="0CBE0A7F"/>
    <w:multiLevelType w:val="hybridMultilevel"/>
    <w:tmpl w:val="FFFFFFFF"/>
    <w:lvl w:ilvl="0" w:tplc="9F52738C">
      <w:start w:val="1"/>
      <w:numFmt w:val="decimal"/>
      <w:lvlText w:val="%1."/>
      <w:lvlJc w:val="left"/>
      <w:pPr>
        <w:ind w:left="720" w:hanging="360"/>
      </w:pPr>
    </w:lvl>
    <w:lvl w:ilvl="1" w:tplc="616E1E5A">
      <w:start w:val="1"/>
      <w:numFmt w:val="lowerLetter"/>
      <w:lvlText w:val="%2."/>
      <w:lvlJc w:val="left"/>
      <w:pPr>
        <w:ind w:left="1440" w:hanging="360"/>
      </w:pPr>
    </w:lvl>
    <w:lvl w:ilvl="2" w:tplc="C7C2186E">
      <w:start w:val="1"/>
      <w:numFmt w:val="lowerRoman"/>
      <w:lvlText w:val="%3."/>
      <w:lvlJc w:val="right"/>
      <w:pPr>
        <w:ind w:left="2160" w:hanging="180"/>
      </w:pPr>
    </w:lvl>
    <w:lvl w:ilvl="3" w:tplc="8A02DBF8">
      <w:start w:val="1"/>
      <w:numFmt w:val="decimal"/>
      <w:lvlText w:val="%4."/>
      <w:lvlJc w:val="left"/>
      <w:pPr>
        <w:ind w:left="2880" w:hanging="360"/>
      </w:pPr>
    </w:lvl>
    <w:lvl w:ilvl="4" w:tplc="51349122">
      <w:start w:val="1"/>
      <w:numFmt w:val="lowerLetter"/>
      <w:lvlText w:val="%5."/>
      <w:lvlJc w:val="left"/>
      <w:pPr>
        <w:ind w:left="3600" w:hanging="360"/>
      </w:pPr>
    </w:lvl>
    <w:lvl w:ilvl="5" w:tplc="6B8EC17E">
      <w:start w:val="1"/>
      <w:numFmt w:val="lowerRoman"/>
      <w:lvlText w:val="%6."/>
      <w:lvlJc w:val="right"/>
      <w:pPr>
        <w:ind w:left="4320" w:hanging="180"/>
      </w:pPr>
    </w:lvl>
    <w:lvl w:ilvl="6" w:tplc="A14C6F68">
      <w:start w:val="1"/>
      <w:numFmt w:val="decimal"/>
      <w:lvlText w:val="%7."/>
      <w:lvlJc w:val="left"/>
      <w:pPr>
        <w:ind w:left="5040" w:hanging="360"/>
      </w:pPr>
    </w:lvl>
    <w:lvl w:ilvl="7" w:tplc="88B644AC">
      <w:start w:val="1"/>
      <w:numFmt w:val="lowerLetter"/>
      <w:lvlText w:val="%8."/>
      <w:lvlJc w:val="left"/>
      <w:pPr>
        <w:ind w:left="5760" w:hanging="360"/>
      </w:pPr>
    </w:lvl>
    <w:lvl w:ilvl="8" w:tplc="FC2E2EEA">
      <w:start w:val="1"/>
      <w:numFmt w:val="lowerRoman"/>
      <w:lvlText w:val="%9."/>
      <w:lvlJc w:val="right"/>
      <w:pPr>
        <w:ind w:left="6480" w:hanging="180"/>
      </w:pPr>
    </w:lvl>
  </w:abstractNum>
  <w:abstractNum w:abstractNumId="33" w15:restartNumberingAfterBreak="0">
    <w:nsid w:val="0E725F78"/>
    <w:multiLevelType w:val="hybridMultilevel"/>
    <w:tmpl w:val="6CC8B4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0EA92736"/>
    <w:multiLevelType w:val="hybridMultilevel"/>
    <w:tmpl w:val="F04AF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0F71182F"/>
    <w:multiLevelType w:val="hybridMultilevel"/>
    <w:tmpl w:val="FB1CE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A44923"/>
    <w:multiLevelType w:val="hybridMultilevel"/>
    <w:tmpl w:val="FFFFFFFF"/>
    <w:lvl w:ilvl="0" w:tplc="EA28BE34">
      <w:start w:val="1"/>
      <w:numFmt w:val="decimal"/>
      <w:lvlText w:val="%1."/>
      <w:lvlJc w:val="left"/>
      <w:pPr>
        <w:ind w:left="720" w:hanging="360"/>
      </w:pPr>
    </w:lvl>
    <w:lvl w:ilvl="1" w:tplc="87B4926C">
      <w:start w:val="1"/>
      <w:numFmt w:val="lowerLetter"/>
      <w:lvlText w:val="%2."/>
      <w:lvlJc w:val="left"/>
      <w:pPr>
        <w:ind w:left="1440" w:hanging="360"/>
      </w:pPr>
    </w:lvl>
    <w:lvl w:ilvl="2" w:tplc="D7D0E12C">
      <w:start w:val="1"/>
      <w:numFmt w:val="lowerRoman"/>
      <w:lvlText w:val="%3."/>
      <w:lvlJc w:val="right"/>
      <w:pPr>
        <w:ind w:left="2160" w:hanging="180"/>
      </w:pPr>
    </w:lvl>
    <w:lvl w:ilvl="3" w:tplc="1A463F62">
      <w:start w:val="1"/>
      <w:numFmt w:val="decimal"/>
      <w:lvlText w:val="%4."/>
      <w:lvlJc w:val="left"/>
      <w:pPr>
        <w:ind w:left="2880" w:hanging="360"/>
      </w:pPr>
    </w:lvl>
    <w:lvl w:ilvl="4" w:tplc="149CE16C">
      <w:start w:val="1"/>
      <w:numFmt w:val="lowerLetter"/>
      <w:lvlText w:val="%5."/>
      <w:lvlJc w:val="left"/>
      <w:pPr>
        <w:ind w:left="3600" w:hanging="360"/>
      </w:pPr>
    </w:lvl>
    <w:lvl w:ilvl="5" w:tplc="ADC84D1A">
      <w:start w:val="1"/>
      <w:numFmt w:val="lowerRoman"/>
      <w:lvlText w:val="%6."/>
      <w:lvlJc w:val="right"/>
      <w:pPr>
        <w:ind w:left="4320" w:hanging="180"/>
      </w:pPr>
    </w:lvl>
    <w:lvl w:ilvl="6" w:tplc="4574D598">
      <w:start w:val="1"/>
      <w:numFmt w:val="decimal"/>
      <w:lvlText w:val="%7."/>
      <w:lvlJc w:val="left"/>
      <w:pPr>
        <w:ind w:left="5040" w:hanging="360"/>
      </w:pPr>
    </w:lvl>
    <w:lvl w:ilvl="7" w:tplc="D21C14AC">
      <w:start w:val="1"/>
      <w:numFmt w:val="lowerLetter"/>
      <w:lvlText w:val="%8."/>
      <w:lvlJc w:val="left"/>
      <w:pPr>
        <w:ind w:left="5760" w:hanging="360"/>
      </w:pPr>
    </w:lvl>
    <w:lvl w:ilvl="8" w:tplc="7DC8D70E">
      <w:start w:val="1"/>
      <w:numFmt w:val="lowerRoman"/>
      <w:lvlText w:val="%9."/>
      <w:lvlJc w:val="right"/>
      <w:pPr>
        <w:ind w:left="6480" w:hanging="180"/>
      </w:pPr>
    </w:lvl>
  </w:abstractNum>
  <w:abstractNum w:abstractNumId="37" w15:restartNumberingAfterBreak="0">
    <w:nsid w:val="10A83477"/>
    <w:multiLevelType w:val="hybridMultilevel"/>
    <w:tmpl w:val="E57E984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38" w15:restartNumberingAfterBreak="0">
    <w:nsid w:val="113303D6"/>
    <w:multiLevelType w:val="hybridMultilevel"/>
    <w:tmpl w:val="BEB01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40" w15:restartNumberingAfterBreak="0">
    <w:nsid w:val="122E26D2"/>
    <w:multiLevelType w:val="hybridMultilevel"/>
    <w:tmpl w:val="1EAAB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42" w15:restartNumberingAfterBreak="0">
    <w:nsid w:val="12C66B08"/>
    <w:multiLevelType w:val="hybridMultilevel"/>
    <w:tmpl w:val="BD4CA976"/>
    <w:lvl w:ilvl="0" w:tplc="4FC6B7E4">
      <w:start w:val="1"/>
      <w:numFmt w:val="decimal"/>
      <w:lvlText w:val="%1."/>
      <w:lvlJc w:val="left"/>
      <w:pPr>
        <w:tabs>
          <w:tab w:val="num" w:pos="1287"/>
        </w:tabs>
        <w:ind w:left="1287" w:hanging="360"/>
      </w:pPr>
    </w:lvl>
    <w:lvl w:ilvl="1" w:tplc="3EF4AC2E">
      <w:start w:val="1"/>
      <w:numFmt w:val="bullet"/>
      <w:lvlText w:val=""/>
      <w:lvlJc w:val="left"/>
      <w:pPr>
        <w:tabs>
          <w:tab w:val="num" w:pos="2007"/>
        </w:tabs>
        <w:ind w:left="2007" w:hanging="360"/>
      </w:pPr>
      <w:rPr>
        <w:rFonts w:ascii="Wingdings" w:hAnsi="Wingdings" w:hint="default"/>
      </w:rPr>
    </w:lvl>
    <w:lvl w:ilvl="2" w:tplc="FE64ED56" w:tentative="1">
      <w:start w:val="1"/>
      <w:numFmt w:val="lowerRoman"/>
      <w:lvlText w:val="%3."/>
      <w:lvlJc w:val="right"/>
      <w:pPr>
        <w:tabs>
          <w:tab w:val="num" w:pos="2727"/>
        </w:tabs>
        <w:ind w:left="2727" w:hanging="180"/>
      </w:pPr>
    </w:lvl>
    <w:lvl w:ilvl="3" w:tplc="9AD44A9E" w:tentative="1">
      <w:start w:val="1"/>
      <w:numFmt w:val="decimal"/>
      <w:lvlText w:val="%4."/>
      <w:lvlJc w:val="left"/>
      <w:pPr>
        <w:tabs>
          <w:tab w:val="num" w:pos="3447"/>
        </w:tabs>
        <w:ind w:left="3447" w:hanging="360"/>
      </w:pPr>
    </w:lvl>
    <w:lvl w:ilvl="4" w:tplc="DC647592" w:tentative="1">
      <w:start w:val="1"/>
      <w:numFmt w:val="lowerLetter"/>
      <w:lvlText w:val="%5."/>
      <w:lvlJc w:val="left"/>
      <w:pPr>
        <w:tabs>
          <w:tab w:val="num" w:pos="4167"/>
        </w:tabs>
        <w:ind w:left="4167" w:hanging="360"/>
      </w:pPr>
    </w:lvl>
    <w:lvl w:ilvl="5" w:tplc="DA36C2D8" w:tentative="1">
      <w:start w:val="1"/>
      <w:numFmt w:val="lowerRoman"/>
      <w:lvlText w:val="%6."/>
      <w:lvlJc w:val="right"/>
      <w:pPr>
        <w:tabs>
          <w:tab w:val="num" w:pos="4887"/>
        </w:tabs>
        <w:ind w:left="4887" w:hanging="180"/>
      </w:pPr>
    </w:lvl>
    <w:lvl w:ilvl="6" w:tplc="76EE15F2" w:tentative="1">
      <w:start w:val="1"/>
      <w:numFmt w:val="decimal"/>
      <w:lvlText w:val="%7."/>
      <w:lvlJc w:val="left"/>
      <w:pPr>
        <w:tabs>
          <w:tab w:val="num" w:pos="5607"/>
        </w:tabs>
        <w:ind w:left="5607" w:hanging="360"/>
      </w:pPr>
    </w:lvl>
    <w:lvl w:ilvl="7" w:tplc="3228A840" w:tentative="1">
      <w:start w:val="1"/>
      <w:numFmt w:val="lowerLetter"/>
      <w:lvlText w:val="%8."/>
      <w:lvlJc w:val="left"/>
      <w:pPr>
        <w:tabs>
          <w:tab w:val="num" w:pos="6327"/>
        </w:tabs>
        <w:ind w:left="6327" w:hanging="360"/>
      </w:pPr>
    </w:lvl>
    <w:lvl w:ilvl="8" w:tplc="13621C60" w:tentative="1">
      <w:start w:val="1"/>
      <w:numFmt w:val="lowerRoman"/>
      <w:lvlText w:val="%9."/>
      <w:lvlJc w:val="right"/>
      <w:pPr>
        <w:tabs>
          <w:tab w:val="num" w:pos="7047"/>
        </w:tabs>
        <w:ind w:left="7047" w:hanging="180"/>
      </w:pPr>
    </w:lvl>
  </w:abstractNum>
  <w:abstractNum w:abstractNumId="43"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44" w15:restartNumberingAfterBreak="0">
    <w:nsid w:val="12FC034F"/>
    <w:multiLevelType w:val="hybridMultilevel"/>
    <w:tmpl w:val="4D1A7796"/>
    <w:lvl w:ilvl="0" w:tplc="0409000F">
      <w:start w:val="1"/>
      <w:numFmt w:val="decimal"/>
      <w:lvlText w:val="%1."/>
      <w:lvlJc w:val="left"/>
      <w:pPr>
        <w:ind w:left="1200" w:hanging="360"/>
      </w:p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45" w15:restartNumberingAfterBreak="0">
    <w:nsid w:val="1372419F"/>
    <w:multiLevelType w:val="hybridMultilevel"/>
    <w:tmpl w:val="C9F0AFC2"/>
    <w:lvl w:ilvl="0" w:tplc="FFFFFFFF">
      <w:start w:val="1"/>
      <w:numFmt w:val="upperLetter"/>
      <w:lvlText w:val="Type %1."/>
      <w:lvlJc w:val="left"/>
      <w:pPr>
        <w:ind w:left="720" w:hanging="360"/>
      </w:pPr>
      <w:rPr>
        <w:rFonts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13C63846"/>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53E1D74"/>
    <w:multiLevelType w:val="hybridMultilevel"/>
    <w:tmpl w:val="F07661AC"/>
    <w:lvl w:ilvl="0" w:tplc="AB1E35E4">
      <w:start w:val="29"/>
      <w:numFmt w:val="bullet"/>
      <w:lvlText w:val="-"/>
      <w:lvlJc w:val="left"/>
      <w:pPr>
        <w:ind w:left="665" w:hanging="360"/>
      </w:pPr>
      <w:rPr>
        <w:rFonts w:ascii="Calibri" w:eastAsiaTheme="minorHAnsi" w:hAnsi="Calibri" w:cs="Calibri" w:hint="default"/>
      </w:rPr>
    </w:lvl>
    <w:lvl w:ilvl="1" w:tplc="04090003" w:tentative="1">
      <w:start w:val="1"/>
      <w:numFmt w:val="bullet"/>
      <w:lvlText w:val="o"/>
      <w:lvlJc w:val="left"/>
      <w:pPr>
        <w:ind w:left="1385" w:hanging="360"/>
      </w:pPr>
      <w:rPr>
        <w:rFonts w:ascii="Courier New" w:hAnsi="Courier New" w:cs="Courier New" w:hint="default"/>
      </w:rPr>
    </w:lvl>
    <w:lvl w:ilvl="2" w:tplc="04090005" w:tentative="1">
      <w:start w:val="1"/>
      <w:numFmt w:val="bullet"/>
      <w:lvlText w:val=""/>
      <w:lvlJc w:val="left"/>
      <w:pPr>
        <w:ind w:left="2105" w:hanging="360"/>
      </w:pPr>
      <w:rPr>
        <w:rFonts w:ascii="Wingdings" w:hAnsi="Wingdings" w:hint="default"/>
      </w:rPr>
    </w:lvl>
    <w:lvl w:ilvl="3" w:tplc="04090001" w:tentative="1">
      <w:start w:val="1"/>
      <w:numFmt w:val="bullet"/>
      <w:lvlText w:val=""/>
      <w:lvlJc w:val="left"/>
      <w:pPr>
        <w:ind w:left="2825" w:hanging="360"/>
      </w:pPr>
      <w:rPr>
        <w:rFonts w:ascii="Symbol" w:hAnsi="Symbol" w:hint="default"/>
      </w:rPr>
    </w:lvl>
    <w:lvl w:ilvl="4" w:tplc="04090003" w:tentative="1">
      <w:start w:val="1"/>
      <w:numFmt w:val="bullet"/>
      <w:lvlText w:val="o"/>
      <w:lvlJc w:val="left"/>
      <w:pPr>
        <w:ind w:left="3545" w:hanging="360"/>
      </w:pPr>
      <w:rPr>
        <w:rFonts w:ascii="Courier New" w:hAnsi="Courier New" w:cs="Courier New" w:hint="default"/>
      </w:rPr>
    </w:lvl>
    <w:lvl w:ilvl="5" w:tplc="04090005" w:tentative="1">
      <w:start w:val="1"/>
      <w:numFmt w:val="bullet"/>
      <w:lvlText w:val=""/>
      <w:lvlJc w:val="left"/>
      <w:pPr>
        <w:ind w:left="4265" w:hanging="360"/>
      </w:pPr>
      <w:rPr>
        <w:rFonts w:ascii="Wingdings" w:hAnsi="Wingdings" w:hint="default"/>
      </w:rPr>
    </w:lvl>
    <w:lvl w:ilvl="6" w:tplc="04090001" w:tentative="1">
      <w:start w:val="1"/>
      <w:numFmt w:val="bullet"/>
      <w:lvlText w:val=""/>
      <w:lvlJc w:val="left"/>
      <w:pPr>
        <w:ind w:left="4985" w:hanging="360"/>
      </w:pPr>
      <w:rPr>
        <w:rFonts w:ascii="Symbol" w:hAnsi="Symbol" w:hint="default"/>
      </w:rPr>
    </w:lvl>
    <w:lvl w:ilvl="7" w:tplc="04090003" w:tentative="1">
      <w:start w:val="1"/>
      <w:numFmt w:val="bullet"/>
      <w:lvlText w:val="o"/>
      <w:lvlJc w:val="left"/>
      <w:pPr>
        <w:ind w:left="5705" w:hanging="360"/>
      </w:pPr>
      <w:rPr>
        <w:rFonts w:ascii="Courier New" w:hAnsi="Courier New" w:cs="Courier New" w:hint="default"/>
      </w:rPr>
    </w:lvl>
    <w:lvl w:ilvl="8" w:tplc="04090005" w:tentative="1">
      <w:start w:val="1"/>
      <w:numFmt w:val="bullet"/>
      <w:lvlText w:val=""/>
      <w:lvlJc w:val="left"/>
      <w:pPr>
        <w:ind w:left="6425" w:hanging="360"/>
      </w:pPr>
      <w:rPr>
        <w:rFonts w:ascii="Wingdings" w:hAnsi="Wingdings" w:hint="default"/>
      </w:rPr>
    </w:lvl>
  </w:abstractNum>
  <w:abstractNum w:abstractNumId="48" w15:restartNumberingAfterBreak="0">
    <w:nsid w:val="170B2CC2"/>
    <w:multiLevelType w:val="hybridMultilevel"/>
    <w:tmpl w:val="FFFFFFFF"/>
    <w:lvl w:ilvl="0" w:tplc="B7CC92E2">
      <w:start w:val="1"/>
      <w:numFmt w:val="decimal"/>
      <w:lvlText w:val="%1."/>
      <w:lvlJc w:val="left"/>
      <w:pPr>
        <w:ind w:left="720" w:hanging="360"/>
      </w:pPr>
    </w:lvl>
    <w:lvl w:ilvl="1" w:tplc="7D04878C">
      <w:start w:val="1"/>
      <w:numFmt w:val="lowerLetter"/>
      <w:lvlText w:val="%2."/>
      <w:lvlJc w:val="left"/>
      <w:pPr>
        <w:ind w:left="1440" w:hanging="360"/>
      </w:pPr>
    </w:lvl>
    <w:lvl w:ilvl="2" w:tplc="8B1AFDCC">
      <w:start w:val="1"/>
      <w:numFmt w:val="lowerRoman"/>
      <w:lvlText w:val="%3."/>
      <w:lvlJc w:val="right"/>
      <w:pPr>
        <w:ind w:left="2160" w:hanging="180"/>
      </w:pPr>
    </w:lvl>
    <w:lvl w:ilvl="3" w:tplc="318638EA">
      <w:start w:val="1"/>
      <w:numFmt w:val="decimal"/>
      <w:lvlText w:val="%4."/>
      <w:lvlJc w:val="left"/>
      <w:pPr>
        <w:ind w:left="2880" w:hanging="360"/>
      </w:pPr>
    </w:lvl>
    <w:lvl w:ilvl="4" w:tplc="C51C5DE8">
      <w:start w:val="1"/>
      <w:numFmt w:val="lowerLetter"/>
      <w:lvlText w:val="%5."/>
      <w:lvlJc w:val="left"/>
      <w:pPr>
        <w:ind w:left="3600" w:hanging="360"/>
      </w:pPr>
    </w:lvl>
    <w:lvl w:ilvl="5" w:tplc="21F61F04">
      <w:start w:val="1"/>
      <w:numFmt w:val="lowerRoman"/>
      <w:lvlText w:val="%6."/>
      <w:lvlJc w:val="right"/>
      <w:pPr>
        <w:ind w:left="4320" w:hanging="180"/>
      </w:pPr>
    </w:lvl>
    <w:lvl w:ilvl="6" w:tplc="269A338E">
      <w:start w:val="1"/>
      <w:numFmt w:val="decimal"/>
      <w:lvlText w:val="%7."/>
      <w:lvlJc w:val="left"/>
      <w:pPr>
        <w:ind w:left="5040" w:hanging="360"/>
      </w:pPr>
    </w:lvl>
    <w:lvl w:ilvl="7" w:tplc="3B8A983A">
      <w:start w:val="1"/>
      <w:numFmt w:val="lowerLetter"/>
      <w:lvlText w:val="%8."/>
      <w:lvlJc w:val="left"/>
      <w:pPr>
        <w:ind w:left="5760" w:hanging="360"/>
      </w:pPr>
    </w:lvl>
    <w:lvl w:ilvl="8" w:tplc="7CF8A4D2">
      <w:start w:val="1"/>
      <w:numFmt w:val="lowerRoman"/>
      <w:lvlText w:val="%9."/>
      <w:lvlJc w:val="right"/>
      <w:pPr>
        <w:ind w:left="6480" w:hanging="180"/>
      </w:pPr>
    </w:lvl>
  </w:abstractNum>
  <w:abstractNum w:abstractNumId="49" w15:restartNumberingAfterBreak="0">
    <w:nsid w:val="174D139D"/>
    <w:multiLevelType w:val="hybridMultilevel"/>
    <w:tmpl w:val="34C003CA"/>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28F83020">
      <w:start w:val="1"/>
      <w:numFmt w:val="bullet"/>
      <w:lvlText w:val="o"/>
      <w:lvlJc w:val="left"/>
      <w:pPr>
        <w:tabs>
          <w:tab w:val="num" w:pos="1584"/>
        </w:tabs>
        <w:ind w:left="1656" w:hanging="216"/>
      </w:pPr>
      <w:rPr>
        <w:rFonts w:ascii="Courier New" w:hAnsi="Courier New"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7E3149C"/>
    <w:multiLevelType w:val="hybridMultilevel"/>
    <w:tmpl w:val="50868FDC"/>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615469D2">
      <w:start w:val="4"/>
      <w:numFmt w:val="bullet"/>
      <w:lvlText w:val="-"/>
      <w:lvlJc w:val="left"/>
      <w:pPr>
        <w:ind w:left="3600" w:hanging="360"/>
      </w:pPr>
      <w:rPr>
        <w:rFonts w:ascii="Times New Roman" w:eastAsia="Times New Roman" w:hAnsi="Times New Roman" w:cs="Times New Roman" w:hint="default"/>
        <w:b w:val="0"/>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1830131C"/>
    <w:multiLevelType w:val="hybridMultilevel"/>
    <w:tmpl w:val="B6F093E8"/>
    <w:lvl w:ilvl="0" w:tplc="F82678B6">
      <w:start w:val="1"/>
      <w:numFmt w:val="bullet"/>
      <w:lvlText w:val=""/>
      <w:lvlJc w:val="left"/>
      <w:pPr>
        <w:tabs>
          <w:tab w:val="num" w:pos="288"/>
        </w:tabs>
        <w:ind w:left="288"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86E7837"/>
    <w:multiLevelType w:val="hybridMultilevel"/>
    <w:tmpl w:val="C1186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9017E8B"/>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93B10A1"/>
    <w:multiLevelType w:val="hybridMultilevel"/>
    <w:tmpl w:val="5C105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19B90DF8"/>
    <w:multiLevelType w:val="hybridMultilevel"/>
    <w:tmpl w:val="3AA8A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57" w15:restartNumberingAfterBreak="0">
    <w:nsid w:val="1B147C48"/>
    <w:multiLevelType w:val="hybridMultilevel"/>
    <w:tmpl w:val="79623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BBD57E7"/>
    <w:multiLevelType w:val="hybridMultilevel"/>
    <w:tmpl w:val="96D858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D823622"/>
    <w:multiLevelType w:val="hybridMultilevel"/>
    <w:tmpl w:val="FD0C6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DA85D1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E293530"/>
    <w:multiLevelType w:val="hybridMultilevel"/>
    <w:tmpl w:val="42B23D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1E34673A"/>
    <w:multiLevelType w:val="hybridMultilevel"/>
    <w:tmpl w:val="C20601BE"/>
    <w:lvl w:ilvl="0" w:tplc="04080003">
      <w:start w:val="1"/>
      <w:numFmt w:val="bullet"/>
      <w:lvlText w:val="o"/>
      <w:lvlJc w:val="left"/>
      <w:pPr>
        <w:tabs>
          <w:tab w:val="num" w:pos="2007"/>
        </w:tabs>
        <w:ind w:left="2007" w:hanging="360"/>
      </w:pPr>
      <w:rPr>
        <w:rFonts w:ascii="Courier New" w:hAnsi="Courier New" w:cs="Courier New" w:hint="default"/>
      </w:rPr>
    </w:lvl>
    <w:lvl w:ilvl="1" w:tplc="04080003">
      <w:start w:val="1"/>
      <w:numFmt w:val="bullet"/>
      <w:lvlText w:val="o"/>
      <w:lvlJc w:val="left"/>
      <w:pPr>
        <w:tabs>
          <w:tab w:val="num" w:pos="2727"/>
        </w:tabs>
        <w:ind w:left="2727" w:hanging="360"/>
      </w:pPr>
      <w:rPr>
        <w:rFonts w:ascii="Courier New" w:hAnsi="Courier New" w:cs="Courier New" w:hint="default"/>
      </w:rPr>
    </w:lvl>
    <w:lvl w:ilvl="2" w:tplc="04080005" w:tentative="1">
      <w:start w:val="1"/>
      <w:numFmt w:val="bullet"/>
      <w:lvlText w:val=""/>
      <w:lvlJc w:val="left"/>
      <w:pPr>
        <w:tabs>
          <w:tab w:val="num" w:pos="3447"/>
        </w:tabs>
        <w:ind w:left="3447" w:hanging="360"/>
      </w:pPr>
      <w:rPr>
        <w:rFonts w:ascii="Wingdings" w:hAnsi="Wingdings" w:hint="default"/>
      </w:rPr>
    </w:lvl>
    <w:lvl w:ilvl="3" w:tplc="04080001" w:tentative="1">
      <w:start w:val="1"/>
      <w:numFmt w:val="bullet"/>
      <w:lvlText w:val=""/>
      <w:lvlJc w:val="left"/>
      <w:pPr>
        <w:tabs>
          <w:tab w:val="num" w:pos="4167"/>
        </w:tabs>
        <w:ind w:left="4167" w:hanging="360"/>
      </w:pPr>
      <w:rPr>
        <w:rFonts w:ascii="Symbol" w:hAnsi="Symbol" w:hint="default"/>
      </w:rPr>
    </w:lvl>
    <w:lvl w:ilvl="4" w:tplc="04080003" w:tentative="1">
      <w:start w:val="1"/>
      <w:numFmt w:val="bullet"/>
      <w:lvlText w:val="o"/>
      <w:lvlJc w:val="left"/>
      <w:pPr>
        <w:tabs>
          <w:tab w:val="num" w:pos="4887"/>
        </w:tabs>
        <w:ind w:left="4887" w:hanging="360"/>
      </w:pPr>
      <w:rPr>
        <w:rFonts w:ascii="Courier New" w:hAnsi="Courier New" w:cs="Courier New" w:hint="default"/>
      </w:rPr>
    </w:lvl>
    <w:lvl w:ilvl="5" w:tplc="04080005" w:tentative="1">
      <w:start w:val="1"/>
      <w:numFmt w:val="bullet"/>
      <w:lvlText w:val=""/>
      <w:lvlJc w:val="left"/>
      <w:pPr>
        <w:tabs>
          <w:tab w:val="num" w:pos="5607"/>
        </w:tabs>
        <w:ind w:left="5607" w:hanging="360"/>
      </w:pPr>
      <w:rPr>
        <w:rFonts w:ascii="Wingdings" w:hAnsi="Wingdings" w:hint="default"/>
      </w:rPr>
    </w:lvl>
    <w:lvl w:ilvl="6" w:tplc="04080001" w:tentative="1">
      <w:start w:val="1"/>
      <w:numFmt w:val="bullet"/>
      <w:lvlText w:val=""/>
      <w:lvlJc w:val="left"/>
      <w:pPr>
        <w:tabs>
          <w:tab w:val="num" w:pos="6327"/>
        </w:tabs>
        <w:ind w:left="6327" w:hanging="360"/>
      </w:pPr>
      <w:rPr>
        <w:rFonts w:ascii="Symbol" w:hAnsi="Symbol" w:hint="default"/>
      </w:rPr>
    </w:lvl>
    <w:lvl w:ilvl="7" w:tplc="04080003" w:tentative="1">
      <w:start w:val="1"/>
      <w:numFmt w:val="bullet"/>
      <w:lvlText w:val="o"/>
      <w:lvlJc w:val="left"/>
      <w:pPr>
        <w:tabs>
          <w:tab w:val="num" w:pos="7047"/>
        </w:tabs>
        <w:ind w:left="7047" w:hanging="360"/>
      </w:pPr>
      <w:rPr>
        <w:rFonts w:ascii="Courier New" w:hAnsi="Courier New" w:cs="Courier New" w:hint="default"/>
      </w:rPr>
    </w:lvl>
    <w:lvl w:ilvl="8" w:tplc="04080005" w:tentative="1">
      <w:start w:val="1"/>
      <w:numFmt w:val="bullet"/>
      <w:lvlText w:val=""/>
      <w:lvlJc w:val="left"/>
      <w:pPr>
        <w:tabs>
          <w:tab w:val="num" w:pos="7767"/>
        </w:tabs>
        <w:ind w:left="7767" w:hanging="360"/>
      </w:pPr>
      <w:rPr>
        <w:rFonts w:ascii="Wingdings" w:hAnsi="Wingdings" w:hint="default"/>
      </w:rPr>
    </w:lvl>
  </w:abstractNum>
  <w:abstractNum w:abstractNumId="63" w15:restartNumberingAfterBreak="0">
    <w:nsid w:val="1E35058F"/>
    <w:multiLevelType w:val="hybridMultilevel"/>
    <w:tmpl w:val="FFFFFFFF"/>
    <w:lvl w:ilvl="0" w:tplc="FF4CC20A">
      <w:start w:val="1"/>
      <w:numFmt w:val="bullet"/>
      <w:lvlText w:val=""/>
      <w:lvlJc w:val="left"/>
      <w:pPr>
        <w:ind w:left="720" w:hanging="360"/>
      </w:pPr>
      <w:rPr>
        <w:rFonts w:ascii="Symbol" w:hAnsi="Symbol" w:hint="default"/>
      </w:rPr>
    </w:lvl>
    <w:lvl w:ilvl="1" w:tplc="96F60116">
      <w:start w:val="1"/>
      <w:numFmt w:val="bullet"/>
      <w:lvlText w:val="o"/>
      <w:lvlJc w:val="left"/>
      <w:pPr>
        <w:ind w:left="1440" w:hanging="360"/>
      </w:pPr>
      <w:rPr>
        <w:rFonts w:ascii="Courier New" w:hAnsi="Courier New" w:hint="default"/>
      </w:rPr>
    </w:lvl>
    <w:lvl w:ilvl="2" w:tplc="E11210E8">
      <w:start w:val="1"/>
      <w:numFmt w:val="bullet"/>
      <w:lvlText w:val=""/>
      <w:lvlJc w:val="left"/>
      <w:pPr>
        <w:ind w:left="2160" w:hanging="360"/>
      </w:pPr>
      <w:rPr>
        <w:rFonts w:ascii="Wingdings" w:hAnsi="Wingdings" w:hint="default"/>
      </w:rPr>
    </w:lvl>
    <w:lvl w:ilvl="3" w:tplc="05B07CC2">
      <w:start w:val="1"/>
      <w:numFmt w:val="bullet"/>
      <w:lvlText w:val=""/>
      <w:lvlJc w:val="left"/>
      <w:pPr>
        <w:ind w:left="2880" w:hanging="360"/>
      </w:pPr>
      <w:rPr>
        <w:rFonts w:ascii="Symbol" w:hAnsi="Symbol" w:hint="default"/>
      </w:rPr>
    </w:lvl>
    <w:lvl w:ilvl="4" w:tplc="954E6876">
      <w:start w:val="1"/>
      <w:numFmt w:val="bullet"/>
      <w:lvlText w:val="o"/>
      <w:lvlJc w:val="left"/>
      <w:pPr>
        <w:ind w:left="3600" w:hanging="360"/>
      </w:pPr>
      <w:rPr>
        <w:rFonts w:ascii="Courier New" w:hAnsi="Courier New" w:hint="default"/>
      </w:rPr>
    </w:lvl>
    <w:lvl w:ilvl="5" w:tplc="051C4C02">
      <w:start w:val="1"/>
      <w:numFmt w:val="bullet"/>
      <w:lvlText w:val=""/>
      <w:lvlJc w:val="left"/>
      <w:pPr>
        <w:ind w:left="4320" w:hanging="360"/>
      </w:pPr>
      <w:rPr>
        <w:rFonts w:ascii="Wingdings" w:hAnsi="Wingdings" w:hint="default"/>
      </w:rPr>
    </w:lvl>
    <w:lvl w:ilvl="6" w:tplc="62E42C68">
      <w:start w:val="1"/>
      <w:numFmt w:val="bullet"/>
      <w:lvlText w:val=""/>
      <w:lvlJc w:val="left"/>
      <w:pPr>
        <w:ind w:left="5040" w:hanging="360"/>
      </w:pPr>
      <w:rPr>
        <w:rFonts w:ascii="Symbol" w:hAnsi="Symbol" w:hint="default"/>
      </w:rPr>
    </w:lvl>
    <w:lvl w:ilvl="7" w:tplc="0898FC9E">
      <w:start w:val="1"/>
      <w:numFmt w:val="bullet"/>
      <w:lvlText w:val="o"/>
      <w:lvlJc w:val="left"/>
      <w:pPr>
        <w:ind w:left="5760" w:hanging="360"/>
      </w:pPr>
      <w:rPr>
        <w:rFonts w:ascii="Courier New" w:hAnsi="Courier New" w:hint="default"/>
      </w:rPr>
    </w:lvl>
    <w:lvl w:ilvl="8" w:tplc="EF925884">
      <w:start w:val="1"/>
      <w:numFmt w:val="bullet"/>
      <w:lvlText w:val=""/>
      <w:lvlJc w:val="left"/>
      <w:pPr>
        <w:ind w:left="6480" w:hanging="360"/>
      </w:pPr>
      <w:rPr>
        <w:rFonts w:ascii="Wingdings" w:hAnsi="Wingdings" w:hint="default"/>
      </w:rPr>
    </w:lvl>
  </w:abstractNum>
  <w:abstractNum w:abstractNumId="64" w15:restartNumberingAfterBreak="0">
    <w:nsid w:val="1F1F2617"/>
    <w:multiLevelType w:val="hybridMultilevel"/>
    <w:tmpl w:val="CDBAE9A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1F344F9C"/>
    <w:multiLevelType w:val="hybridMultilevel"/>
    <w:tmpl w:val="922AC8AC"/>
    <w:lvl w:ilvl="0" w:tplc="08090001">
      <w:start w:val="1"/>
      <w:numFmt w:val="bullet"/>
      <w:lvlText w:val=""/>
      <w:lvlJc w:val="left"/>
      <w:pPr>
        <w:ind w:left="720" w:hanging="360"/>
      </w:pPr>
      <w:rPr>
        <w:rFonts w:ascii="Symbol" w:hAnsi="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FAA6DCC"/>
    <w:multiLevelType w:val="hybridMultilevel"/>
    <w:tmpl w:val="E21E3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211C7160"/>
    <w:multiLevelType w:val="hybridMultilevel"/>
    <w:tmpl w:val="D9843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13B135F"/>
    <w:multiLevelType w:val="hybridMultilevel"/>
    <w:tmpl w:val="8D80E7AE"/>
    <w:lvl w:ilvl="0" w:tplc="04090001">
      <w:start w:val="1"/>
      <w:numFmt w:val="bullet"/>
      <w:lvlText w:val=""/>
      <w:lvlJc w:val="left"/>
      <w:pPr>
        <w:tabs>
          <w:tab w:val="num" w:pos="363"/>
        </w:tabs>
        <w:ind w:left="363" w:hanging="360"/>
      </w:pPr>
      <w:rPr>
        <w:rFonts w:ascii="Symbol" w:hAnsi="Symbol" w:hint="default"/>
      </w:rPr>
    </w:lvl>
    <w:lvl w:ilvl="1" w:tplc="CEB0DCEC">
      <w:start w:val="1"/>
      <w:numFmt w:val="bullet"/>
      <w:lvlText w:val="o"/>
      <w:lvlJc w:val="left"/>
      <w:pPr>
        <w:tabs>
          <w:tab w:val="num" w:pos="1083"/>
        </w:tabs>
        <w:ind w:left="1083" w:hanging="360"/>
      </w:pPr>
      <w:rPr>
        <w:rFonts w:ascii="Courier New" w:hAnsi="Courier New" w:hint="default"/>
      </w:rPr>
    </w:lvl>
    <w:lvl w:ilvl="2" w:tplc="018CCA74">
      <w:start w:val="1"/>
      <w:numFmt w:val="bullet"/>
      <w:lvlText w:val=""/>
      <w:lvlJc w:val="left"/>
      <w:pPr>
        <w:tabs>
          <w:tab w:val="num" w:pos="1803"/>
        </w:tabs>
        <w:ind w:left="1803" w:hanging="360"/>
      </w:pPr>
      <w:rPr>
        <w:rFonts w:ascii="Wingdings" w:hAnsi="Wingdings" w:hint="default"/>
      </w:rPr>
    </w:lvl>
    <w:lvl w:ilvl="3" w:tplc="5490840E">
      <w:start w:val="1"/>
      <w:numFmt w:val="bullet"/>
      <w:lvlText w:val=""/>
      <w:lvlJc w:val="left"/>
      <w:pPr>
        <w:tabs>
          <w:tab w:val="num" w:pos="2523"/>
        </w:tabs>
        <w:ind w:left="2523" w:hanging="360"/>
      </w:pPr>
      <w:rPr>
        <w:rFonts w:ascii="Symbol" w:hAnsi="Symbol" w:hint="default"/>
      </w:rPr>
    </w:lvl>
    <w:lvl w:ilvl="4" w:tplc="AA4C940E">
      <w:start w:val="1"/>
      <w:numFmt w:val="bullet"/>
      <w:lvlText w:val="o"/>
      <w:lvlJc w:val="left"/>
      <w:pPr>
        <w:tabs>
          <w:tab w:val="num" w:pos="3243"/>
        </w:tabs>
        <w:ind w:left="3243" w:hanging="360"/>
      </w:pPr>
      <w:rPr>
        <w:rFonts w:ascii="Courier New" w:hAnsi="Courier New" w:hint="default"/>
      </w:rPr>
    </w:lvl>
    <w:lvl w:ilvl="5" w:tplc="58EE2866" w:tentative="1">
      <w:start w:val="1"/>
      <w:numFmt w:val="bullet"/>
      <w:lvlText w:val=""/>
      <w:lvlJc w:val="left"/>
      <w:pPr>
        <w:tabs>
          <w:tab w:val="num" w:pos="3963"/>
        </w:tabs>
        <w:ind w:left="3963" w:hanging="360"/>
      </w:pPr>
      <w:rPr>
        <w:rFonts w:ascii="Wingdings" w:hAnsi="Wingdings" w:hint="default"/>
      </w:rPr>
    </w:lvl>
    <w:lvl w:ilvl="6" w:tplc="48E02DDE" w:tentative="1">
      <w:start w:val="1"/>
      <w:numFmt w:val="bullet"/>
      <w:lvlText w:val=""/>
      <w:lvlJc w:val="left"/>
      <w:pPr>
        <w:tabs>
          <w:tab w:val="num" w:pos="4683"/>
        </w:tabs>
        <w:ind w:left="4683" w:hanging="360"/>
      </w:pPr>
      <w:rPr>
        <w:rFonts w:ascii="Symbol" w:hAnsi="Symbol" w:hint="default"/>
      </w:rPr>
    </w:lvl>
    <w:lvl w:ilvl="7" w:tplc="17C66F96" w:tentative="1">
      <w:start w:val="1"/>
      <w:numFmt w:val="bullet"/>
      <w:lvlText w:val="o"/>
      <w:lvlJc w:val="left"/>
      <w:pPr>
        <w:tabs>
          <w:tab w:val="num" w:pos="5403"/>
        </w:tabs>
        <w:ind w:left="5403" w:hanging="360"/>
      </w:pPr>
      <w:rPr>
        <w:rFonts w:ascii="Courier New" w:hAnsi="Courier New" w:hint="default"/>
      </w:rPr>
    </w:lvl>
    <w:lvl w:ilvl="8" w:tplc="3BEE7A20" w:tentative="1">
      <w:start w:val="1"/>
      <w:numFmt w:val="bullet"/>
      <w:lvlText w:val=""/>
      <w:lvlJc w:val="left"/>
      <w:pPr>
        <w:tabs>
          <w:tab w:val="num" w:pos="6123"/>
        </w:tabs>
        <w:ind w:left="6123" w:hanging="360"/>
      </w:pPr>
      <w:rPr>
        <w:rFonts w:ascii="Wingdings" w:hAnsi="Wingdings" w:hint="default"/>
      </w:rPr>
    </w:lvl>
  </w:abstractNum>
  <w:abstractNum w:abstractNumId="69"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223F7F5B"/>
    <w:multiLevelType w:val="hybridMultilevel"/>
    <w:tmpl w:val="FFFFFFFF"/>
    <w:lvl w:ilvl="0" w:tplc="39721406">
      <w:start w:val="1"/>
      <w:numFmt w:val="lowerLetter"/>
      <w:lvlText w:val="%1."/>
      <w:lvlJc w:val="left"/>
      <w:pPr>
        <w:ind w:left="720" w:hanging="360"/>
      </w:pPr>
    </w:lvl>
    <w:lvl w:ilvl="1" w:tplc="74348CE4">
      <w:start w:val="1"/>
      <w:numFmt w:val="lowerLetter"/>
      <w:lvlText w:val="%2."/>
      <w:lvlJc w:val="left"/>
      <w:pPr>
        <w:ind w:left="1440" w:hanging="360"/>
      </w:pPr>
    </w:lvl>
    <w:lvl w:ilvl="2" w:tplc="6BEA8964">
      <w:start w:val="1"/>
      <w:numFmt w:val="lowerRoman"/>
      <w:lvlText w:val="%3."/>
      <w:lvlJc w:val="right"/>
      <w:pPr>
        <w:ind w:left="2160" w:hanging="180"/>
      </w:pPr>
    </w:lvl>
    <w:lvl w:ilvl="3" w:tplc="26E23658">
      <w:start w:val="1"/>
      <w:numFmt w:val="decimal"/>
      <w:lvlText w:val="%4."/>
      <w:lvlJc w:val="left"/>
      <w:pPr>
        <w:ind w:left="2880" w:hanging="360"/>
      </w:pPr>
    </w:lvl>
    <w:lvl w:ilvl="4" w:tplc="5C407F22">
      <w:start w:val="1"/>
      <w:numFmt w:val="lowerLetter"/>
      <w:lvlText w:val="%5."/>
      <w:lvlJc w:val="left"/>
      <w:pPr>
        <w:ind w:left="3600" w:hanging="360"/>
      </w:pPr>
    </w:lvl>
    <w:lvl w:ilvl="5" w:tplc="A02AEBE8">
      <w:start w:val="1"/>
      <w:numFmt w:val="lowerRoman"/>
      <w:lvlText w:val="%6."/>
      <w:lvlJc w:val="right"/>
      <w:pPr>
        <w:ind w:left="4320" w:hanging="180"/>
      </w:pPr>
    </w:lvl>
    <w:lvl w:ilvl="6" w:tplc="E62262A6">
      <w:start w:val="1"/>
      <w:numFmt w:val="decimal"/>
      <w:lvlText w:val="%7."/>
      <w:lvlJc w:val="left"/>
      <w:pPr>
        <w:ind w:left="5040" w:hanging="360"/>
      </w:pPr>
    </w:lvl>
    <w:lvl w:ilvl="7" w:tplc="D1F64854">
      <w:start w:val="1"/>
      <w:numFmt w:val="lowerLetter"/>
      <w:lvlText w:val="%8."/>
      <w:lvlJc w:val="left"/>
      <w:pPr>
        <w:ind w:left="5760" w:hanging="360"/>
      </w:pPr>
    </w:lvl>
    <w:lvl w:ilvl="8" w:tplc="358CC436">
      <w:start w:val="1"/>
      <w:numFmt w:val="lowerRoman"/>
      <w:lvlText w:val="%9."/>
      <w:lvlJc w:val="right"/>
      <w:pPr>
        <w:ind w:left="6480" w:hanging="180"/>
      </w:pPr>
    </w:lvl>
  </w:abstractNum>
  <w:abstractNum w:abstractNumId="71"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72"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73" w15:restartNumberingAfterBreak="0">
    <w:nsid w:val="23693DA0"/>
    <w:multiLevelType w:val="hybridMultilevel"/>
    <w:tmpl w:val="FFFFFFFF"/>
    <w:lvl w:ilvl="0" w:tplc="EC74AED4">
      <w:start w:val="1"/>
      <w:numFmt w:val="bullet"/>
      <w:lvlText w:val=""/>
      <w:lvlJc w:val="left"/>
      <w:pPr>
        <w:ind w:left="720" w:hanging="360"/>
      </w:pPr>
      <w:rPr>
        <w:rFonts w:ascii="Symbol" w:hAnsi="Symbol" w:hint="default"/>
      </w:rPr>
    </w:lvl>
    <w:lvl w:ilvl="1" w:tplc="A596EAA0">
      <w:start w:val="1"/>
      <w:numFmt w:val="bullet"/>
      <w:lvlText w:val="o"/>
      <w:lvlJc w:val="left"/>
      <w:pPr>
        <w:ind w:left="1440" w:hanging="360"/>
      </w:pPr>
      <w:rPr>
        <w:rFonts w:ascii="Courier New" w:hAnsi="Courier New" w:hint="default"/>
      </w:rPr>
    </w:lvl>
    <w:lvl w:ilvl="2" w:tplc="BEBE2618">
      <w:start w:val="1"/>
      <w:numFmt w:val="bullet"/>
      <w:lvlText w:val=""/>
      <w:lvlJc w:val="left"/>
      <w:pPr>
        <w:ind w:left="2160" w:hanging="360"/>
      </w:pPr>
      <w:rPr>
        <w:rFonts w:ascii="Wingdings" w:hAnsi="Wingdings" w:hint="default"/>
      </w:rPr>
    </w:lvl>
    <w:lvl w:ilvl="3" w:tplc="EEE8C69A">
      <w:start w:val="1"/>
      <w:numFmt w:val="bullet"/>
      <w:lvlText w:val=""/>
      <w:lvlJc w:val="left"/>
      <w:pPr>
        <w:ind w:left="2880" w:hanging="360"/>
      </w:pPr>
      <w:rPr>
        <w:rFonts w:ascii="Symbol" w:hAnsi="Symbol" w:hint="default"/>
      </w:rPr>
    </w:lvl>
    <w:lvl w:ilvl="4" w:tplc="AC4EA884">
      <w:start w:val="1"/>
      <w:numFmt w:val="bullet"/>
      <w:lvlText w:val="o"/>
      <w:lvlJc w:val="left"/>
      <w:pPr>
        <w:ind w:left="3600" w:hanging="360"/>
      </w:pPr>
      <w:rPr>
        <w:rFonts w:ascii="Courier New" w:hAnsi="Courier New" w:hint="default"/>
      </w:rPr>
    </w:lvl>
    <w:lvl w:ilvl="5" w:tplc="52C6EC02">
      <w:start w:val="1"/>
      <w:numFmt w:val="bullet"/>
      <w:lvlText w:val=""/>
      <w:lvlJc w:val="left"/>
      <w:pPr>
        <w:ind w:left="4320" w:hanging="360"/>
      </w:pPr>
      <w:rPr>
        <w:rFonts w:ascii="Wingdings" w:hAnsi="Wingdings" w:hint="default"/>
      </w:rPr>
    </w:lvl>
    <w:lvl w:ilvl="6" w:tplc="97041076">
      <w:start w:val="1"/>
      <w:numFmt w:val="bullet"/>
      <w:lvlText w:val=""/>
      <w:lvlJc w:val="left"/>
      <w:pPr>
        <w:ind w:left="5040" w:hanging="360"/>
      </w:pPr>
      <w:rPr>
        <w:rFonts w:ascii="Symbol" w:hAnsi="Symbol" w:hint="default"/>
      </w:rPr>
    </w:lvl>
    <w:lvl w:ilvl="7" w:tplc="CADE6206">
      <w:start w:val="1"/>
      <w:numFmt w:val="bullet"/>
      <w:lvlText w:val="o"/>
      <w:lvlJc w:val="left"/>
      <w:pPr>
        <w:ind w:left="5760" w:hanging="360"/>
      </w:pPr>
      <w:rPr>
        <w:rFonts w:ascii="Courier New" w:hAnsi="Courier New" w:hint="default"/>
      </w:rPr>
    </w:lvl>
    <w:lvl w:ilvl="8" w:tplc="F1B8DDDA">
      <w:start w:val="1"/>
      <w:numFmt w:val="bullet"/>
      <w:lvlText w:val=""/>
      <w:lvlJc w:val="left"/>
      <w:pPr>
        <w:ind w:left="6480" w:hanging="360"/>
      </w:pPr>
      <w:rPr>
        <w:rFonts w:ascii="Wingdings" w:hAnsi="Wingdings" w:hint="default"/>
      </w:rPr>
    </w:lvl>
  </w:abstractNum>
  <w:abstractNum w:abstractNumId="74" w15:restartNumberingAfterBreak="0">
    <w:nsid w:val="24494680"/>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4C968F6"/>
    <w:multiLevelType w:val="hybridMultilevel"/>
    <w:tmpl w:val="040A6FE8"/>
    <w:lvl w:ilvl="0" w:tplc="FFFFFFFF">
      <w:start w:val="1"/>
      <w:numFmt w:val="upperLetter"/>
      <w:lvlText w:val="Type %1."/>
      <w:lvlJc w:val="left"/>
      <w:pPr>
        <w:ind w:left="720" w:hanging="360"/>
      </w:pPr>
      <w:rPr>
        <w:rFonts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24CC6E0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7" w15:restartNumberingAfterBreak="0">
    <w:nsid w:val="273E3389"/>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78" w15:restartNumberingAfterBreak="0">
    <w:nsid w:val="27C86585"/>
    <w:multiLevelType w:val="hybridMultilevel"/>
    <w:tmpl w:val="D6786696"/>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8515565"/>
    <w:multiLevelType w:val="hybridMultilevel"/>
    <w:tmpl w:val="9CCE0EFE"/>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0" w15:restartNumberingAfterBreak="0">
    <w:nsid w:val="28C70B6A"/>
    <w:multiLevelType w:val="hybridMultilevel"/>
    <w:tmpl w:val="4BA2F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8C82EA4"/>
    <w:multiLevelType w:val="hybridMultilevel"/>
    <w:tmpl w:val="ECFE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940284A"/>
    <w:multiLevelType w:val="hybridMultilevel"/>
    <w:tmpl w:val="D8084AF2"/>
    <w:lvl w:ilvl="0" w:tplc="08090001">
      <w:start w:val="1"/>
      <w:numFmt w:val="bullet"/>
      <w:lvlText w:val=""/>
      <w:lvlJc w:val="left"/>
      <w:pPr>
        <w:ind w:left="936" w:hanging="360"/>
      </w:pPr>
      <w:rPr>
        <w:rFonts w:ascii="Symbol" w:hAnsi="Symbol" w:hint="default"/>
      </w:rPr>
    </w:lvl>
    <w:lvl w:ilvl="1" w:tplc="08090003" w:tentative="1">
      <w:start w:val="1"/>
      <w:numFmt w:val="bullet"/>
      <w:lvlText w:val="o"/>
      <w:lvlJc w:val="left"/>
      <w:pPr>
        <w:ind w:left="1656" w:hanging="360"/>
      </w:pPr>
      <w:rPr>
        <w:rFonts w:ascii="Courier New" w:hAnsi="Courier New" w:cs="Courier New" w:hint="default"/>
      </w:rPr>
    </w:lvl>
    <w:lvl w:ilvl="2" w:tplc="08090005" w:tentative="1">
      <w:start w:val="1"/>
      <w:numFmt w:val="bullet"/>
      <w:lvlText w:val=""/>
      <w:lvlJc w:val="left"/>
      <w:pPr>
        <w:ind w:left="2376" w:hanging="360"/>
      </w:pPr>
      <w:rPr>
        <w:rFonts w:ascii="Wingdings" w:hAnsi="Wingdings" w:hint="default"/>
      </w:rPr>
    </w:lvl>
    <w:lvl w:ilvl="3" w:tplc="08090001" w:tentative="1">
      <w:start w:val="1"/>
      <w:numFmt w:val="bullet"/>
      <w:lvlText w:val=""/>
      <w:lvlJc w:val="left"/>
      <w:pPr>
        <w:ind w:left="3096" w:hanging="360"/>
      </w:pPr>
      <w:rPr>
        <w:rFonts w:ascii="Symbol" w:hAnsi="Symbol" w:hint="default"/>
      </w:rPr>
    </w:lvl>
    <w:lvl w:ilvl="4" w:tplc="08090003" w:tentative="1">
      <w:start w:val="1"/>
      <w:numFmt w:val="bullet"/>
      <w:lvlText w:val="o"/>
      <w:lvlJc w:val="left"/>
      <w:pPr>
        <w:ind w:left="3816" w:hanging="360"/>
      </w:pPr>
      <w:rPr>
        <w:rFonts w:ascii="Courier New" w:hAnsi="Courier New" w:cs="Courier New" w:hint="default"/>
      </w:rPr>
    </w:lvl>
    <w:lvl w:ilvl="5" w:tplc="08090005" w:tentative="1">
      <w:start w:val="1"/>
      <w:numFmt w:val="bullet"/>
      <w:lvlText w:val=""/>
      <w:lvlJc w:val="left"/>
      <w:pPr>
        <w:ind w:left="4536" w:hanging="360"/>
      </w:pPr>
      <w:rPr>
        <w:rFonts w:ascii="Wingdings" w:hAnsi="Wingdings" w:hint="default"/>
      </w:rPr>
    </w:lvl>
    <w:lvl w:ilvl="6" w:tplc="08090001" w:tentative="1">
      <w:start w:val="1"/>
      <w:numFmt w:val="bullet"/>
      <w:lvlText w:val=""/>
      <w:lvlJc w:val="left"/>
      <w:pPr>
        <w:ind w:left="5256" w:hanging="360"/>
      </w:pPr>
      <w:rPr>
        <w:rFonts w:ascii="Symbol" w:hAnsi="Symbol" w:hint="default"/>
      </w:rPr>
    </w:lvl>
    <w:lvl w:ilvl="7" w:tplc="08090003" w:tentative="1">
      <w:start w:val="1"/>
      <w:numFmt w:val="bullet"/>
      <w:lvlText w:val="o"/>
      <w:lvlJc w:val="left"/>
      <w:pPr>
        <w:ind w:left="5976" w:hanging="360"/>
      </w:pPr>
      <w:rPr>
        <w:rFonts w:ascii="Courier New" w:hAnsi="Courier New" w:cs="Courier New" w:hint="default"/>
      </w:rPr>
    </w:lvl>
    <w:lvl w:ilvl="8" w:tplc="08090005" w:tentative="1">
      <w:start w:val="1"/>
      <w:numFmt w:val="bullet"/>
      <w:lvlText w:val=""/>
      <w:lvlJc w:val="left"/>
      <w:pPr>
        <w:ind w:left="6696" w:hanging="360"/>
      </w:pPr>
      <w:rPr>
        <w:rFonts w:ascii="Wingdings" w:hAnsi="Wingdings" w:hint="default"/>
      </w:rPr>
    </w:lvl>
  </w:abstractNum>
  <w:abstractNum w:abstractNumId="83"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2A570D9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85" w15:restartNumberingAfterBreak="0">
    <w:nsid w:val="2A74520F"/>
    <w:multiLevelType w:val="hybridMultilevel"/>
    <w:tmpl w:val="BD8428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AA70003"/>
    <w:multiLevelType w:val="multilevel"/>
    <w:tmpl w:val="0E68EFD2"/>
    <w:lvl w:ilvl="0">
      <w:start w:val="1"/>
      <w:numFmt w:val="upperRoman"/>
      <w:lvlText w:val="%1"/>
      <w:lvlJc w:val="left"/>
      <w:pPr>
        <w:tabs>
          <w:tab w:val="num" w:pos="432"/>
        </w:tabs>
        <w:ind w:left="432"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04"/>
        </w:tabs>
        <w:ind w:left="1404" w:hanging="140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7" w15:restartNumberingAfterBreak="0">
    <w:nsid w:val="2B7725D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2C156938"/>
    <w:multiLevelType w:val="hybridMultilevel"/>
    <w:tmpl w:val="BD2A7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90"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92" w15:restartNumberingAfterBreak="0">
    <w:nsid w:val="2E5B1FF9"/>
    <w:multiLevelType w:val="multilevel"/>
    <w:tmpl w:val="98D82448"/>
    <w:lvl w:ilvl="0">
      <w:start w:val="1"/>
      <w:numFmt w:val="decimal"/>
      <w:lvlText w:val="%1."/>
      <w:lvlJc w:val="left"/>
      <w:pPr>
        <w:tabs>
          <w:tab w:val="num" w:pos="1440"/>
        </w:tabs>
        <w:ind w:left="1080" w:firstLine="0"/>
      </w:pPr>
      <w:rPr>
        <w:rFonts w:hint="default"/>
      </w:rPr>
    </w:lvl>
    <w:lvl w:ilvl="1">
      <w:start w:val="1"/>
      <w:numFmt w:val="decimal"/>
      <w:lvlText w:val="%2"/>
      <w:lvlJc w:val="left"/>
      <w:pPr>
        <w:tabs>
          <w:tab w:val="num" w:pos="1080"/>
        </w:tabs>
        <w:ind w:left="720" w:firstLine="0"/>
      </w:pPr>
      <w:rPr>
        <w:rFonts w:hint="default"/>
      </w:rPr>
    </w:lvl>
    <w:lvl w:ilvl="2">
      <w:start w:val="1"/>
      <w:numFmt w:val="decimal"/>
      <w:lvlText w:val="%2.%3"/>
      <w:lvlJc w:val="left"/>
      <w:pPr>
        <w:tabs>
          <w:tab w:val="num" w:pos="1440"/>
        </w:tabs>
        <w:ind w:left="720" w:firstLine="0"/>
      </w:pPr>
      <w:rPr>
        <w:rFonts w:hint="default"/>
      </w:rPr>
    </w:lvl>
    <w:lvl w:ilvl="3">
      <w:start w:val="1"/>
      <w:numFmt w:val="decimal"/>
      <w:lvlText w:val="%1.%2.%3.%4"/>
      <w:lvlJc w:val="left"/>
      <w:pPr>
        <w:tabs>
          <w:tab w:val="num" w:pos="720"/>
        </w:tabs>
        <w:ind w:left="720" w:firstLine="0"/>
      </w:pPr>
      <w:rPr>
        <w:rFonts w:hint="default"/>
      </w:rPr>
    </w:lvl>
    <w:lvl w:ilvl="4">
      <w:start w:val="1"/>
      <w:numFmt w:val="decimal"/>
      <w:lvlText w:val="%1.%2.%3.%4.%5"/>
      <w:lvlJc w:val="left"/>
      <w:pPr>
        <w:tabs>
          <w:tab w:val="num" w:pos="720"/>
        </w:tabs>
        <w:ind w:left="1287" w:hanging="567"/>
      </w:pPr>
      <w:rPr>
        <w:rFonts w:hint="default"/>
      </w:rPr>
    </w:lvl>
    <w:lvl w:ilvl="5">
      <w:start w:val="1"/>
      <w:numFmt w:val="none"/>
      <w:suff w:val="nothing"/>
      <w:lvlText w:val=""/>
      <w:lvlJc w:val="left"/>
      <w:pPr>
        <w:ind w:left="1287" w:firstLine="0"/>
      </w:pPr>
      <w:rPr>
        <w:rFonts w:hint="default"/>
      </w:rPr>
    </w:lvl>
    <w:lvl w:ilvl="6">
      <w:start w:val="1"/>
      <w:numFmt w:val="none"/>
      <w:suff w:val="nothing"/>
      <w:lvlText w:val=""/>
      <w:lvlJc w:val="left"/>
      <w:pPr>
        <w:ind w:left="1287" w:firstLine="0"/>
      </w:pPr>
      <w:rPr>
        <w:rFonts w:hint="default"/>
      </w:rPr>
    </w:lvl>
    <w:lvl w:ilvl="7">
      <w:start w:val="1"/>
      <w:numFmt w:val="none"/>
      <w:suff w:val="nothing"/>
      <w:lvlText w:val=""/>
      <w:lvlJc w:val="left"/>
      <w:pPr>
        <w:ind w:left="1287" w:firstLine="0"/>
      </w:pPr>
      <w:rPr>
        <w:rFonts w:hint="default"/>
      </w:rPr>
    </w:lvl>
    <w:lvl w:ilvl="8">
      <w:start w:val="1"/>
      <w:numFmt w:val="none"/>
      <w:suff w:val="nothing"/>
      <w:lvlText w:val=""/>
      <w:lvlJc w:val="left"/>
      <w:pPr>
        <w:ind w:left="1287" w:firstLine="0"/>
      </w:pPr>
      <w:rPr>
        <w:rFonts w:hint="default"/>
      </w:rPr>
    </w:lvl>
  </w:abstractNum>
  <w:abstractNum w:abstractNumId="93" w15:restartNumberingAfterBreak="0">
    <w:nsid w:val="2F382A46"/>
    <w:multiLevelType w:val="hybridMultilevel"/>
    <w:tmpl w:val="06ECCC2A"/>
    <w:lvl w:ilvl="0" w:tplc="513031CA">
      <w:start w:val="1"/>
      <w:numFmt w:val="bullet"/>
      <w:lvlText w:val=""/>
      <w:lvlJc w:val="left"/>
      <w:pPr>
        <w:tabs>
          <w:tab w:val="num" w:pos="1497"/>
        </w:tabs>
        <w:ind w:left="1497" w:hanging="360"/>
      </w:pPr>
      <w:rPr>
        <w:rFonts w:ascii="Wingdings" w:hAnsi="Wingdings" w:hint="default"/>
      </w:rPr>
    </w:lvl>
    <w:lvl w:ilvl="1" w:tplc="5DECA1EA" w:tentative="1">
      <w:start w:val="1"/>
      <w:numFmt w:val="bullet"/>
      <w:lvlText w:val="o"/>
      <w:lvlJc w:val="left"/>
      <w:pPr>
        <w:tabs>
          <w:tab w:val="num" w:pos="2217"/>
        </w:tabs>
        <w:ind w:left="2217" w:hanging="360"/>
      </w:pPr>
      <w:rPr>
        <w:rFonts w:ascii="Courier New" w:hAnsi="Courier New" w:hint="default"/>
      </w:rPr>
    </w:lvl>
    <w:lvl w:ilvl="2" w:tplc="01B03DFE" w:tentative="1">
      <w:start w:val="1"/>
      <w:numFmt w:val="bullet"/>
      <w:lvlText w:val=""/>
      <w:lvlJc w:val="left"/>
      <w:pPr>
        <w:tabs>
          <w:tab w:val="num" w:pos="2937"/>
        </w:tabs>
        <w:ind w:left="2937" w:hanging="360"/>
      </w:pPr>
      <w:rPr>
        <w:rFonts w:ascii="Wingdings" w:hAnsi="Wingdings" w:hint="default"/>
      </w:rPr>
    </w:lvl>
    <w:lvl w:ilvl="3" w:tplc="83106A36" w:tentative="1">
      <w:start w:val="1"/>
      <w:numFmt w:val="bullet"/>
      <w:lvlText w:val=""/>
      <w:lvlJc w:val="left"/>
      <w:pPr>
        <w:tabs>
          <w:tab w:val="num" w:pos="3657"/>
        </w:tabs>
        <w:ind w:left="3657" w:hanging="360"/>
      </w:pPr>
      <w:rPr>
        <w:rFonts w:ascii="Symbol" w:hAnsi="Symbol" w:hint="default"/>
      </w:rPr>
    </w:lvl>
    <w:lvl w:ilvl="4" w:tplc="31F61014" w:tentative="1">
      <w:start w:val="1"/>
      <w:numFmt w:val="bullet"/>
      <w:lvlText w:val="o"/>
      <w:lvlJc w:val="left"/>
      <w:pPr>
        <w:tabs>
          <w:tab w:val="num" w:pos="4377"/>
        </w:tabs>
        <w:ind w:left="4377" w:hanging="360"/>
      </w:pPr>
      <w:rPr>
        <w:rFonts w:ascii="Courier New" w:hAnsi="Courier New" w:hint="default"/>
      </w:rPr>
    </w:lvl>
    <w:lvl w:ilvl="5" w:tplc="40E04584" w:tentative="1">
      <w:start w:val="1"/>
      <w:numFmt w:val="bullet"/>
      <w:lvlText w:val=""/>
      <w:lvlJc w:val="left"/>
      <w:pPr>
        <w:tabs>
          <w:tab w:val="num" w:pos="5097"/>
        </w:tabs>
        <w:ind w:left="5097" w:hanging="360"/>
      </w:pPr>
      <w:rPr>
        <w:rFonts w:ascii="Wingdings" w:hAnsi="Wingdings" w:hint="default"/>
      </w:rPr>
    </w:lvl>
    <w:lvl w:ilvl="6" w:tplc="43AC90FC" w:tentative="1">
      <w:start w:val="1"/>
      <w:numFmt w:val="bullet"/>
      <w:lvlText w:val=""/>
      <w:lvlJc w:val="left"/>
      <w:pPr>
        <w:tabs>
          <w:tab w:val="num" w:pos="5817"/>
        </w:tabs>
        <w:ind w:left="5817" w:hanging="360"/>
      </w:pPr>
      <w:rPr>
        <w:rFonts w:ascii="Symbol" w:hAnsi="Symbol" w:hint="default"/>
      </w:rPr>
    </w:lvl>
    <w:lvl w:ilvl="7" w:tplc="8558FDDA" w:tentative="1">
      <w:start w:val="1"/>
      <w:numFmt w:val="bullet"/>
      <w:lvlText w:val="o"/>
      <w:lvlJc w:val="left"/>
      <w:pPr>
        <w:tabs>
          <w:tab w:val="num" w:pos="6537"/>
        </w:tabs>
        <w:ind w:left="6537" w:hanging="360"/>
      </w:pPr>
      <w:rPr>
        <w:rFonts w:ascii="Courier New" w:hAnsi="Courier New" w:hint="default"/>
      </w:rPr>
    </w:lvl>
    <w:lvl w:ilvl="8" w:tplc="4262FDEA" w:tentative="1">
      <w:start w:val="1"/>
      <w:numFmt w:val="bullet"/>
      <w:lvlText w:val=""/>
      <w:lvlJc w:val="left"/>
      <w:pPr>
        <w:tabs>
          <w:tab w:val="num" w:pos="7257"/>
        </w:tabs>
        <w:ind w:left="7257" w:hanging="360"/>
      </w:pPr>
      <w:rPr>
        <w:rFonts w:ascii="Wingdings" w:hAnsi="Wingdings" w:hint="default"/>
      </w:rPr>
    </w:lvl>
  </w:abstractNum>
  <w:abstractNum w:abstractNumId="94" w15:restartNumberingAfterBreak="0">
    <w:nsid w:val="31490B2E"/>
    <w:multiLevelType w:val="hybridMultilevel"/>
    <w:tmpl w:val="FFFFFFFF"/>
    <w:lvl w:ilvl="0" w:tplc="291EE79E">
      <w:start w:val="1"/>
      <w:numFmt w:val="decimal"/>
      <w:lvlText w:val="%1."/>
      <w:lvlJc w:val="left"/>
      <w:pPr>
        <w:ind w:left="720" w:hanging="360"/>
      </w:pPr>
    </w:lvl>
    <w:lvl w:ilvl="1" w:tplc="333857CE">
      <w:start w:val="1"/>
      <w:numFmt w:val="lowerLetter"/>
      <w:lvlText w:val="%2."/>
      <w:lvlJc w:val="left"/>
      <w:pPr>
        <w:ind w:left="1440" w:hanging="360"/>
      </w:pPr>
    </w:lvl>
    <w:lvl w:ilvl="2" w:tplc="04FCB862">
      <w:start w:val="1"/>
      <w:numFmt w:val="lowerRoman"/>
      <w:lvlText w:val="%3."/>
      <w:lvlJc w:val="right"/>
      <w:pPr>
        <w:ind w:left="2160" w:hanging="180"/>
      </w:pPr>
    </w:lvl>
    <w:lvl w:ilvl="3" w:tplc="13C0FA52">
      <w:start w:val="1"/>
      <w:numFmt w:val="decimal"/>
      <w:lvlText w:val="%4."/>
      <w:lvlJc w:val="left"/>
      <w:pPr>
        <w:ind w:left="2880" w:hanging="360"/>
      </w:pPr>
    </w:lvl>
    <w:lvl w:ilvl="4" w:tplc="ACF85306">
      <w:start w:val="1"/>
      <w:numFmt w:val="lowerLetter"/>
      <w:lvlText w:val="%5."/>
      <w:lvlJc w:val="left"/>
      <w:pPr>
        <w:ind w:left="3600" w:hanging="360"/>
      </w:pPr>
    </w:lvl>
    <w:lvl w:ilvl="5" w:tplc="A5FA114A">
      <w:start w:val="1"/>
      <w:numFmt w:val="lowerRoman"/>
      <w:lvlText w:val="%6."/>
      <w:lvlJc w:val="right"/>
      <w:pPr>
        <w:ind w:left="4320" w:hanging="180"/>
      </w:pPr>
    </w:lvl>
    <w:lvl w:ilvl="6" w:tplc="AB5EB65C">
      <w:start w:val="1"/>
      <w:numFmt w:val="decimal"/>
      <w:lvlText w:val="%7."/>
      <w:lvlJc w:val="left"/>
      <w:pPr>
        <w:ind w:left="5040" w:hanging="360"/>
      </w:pPr>
    </w:lvl>
    <w:lvl w:ilvl="7" w:tplc="5980E360">
      <w:start w:val="1"/>
      <w:numFmt w:val="lowerLetter"/>
      <w:lvlText w:val="%8."/>
      <w:lvlJc w:val="left"/>
      <w:pPr>
        <w:ind w:left="5760" w:hanging="360"/>
      </w:pPr>
    </w:lvl>
    <w:lvl w:ilvl="8" w:tplc="9C840E1E">
      <w:start w:val="1"/>
      <w:numFmt w:val="lowerRoman"/>
      <w:lvlText w:val="%9."/>
      <w:lvlJc w:val="right"/>
      <w:pPr>
        <w:ind w:left="6480" w:hanging="180"/>
      </w:pPr>
    </w:lvl>
  </w:abstractNum>
  <w:abstractNum w:abstractNumId="95" w15:restartNumberingAfterBreak="0">
    <w:nsid w:val="317C0CC5"/>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2010FD9"/>
    <w:multiLevelType w:val="hybridMultilevel"/>
    <w:tmpl w:val="F1DAEEC0"/>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3220437B"/>
    <w:multiLevelType w:val="hybridMultilevel"/>
    <w:tmpl w:val="121E8264"/>
    <w:lvl w:ilvl="0" w:tplc="04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98" w15:restartNumberingAfterBreak="0">
    <w:nsid w:val="32DD1885"/>
    <w:multiLevelType w:val="hybridMultilevel"/>
    <w:tmpl w:val="040A6FE8"/>
    <w:lvl w:ilvl="0" w:tplc="FFFFFFFF">
      <w:start w:val="1"/>
      <w:numFmt w:val="upperLetter"/>
      <w:lvlText w:val="Type %1."/>
      <w:lvlJc w:val="left"/>
      <w:pPr>
        <w:ind w:left="720" w:hanging="360"/>
      </w:pPr>
      <w:rPr>
        <w:rFonts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35110974"/>
    <w:multiLevelType w:val="hybridMultilevel"/>
    <w:tmpl w:val="AA88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5B64FA1"/>
    <w:multiLevelType w:val="hybridMultilevel"/>
    <w:tmpl w:val="350210A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1" w15:restartNumberingAfterBreak="0">
    <w:nsid w:val="36B92683"/>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02" w15:restartNumberingAfterBreak="0">
    <w:nsid w:val="36E525D6"/>
    <w:multiLevelType w:val="hybridMultilevel"/>
    <w:tmpl w:val="76AC26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15:restartNumberingAfterBreak="0">
    <w:nsid w:val="384A2B0C"/>
    <w:multiLevelType w:val="hybridMultilevel"/>
    <w:tmpl w:val="FFFFFFFF"/>
    <w:lvl w:ilvl="0" w:tplc="3BC2114E">
      <w:start w:val="1"/>
      <w:numFmt w:val="decimal"/>
      <w:lvlText w:val="%1."/>
      <w:lvlJc w:val="left"/>
      <w:pPr>
        <w:ind w:left="720" w:hanging="360"/>
      </w:pPr>
    </w:lvl>
    <w:lvl w:ilvl="1" w:tplc="51EC3C5E">
      <w:start w:val="1"/>
      <w:numFmt w:val="lowerLetter"/>
      <w:lvlText w:val="%2."/>
      <w:lvlJc w:val="left"/>
      <w:pPr>
        <w:ind w:left="1440" w:hanging="360"/>
      </w:pPr>
    </w:lvl>
    <w:lvl w:ilvl="2" w:tplc="3F9CC7E0">
      <w:start w:val="1"/>
      <w:numFmt w:val="lowerRoman"/>
      <w:lvlText w:val="%3."/>
      <w:lvlJc w:val="right"/>
      <w:pPr>
        <w:ind w:left="2160" w:hanging="180"/>
      </w:pPr>
    </w:lvl>
    <w:lvl w:ilvl="3" w:tplc="4F32950A">
      <w:start w:val="1"/>
      <w:numFmt w:val="decimal"/>
      <w:lvlText w:val="%4."/>
      <w:lvlJc w:val="left"/>
      <w:pPr>
        <w:ind w:left="2880" w:hanging="360"/>
      </w:pPr>
    </w:lvl>
    <w:lvl w:ilvl="4" w:tplc="41F23B08">
      <w:start w:val="1"/>
      <w:numFmt w:val="lowerLetter"/>
      <w:lvlText w:val="%5."/>
      <w:lvlJc w:val="left"/>
      <w:pPr>
        <w:ind w:left="3600" w:hanging="360"/>
      </w:pPr>
    </w:lvl>
    <w:lvl w:ilvl="5" w:tplc="2256AB24">
      <w:start w:val="1"/>
      <w:numFmt w:val="lowerRoman"/>
      <w:lvlText w:val="%6."/>
      <w:lvlJc w:val="right"/>
      <w:pPr>
        <w:ind w:left="4320" w:hanging="180"/>
      </w:pPr>
    </w:lvl>
    <w:lvl w:ilvl="6" w:tplc="05FE288C">
      <w:start w:val="1"/>
      <w:numFmt w:val="decimal"/>
      <w:lvlText w:val="%7."/>
      <w:lvlJc w:val="left"/>
      <w:pPr>
        <w:ind w:left="5040" w:hanging="360"/>
      </w:pPr>
    </w:lvl>
    <w:lvl w:ilvl="7" w:tplc="EC32FDFE">
      <w:start w:val="1"/>
      <w:numFmt w:val="lowerLetter"/>
      <w:lvlText w:val="%8."/>
      <w:lvlJc w:val="left"/>
      <w:pPr>
        <w:ind w:left="5760" w:hanging="360"/>
      </w:pPr>
    </w:lvl>
    <w:lvl w:ilvl="8" w:tplc="B0CE4B8E">
      <w:start w:val="1"/>
      <w:numFmt w:val="lowerRoman"/>
      <w:lvlText w:val="%9."/>
      <w:lvlJc w:val="right"/>
      <w:pPr>
        <w:ind w:left="6480" w:hanging="180"/>
      </w:pPr>
    </w:lvl>
  </w:abstractNum>
  <w:abstractNum w:abstractNumId="104" w15:restartNumberingAfterBreak="0">
    <w:nsid w:val="38CD5779"/>
    <w:multiLevelType w:val="hybridMultilevel"/>
    <w:tmpl w:val="F41428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98B58E5"/>
    <w:multiLevelType w:val="hybridMultilevel"/>
    <w:tmpl w:val="30326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AB31B6E"/>
    <w:multiLevelType w:val="hybridMultilevel"/>
    <w:tmpl w:val="09708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B7F3B08"/>
    <w:multiLevelType w:val="hybridMultilevel"/>
    <w:tmpl w:val="FFFFFFFF"/>
    <w:lvl w:ilvl="0" w:tplc="B35C61B2">
      <w:start w:val="1"/>
      <w:numFmt w:val="bullet"/>
      <w:lvlText w:val=""/>
      <w:lvlJc w:val="left"/>
      <w:pPr>
        <w:ind w:left="720" w:hanging="360"/>
      </w:pPr>
      <w:rPr>
        <w:rFonts w:ascii="Symbol" w:hAnsi="Symbol" w:hint="default"/>
      </w:rPr>
    </w:lvl>
    <w:lvl w:ilvl="1" w:tplc="84E6CF7C">
      <w:start w:val="1"/>
      <w:numFmt w:val="bullet"/>
      <w:lvlText w:val="o"/>
      <w:lvlJc w:val="left"/>
      <w:pPr>
        <w:ind w:left="1440" w:hanging="360"/>
      </w:pPr>
      <w:rPr>
        <w:rFonts w:ascii="Courier New" w:hAnsi="Courier New" w:hint="default"/>
      </w:rPr>
    </w:lvl>
    <w:lvl w:ilvl="2" w:tplc="639A8F12">
      <w:start w:val="1"/>
      <w:numFmt w:val="bullet"/>
      <w:lvlText w:val=""/>
      <w:lvlJc w:val="left"/>
      <w:pPr>
        <w:ind w:left="2160" w:hanging="360"/>
      </w:pPr>
      <w:rPr>
        <w:rFonts w:ascii="Wingdings" w:hAnsi="Wingdings" w:hint="default"/>
      </w:rPr>
    </w:lvl>
    <w:lvl w:ilvl="3" w:tplc="0854C54A">
      <w:start w:val="1"/>
      <w:numFmt w:val="bullet"/>
      <w:lvlText w:val=""/>
      <w:lvlJc w:val="left"/>
      <w:pPr>
        <w:ind w:left="2880" w:hanging="360"/>
      </w:pPr>
      <w:rPr>
        <w:rFonts w:ascii="Symbol" w:hAnsi="Symbol" w:hint="default"/>
      </w:rPr>
    </w:lvl>
    <w:lvl w:ilvl="4" w:tplc="1AF0DFEE">
      <w:start w:val="1"/>
      <w:numFmt w:val="bullet"/>
      <w:lvlText w:val="o"/>
      <w:lvlJc w:val="left"/>
      <w:pPr>
        <w:ind w:left="3600" w:hanging="360"/>
      </w:pPr>
      <w:rPr>
        <w:rFonts w:ascii="Courier New" w:hAnsi="Courier New" w:hint="default"/>
      </w:rPr>
    </w:lvl>
    <w:lvl w:ilvl="5" w:tplc="2BEC6A70">
      <w:start w:val="1"/>
      <w:numFmt w:val="bullet"/>
      <w:lvlText w:val=""/>
      <w:lvlJc w:val="left"/>
      <w:pPr>
        <w:ind w:left="4320" w:hanging="360"/>
      </w:pPr>
      <w:rPr>
        <w:rFonts w:ascii="Wingdings" w:hAnsi="Wingdings" w:hint="default"/>
      </w:rPr>
    </w:lvl>
    <w:lvl w:ilvl="6" w:tplc="C92E8582">
      <w:start w:val="1"/>
      <w:numFmt w:val="bullet"/>
      <w:lvlText w:val=""/>
      <w:lvlJc w:val="left"/>
      <w:pPr>
        <w:ind w:left="5040" w:hanging="360"/>
      </w:pPr>
      <w:rPr>
        <w:rFonts w:ascii="Symbol" w:hAnsi="Symbol" w:hint="default"/>
      </w:rPr>
    </w:lvl>
    <w:lvl w:ilvl="7" w:tplc="58D410BA">
      <w:start w:val="1"/>
      <w:numFmt w:val="bullet"/>
      <w:lvlText w:val="o"/>
      <w:lvlJc w:val="left"/>
      <w:pPr>
        <w:ind w:left="5760" w:hanging="360"/>
      </w:pPr>
      <w:rPr>
        <w:rFonts w:ascii="Courier New" w:hAnsi="Courier New" w:hint="default"/>
      </w:rPr>
    </w:lvl>
    <w:lvl w:ilvl="8" w:tplc="00A62856">
      <w:start w:val="1"/>
      <w:numFmt w:val="bullet"/>
      <w:lvlText w:val=""/>
      <w:lvlJc w:val="left"/>
      <w:pPr>
        <w:ind w:left="6480" w:hanging="360"/>
      </w:pPr>
      <w:rPr>
        <w:rFonts w:ascii="Wingdings" w:hAnsi="Wingdings" w:hint="default"/>
      </w:rPr>
    </w:lvl>
  </w:abstractNum>
  <w:abstractNum w:abstractNumId="108" w15:restartNumberingAfterBreak="0">
    <w:nsid w:val="3C112A7C"/>
    <w:multiLevelType w:val="hybridMultilevel"/>
    <w:tmpl w:val="FFFFFFFF"/>
    <w:lvl w:ilvl="0" w:tplc="369C7460">
      <w:start w:val="1"/>
      <w:numFmt w:val="bullet"/>
      <w:lvlText w:val=""/>
      <w:lvlJc w:val="left"/>
      <w:pPr>
        <w:ind w:left="720" w:hanging="360"/>
      </w:pPr>
      <w:rPr>
        <w:rFonts w:ascii="Symbol" w:hAnsi="Symbol" w:hint="default"/>
      </w:rPr>
    </w:lvl>
    <w:lvl w:ilvl="1" w:tplc="1F5C8190">
      <w:start w:val="1"/>
      <w:numFmt w:val="bullet"/>
      <w:lvlText w:val="o"/>
      <w:lvlJc w:val="left"/>
      <w:pPr>
        <w:ind w:left="1440" w:hanging="360"/>
      </w:pPr>
      <w:rPr>
        <w:rFonts w:ascii="Courier New" w:hAnsi="Courier New" w:hint="default"/>
      </w:rPr>
    </w:lvl>
    <w:lvl w:ilvl="2" w:tplc="FC9EC6F2">
      <w:start w:val="1"/>
      <w:numFmt w:val="bullet"/>
      <w:lvlText w:val=""/>
      <w:lvlJc w:val="left"/>
      <w:pPr>
        <w:ind w:left="2160" w:hanging="360"/>
      </w:pPr>
      <w:rPr>
        <w:rFonts w:ascii="Wingdings" w:hAnsi="Wingdings" w:hint="default"/>
      </w:rPr>
    </w:lvl>
    <w:lvl w:ilvl="3" w:tplc="B9C6608C">
      <w:start w:val="1"/>
      <w:numFmt w:val="bullet"/>
      <w:lvlText w:val=""/>
      <w:lvlJc w:val="left"/>
      <w:pPr>
        <w:ind w:left="2880" w:hanging="360"/>
      </w:pPr>
      <w:rPr>
        <w:rFonts w:ascii="Symbol" w:hAnsi="Symbol" w:hint="default"/>
      </w:rPr>
    </w:lvl>
    <w:lvl w:ilvl="4" w:tplc="6A90B474">
      <w:start w:val="1"/>
      <w:numFmt w:val="bullet"/>
      <w:lvlText w:val="o"/>
      <w:lvlJc w:val="left"/>
      <w:pPr>
        <w:ind w:left="3600" w:hanging="360"/>
      </w:pPr>
      <w:rPr>
        <w:rFonts w:ascii="Courier New" w:hAnsi="Courier New" w:hint="default"/>
      </w:rPr>
    </w:lvl>
    <w:lvl w:ilvl="5" w:tplc="626EB458">
      <w:start w:val="1"/>
      <w:numFmt w:val="bullet"/>
      <w:lvlText w:val=""/>
      <w:lvlJc w:val="left"/>
      <w:pPr>
        <w:ind w:left="4320" w:hanging="360"/>
      </w:pPr>
      <w:rPr>
        <w:rFonts w:ascii="Wingdings" w:hAnsi="Wingdings" w:hint="default"/>
      </w:rPr>
    </w:lvl>
    <w:lvl w:ilvl="6" w:tplc="3D02C420">
      <w:start w:val="1"/>
      <w:numFmt w:val="bullet"/>
      <w:lvlText w:val=""/>
      <w:lvlJc w:val="left"/>
      <w:pPr>
        <w:ind w:left="5040" w:hanging="360"/>
      </w:pPr>
      <w:rPr>
        <w:rFonts w:ascii="Symbol" w:hAnsi="Symbol" w:hint="default"/>
      </w:rPr>
    </w:lvl>
    <w:lvl w:ilvl="7" w:tplc="938E4702">
      <w:start w:val="1"/>
      <w:numFmt w:val="bullet"/>
      <w:lvlText w:val="o"/>
      <w:lvlJc w:val="left"/>
      <w:pPr>
        <w:ind w:left="5760" w:hanging="360"/>
      </w:pPr>
      <w:rPr>
        <w:rFonts w:ascii="Courier New" w:hAnsi="Courier New" w:hint="default"/>
      </w:rPr>
    </w:lvl>
    <w:lvl w:ilvl="8" w:tplc="96801874">
      <w:start w:val="1"/>
      <w:numFmt w:val="bullet"/>
      <w:lvlText w:val=""/>
      <w:lvlJc w:val="left"/>
      <w:pPr>
        <w:ind w:left="6480" w:hanging="360"/>
      </w:pPr>
      <w:rPr>
        <w:rFonts w:ascii="Wingdings" w:hAnsi="Wingdings" w:hint="default"/>
      </w:rPr>
    </w:lvl>
  </w:abstractNum>
  <w:abstractNum w:abstractNumId="109" w15:restartNumberingAfterBreak="0">
    <w:nsid w:val="3C3B5EA1"/>
    <w:multiLevelType w:val="hybridMultilevel"/>
    <w:tmpl w:val="25E418D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110"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1" w15:restartNumberingAfterBreak="0">
    <w:nsid w:val="3DE5429B"/>
    <w:multiLevelType w:val="hybridMultilevel"/>
    <w:tmpl w:val="EA683B52"/>
    <w:lvl w:ilvl="0" w:tplc="00C6EB6C">
      <w:start w:val="1"/>
      <w:numFmt w:val="bullet"/>
      <w:pStyle w:val="Norm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2" w15:restartNumberingAfterBreak="0">
    <w:nsid w:val="3E835C3D"/>
    <w:multiLevelType w:val="hybridMultilevel"/>
    <w:tmpl w:val="FB3A7C16"/>
    <w:lvl w:ilvl="0" w:tplc="DCD473C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E92330C"/>
    <w:multiLevelType w:val="hybridMultilevel"/>
    <w:tmpl w:val="FFFFFFFF"/>
    <w:lvl w:ilvl="0" w:tplc="1EFC1E2C">
      <w:start w:val="1"/>
      <w:numFmt w:val="bullet"/>
      <w:lvlText w:val=""/>
      <w:lvlJc w:val="left"/>
      <w:pPr>
        <w:ind w:left="720" w:hanging="360"/>
      </w:pPr>
      <w:rPr>
        <w:rFonts w:ascii="Symbol" w:hAnsi="Symbol" w:hint="default"/>
      </w:rPr>
    </w:lvl>
    <w:lvl w:ilvl="1" w:tplc="DA987A94">
      <w:start w:val="1"/>
      <w:numFmt w:val="bullet"/>
      <w:lvlText w:val="o"/>
      <w:lvlJc w:val="left"/>
      <w:pPr>
        <w:ind w:left="1440" w:hanging="360"/>
      </w:pPr>
      <w:rPr>
        <w:rFonts w:ascii="Courier New" w:hAnsi="Courier New" w:hint="default"/>
      </w:rPr>
    </w:lvl>
    <w:lvl w:ilvl="2" w:tplc="01BCE732">
      <w:start w:val="1"/>
      <w:numFmt w:val="bullet"/>
      <w:lvlText w:val=""/>
      <w:lvlJc w:val="left"/>
      <w:pPr>
        <w:ind w:left="2160" w:hanging="360"/>
      </w:pPr>
      <w:rPr>
        <w:rFonts w:ascii="Wingdings" w:hAnsi="Wingdings" w:hint="default"/>
      </w:rPr>
    </w:lvl>
    <w:lvl w:ilvl="3" w:tplc="18409C10">
      <w:start w:val="1"/>
      <w:numFmt w:val="bullet"/>
      <w:lvlText w:val=""/>
      <w:lvlJc w:val="left"/>
      <w:pPr>
        <w:ind w:left="2880" w:hanging="360"/>
      </w:pPr>
      <w:rPr>
        <w:rFonts w:ascii="Symbol" w:hAnsi="Symbol" w:hint="default"/>
      </w:rPr>
    </w:lvl>
    <w:lvl w:ilvl="4" w:tplc="9EE4220E">
      <w:start w:val="1"/>
      <w:numFmt w:val="bullet"/>
      <w:lvlText w:val="o"/>
      <w:lvlJc w:val="left"/>
      <w:pPr>
        <w:ind w:left="3600" w:hanging="360"/>
      </w:pPr>
      <w:rPr>
        <w:rFonts w:ascii="Courier New" w:hAnsi="Courier New" w:hint="default"/>
      </w:rPr>
    </w:lvl>
    <w:lvl w:ilvl="5" w:tplc="DD825494">
      <w:start w:val="1"/>
      <w:numFmt w:val="bullet"/>
      <w:lvlText w:val=""/>
      <w:lvlJc w:val="left"/>
      <w:pPr>
        <w:ind w:left="4320" w:hanging="360"/>
      </w:pPr>
      <w:rPr>
        <w:rFonts w:ascii="Wingdings" w:hAnsi="Wingdings" w:hint="default"/>
      </w:rPr>
    </w:lvl>
    <w:lvl w:ilvl="6" w:tplc="320C65BA">
      <w:start w:val="1"/>
      <w:numFmt w:val="bullet"/>
      <w:lvlText w:val=""/>
      <w:lvlJc w:val="left"/>
      <w:pPr>
        <w:ind w:left="5040" w:hanging="360"/>
      </w:pPr>
      <w:rPr>
        <w:rFonts w:ascii="Symbol" w:hAnsi="Symbol" w:hint="default"/>
      </w:rPr>
    </w:lvl>
    <w:lvl w:ilvl="7" w:tplc="1350646E">
      <w:start w:val="1"/>
      <w:numFmt w:val="bullet"/>
      <w:lvlText w:val="o"/>
      <w:lvlJc w:val="left"/>
      <w:pPr>
        <w:ind w:left="5760" w:hanging="360"/>
      </w:pPr>
      <w:rPr>
        <w:rFonts w:ascii="Courier New" w:hAnsi="Courier New" w:hint="default"/>
      </w:rPr>
    </w:lvl>
    <w:lvl w:ilvl="8" w:tplc="3A16BAEA">
      <w:start w:val="1"/>
      <w:numFmt w:val="bullet"/>
      <w:lvlText w:val=""/>
      <w:lvlJc w:val="left"/>
      <w:pPr>
        <w:ind w:left="6480" w:hanging="360"/>
      </w:pPr>
      <w:rPr>
        <w:rFonts w:ascii="Wingdings" w:hAnsi="Wingdings" w:hint="default"/>
      </w:rPr>
    </w:lvl>
  </w:abstractNum>
  <w:abstractNum w:abstractNumId="114" w15:restartNumberingAfterBreak="0">
    <w:nsid w:val="3E964494"/>
    <w:multiLevelType w:val="hybridMultilevel"/>
    <w:tmpl w:val="FFFFFFFF"/>
    <w:lvl w:ilvl="0" w:tplc="2C005A4C">
      <w:start w:val="1"/>
      <w:numFmt w:val="decimal"/>
      <w:lvlText w:val="%1."/>
      <w:lvlJc w:val="left"/>
      <w:pPr>
        <w:ind w:left="720" w:hanging="360"/>
      </w:pPr>
    </w:lvl>
    <w:lvl w:ilvl="1" w:tplc="95E03AD6">
      <w:start w:val="1"/>
      <w:numFmt w:val="lowerLetter"/>
      <w:lvlText w:val="%2."/>
      <w:lvlJc w:val="left"/>
      <w:pPr>
        <w:ind w:left="1440" w:hanging="360"/>
      </w:pPr>
    </w:lvl>
    <w:lvl w:ilvl="2" w:tplc="7780CFC8">
      <w:start w:val="1"/>
      <w:numFmt w:val="lowerRoman"/>
      <w:lvlText w:val="%3."/>
      <w:lvlJc w:val="right"/>
      <w:pPr>
        <w:ind w:left="2160" w:hanging="180"/>
      </w:pPr>
    </w:lvl>
    <w:lvl w:ilvl="3" w:tplc="A6DCB346">
      <w:start w:val="1"/>
      <w:numFmt w:val="decimal"/>
      <w:lvlText w:val="%4."/>
      <w:lvlJc w:val="left"/>
      <w:pPr>
        <w:ind w:left="2880" w:hanging="360"/>
      </w:pPr>
    </w:lvl>
    <w:lvl w:ilvl="4" w:tplc="02C0D290">
      <w:start w:val="1"/>
      <w:numFmt w:val="lowerLetter"/>
      <w:lvlText w:val="%5."/>
      <w:lvlJc w:val="left"/>
      <w:pPr>
        <w:ind w:left="3600" w:hanging="360"/>
      </w:pPr>
    </w:lvl>
    <w:lvl w:ilvl="5" w:tplc="9066289A">
      <w:start w:val="1"/>
      <w:numFmt w:val="lowerRoman"/>
      <w:lvlText w:val="%6."/>
      <w:lvlJc w:val="right"/>
      <w:pPr>
        <w:ind w:left="4320" w:hanging="180"/>
      </w:pPr>
    </w:lvl>
    <w:lvl w:ilvl="6" w:tplc="0010CE56">
      <w:start w:val="1"/>
      <w:numFmt w:val="decimal"/>
      <w:lvlText w:val="%7."/>
      <w:lvlJc w:val="left"/>
      <w:pPr>
        <w:ind w:left="5040" w:hanging="360"/>
      </w:pPr>
    </w:lvl>
    <w:lvl w:ilvl="7" w:tplc="3B605ABA">
      <w:start w:val="1"/>
      <w:numFmt w:val="lowerLetter"/>
      <w:lvlText w:val="%8."/>
      <w:lvlJc w:val="left"/>
      <w:pPr>
        <w:ind w:left="5760" w:hanging="360"/>
      </w:pPr>
    </w:lvl>
    <w:lvl w:ilvl="8" w:tplc="0486D212">
      <w:start w:val="1"/>
      <w:numFmt w:val="lowerRoman"/>
      <w:lvlText w:val="%9."/>
      <w:lvlJc w:val="right"/>
      <w:pPr>
        <w:ind w:left="6480" w:hanging="180"/>
      </w:pPr>
    </w:lvl>
  </w:abstractNum>
  <w:abstractNum w:abstractNumId="115" w15:restartNumberingAfterBreak="0">
    <w:nsid w:val="3EF3287A"/>
    <w:multiLevelType w:val="hybridMultilevel"/>
    <w:tmpl w:val="382699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117" w15:restartNumberingAfterBreak="0">
    <w:nsid w:val="401A5BDE"/>
    <w:multiLevelType w:val="hybridMultilevel"/>
    <w:tmpl w:val="FFFFFFFF"/>
    <w:lvl w:ilvl="0" w:tplc="30BCEA7A">
      <w:start w:val="1"/>
      <w:numFmt w:val="bullet"/>
      <w:lvlText w:val=""/>
      <w:lvlJc w:val="left"/>
      <w:pPr>
        <w:ind w:left="720" w:hanging="360"/>
      </w:pPr>
      <w:rPr>
        <w:rFonts w:ascii="Symbol" w:hAnsi="Symbol" w:hint="default"/>
      </w:rPr>
    </w:lvl>
    <w:lvl w:ilvl="1" w:tplc="FD649AB2">
      <w:start w:val="1"/>
      <w:numFmt w:val="bullet"/>
      <w:lvlText w:val="o"/>
      <w:lvlJc w:val="left"/>
      <w:pPr>
        <w:ind w:left="1440" w:hanging="360"/>
      </w:pPr>
      <w:rPr>
        <w:rFonts w:ascii="Courier New" w:hAnsi="Courier New" w:hint="default"/>
      </w:rPr>
    </w:lvl>
    <w:lvl w:ilvl="2" w:tplc="330E2514">
      <w:start w:val="1"/>
      <w:numFmt w:val="bullet"/>
      <w:lvlText w:val=""/>
      <w:lvlJc w:val="left"/>
      <w:pPr>
        <w:ind w:left="2160" w:hanging="360"/>
      </w:pPr>
      <w:rPr>
        <w:rFonts w:ascii="Wingdings" w:hAnsi="Wingdings" w:hint="default"/>
      </w:rPr>
    </w:lvl>
    <w:lvl w:ilvl="3" w:tplc="BD6EB0DA">
      <w:start w:val="1"/>
      <w:numFmt w:val="bullet"/>
      <w:lvlText w:val=""/>
      <w:lvlJc w:val="left"/>
      <w:pPr>
        <w:ind w:left="2880" w:hanging="360"/>
      </w:pPr>
      <w:rPr>
        <w:rFonts w:ascii="Symbol" w:hAnsi="Symbol" w:hint="default"/>
      </w:rPr>
    </w:lvl>
    <w:lvl w:ilvl="4" w:tplc="0E44C694">
      <w:start w:val="1"/>
      <w:numFmt w:val="bullet"/>
      <w:lvlText w:val="o"/>
      <w:lvlJc w:val="left"/>
      <w:pPr>
        <w:ind w:left="3600" w:hanging="360"/>
      </w:pPr>
      <w:rPr>
        <w:rFonts w:ascii="Courier New" w:hAnsi="Courier New" w:hint="default"/>
      </w:rPr>
    </w:lvl>
    <w:lvl w:ilvl="5" w:tplc="B4803778">
      <w:start w:val="1"/>
      <w:numFmt w:val="bullet"/>
      <w:lvlText w:val=""/>
      <w:lvlJc w:val="left"/>
      <w:pPr>
        <w:ind w:left="4320" w:hanging="360"/>
      </w:pPr>
      <w:rPr>
        <w:rFonts w:ascii="Wingdings" w:hAnsi="Wingdings" w:hint="default"/>
      </w:rPr>
    </w:lvl>
    <w:lvl w:ilvl="6" w:tplc="870EC22E">
      <w:start w:val="1"/>
      <w:numFmt w:val="bullet"/>
      <w:lvlText w:val=""/>
      <w:lvlJc w:val="left"/>
      <w:pPr>
        <w:ind w:left="5040" w:hanging="360"/>
      </w:pPr>
      <w:rPr>
        <w:rFonts w:ascii="Symbol" w:hAnsi="Symbol" w:hint="default"/>
      </w:rPr>
    </w:lvl>
    <w:lvl w:ilvl="7" w:tplc="DABE4FAC">
      <w:start w:val="1"/>
      <w:numFmt w:val="bullet"/>
      <w:lvlText w:val="o"/>
      <w:lvlJc w:val="left"/>
      <w:pPr>
        <w:ind w:left="5760" w:hanging="360"/>
      </w:pPr>
      <w:rPr>
        <w:rFonts w:ascii="Courier New" w:hAnsi="Courier New" w:hint="default"/>
      </w:rPr>
    </w:lvl>
    <w:lvl w:ilvl="8" w:tplc="FBACC09A">
      <w:start w:val="1"/>
      <w:numFmt w:val="bullet"/>
      <w:lvlText w:val=""/>
      <w:lvlJc w:val="left"/>
      <w:pPr>
        <w:ind w:left="6480" w:hanging="360"/>
      </w:pPr>
      <w:rPr>
        <w:rFonts w:ascii="Wingdings" w:hAnsi="Wingdings" w:hint="default"/>
      </w:rPr>
    </w:lvl>
  </w:abstractNum>
  <w:abstractNum w:abstractNumId="118" w15:restartNumberingAfterBreak="0">
    <w:nsid w:val="41FB0991"/>
    <w:multiLevelType w:val="hybridMultilevel"/>
    <w:tmpl w:val="4ACCFE78"/>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9" w15:restartNumberingAfterBreak="0">
    <w:nsid w:val="4204566D"/>
    <w:multiLevelType w:val="hybridMultilevel"/>
    <w:tmpl w:val="AD5AD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B31844"/>
    <w:multiLevelType w:val="hybridMultilevel"/>
    <w:tmpl w:val="FFFFFFFF"/>
    <w:lvl w:ilvl="0" w:tplc="55F63546">
      <w:start w:val="1"/>
      <w:numFmt w:val="bullet"/>
      <w:lvlText w:val=""/>
      <w:lvlJc w:val="left"/>
      <w:pPr>
        <w:ind w:left="720" w:hanging="360"/>
      </w:pPr>
      <w:rPr>
        <w:rFonts w:ascii="Symbol" w:hAnsi="Symbol" w:hint="default"/>
      </w:rPr>
    </w:lvl>
    <w:lvl w:ilvl="1" w:tplc="2B0018B8">
      <w:start w:val="1"/>
      <w:numFmt w:val="bullet"/>
      <w:lvlText w:val="o"/>
      <w:lvlJc w:val="left"/>
      <w:pPr>
        <w:ind w:left="1440" w:hanging="360"/>
      </w:pPr>
      <w:rPr>
        <w:rFonts w:ascii="Courier New" w:hAnsi="Courier New" w:hint="default"/>
      </w:rPr>
    </w:lvl>
    <w:lvl w:ilvl="2" w:tplc="9078D9D8">
      <w:start w:val="1"/>
      <w:numFmt w:val="bullet"/>
      <w:lvlText w:val=""/>
      <w:lvlJc w:val="left"/>
      <w:pPr>
        <w:ind w:left="2160" w:hanging="360"/>
      </w:pPr>
      <w:rPr>
        <w:rFonts w:ascii="Wingdings" w:hAnsi="Wingdings" w:hint="default"/>
      </w:rPr>
    </w:lvl>
    <w:lvl w:ilvl="3" w:tplc="E28E1348">
      <w:start w:val="1"/>
      <w:numFmt w:val="bullet"/>
      <w:lvlText w:val=""/>
      <w:lvlJc w:val="left"/>
      <w:pPr>
        <w:ind w:left="2880" w:hanging="360"/>
      </w:pPr>
      <w:rPr>
        <w:rFonts w:ascii="Symbol" w:hAnsi="Symbol" w:hint="default"/>
      </w:rPr>
    </w:lvl>
    <w:lvl w:ilvl="4" w:tplc="FFC01702">
      <w:start w:val="1"/>
      <w:numFmt w:val="bullet"/>
      <w:lvlText w:val="o"/>
      <w:lvlJc w:val="left"/>
      <w:pPr>
        <w:ind w:left="3600" w:hanging="360"/>
      </w:pPr>
      <w:rPr>
        <w:rFonts w:ascii="Courier New" w:hAnsi="Courier New" w:hint="default"/>
      </w:rPr>
    </w:lvl>
    <w:lvl w:ilvl="5" w:tplc="EA72B89C">
      <w:start w:val="1"/>
      <w:numFmt w:val="bullet"/>
      <w:lvlText w:val=""/>
      <w:lvlJc w:val="left"/>
      <w:pPr>
        <w:ind w:left="4320" w:hanging="360"/>
      </w:pPr>
      <w:rPr>
        <w:rFonts w:ascii="Wingdings" w:hAnsi="Wingdings" w:hint="default"/>
      </w:rPr>
    </w:lvl>
    <w:lvl w:ilvl="6" w:tplc="A61ABA18">
      <w:start w:val="1"/>
      <w:numFmt w:val="bullet"/>
      <w:lvlText w:val=""/>
      <w:lvlJc w:val="left"/>
      <w:pPr>
        <w:ind w:left="5040" w:hanging="360"/>
      </w:pPr>
      <w:rPr>
        <w:rFonts w:ascii="Symbol" w:hAnsi="Symbol" w:hint="default"/>
      </w:rPr>
    </w:lvl>
    <w:lvl w:ilvl="7" w:tplc="9E583308">
      <w:start w:val="1"/>
      <w:numFmt w:val="bullet"/>
      <w:lvlText w:val="o"/>
      <w:lvlJc w:val="left"/>
      <w:pPr>
        <w:ind w:left="5760" w:hanging="360"/>
      </w:pPr>
      <w:rPr>
        <w:rFonts w:ascii="Courier New" w:hAnsi="Courier New" w:hint="default"/>
      </w:rPr>
    </w:lvl>
    <w:lvl w:ilvl="8" w:tplc="09989090">
      <w:start w:val="1"/>
      <w:numFmt w:val="bullet"/>
      <w:lvlText w:val=""/>
      <w:lvlJc w:val="left"/>
      <w:pPr>
        <w:ind w:left="6480" w:hanging="360"/>
      </w:pPr>
      <w:rPr>
        <w:rFonts w:ascii="Wingdings" w:hAnsi="Wingdings" w:hint="default"/>
      </w:rPr>
    </w:lvl>
  </w:abstractNum>
  <w:abstractNum w:abstractNumId="121" w15:restartNumberingAfterBreak="0">
    <w:nsid w:val="43A675A4"/>
    <w:multiLevelType w:val="hybridMultilevel"/>
    <w:tmpl w:val="B52A90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2" w15:restartNumberingAfterBreak="0">
    <w:nsid w:val="4418102F"/>
    <w:multiLevelType w:val="hybridMultilevel"/>
    <w:tmpl w:val="2F00631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124" w15:restartNumberingAfterBreak="0">
    <w:nsid w:val="465D172F"/>
    <w:multiLevelType w:val="multilevel"/>
    <w:tmpl w:val="6AEE9BA4"/>
    <w:lvl w:ilvl="0">
      <w:start w:val="1"/>
      <w:numFmt w:val="decimal"/>
      <w:lvlText w:val="(%1)"/>
      <w:lvlJc w:val="left"/>
      <w:pPr>
        <w:tabs>
          <w:tab w:val="num" w:pos="1191"/>
        </w:tabs>
        <w:ind w:left="1191" w:hanging="709"/>
      </w:pPr>
    </w:lvl>
    <w:lvl w:ilvl="1">
      <w:start w:val="1"/>
      <w:numFmt w:val="lowerLetter"/>
      <w:pStyle w:val="TOCHeading"/>
      <w:lvlText w:val="(%2)"/>
      <w:lvlJc w:val="left"/>
      <w:pPr>
        <w:tabs>
          <w:tab w:val="num" w:pos="1899"/>
        </w:tabs>
        <w:ind w:left="1899" w:hanging="708"/>
      </w:pPr>
    </w:lvl>
    <w:lvl w:ilvl="2">
      <w:start w:val="1"/>
      <w:numFmt w:val="bullet"/>
      <w:pStyle w:val="Style1-t"/>
      <w:lvlText w:val="–"/>
      <w:lvlJc w:val="left"/>
      <w:pPr>
        <w:tabs>
          <w:tab w:val="num" w:pos="2608"/>
        </w:tabs>
        <w:ind w:left="2608" w:hanging="709"/>
      </w:pPr>
      <w:rPr>
        <w:rFonts w:ascii="Times New Roman" w:hAnsi="Times New Roman"/>
      </w:rPr>
    </w:lvl>
    <w:lvl w:ilvl="3">
      <w:start w:val="1"/>
      <w:numFmt w:val="bullet"/>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46736AAB"/>
    <w:multiLevelType w:val="hybridMultilevel"/>
    <w:tmpl w:val="FFFFFFFF"/>
    <w:lvl w:ilvl="0" w:tplc="BEFC7A8C">
      <w:start w:val="1"/>
      <w:numFmt w:val="bullet"/>
      <w:lvlText w:val=""/>
      <w:lvlJc w:val="left"/>
      <w:pPr>
        <w:ind w:left="720" w:hanging="360"/>
      </w:pPr>
      <w:rPr>
        <w:rFonts w:ascii="Symbol" w:hAnsi="Symbol" w:hint="default"/>
      </w:rPr>
    </w:lvl>
    <w:lvl w:ilvl="1" w:tplc="D9842256">
      <w:start w:val="1"/>
      <w:numFmt w:val="bullet"/>
      <w:lvlText w:val="o"/>
      <w:lvlJc w:val="left"/>
      <w:pPr>
        <w:ind w:left="1440" w:hanging="360"/>
      </w:pPr>
      <w:rPr>
        <w:rFonts w:ascii="Courier New" w:hAnsi="Courier New" w:hint="default"/>
      </w:rPr>
    </w:lvl>
    <w:lvl w:ilvl="2" w:tplc="7F0674F8">
      <w:start w:val="1"/>
      <w:numFmt w:val="bullet"/>
      <w:lvlText w:val=""/>
      <w:lvlJc w:val="left"/>
      <w:pPr>
        <w:ind w:left="2160" w:hanging="360"/>
      </w:pPr>
      <w:rPr>
        <w:rFonts w:ascii="Wingdings" w:hAnsi="Wingdings" w:hint="default"/>
      </w:rPr>
    </w:lvl>
    <w:lvl w:ilvl="3" w:tplc="E7507BA0">
      <w:start w:val="1"/>
      <w:numFmt w:val="bullet"/>
      <w:lvlText w:val=""/>
      <w:lvlJc w:val="left"/>
      <w:pPr>
        <w:ind w:left="2880" w:hanging="360"/>
      </w:pPr>
      <w:rPr>
        <w:rFonts w:ascii="Symbol" w:hAnsi="Symbol" w:hint="default"/>
      </w:rPr>
    </w:lvl>
    <w:lvl w:ilvl="4" w:tplc="1D3277C0">
      <w:start w:val="1"/>
      <w:numFmt w:val="bullet"/>
      <w:lvlText w:val="o"/>
      <w:lvlJc w:val="left"/>
      <w:pPr>
        <w:ind w:left="3600" w:hanging="360"/>
      </w:pPr>
      <w:rPr>
        <w:rFonts w:ascii="Courier New" w:hAnsi="Courier New" w:hint="default"/>
      </w:rPr>
    </w:lvl>
    <w:lvl w:ilvl="5" w:tplc="93162B3A">
      <w:start w:val="1"/>
      <w:numFmt w:val="bullet"/>
      <w:lvlText w:val=""/>
      <w:lvlJc w:val="left"/>
      <w:pPr>
        <w:ind w:left="4320" w:hanging="360"/>
      </w:pPr>
      <w:rPr>
        <w:rFonts w:ascii="Wingdings" w:hAnsi="Wingdings" w:hint="default"/>
      </w:rPr>
    </w:lvl>
    <w:lvl w:ilvl="6" w:tplc="9B3859C0">
      <w:start w:val="1"/>
      <w:numFmt w:val="bullet"/>
      <w:lvlText w:val=""/>
      <w:lvlJc w:val="left"/>
      <w:pPr>
        <w:ind w:left="5040" w:hanging="360"/>
      </w:pPr>
      <w:rPr>
        <w:rFonts w:ascii="Symbol" w:hAnsi="Symbol" w:hint="default"/>
      </w:rPr>
    </w:lvl>
    <w:lvl w:ilvl="7" w:tplc="B122DFAA">
      <w:start w:val="1"/>
      <w:numFmt w:val="bullet"/>
      <w:lvlText w:val="o"/>
      <w:lvlJc w:val="left"/>
      <w:pPr>
        <w:ind w:left="5760" w:hanging="360"/>
      </w:pPr>
      <w:rPr>
        <w:rFonts w:ascii="Courier New" w:hAnsi="Courier New" w:hint="default"/>
      </w:rPr>
    </w:lvl>
    <w:lvl w:ilvl="8" w:tplc="325E991A">
      <w:start w:val="1"/>
      <w:numFmt w:val="bullet"/>
      <w:lvlText w:val=""/>
      <w:lvlJc w:val="left"/>
      <w:pPr>
        <w:ind w:left="6480" w:hanging="360"/>
      </w:pPr>
      <w:rPr>
        <w:rFonts w:ascii="Wingdings" w:hAnsi="Wingdings" w:hint="default"/>
      </w:rPr>
    </w:lvl>
  </w:abstractNum>
  <w:abstractNum w:abstractNumId="127" w15:restartNumberingAfterBreak="0">
    <w:nsid w:val="46AE432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28" w15:restartNumberingAfterBreak="0">
    <w:nsid w:val="471B0E37"/>
    <w:multiLevelType w:val="hybridMultilevel"/>
    <w:tmpl w:val="2F206712"/>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75A1E29"/>
    <w:multiLevelType w:val="hybridMultilevel"/>
    <w:tmpl w:val="94E6C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478D270E"/>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488607FF"/>
    <w:multiLevelType w:val="hybridMultilevel"/>
    <w:tmpl w:val="A8266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91C7FDB"/>
    <w:multiLevelType w:val="hybridMultilevel"/>
    <w:tmpl w:val="38243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9545B6D"/>
    <w:multiLevelType w:val="hybridMultilevel"/>
    <w:tmpl w:val="785A8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9A62ECD"/>
    <w:multiLevelType w:val="hybridMultilevel"/>
    <w:tmpl w:val="A968AAE0"/>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A7D577E"/>
    <w:multiLevelType w:val="hybridMultilevel"/>
    <w:tmpl w:val="FFFFFFFF"/>
    <w:lvl w:ilvl="0" w:tplc="AD4017EE">
      <w:start w:val="1"/>
      <w:numFmt w:val="decimal"/>
      <w:lvlText w:val="%1."/>
      <w:lvlJc w:val="left"/>
      <w:pPr>
        <w:ind w:left="720" w:hanging="360"/>
      </w:pPr>
    </w:lvl>
    <w:lvl w:ilvl="1" w:tplc="7D3C05A8">
      <w:start w:val="1"/>
      <w:numFmt w:val="lowerLetter"/>
      <w:lvlText w:val="%2."/>
      <w:lvlJc w:val="left"/>
      <w:pPr>
        <w:ind w:left="1440" w:hanging="360"/>
      </w:pPr>
    </w:lvl>
    <w:lvl w:ilvl="2" w:tplc="7A4C1E98">
      <w:start w:val="1"/>
      <w:numFmt w:val="lowerRoman"/>
      <w:lvlText w:val="%3."/>
      <w:lvlJc w:val="right"/>
      <w:pPr>
        <w:ind w:left="2160" w:hanging="180"/>
      </w:pPr>
    </w:lvl>
    <w:lvl w:ilvl="3" w:tplc="04407F10">
      <w:start w:val="1"/>
      <w:numFmt w:val="decimal"/>
      <w:lvlText w:val="%4."/>
      <w:lvlJc w:val="left"/>
      <w:pPr>
        <w:ind w:left="2880" w:hanging="360"/>
      </w:pPr>
    </w:lvl>
    <w:lvl w:ilvl="4" w:tplc="F11C3FD0">
      <w:start w:val="1"/>
      <w:numFmt w:val="lowerLetter"/>
      <w:lvlText w:val="%5."/>
      <w:lvlJc w:val="left"/>
      <w:pPr>
        <w:ind w:left="3600" w:hanging="360"/>
      </w:pPr>
    </w:lvl>
    <w:lvl w:ilvl="5" w:tplc="7EA87C8A">
      <w:start w:val="1"/>
      <w:numFmt w:val="lowerRoman"/>
      <w:lvlText w:val="%6."/>
      <w:lvlJc w:val="right"/>
      <w:pPr>
        <w:ind w:left="4320" w:hanging="180"/>
      </w:pPr>
    </w:lvl>
    <w:lvl w:ilvl="6" w:tplc="23E432C4">
      <w:start w:val="1"/>
      <w:numFmt w:val="decimal"/>
      <w:lvlText w:val="%7."/>
      <w:lvlJc w:val="left"/>
      <w:pPr>
        <w:ind w:left="5040" w:hanging="360"/>
      </w:pPr>
    </w:lvl>
    <w:lvl w:ilvl="7" w:tplc="E3FA8CF0">
      <w:start w:val="1"/>
      <w:numFmt w:val="lowerLetter"/>
      <w:lvlText w:val="%8."/>
      <w:lvlJc w:val="left"/>
      <w:pPr>
        <w:ind w:left="5760" w:hanging="360"/>
      </w:pPr>
    </w:lvl>
    <w:lvl w:ilvl="8" w:tplc="5082259E">
      <w:start w:val="1"/>
      <w:numFmt w:val="lowerRoman"/>
      <w:lvlText w:val="%9."/>
      <w:lvlJc w:val="right"/>
      <w:pPr>
        <w:ind w:left="6480" w:hanging="180"/>
      </w:pPr>
    </w:lvl>
  </w:abstractNum>
  <w:abstractNum w:abstractNumId="136" w15:restartNumberingAfterBreak="0">
    <w:nsid w:val="4AB723F7"/>
    <w:multiLevelType w:val="hybridMultilevel"/>
    <w:tmpl w:val="E8B4E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38" w15:restartNumberingAfterBreak="0">
    <w:nsid w:val="4B1F2168"/>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39" w15:restartNumberingAfterBreak="0">
    <w:nsid w:val="4B497485"/>
    <w:multiLevelType w:val="hybridMultilevel"/>
    <w:tmpl w:val="1D34941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B652F58"/>
    <w:multiLevelType w:val="hybridMultilevel"/>
    <w:tmpl w:val="DB3875A0"/>
    <w:lvl w:ilvl="0" w:tplc="FD962674">
      <w:start w:val="1"/>
      <w:numFmt w:val="bullet"/>
      <w:lvlText w:val=""/>
      <w:lvlJc w:val="left"/>
      <w:pPr>
        <w:tabs>
          <w:tab w:val="num" w:pos="1440"/>
        </w:tabs>
        <w:ind w:left="1440" w:hanging="360"/>
      </w:pPr>
      <w:rPr>
        <w:rFonts w:ascii="Wingdings" w:hAnsi="Wingdings" w:hint="default"/>
      </w:rPr>
    </w:lvl>
    <w:lvl w:ilvl="1" w:tplc="B3AC70F6" w:tentative="1">
      <w:start w:val="1"/>
      <w:numFmt w:val="bullet"/>
      <w:lvlText w:val="o"/>
      <w:lvlJc w:val="left"/>
      <w:pPr>
        <w:tabs>
          <w:tab w:val="num" w:pos="2160"/>
        </w:tabs>
        <w:ind w:left="2160" w:hanging="360"/>
      </w:pPr>
      <w:rPr>
        <w:rFonts w:ascii="Courier New" w:hAnsi="Courier New" w:hint="default"/>
      </w:rPr>
    </w:lvl>
    <w:lvl w:ilvl="2" w:tplc="EEA492B2" w:tentative="1">
      <w:start w:val="1"/>
      <w:numFmt w:val="bullet"/>
      <w:lvlText w:val=""/>
      <w:lvlJc w:val="left"/>
      <w:pPr>
        <w:tabs>
          <w:tab w:val="num" w:pos="2880"/>
        </w:tabs>
        <w:ind w:left="2880" w:hanging="360"/>
      </w:pPr>
      <w:rPr>
        <w:rFonts w:ascii="Wingdings" w:hAnsi="Wingdings" w:hint="default"/>
      </w:rPr>
    </w:lvl>
    <w:lvl w:ilvl="3" w:tplc="57CCA898" w:tentative="1">
      <w:start w:val="1"/>
      <w:numFmt w:val="bullet"/>
      <w:lvlText w:val=""/>
      <w:lvlJc w:val="left"/>
      <w:pPr>
        <w:tabs>
          <w:tab w:val="num" w:pos="3600"/>
        </w:tabs>
        <w:ind w:left="3600" w:hanging="360"/>
      </w:pPr>
      <w:rPr>
        <w:rFonts w:ascii="Symbol" w:hAnsi="Symbol" w:hint="default"/>
      </w:rPr>
    </w:lvl>
    <w:lvl w:ilvl="4" w:tplc="4B9ADCD8" w:tentative="1">
      <w:start w:val="1"/>
      <w:numFmt w:val="bullet"/>
      <w:lvlText w:val="o"/>
      <w:lvlJc w:val="left"/>
      <w:pPr>
        <w:tabs>
          <w:tab w:val="num" w:pos="4320"/>
        </w:tabs>
        <w:ind w:left="4320" w:hanging="360"/>
      </w:pPr>
      <w:rPr>
        <w:rFonts w:ascii="Courier New" w:hAnsi="Courier New" w:hint="default"/>
      </w:rPr>
    </w:lvl>
    <w:lvl w:ilvl="5" w:tplc="EDCC54AA" w:tentative="1">
      <w:start w:val="1"/>
      <w:numFmt w:val="bullet"/>
      <w:lvlText w:val=""/>
      <w:lvlJc w:val="left"/>
      <w:pPr>
        <w:tabs>
          <w:tab w:val="num" w:pos="5040"/>
        </w:tabs>
        <w:ind w:left="5040" w:hanging="360"/>
      </w:pPr>
      <w:rPr>
        <w:rFonts w:ascii="Wingdings" w:hAnsi="Wingdings" w:hint="default"/>
      </w:rPr>
    </w:lvl>
    <w:lvl w:ilvl="6" w:tplc="50A8CFB0" w:tentative="1">
      <w:start w:val="1"/>
      <w:numFmt w:val="bullet"/>
      <w:lvlText w:val=""/>
      <w:lvlJc w:val="left"/>
      <w:pPr>
        <w:tabs>
          <w:tab w:val="num" w:pos="5760"/>
        </w:tabs>
        <w:ind w:left="5760" w:hanging="360"/>
      </w:pPr>
      <w:rPr>
        <w:rFonts w:ascii="Symbol" w:hAnsi="Symbol" w:hint="default"/>
      </w:rPr>
    </w:lvl>
    <w:lvl w:ilvl="7" w:tplc="16AE50E2" w:tentative="1">
      <w:start w:val="1"/>
      <w:numFmt w:val="bullet"/>
      <w:lvlText w:val="o"/>
      <w:lvlJc w:val="left"/>
      <w:pPr>
        <w:tabs>
          <w:tab w:val="num" w:pos="6480"/>
        </w:tabs>
        <w:ind w:left="6480" w:hanging="360"/>
      </w:pPr>
      <w:rPr>
        <w:rFonts w:ascii="Courier New" w:hAnsi="Courier New" w:hint="default"/>
      </w:rPr>
    </w:lvl>
    <w:lvl w:ilvl="8" w:tplc="5A5E4538" w:tentative="1">
      <w:start w:val="1"/>
      <w:numFmt w:val="bullet"/>
      <w:lvlText w:val=""/>
      <w:lvlJc w:val="left"/>
      <w:pPr>
        <w:tabs>
          <w:tab w:val="num" w:pos="7200"/>
        </w:tabs>
        <w:ind w:left="7200" w:hanging="360"/>
      </w:pPr>
      <w:rPr>
        <w:rFonts w:ascii="Wingdings" w:hAnsi="Wingdings" w:hint="default"/>
      </w:rPr>
    </w:lvl>
  </w:abstractNum>
  <w:abstractNum w:abstractNumId="141" w15:restartNumberingAfterBreak="0">
    <w:nsid w:val="4BB22370"/>
    <w:multiLevelType w:val="hybridMultilevel"/>
    <w:tmpl w:val="7B18B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4D1C7E7B"/>
    <w:multiLevelType w:val="hybridMultilevel"/>
    <w:tmpl w:val="54EC5280"/>
    <w:lvl w:ilvl="0" w:tplc="6454557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D736FE5"/>
    <w:multiLevelType w:val="hybridMultilevel"/>
    <w:tmpl w:val="EF38C43A"/>
    <w:lvl w:ilvl="0" w:tplc="615469D2">
      <w:start w:val="4"/>
      <w:numFmt w:val="bullet"/>
      <w:lvlText w:val="-"/>
      <w:lvlJc w:val="left"/>
      <w:pPr>
        <w:ind w:left="360" w:hanging="360"/>
      </w:pPr>
      <w:rPr>
        <w:rFonts w:ascii="Times New Roman" w:eastAsia="Times New Roman" w:hAnsi="Times New Roman" w:cs="Times New Roman"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4DBD0296"/>
    <w:multiLevelType w:val="hybridMultilevel"/>
    <w:tmpl w:val="FFFFFFFF"/>
    <w:lvl w:ilvl="0" w:tplc="A97CA726">
      <w:start w:val="1"/>
      <w:numFmt w:val="lowerLetter"/>
      <w:lvlText w:val="%1."/>
      <w:lvlJc w:val="left"/>
      <w:pPr>
        <w:ind w:left="720" w:hanging="360"/>
      </w:pPr>
    </w:lvl>
    <w:lvl w:ilvl="1" w:tplc="106C4058">
      <w:start w:val="1"/>
      <w:numFmt w:val="lowerLetter"/>
      <w:lvlText w:val="%2."/>
      <w:lvlJc w:val="left"/>
      <w:pPr>
        <w:ind w:left="1440" w:hanging="360"/>
      </w:pPr>
    </w:lvl>
    <w:lvl w:ilvl="2" w:tplc="EB107838">
      <w:start w:val="1"/>
      <w:numFmt w:val="lowerRoman"/>
      <w:lvlText w:val="%3."/>
      <w:lvlJc w:val="right"/>
      <w:pPr>
        <w:ind w:left="2160" w:hanging="180"/>
      </w:pPr>
    </w:lvl>
    <w:lvl w:ilvl="3" w:tplc="64A6905E">
      <w:start w:val="1"/>
      <w:numFmt w:val="decimal"/>
      <w:lvlText w:val="%4."/>
      <w:lvlJc w:val="left"/>
      <w:pPr>
        <w:ind w:left="2880" w:hanging="360"/>
      </w:pPr>
    </w:lvl>
    <w:lvl w:ilvl="4" w:tplc="FD22934A">
      <w:start w:val="1"/>
      <w:numFmt w:val="lowerLetter"/>
      <w:lvlText w:val="%5."/>
      <w:lvlJc w:val="left"/>
      <w:pPr>
        <w:ind w:left="3600" w:hanging="360"/>
      </w:pPr>
    </w:lvl>
    <w:lvl w:ilvl="5" w:tplc="FF146FD0">
      <w:start w:val="1"/>
      <w:numFmt w:val="lowerRoman"/>
      <w:lvlText w:val="%6."/>
      <w:lvlJc w:val="right"/>
      <w:pPr>
        <w:ind w:left="4320" w:hanging="180"/>
      </w:pPr>
    </w:lvl>
    <w:lvl w:ilvl="6" w:tplc="FCB2CABA">
      <w:start w:val="1"/>
      <w:numFmt w:val="decimal"/>
      <w:lvlText w:val="%7."/>
      <w:lvlJc w:val="left"/>
      <w:pPr>
        <w:ind w:left="5040" w:hanging="360"/>
      </w:pPr>
    </w:lvl>
    <w:lvl w:ilvl="7" w:tplc="E08E5F30">
      <w:start w:val="1"/>
      <w:numFmt w:val="lowerLetter"/>
      <w:lvlText w:val="%8."/>
      <w:lvlJc w:val="left"/>
      <w:pPr>
        <w:ind w:left="5760" w:hanging="360"/>
      </w:pPr>
    </w:lvl>
    <w:lvl w:ilvl="8" w:tplc="478E990E">
      <w:start w:val="1"/>
      <w:numFmt w:val="lowerRoman"/>
      <w:lvlText w:val="%9."/>
      <w:lvlJc w:val="right"/>
      <w:pPr>
        <w:ind w:left="6480" w:hanging="180"/>
      </w:pPr>
    </w:lvl>
  </w:abstractNum>
  <w:abstractNum w:abstractNumId="145" w15:restartNumberingAfterBreak="0">
    <w:nsid w:val="4DBF5194"/>
    <w:multiLevelType w:val="hybridMultilevel"/>
    <w:tmpl w:val="E42C3170"/>
    <w:lvl w:ilvl="0" w:tplc="5B8C790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DDA5F73"/>
    <w:multiLevelType w:val="hybridMultilevel"/>
    <w:tmpl w:val="FFFFFFFF"/>
    <w:lvl w:ilvl="0" w:tplc="23B2E57C">
      <w:start w:val="1"/>
      <w:numFmt w:val="decimal"/>
      <w:lvlText w:val="%1."/>
      <w:lvlJc w:val="left"/>
      <w:pPr>
        <w:ind w:left="720" w:hanging="360"/>
      </w:pPr>
    </w:lvl>
    <w:lvl w:ilvl="1" w:tplc="4B989A9A">
      <w:start w:val="1"/>
      <w:numFmt w:val="lowerLetter"/>
      <w:lvlText w:val="%2."/>
      <w:lvlJc w:val="left"/>
      <w:pPr>
        <w:ind w:left="1440" w:hanging="360"/>
      </w:pPr>
    </w:lvl>
    <w:lvl w:ilvl="2" w:tplc="99AE13A2">
      <w:start w:val="1"/>
      <w:numFmt w:val="lowerRoman"/>
      <w:lvlText w:val="%3."/>
      <w:lvlJc w:val="right"/>
      <w:pPr>
        <w:ind w:left="2160" w:hanging="180"/>
      </w:pPr>
    </w:lvl>
    <w:lvl w:ilvl="3" w:tplc="891ECF0E">
      <w:start w:val="1"/>
      <w:numFmt w:val="decimal"/>
      <w:lvlText w:val="%4."/>
      <w:lvlJc w:val="left"/>
      <w:pPr>
        <w:ind w:left="2880" w:hanging="360"/>
      </w:pPr>
    </w:lvl>
    <w:lvl w:ilvl="4" w:tplc="D00841F0">
      <w:start w:val="1"/>
      <w:numFmt w:val="lowerLetter"/>
      <w:lvlText w:val="%5."/>
      <w:lvlJc w:val="left"/>
      <w:pPr>
        <w:ind w:left="3600" w:hanging="360"/>
      </w:pPr>
    </w:lvl>
    <w:lvl w:ilvl="5" w:tplc="061E2442">
      <w:start w:val="1"/>
      <w:numFmt w:val="lowerRoman"/>
      <w:lvlText w:val="%6."/>
      <w:lvlJc w:val="right"/>
      <w:pPr>
        <w:ind w:left="4320" w:hanging="180"/>
      </w:pPr>
    </w:lvl>
    <w:lvl w:ilvl="6" w:tplc="6F1ADACE">
      <w:start w:val="1"/>
      <w:numFmt w:val="decimal"/>
      <w:lvlText w:val="%7."/>
      <w:lvlJc w:val="left"/>
      <w:pPr>
        <w:ind w:left="5040" w:hanging="360"/>
      </w:pPr>
    </w:lvl>
    <w:lvl w:ilvl="7" w:tplc="8E8AB488">
      <w:start w:val="1"/>
      <w:numFmt w:val="lowerLetter"/>
      <w:lvlText w:val="%8."/>
      <w:lvlJc w:val="left"/>
      <w:pPr>
        <w:ind w:left="5760" w:hanging="360"/>
      </w:pPr>
    </w:lvl>
    <w:lvl w:ilvl="8" w:tplc="72C45016">
      <w:start w:val="1"/>
      <w:numFmt w:val="lowerRoman"/>
      <w:lvlText w:val="%9."/>
      <w:lvlJc w:val="right"/>
      <w:pPr>
        <w:ind w:left="6480" w:hanging="180"/>
      </w:pPr>
    </w:lvl>
  </w:abstractNum>
  <w:abstractNum w:abstractNumId="147" w15:restartNumberingAfterBreak="0">
    <w:nsid w:val="4DDC4310"/>
    <w:multiLevelType w:val="hybridMultilevel"/>
    <w:tmpl w:val="ADB69FB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8"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49" w15:restartNumberingAfterBreak="0">
    <w:nsid w:val="4E803A4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50" w15:restartNumberingAfterBreak="0">
    <w:nsid w:val="4ED2128B"/>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51" w15:restartNumberingAfterBreak="0">
    <w:nsid w:val="4F07102F"/>
    <w:multiLevelType w:val="hybridMultilevel"/>
    <w:tmpl w:val="2940D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F9846F8"/>
    <w:multiLevelType w:val="hybridMultilevel"/>
    <w:tmpl w:val="CBBA3D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01E61A5"/>
    <w:multiLevelType w:val="hybridMultilevel"/>
    <w:tmpl w:val="D4ECD8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55" w15:restartNumberingAfterBreak="0">
    <w:nsid w:val="50FD3144"/>
    <w:multiLevelType w:val="hybridMultilevel"/>
    <w:tmpl w:val="4EE8AB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1365187"/>
    <w:multiLevelType w:val="hybridMultilevel"/>
    <w:tmpl w:val="0C405DB8"/>
    <w:lvl w:ilvl="0" w:tplc="B8645860">
      <w:start w:val="1"/>
      <w:numFmt w:val="bullet"/>
      <w:lvlText w:val=""/>
      <w:lvlJc w:val="left"/>
      <w:pPr>
        <w:ind w:left="360" w:hanging="360"/>
      </w:pPr>
      <w:rPr>
        <w:rFonts w:ascii="Wingdings" w:hAnsi="Wingdings" w:hint="default"/>
        <w:b/>
        <w:color w:val="0070C0"/>
        <w:sz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51D9360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58" w15:restartNumberingAfterBreak="0">
    <w:nsid w:val="547E21A4"/>
    <w:multiLevelType w:val="hybridMultilevel"/>
    <w:tmpl w:val="76E0DA66"/>
    <w:lvl w:ilvl="0" w:tplc="F54E5D16">
      <w:start w:val="1"/>
      <w:numFmt w:val="decimal"/>
      <w:lvlText w:val="(%1)"/>
      <w:lvlJc w:val="left"/>
      <w:pPr>
        <w:tabs>
          <w:tab w:val="num" w:pos="1080"/>
        </w:tabs>
        <w:ind w:left="1080" w:hanging="72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59" w15:restartNumberingAfterBreak="0">
    <w:nsid w:val="5534705B"/>
    <w:multiLevelType w:val="hybridMultilevel"/>
    <w:tmpl w:val="24D0A3E0"/>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68B5294"/>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61" w15:restartNumberingAfterBreak="0">
    <w:nsid w:val="568C0A31"/>
    <w:multiLevelType w:val="hybridMultilevel"/>
    <w:tmpl w:val="288E34FE"/>
    <w:lvl w:ilvl="0" w:tplc="616CECF6">
      <w:start w:val="1"/>
      <w:numFmt w:val="bullet"/>
      <w:pStyle w:val="Tex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5694298F"/>
    <w:multiLevelType w:val="hybridMultilevel"/>
    <w:tmpl w:val="022EDE86"/>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7423C29"/>
    <w:multiLevelType w:val="hybridMultilevel"/>
    <w:tmpl w:val="75B40736"/>
    <w:lvl w:ilvl="0" w:tplc="04090001">
      <w:start w:val="1"/>
      <w:numFmt w:val="bullet"/>
      <w:lvlText w:val=""/>
      <w:lvlJc w:val="left"/>
      <w:pPr>
        <w:ind w:left="507" w:hanging="360"/>
      </w:pPr>
      <w:rPr>
        <w:rFonts w:ascii="Symbol" w:hAnsi="Symbol" w:hint="default"/>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64" w15:restartNumberingAfterBreak="0">
    <w:nsid w:val="57662A9E"/>
    <w:multiLevelType w:val="hybridMultilevel"/>
    <w:tmpl w:val="5FE2E8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5" w15:restartNumberingAfterBreak="0">
    <w:nsid w:val="57825A13"/>
    <w:multiLevelType w:val="hybridMultilevel"/>
    <w:tmpl w:val="8C8082EE"/>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57895A6A"/>
    <w:multiLevelType w:val="hybridMultilevel"/>
    <w:tmpl w:val="FFFFFFFF"/>
    <w:lvl w:ilvl="0" w:tplc="CA080826">
      <w:start w:val="1"/>
      <w:numFmt w:val="decimal"/>
      <w:lvlText w:val="%1."/>
      <w:lvlJc w:val="left"/>
      <w:pPr>
        <w:ind w:left="720" w:hanging="360"/>
      </w:pPr>
    </w:lvl>
    <w:lvl w:ilvl="1" w:tplc="1BF87346">
      <w:start w:val="1"/>
      <w:numFmt w:val="lowerLetter"/>
      <w:lvlText w:val="%2."/>
      <w:lvlJc w:val="left"/>
      <w:pPr>
        <w:ind w:left="1440" w:hanging="360"/>
      </w:pPr>
    </w:lvl>
    <w:lvl w:ilvl="2" w:tplc="A4083518">
      <w:start w:val="1"/>
      <w:numFmt w:val="lowerRoman"/>
      <w:lvlText w:val="%3."/>
      <w:lvlJc w:val="right"/>
      <w:pPr>
        <w:ind w:left="2160" w:hanging="180"/>
      </w:pPr>
    </w:lvl>
    <w:lvl w:ilvl="3" w:tplc="2BC0A95C">
      <w:start w:val="1"/>
      <w:numFmt w:val="decimal"/>
      <w:lvlText w:val="%4."/>
      <w:lvlJc w:val="left"/>
      <w:pPr>
        <w:ind w:left="2880" w:hanging="360"/>
      </w:pPr>
    </w:lvl>
    <w:lvl w:ilvl="4" w:tplc="B9268922">
      <w:start w:val="1"/>
      <w:numFmt w:val="lowerLetter"/>
      <w:lvlText w:val="%5."/>
      <w:lvlJc w:val="left"/>
      <w:pPr>
        <w:ind w:left="3600" w:hanging="360"/>
      </w:pPr>
    </w:lvl>
    <w:lvl w:ilvl="5" w:tplc="6F46501C">
      <w:start w:val="1"/>
      <w:numFmt w:val="lowerRoman"/>
      <w:lvlText w:val="%6."/>
      <w:lvlJc w:val="right"/>
      <w:pPr>
        <w:ind w:left="4320" w:hanging="180"/>
      </w:pPr>
    </w:lvl>
    <w:lvl w:ilvl="6" w:tplc="CB7ABF3C">
      <w:start w:val="1"/>
      <w:numFmt w:val="decimal"/>
      <w:lvlText w:val="%7."/>
      <w:lvlJc w:val="left"/>
      <w:pPr>
        <w:ind w:left="5040" w:hanging="360"/>
      </w:pPr>
    </w:lvl>
    <w:lvl w:ilvl="7" w:tplc="FDE25FA0">
      <w:start w:val="1"/>
      <w:numFmt w:val="lowerLetter"/>
      <w:lvlText w:val="%8."/>
      <w:lvlJc w:val="left"/>
      <w:pPr>
        <w:ind w:left="5760" w:hanging="360"/>
      </w:pPr>
    </w:lvl>
    <w:lvl w:ilvl="8" w:tplc="DF9AB87C">
      <w:start w:val="1"/>
      <w:numFmt w:val="lowerRoman"/>
      <w:lvlText w:val="%9."/>
      <w:lvlJc w:val="right"/>
      <w:pPr>
        <w:ind w:left="6480" w:hanging="180"/>
      </w:pPr>
    </w:lvl>
  </w:abstractNum>
  <w:abstractNum w:abstractNumId="167"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58F14F2A"/>
    <w:multiLevelType w:val="hybridMultilevel"/>
    <w:tmpl w:val="FFFFFFFF"/>
    <w:lvl w:ilvl="0" w:tplc="845E76D4">
      <w:start w:val="1"/>
      <w:numFmt w:val="decimal"/>
      <w:lvlText w:val="%1."/>
      <w:lvlJc w:val="left"/>
      <w:pPr>
        <w:ind w:left="720" w:hanging="360"/>
      </w:pPr>
    </w:lvl>
    <w:lvl w:ilvl="1" w:tplc="180835AA">
      <w:start w:val="1"/>
      <w:numFmt w:val="lowerLetter"/>
      <w:lvlText w:val="%2."/>
      <w:lvlJc w:val="left"/>
      <w:pPr>
        <w:ind w:left="1440" w:hanging="360"/>
      </w:pPr>
    </w:lvl>
    <w:lvl w:ilvl="2" w:tplc="272AD188">
      <w:start w:val="1"/>
      <w:numFmt w:val="lowerRoman"/>
      <w:lvlText w:val="%3."/>
      <w:lvlJc w:val="right"/>
      <w:pPr>
        <w:ind w:left="2160" w:hanging="180"/>
      </w:pPr>
    </w:lvl>
    <w:lvl w:ilvl="3" w:tplc="DB6EC70E">
      <w:start w:val="1"/>
      <w:numFmt w:val="decimal"/>
      <w:lvlText w:val="%4."/>
      <w:lvlJc w:val="left"/>
      <w:pPr>
        <w:ind w:left="2880" w:hanging="360"/>
      </w:pPr>
    </w:lvl>
    <w:lvl w:ilvl="4" w:tplc="1AAA3912">
      <w:start w:val="1"/>
      <w:numFmt w:val="lowerLetter"/>
      <w:lvlText w:val="%5."/>
      <w:lvlJc w:val="left"/>
      <w:pPr>
        <w:ind w:left="3600" w:hanging="360"/>
      </w:pPr>
    </w:lvl>
    <w:lvl w:ilvl="5" w:tplc="F1D88DDA">
      <w:start w:val="1"/>
      <w:numFmt w:val="lowerRoman"/>
      <w:lvlText w:val="%6."/>
      <w:lvlJc w:val="right"/>
      <w:pPr>
        <w:ind w:left="4320" w:hanging="180"/>
      </w:pPr>
    </w:lvl>
    <w:lvl w:ilvl="6" w:tplc="727A1ED2">
      <w:start w:val="1"/>
      <w:numFmt w:val="decimal"/>
      <w:lvlText w:val="%7."/>
      <w:lvlJc w:val="left"/>
      <w:pPr>
        <w:ind w:left="5040" w:hanging="360"/>
      </w:pPr>
    </w:lvl>
    <w:lvl w:ilvl="7" w:tplc="C0E004A8">
      <w:start w:val="1"/>
      <w:numFmt w:val="lowerLetter"/>
      <w:lvlText w:val="%8."/>
      <w:lvlJc w:val="left"/>
      <w:pPr>
        <w:ind w:left="5760" w:hanging="360"/>
      </w:pPr>
    </w:lvl>
    <w:lvl w:ilvl="8" w:tplc="E8BC1B16">
      <w:start w:val="1"/>
      <w:numFmt w:val="lowerRoman"/>
      <w:lvlText w:val="%9."/>
      <w:lvlJc w:val="right"/>
      <w:pPr>
        <w:ind w:left="6480" w:hanging="180"/>
      </w:pPr>
    </w:lvl>
  </w:abstractNum>
  <w:abstractNum w:abstractNumId="169" w15:restartNumberingAfterBreak="0">
    <w:nsid w:val="592A6099"/>
    <w:multiLevelType w:val="hybridMultilevel"/>
    <w:tmpl w:val="48E84E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A6400A3"/>
    <w:multiLevelType w:val="hybridMultilevel"/>
    <w:tmpl w:val="4AA04BDC"/>
    <w:lvl w:ilvl="0" w:tplc="85347DD2">
      <w:start w:val="1"/>
      <w:numFmt w:val="bullet"/>
      <w:lvlText w:val="•"/>
      <w:lvlJc w:val="left"/>
      <w:pPr>
        <w:tabs>
          <w:tab w:val="num" w:pos="720"/>
        </w:tabs>
        <w:ind w:left="720" w:hanging="360"/>
      </w:pPr>
      <w:rPr>
        <w:rFonts w:ascii="Arial" w:hAnsi="Arial" w:hint="default"/>
      </w:rPr>
    </w:lvl>
    <w:lvl w:ilvl="1" w:tplc="760C0D80">
      <w:start w:val="1"/>
      <w:numFmt w:val="bullet"/>
      <w:lvlText w:val="•"/>
      <w:lvlJc w:val="left"/>
      <w:pPr>
        <w:tabs>
          <w:tab w:val="num" w:pos="1440"/>
        </w:tabs>
        <w:ind w:left="1440" w:hanging="360"/>
      </w:pPr>
      <w:rPr>
        <w:rFonts w:ascii="Arial" w:hAnsi="Arial" w:hint="default"/>
      </w:rPr>
    </w:lvl>
    <w:lvl w:ilvl="2" w:tplc="5C26BAEA" w:tentative="1">
      <w:start w:val="1"/>
      <w:numFmt w:val="bullet"/>
      <w:lvlText w:val="•"/>
      <w:lvlJc w:val="left"/>
      <w:pPr>
        <w:tabs>
          <w:tab w:val="num" w:pos="2160"/>
        </w:tabs>
        <w:ind w:left="2160" w:hanging="360"/>
      </w:pPr>
      <w:rPr>
        <w:rFonts w:ascii="Arial" w:hAnsi="Arial" w:hint="default"/>
      </w:rPr>
    </w:lvl>
    <w:lvl w:ilvl="3" w:tplc="2DA8F2CC" w:tentative="1">
      <w:start w:val="1"/>
      <w:numFmt w:val="bullet"/>
      <w:lvlText w:val="•"/>
      <w:lvlJc w:val="left"/>
      <w:pPr>
        <w:tabs>
          <w:tab w:val="num" w:pos="2880"/>
        </w:tabs>
        <w:ind w:left="2880" w:hanging="360"/>
      </w:pPr>
      <w:rPr>
        <w:rFonts w:ascii="Arial" w:hAnsi="Arial" w:hint="default"/>
      </w:rPr>
    </w:lvl>
    <w:lvl w:ilvl="4" w:tplc="281CFD6A" w:tentative="1">
      <w:start w:val="1"/>
      <w:numFmt w:val="bullet"/>
      <w:lvlText w:val="•"/>
      <w:lvlJc w:val="left"/>
      <w:pPr>
        <w:tabs>
          <w:tab w:val="num" w:pos="3600"/>
        </w:tabs>
        <w:ind w:left="3600" w:hanging="360"/>
      </w:pPr>
      <w:rPr>
        <w:rFonts w:ascii="Arial" w:hAnsi="Arial" w:hint="default"/>
      </w:rPr>
    </w:lvl>
    <w:lvl w:ilvl="5" w:tplc="97028DFE" w:tentative="1">
      <w:start w:val="1"/>
      <w:numFmt w:val="bullet"/>
      <w:lvlText w:val="•"/>
      <w:lvlJc w:val="left"/>
      <w:pPr>
        <w:tabs>
          <w:tab w:val="num" w:pos="4320"/>
        </w:tabs>
        <w:ind w:left="4320" w:hanging="360"/>
      </w:pPr>
      <w:rPr>
        <w:rFonts w:ascii="Arial" w:hAnsi="Arial" w:hint="default"/>
      </w:rPr>
    </w:lvl>
    <w:lvl w:ilvl="6" w:tplc="EE56F754" w:tentative="1">
      <w:start w:val="1"/>
      <w:numFmt w:val="bullet"/>
      <w:lvlText w:val="•"/>
      <w:lvlJc w:val="left"/>
      <w:pPr>
        <w:tabs>
          <w:tab w:val="num" w:pos="5040"/>
        </w:tabs>
        <w:ind w:left="5040" w:hanging="360"/>
      </w:pPr>
      <w:rPr>
        <w:rFonts w:ascii="Arial" w:hAnsi="Arial" w:hint="default"/>
      </w:rPr>
    </w:lvl>
    <w:lvl w:ilvl="7" w:tplc="01602608" w:tentative="1">
      <w:start w:val="1"/>
      <w:numFmt w:val="bullet"/>
      <w:lvlText w:val="•"/>
      <w:lvlJc w:val="left"/>
      <w:pPr>
        <w:tabs>
          <w:tab w:val="num" w:pos="5760"/>
        </w:tabs>
        <w:ind w:left="5760" w:hanging="360"/>
      </w:pPr>
      <w:rPr>
        <w:rFonts w:ascii="Arial" w:hAnsi="Arial" w:hint="default"/>
      </w:rPr>
    </w:lvl>
    <w:lvl w:ilvl="8" w:tplc="8EDAB3DC"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BD07BE2"/>
    <w:multiLevelType w:val="hybridMultilevel"/>
    <w:tmpl w:val="D84689BC"/>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5CA74DBB"/>
    <w:multiLevelType w:val="hybridMultilevel"/>
    <w:tmpl w:val="C9F0AFC2"/>
    <w:lvl w:ilvl="0" w:tplc="B106BE28">
      <w:start w:val="1"/>
      <w:numFmt w:val="upperLetter"/>
      <w:lvlText w:val="Type %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CC7786D"/>
    <w:multiLevelType w:val="hybridMultilevel"/>
    <w:tmpl w:val="1354E7DA"/>
    <w:lvl w:ilvl="0" w:tplc="90ACBD1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CC94618"/>
    <w:multiLevelType w:val="hybridMultilevel"/>
    <w:tmpl w:val="962CA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5D0B34D0"/>
    <w:multiLevelType w:val="hybridMultilevel"/>
    <w:tmpl w:val="BB206D4C"/>
    <w:lvl w:ilvl="0" w:tplc="615469D2">
      <w:start w:val="4"/>
      <w:numFmt w:val="bullet"/>
      <w:lvlText w:val="-"/>
      <w:lvlJc w:val="left"/>
      <w:pPr>
        <w:tabs>
          <w:tab w:val="num" w:pos="720"/>
        </w:tabs>
        <w:ind w:left="720" w:hanging="360"/>
      </w:pPr>
      <w:rPr>
        <w:rFonts w:ascii="Times New Roman" w:eastAsia="Times New Roman" w:hAnsi="Times New Roman" w:cs="Times New Roman" w:hint="default"/>
        <w:b w:val="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5D5957EC"/>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D740239"/>
    <w:multiLevelType w:val="hybridMultilevel"/>
    <w:tmpl w:val="FFFFFFFF"/>
    <w:lvl w:ilvl="0" w:tplc="D7CC2414">
      <w:start w:val="1"/>
      <w:numFmt w:val="decimal"/>
      <w:lvlText w:val="%1."/>
      <w:lvlJc w:val="left"/>
      <w:pPr>
        <w:ind w:left="720" w:hanging="360"/>
      </w:pPr>
    </w:lvl>
    <w:lvl w:ilvl="1" w:tplc="83AE32F0">
      <w:start w:val="1"/>
      <w:numFmt w:val="lowerLetter"/>
      <w:lvlText w:val="%2."/>
      <w:lvlJc w:val="left"/>
      <w:pPr>
        <w:ind w:left="1440" w:hanging="360"/>
      </w:pPr>
    </w:lvl>
    <w:lvl w:ilvl="2" w:tplc="B16E655E">
      <w:start w:val="1"/>
      <w:numFmt w:val="lowerRoman"/>
      <w:lvlText w:val="%3."/>
      <w:lvlJc w:val="right"/>
      <w:pPr>
        <w:ind w:left="2160" w:hanging="180"/>
      </w:pPr>
    </w:lvl>
    <w:lvl w:ilvl="3" w:tplc="38E404B0">
      <w:start w:val="1"/>
      <w:numFmt w:val="decimal"/>
      <w:lvlText w:val="%4."/>
      <w:lvlJc w:val="left"/>
      <w:pPr>
        <w:ind w:left="2880" w:hanging="360"/>
      </w:pPr>
    </w:lvl>
    <w:lvl w:ilvl="4" w:tplc="29864706">
      <w:start w:val="1"/>
      <w:numFmt w:val="lowerLetter"/>
      <w:lvlText w:val="%5."/>
      <w:lvlJc w:val="left"/>
      <w:pPr>
        <w:ind w:left="3600" w:hanging="360"/>
      </w:pPr>
    </w:lvl>
    <w:lvl w:ilvl="5" w:tplc="26DE73CE">
      <w:start w:val="1"/>
      <w:numFmt w:val="lowerRoman"/>
      <w:lvlText w:val="%6."/>
      <w:lvlJc w:val="right"/>
      <w:pPr>
        <w:ind w:left="4320" w:hanging="180"/>
      </w:pPr>
    </w:lvl>
    <w:lvl w:ilvl="6" w:tplc="0D4C7C4E">
      <w:start w:val="1"/>
      <w:numFmt w:val="decimal"/>
      <w:lvlText w:val="%7."/>
      <w:lvlJc w:val="left"/>
      <w:pPr>
        <w:ind w:left="5040" w:hanging="360"/>
      </w:pPr>
    </w:lvl>
    <w:lvl w:ilvl="7" w:tplc="62BAE098">
      <w:start w:val="1"/>
      <w:numFmt w:val="lowerLetter"/>
      <w:lvlText w:val="%8."/>
      <w:lvlJc w:val="left"/>
      <w:pPr>
        <w:ind w:left="5760" w:hanging="360"/>
      </w:pPr>
    </w:lvl>
    <w:lvl w:ilvl="8" w:tplc="B60C6820">
      <w:start w:val="1"/>
      <w:numFmt w:val="lowerRoman"/>
      <w:lvlText w:val="%9."/>
      <w:lvlJc w:val="right"/>
      <w:pPr>
        <w:ind w:left="6480" w:hanging="180"/>
      </w:pPr>
    </w:lvl>
  </w:abstractNum>
  <w:abstractNum w:abstractNumId="178" w15:restartNumberingAfterBreak="0">
    <w:nsid w:val="5E0644A5"/>
    <w:multiLevelType w:val="hybridMultilevel"/>
    <w:tmpl w:val="65DA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5E96728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5F1443A3"/>
    <w:multiLevelType w:val="hybridMultilevel"/>
    <w:tmpl w:val="E6FE226A"/>
    <w:lvl w:ilvl="0" w:tplc="715433D6">
      <w:start w:val="1"/>
      <w:numFmt w:val="lowerLetter"/>
      <w:lvlText w:val="(%1)"/>
      <w:lvlJc w:val="left"/>
      <w:pPr>
        <w:tabs>
          <w:tab w:val="num" w:pos="957"/>
        </w:tabs>
        <w:ind w:left="957" w:hanging="390"/>
      </w:pPr>
      <w:rPr>
        <w:rFonts w:hint="default"/>
      </w:rPr>
    </w:lvl>
    <w:lvl w:ilvl="1" w:tplc="E8B89FC6" w:tentative="1">
      <w:start w:val="1"/>
      <w:numFmt w:val="lowerLetter"/>
      <w:lvlText w:val="%2."/>
      <w:lvlJc w:val="left"/>
      <w:pPr>
        <w:tabs>
          <w:tab w:val="num" w:pos="1647"/>
        </w:tabs>
        <w:ind w:left="1647" w:hanging="360"/>
      </w:pPr>
    </w:lvl>
    <w:lvl w:ilvl="2" w:tplc="D726600A" w:tentative="1">
      <w:start w:val="1"/>
      <w:numFmt w:val="lowerRoman"/>
      <w:lvlText w:val="%3."/>
      <w:lvlJc w:val="right"/>
      <w:pPr>
        <w:tabs>
          <w:tab w:val="num" w:pos="2367"/>
        </w:tabs>
        <w:ind w:left="2367" w:hanging="180"/>
      </w:pPr>
    </w:lvl>
    <w:lvl w:ilvl="3" w:tplc="CFDEEE3A" w:tentative="1">
      <w:start w:val="1"/>
      <w:numFmt w:val="decimal"/>
      <w:lvlText w:val="%4."/>
      <w:lvlJc w:val="left"/>
      <w:pPr>
        <w:tabs>
          <w:tab w:val="num" w:pos="3087"/>
        </w:tabs>
        <w:ind w:left="3087" w:hanging="360"/>
      </w:pPr>
    </w:lvl>
    <w:lvl w:ilvl="4" w:tplc="AC48BB12" w:tentative="1">
      <w:start w:val="1"/>
      <w:numFmt w:val="lowerLetter"/>
      <w:lvlText w:val="%5."/>
      <w:lvlJc w:val="left"/>
      <w:pPr>
        <w:tabs>
          <w:tab w:val="num" w:pos="3807"/>
        </w:tabs>
        <w:ind w:left="3807" w:hanging="360"/>
      </w:pPr>
    </w:lvl>
    <w:lvl w:ilvl="5" w:tplc="4C5CFA40" w:tentative="1">
      <w:start w:val="1"/>
      <w:numFmt w:val="lowerRoman"/>
      <w:lvlText w:val="%6."/>
      <w:lvlJc w:val="right"/>
      <w:pPr>
        <w:tabs>
          <w:tab w:val="num" w:pos="4527"/>
        </w:tabs>
        <w:ind w:left="4527" w:hanging="180"/>
      </w:pPr>
    </w:lvl>
    <w:lvl w:ilvl="6" w:tplc="EB0E0B86" w:tentative="1">
      <w:start w:val="1"/>
      <w:numFmt w:val="decimal"/>
      <w:lvlText w:val="%7."/>
      <w:lvlJc w:val="left"/>
      <w:pPr>
        <w:tabs>
          <w:tab w:val="num" w:pos="5247"/>
        </w:tabs>
        <w:ind w:left="5247" w:hanging="360"/>
      </w:pPr>
    </w:lvl>
    <w:lvl w:ilvl="7" w:tplc="5C827B5C" w:tentative="1">
      <w:start w:val="1"/>
      <w:numFmt w:val="lowerLetter"/>
      <w:lvlText w:val="%8."/>
      <w:lvlJc w:val="left"/>
      <w:pPr>
        <w:tabs>
          <w:tab w:val="num" w:pos="5967"/>
        </w:tabs>
        <w:ind w:left="5967" w:hanging="360"/>
      </w:pPr>
    </w:lvl>
    <w:lvl w:ilvl="8" w:tplc="113CA8D4" w:tentative="1">
      <w:start w:val="1"/>
      <w:numFmt w:val="lowerRoman"/>
      <w:lvlText w:val="%9."/>
      <w:lvlJc w:val="right"/>
      <w:pPr>
        <w:tabs>
          <w:tab w:val="num" w:pos="6687"/>
        </w:tabs>
        <w:ind w:left="6687" w:hanging="180"/>
      </w:pPr>
    </w:lvl>
  </w:abstractNum>
  <w:abstractNum w:abstractNumId="181" w15:restartNumberingAfterBreak="0">
    <w:nsid w:val="60057A8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2" w15:restartNumberingAfterBreak="0">
    <w:nsid w:val="602407B9"/>
    <w:multiLevelType w:val="hybridMultilevel"/>
    <w:tmpl w:val="FFFFFFFF"/>
    <w:lvl w:ilvl="0" w:tplc="EE3C37E2">
      <w:start w:val="1"/>
      <w:numFmt w:val="decimal"/>
      <w:lvlText w:val="%1."/>
      <w:lvlJc w:val="left"/>
      <w:pPr>
        <w:ind w:left="720" w:hanging="360"/>
      </w:pPr>
    </w:lvl>
    <w:lvl w:ilvl="1" w:tplc="422C1316">
      <w:start w:val="1"/>
      <w:numFmt w:val="lowerLetter"/>
      <w:lvlText w:val="%2."/>
      <w:lvlJc w:val="left"/>
      <w:pPr>
        <w:ind w:left="1440" w:hanging="360"/>
      </w:pPr>
    </w:lvl>
    <w:lvl w:ilvl="2" w:tplc="A5183944">
      <w:start w:val="1"/>
      <w:numFmt w:val="lowerRoman"/>
      <w:lvlText w:val="%3."/>
      <w:lvlJc w:val="right"/>
      <w:pPr>
        <w:ind w:left="2160" w:hanging="180"/>
      </w:pPr>
    </w:lvl>
    <w:lvl w:ilvl="3" w:tplc="2DFA17B6">
      <w:start w:val="1"/>
      <w:numFmt w:val="decimal"/>
      <w:lvlText w:val="%4."/>
      <w:lvlJc w:val="left"/>
      <w:pPr>
        <w:ind w:left="2880" w:hanging="360"/>
      </w:pPr>
    </w:lvl>
    <w:lvl w:ilvl="4" w:tplc="EE0A95D6">
      <w:start w:val="1"/>
      <w:numFmt w:val="lowerLetter"/>
      <w:lvlText w:val="%5."/>
      <w:lvlJc w:val="left"/>
      <w:pPr>
        <w:ind w:left="3600" w:hanging="360"/>
      </w:pPr>
    </w:lvl>
    <w:lvl w:ilvl="5" w:tplc="BCBE502C">
      <w:start w:val="1"/>
      <w:numFmt w:val="lowerRoman"/>
      <w:lvlText w:val="%6."/>
      <w:lvlJc w:val="right"/>
      <w:pPr>
        <w:ind w:left="4320" w:hanging="180"/>
      </w:pPr>
    </w:lvl>
    <w:lvl w:ilvl="6" w:tplc="3CE6C03A">
      <w:start w:val="1"/>
      <w:numFmt w:val="decimal"/>
      <w:lvlText w:val="%7."/>
      <w:lvlJc w:val="left"/>
      <w:pPr>
        <w:ind w:left="5040" w:hanging="360"/>
      </w:pPr>
    </w:lvl>
    <w:lvl w:ilvl="7" w:tplc="FB42A3A4">
      <w:start w:val="1"/>
      <w:numFmt w:val="lowerLetter"/>
      <w:lvlText w:val="%8."/>
      <w:lvlJc w:val="left"/>
      <w:pPr>
        <w:ind w:left="5760" w:hanging="360"/>
      </w:pPr>
    </w:lvl>
    <w:lvl w:ilvl="8" w:tplc="5BD0B996">
      <w:start w:val="1"/>
      <w:numFmt w:val="lowerRoman"/>
      <w:lvlText w:val="%9."/>
      <w:lvlJc w:val="right"/>
      <w:pPr>
        <w:ind w:left="6480" w:hanging="180"/>
      </w:pPr>
    </w:lvl>
  </w:abstractNum>
  <w:abstractNum w:abstractNumId="183" w15:restartNumberingAfterBreak="0">
    <w:nsid w:val="604032B0"/>
    <w:multiLevelType w:val="hybridMultilevel"/>
    <w:tmpl w:val="97BA2230"/>
    <w:lvl w:ilvl="0" w:tplc="F8684554">
      <w:start w:val="1"/>
      <w:numFmt w:val="bullet"/>
      <w:pStyle w:val="bullet"/>
      <w:lvlText w:val=""/>
      <w:lvlJc w:val="left"/>
      <w:pPr>
        <w:tabs>
          <w:tab w:val="num" w:pos="1287"/>
        </w:tabs>
        <w:ind w:left="1287" w:hanging="360"/>
      </w:pPr>
      <w:rPr>
        <w:rFonts w:ascii="Wingdings" w:hAnsi="Wingdings" w:hint="default"/>
      </w:rPr>
    </w:lvl>
    <w:lvl w:ilvl="1" w:tplc="DC1E064A">
      <w:start w:val="1"/>
      <w:numFmt w:val="bullet"/>
      <w:lvlText w:val="o"/>
      <w:lvlJc w:val="left"/>
      <w:pPr>
        <w:tabs>
          <w:tab w:val="num" w:pos="1647"/>
        </w:tabs>
        <w:ind w:left="1647" w:hanging="360"/>
      </w:pPr>
      <w:rPr>
        <w:rFonts w:ascii="Courier New" w:hAnsi="Courier New" w:hint="default"/>
      </w:rPr>
    </w:lvl>
    <w:lvl w:ilvl="2" w:tplc="9D7ABBC8" w:tentative="1">
      <w:start w:val="1"/>
      <w:numFmt w:val="bullet"/>
      <w:lvlText w:val=""/>
      <w:lvlJc w:val="left"/>
      <w:pPr>
        <w:tabs>
          <w:tab w:val="num" w:pos="2367"/>
        </w:tabs>
        <w:ind w:left="2367" w:hanging="360"/>
      </w:pPr>
      <w:rPr>
        <w:rFonts w:ascii="Wingdings" w:hAnsi="Wingdings" w:hint="default"/>
      </w:rPr>
    </w:lvl>
    <w:lvl w:ilvl="3" w:tplc="9D8806C0" w:tentative="1">
      <w:start w:val="1"/>
      <w:numFmt w:val="bullet"/>
      <w:lvlText w:val=""/>
      <w:lvlJc w:val="left"/>
      <w:pPr>
        <w:tabs>
          <w:tab w:val="num" w:pos="3087"/>
        </w:tabs>
        <w:ind w:left="3087" w:hanging="360"/>
      </w:pPr>
      <w:rPr>
        <w:rFonts w:ascii="Symbol" w:hAnsi="Symbol" w:hint="default"/>
      </w:rPr>
    </w:lvl>
    <w:lvl w:ilvl="4" w:tplc="52DAD88A" w:tentative="1">
      <w:start w:val="1"/>
      <w:numFmt w:val="bullet"/>
      <w:lvlText w:val="o"/>
      <w:lvlJc w:val="left"/>
      <w:pPr>
        <w:tabs>
          <w:tab w:val="num" w:pos="3807"/>
        </w:tabs>
        <w:ind w:left="3807" w:hanging="360"/>
      </w:pPr>
      <w:rPr>
        <w:rFonts w:ascii="Courier New" w:hAnsi="Courier New" w:hint="default"/>
      </w:rPr>
    </w:lvl>
    <w:lvl w:ilvl="5" w:tplc="B808923E" w:tentative="1">
      <w:start w:val="1"/>
      <w:numFmt w:val="bullet"/>
      <w:lvlText w:val=""/>
      <w:lvlJc w:val="left"/>
      <w:pPr>
        <w:tabs>
          <w:tab w:val="num" w:pos="4527"/>
        </w:tabs>
        <w:ind w:left="4527" w:hanging="360"/>
      </w:pPr>
      <w:rPr>
        <w:rFonts w:ascii="Wingdings" w:hAnsi="Wingdings" w:hint="default"/>
      </w:rPr>
    </w:lvl>
    <w:lvl w:ilvl="6" w:tplc="C182196C" w:tentative="1">
      <w:start w:val="1"/>
      <w:numFmt w:val="bullet"/>
      <w:lvlText w:val=""/>
      <w:lvlJc w:val="left"/>
      <w:pPr>
        <w:tabs>
          <w:tab w:val="num" w:pos="5247"/>
        </w:tabs>
        <w:ind w:left="5247" w:hanging="360"/>
      </w:pPr>
      <w:rPr>
        <w:rFonts w:ascii="Symbol" w:hAnsi="Symbol" w:hint="default"/>
      </w:rPr>
    </w:lvl>
    <w:lvl w:ilvl="7" w:tplc="C1CAE44E" w:tentative="1">
      <w:start w:val="1"/>
      <w:numFmt w:val="bullet"/>
      <w:lvlText w:val="o"/>
      <w:lvlJc w:val="left"/>
      <w:pPr>
        <w:tabs>
          <w:tab w:val="num" w:pos="5967"/>
        </w:tabs>
        <w:ind w:left="5967" w:hanging="360"/>
      </w:pPr>
      <w:rPr>
        <w:rFonts w:ascii="Courier New" w:hAnsi="Courier New" w:hint="default"/>
      </w:rPr>
    </w:lvl>
    <w:lvl w:ilvl="8" w:tplc="46C09D64" w:tentative="1">
      <w:start w:val="1"/>
      <w:numFmt w:val="bullet"/>
      <w:lvlText w:val=""/>
      <w:lvlJc w:val="left"/>
      <w:pPr>
        <w:tabs>
          <w:tab w:val="num" w:pos="6687"/>
        </w:tabs>
        <w:ind w:left="6687" w:hanging="360"/>
      </w:pPr>
      <w:rPr>
        <w:rFonts w:ascii="Wingdings" w:hAnsi="Wingdings" w:hint="default"/>
      </w:rPr>
    </w:lvl>
  </w:abstractNum>
  <w:abstractNum w:abstractNumId="184" w15:restartNumberingAfterBreak="0">
    <w:nsid w:val="60C81EBE"/>
    <w:multiLevelType w:val="hybridMultilevel"/>
    <w:tmpl w:val="2004A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5" w15:restartNumberingAfterBreak="0">
    <w:nsid w:val="622E4FA6"/>
    <w:multiLevelType w:val="hybridMultilevel"/>
    <w:tmpl w:val="29226C6A"/>
    <w:lvl w:ilvl="0" w:tplc="5B8C7902">
      <w:start w:val="1"/>
      <w:numFmt w:val="bullet"/>
      <w:lvlText w:val=""/>
      <w:lvlJc w:val="left"/>
      <w:pPr>
        <w:tabs>
          <w:tab w:val="num" w:pos="720"/>
        </w:tabs>
        <w:ind w:left="720" w:hanging="360"/>
      </w:pPr>
      <w:rPr>
        <w:rFonts w:ascii="Symbol" w:hAnsi="Symbol" w:hint="default"/>
        <w:color w:val="auto"/>
      </w:rPr>
    </w:lvl>
    <w:lvl w:ilvl="1" w:tplc="359E64D0">
      <w:start w:val="1"/>
      <w:numFmt w:val="bullet"/>
      <w:lvlText w:val="o"/>
      <w:lvlJc w:val="left"/>
      <w:pPr>
        <w:tabs>
          <w:tab w:val="num" w:pos="1440"/>
        </w:tabs>
        <w:ind w:left="1440" w:hanging="360"/>
      </w:pPr>
      <w:rPr>
        <w:rFonts w:ascii="Courier New" w:hAnsi="Courier New" w:hint="default"/>
      </w:rPr>
    </w:lvl>
    <w:lvl w:ilvl="2" w:tplc="F85CAE92" w:tentative="1">
      <w:start w:val="1"/>
      <w:numFmt w:val="bullet"/>
      <w:lvlText w:val="o"/>
      <w:lvlJc w:val="left"/>
      <w:pPr>
        <w:tabs>
          <w:tab w:val="num" w:pos="2160"/>
        </w:tabs>
        <w:ind w:left="2160" w:hanging="360"/>
      </w:pPr>
      <w:rPr>
        <w:rFonts w:ascii="Courier New" w:hAnsi="Courier New" w:hint="default"/>
      </w:rPr>
    </w:lvl>
    <w:lvl w:ilvl="3" w:tplc="AE685106" w:tentative="1">
      <w:start w:val="1"/>
      <w:numFmt w:val="bullet"/>
      <w:lvlText w:val="o"/>
      <w:lvlJc w:val="left"/>
      <w:pPr>
        <w:tabs>
          <w:tab w:val="num" w:pos="2880"/>
        </w:tabs>
        <w:ind w:left="2880" w:hanging="360"/>
      </w:pPr>
      <w:rPr>
        <w:rFonts w:ascii="Courier New" w:hAnsi="Courier New" w:hint="default"/>
      </w:rPr>
    </w:lvl>
    <w:lvl w:ilvl="4" w:tplc="BE46169A" w:tentative="1">
      <w:start w:val="1"/>
      <w:numFmt w:val="bullet"/>
      <w:lvlText w:val="o"/>
      <w:lvlJc w:val="left"/>
      <w:pPr>
        <w:tabs>
          <w:tab w:val="num" w:pos="3600"/>
        </w:tabs>
        <w:ind w:left="3600" w:hanging="360"/>
      </w:pPr>
      <w:rPr>
        <w:rFonts w:ascii="Courier New" w:hAnsi="Courier New" w:hint="default"/>
      </w:rPr>
    </w:lvl>
    <w:lvl w:ilvl="5" w:tplc="625AA23E" w:tentative="1">
      <w:start w:val="1"/>
      <w:numFmt w:val="bullet"/>
      <w:lvlText w:val="o"/>
      <w:lvlJc w:val="left"/>
      <w:pPr>
        <w:tabs>
          <w:tab w:val="num" w:pos="4320"/>
        </w:tabs>
        <w:ind w:left="4320" w:hanging="360"/>
      </w:pPr>
      <w:rPr>
        <w:rFonts w:ascii="Courier New" w:hAnsi="Courier New" w:hint="default"/>
      </w:rPr>
    </w:lvl>
    <w:lvl w:ilvl="6" w:tplc="BBA0600C" w:tentative="1">
      <w:start w:val="1"/>
      <w:numFmt w:val="bullet"/>
      <w:lvlText w:val="o"/>
      <w:lvlJc w:val="left"/>
      <w:pPr>
        <w:tabs>
          <w:tab w:val="num" w:pos="5040"/>
        </w:tabs>
        <w:ind w:left="5040" w:hanging="360"/>
      </w:pPr>
      <w:rPr>
        <w:rFonts w:ascii="Courier New" w:hAnsi="Courier New" w:hint="default"/>
      </w:rPr>
    </w:lvl>
    <w:lvl w:ilvl="7" w:tplc="2B18A8F2" w:tentative="1">
      <w:start w:val="1"/>
      <w:numFmt w:val="bullet"/>
      <w:lvlText w:val="o"/>
      <w:lvlJc w:val="left"/>
      <w:pPr>
        <w:tabs>
          <w:tab w:val="num" w:pos="5760"/>
        </w:tabs>
        <w:ind w:left="5760" w:hanging="360"/>
      </w:pPr>
      <w:rPr>
        <w:rFonts w:ascii="Courier New" w:hAnsi="Courier New" w:hint="default"/>
      </w:rPr>
    </w:lvl>
    <w:lvl w:ilvl="8" w:tplc="DE668AF6" w:tentative="1">
      <w:start w:val="1"/>
      <w:numFmt w:val="bullet"/>
      <w:lvlText w:val="o"/>
      <w:lvlJc w:val="left"/>
      <w:pPr>
        <w:tabs>
          <w:tab w:val="num" w:pos="6480"/>
        </w:tabs>
        <w:ind w:left="6480" w:hanging="360"/>
      </w:pPr>
      <w:rPr>
        <w:rFonts w:ascii="Courier New" w:hAnsi="Courier New" w:hint="default"/>
      </w:rPr>
    </w:lvl>
  </w:abstractNum>
  <w:abstractNum w:abstractNumId="186" w15:restartNumberingAfterBreak="0">
    <w:nsid w:val="625C2EAC"/>
    <w:multiLevelType w:val="hybridMultilevel"/>
    <w:tmpl w:val="68666ED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187" w15:restartNumberingAfterBreak="0">
    <w:nsid w:val="62633EC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62AE0A19"/>
    <w:multiLevelType w:val="hybridMultilevel"/>
    <w:tmpl w:val="1D861E8C"/>
    <w:lvl w:ilvl="0" w:tplc="7B3627B8">
      <w:start w:val="1"/>
      <w:numFmt w:val="bullet"/>
      <w:lvlText w:val=""/>
      <w:lvlJc w:val="left"/>
      <w:pPr>
        <w:tabs>
          <w:tab w:val="num" w:pos="1494"/>
        </w:tabs>
        <w:ind w:left="1494" w:hanging="360"/>
      </w:pPr>
      <w:rPr>
        <w:rFonts w:ascii="Wingdings" w:hAnsi="Wingdings" w:hint="default"/>
      </w:rPr>
    </w:lvl>
    <w:lvl w:ilvl="1" w:tplc="4104CC82" w:tentative="1">
      <w:start w:val="1"/>
      <w:numFmt w:val="bullet"/>
      <w:lvlText w:val="o"/>
      <w:lvlJc w:val="left"/>
      <w:pPr>
        <w:tabs>
          <w:tab w:val="num" w:pos="2214"/>
        </w:tabs>
        <w:ind w:left="2214" w:hanging="360"/>
      </w:pPr>
      <w:rPr>
        <w:rFonts w:ascii="Courier New" w:hAnsi="Courier New" w:hint="default"/>
      </w:rPr>
    </w:lvl>
    <w:lvl w:ilvl="2" w:tplc="379E087E" w:tentative="1">
      <w:start w:val="1"/>
      <w:numFmt w:val="bullet"/>
      <w:lvlText w:val=""/>
      <w:lvlJc w:val="left"/>
      <w:pPr>
        <w:tabs>
          <w:tab w:val="num" w:pos="2934"/>
        </w:tabs>
        <w:ind w:left="2934" w:hanging="360"/>
      </w:pPr>
      <w:rPr>
        <w:rFonts w:ascii="Wingdings" w:hAnsi="Wingdings" w:hint="default"/>
      </w:rPr>
    </w:lvl>
    <w:lvl w:ilvl="3" w:tplc="099C2246" w:tentative="1">
      <w:start w:val="1"/>
      <w:numFmt w:val="bullet"/>
      <w:lvlText w:val=""/>
      <w:lvlJc w:val="left"/>
      <w:pPr>
        <w:tabs>
          <w:tab w:val="num" w:pos="3654"/>
        </w:tabs>
        <w:ind w:left="3654" w:hanging="360"/>
      </w:pPr>
      <w:rPr>
        <w:rFonts w:ascii="Symbol" w:hAnsi="Symbol" w:hint="default"/>
      </w:rPr>
    </w:lvl>
    <w:lvl w:ilvl="4" w:tplc="4BCE6D44" w:tentative="1">
      <w:start w:val="1"/>
      <w:numFmt w:val="bullet"/>
      <w:lvlText w:val="o"/>
      <w:lvlJc w:val="left"/>
      <w:pPr>
        <w:tabs>
          <w:tab w:val="num" w:pos="4374"/>
        </w:tabs>
        <w:ind w:left="4374" w:hanging="360"/>
      </w:pPr>
      <w:rPr>
        <w:rFonts w:ascii="Courier New" w:hAnsi="Courier New" w:hint="default"/>
      </w:rPr>
    </w:lvl>
    <w:lvl w:ilvl="5" w:tplc="606A464C" w:tentative="1">
      <w:start w:val="1"/>
      <w:numFmt w:val="bullet"/>
      <w:lvlText w:val=""/>
      <w:lvlJc w:val="left"/>
      <w:pPr>
        <w:tabs>
          <w:tab w:val="num" w:pos="5094"/>
        </w:tabs>
        <w:ind w:left="5094" w:hanging="360"/>
      </w:pPr>
      <w:rPr>
        <w:rFonts w:ascii="Wingdings" w:hAnsi="Wingdings" w:hint="default"/>
      </w:rPr>
    </w:lvl>
    <w:lvl w:ilvl="6" w:tplc="5ABAEA08" w:tentative="1">
      <w:start w:val="1"/>
      <w:numFmt w:val="bullet"/>
      <w:lvlText w:val=""/>
      <w:lvlJc w:val="left"/>
      <w:pPr>
        <w:tabs>
          <w:tab w:val="num" w:pos="5814"/>
        </w:tabs>
        <w:ind w:left="5814" w:hanging="360"/>
      </w:pPr>
      <w:rPr>
        <w:rFonts w:ascii="Symbol" w:hAnsi="Symbol" w:hint="default"/>
      </w:rPr>
    </w:lvl>
    <w:lvl w:ilvl="7" w:tplc="BAAE595E" w:tentative="1">
      <w:start w:val="1"/>
      <w:numFmt w:val="bullet"/>
      <w:lvlText w:val="o"/>
      <w:lvlJc w:val="left"/>
      <w:pPr>
        <w:tabs>
          <w:tab w:val="num" w:pos="6534"/>
        </w:tabs>
        <w:ind w:left="6534" w:hanging="360"/>
      </w:pPr>
      <w:rPr>
        <w:rFonts w:ascii="Courier New" w:hAnsi="Courier New" w:hint="default"/>
      </w:rPr>
    </w:lvl>
    <w:lvl w:ilvl="8" w:tplc="C3EA8966" w:tentative="1">
      <w:start w:val="1"/>
      <w:numFmt w:val="bullet"/>
      <w:lvlText w:val=""/>
      <w:lvlJc w:val="left"/>
      <w:pPr>
        <w:tabs>
          <w:tab w:val="num" w:pos="7254"/>
        </w:tabs>
        <w:ind w:left="7254" w:hanging="360"/>
      </w:pPr>
      <w:rPr>
        <w:rFonts w:ascii="Wingdings" w:hAnsi="Wingdings" w:hint="default"/>
      </w:rPr>
    </w:lvl>
  </w:abstractNum>
  <w:abstractNum w:abstractNumId="189" w15:restartNumberingAfterBreak="0">
    <w:nsid w:val="62E36E96"/>
    <w:multiLevelType w:val="hybridMultilevel"/>
    <w:tmpl w:val="69E29950"/>
    <w:lvl w:ilvl="0" w:tplc="5B8C790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62E94AF7"/>
    <w:multiLevelType w:val="hybridMultilevel"/>
    <w:tmpl w:val="FFFFFFFF"/>
    <w:lvl w:ilvl="0" w:tplc="3E8AB82C">
      <w:start w:val="1"/>
      <w:numFmt w:val="bullet"/>
      <w:lvlText w:val=""/>
      <w:lvlJc w:val="left"/>
      <w:pPr>
        <w:ind w:left="720" w:hanging="360"/>
      </w:pPr>
      <w:rPr>
        <w:rFonts w:ascii="Symbol" w:hAnsi="Symbol" w:hint="default"/>
      </w:rPr>
    </w:lvl>
    <w:lvl w:ilvl="1" w:tplc="0362184E">
      <w:start w:val="1"/>
      <w:numFmt w:val="bullet"/>
      <w:lvlText w:val="o"/>
      <w:lvlJc w:val="left"/>
      <w:pPr>
        <w:ind w:left="1440" w:hanging="360"/>
      </w:pPr>
      <w:rPr>
        <w:rFonts w:ascii="Courier New" w:hAnsi="Courier New" w:hint="default"/>
      </w:rPr>
    </w:lvl>
    <w:lvl w:ilvl="2" w:tplc="D0BEBED4">
      <w:start w:val="1"/>
      <w:numFmt w:val="bullet"/>
      <w:lvlText w:val=""/>
      <w:lvlJc w:val="left"/>
      <w:pPr>
        <w:ind w:left="2160" w:hanging="360"/>
      </w:pPr>
      <w:rPr>
        <w:rFonts w:ascii="Wingdings" w:hAnsi="Wingdings" w:hint="default"/>
      </w:rPr>
    </w:lvl>
    <w:lvl w:ilvl="3" w:tplc="6C36E7AC">
      <w:start w:val="1"/>
      <w:numFmt w:val="bullet"/>
      <w:lvlText w:val=""/>
      <w:lvlJc w:val="left"/>
      <w:pPr>
        <w:ind w:left="2880" w:hanging="360"/>
      </w:pPr>
      <w:rPr>
        <w:rFonts w:ascii="Symbol" w:hAnsi="Symbol" w:hint="default"/>
      </w:rPr>
    </w:lvl>
    <w:lvl w:ilvl="4" w:tplc="422608B8">
      <w:start w:val="1"/>
      <w:numFmt w:val="bullet"/>
      <w:lvlText w:val="o"/>
      <w:lvlJc w:val="left"/>
      <w:pPr>
        <w:ind w:left="3600" w:hanging="360"/>
      </w:pPr>
      <w:rPr>
        <w:rFonts w:ascii="Courier New" w:hAnsi="Courier New" w:hint="default"/>
      </w:rPr>
    </w:lvl>
    <w:lvl w:ilvl="5" w:tplc="CDDC2ACA">
      <w:start w:val="1"/>
      <w:numFmt w:val="bullet"/>
      <w:lvlText w:val=""/>
      <w:lvlJc w:val="left"/>
      <w:pPr>
        <w:ind w:left="4320" w:hanging="360"/>
      </w:pPr>
      <w:rPr>
        <w:rFonts w:ascii="Wingdings" w:hAnsi="Wingdings" w:hint="default"/>
      </w:rPr>
    </w:lvl>
    <w:lvl w:ilvl="6" w:tplc="FFD66FCE">
      <w:start w:val="1"/>
      <w:numFmt w:val="bullet"/>
      <w:lvlText w:val=""/>
      <w:lvlJc w:val="left"/>
      <w:pPr>
        <w:ind w:left="5040" w:hanging="360"/>
      </w:pPr>
      <w:rPr>
        <w:rFonts w:ascii="Symbol" w:hAnsi="Symbol" w:hint="default"/>
      </w:rPr>
    </w:lvl>
    <w:lvl w:ilvl="7" w:tplc="97644D34">
      <w:start w:val="1"/>
      <w:numFmt w:val="bullet"/>
      <w:lvlText w:val="o"/>
      <w:lvlJc w:val="left"/>
      <w:pPr>
        <w:ind w:left="5760" w:hanging="360"/>
      </w:pPr>
      <w:rPr>
        <w:rFonts w:ascii="Courier New" w:hAnsi="Courier New" w:hint="default"/>
      </w:rPr>
    </w:lvl>
    <w:lvl w:ilvl="8" w:tplc="4560E2EA">
      <w:start w:val="1"/>
      <w:numFmt w:val="bullet"/>
      <w:lvlText w:val=""/>
      <w:lvlJc w:val="left"/>
      <w:pPr>
        <w:ind w:left="6480" w:hanging="360"/>
      </w:pPr>
      <w:rPr>
        <w:rFonts w:ascii="Wingdings" w:hAnsi="Wingdings" w:hint="default"/>
      </w:rPr>
    </w:lvl>
  </w:abstractNum>
  <w:abstractNum w:abstractNumId="191" w15:restartNumberingAfterBreak="0">
    <w:nsid w:val="639224E3"/>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63C67B34"/>
    <w:multiLevelType w:val="hybridMultilevel"/>
    <w:tmpl w:val="7AF47028"/>
    <w:lvl w:ilvl="0" w:tplc="0408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3" w15:restartNumberingAfterBreak="0">
    <w:nsid w:val="6451550E"/>
    <w:multiLevelType w:val="hybridMultilevel"/>
    <w:tmpl w:val="C31232EE"/>
    <w:lvl w:ilvl="0" w:tplc="57B4253C">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4"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666D373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679A5D20"/>
    <w:multiLevelType w:val="hybridMultilevel"/>
    <w:tmpl w:val="9A5A0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684B43D3"/>
    <w:multiLevelType w:val="hybridMultilevel"/>
    <w:tmpl w:val="FFFFFFFF"/>
    <w:lvl w:ilvl="0" w:tplc="5DD2B6C8">
      <w:start w:val="1"/>
      <w:numFmt w:val="bullet"/>
      <w:lvlText w:val=""/>
      <w:lvlJc w:val="left"/>
      <w:pPr>
        <w:ind w:left="720" w:hanging="360"/>
      </w:pPr>
      <w:rPr>
        <w:rFonts w:ascii="Symbol" w:hAnsi="Symbol" w:hint="default"/>
      </w:rPr>
    </w:lvl>
    <w:lvl w:ilvl="1" w:tplc="A80C5D8E">
      <w:start w:val="1"/>
      <w:numFmt w:val="bullet"/>
      <w:lvlText w:val="o"/>
      <w:lvlJc w:val="left"/>
      <w:pPr>
        <w:ind w:left="1440" w:hanging="360"/>
      </w:pPr>
      <w:rPr>
        <w:rFonts w:ascii="Courier New" w:hAnsi="Courier New" w:hint="default"/>
      </w:rPr>
    </w:lvl>
    <w:lvl w:ilvl="2" w:tplc="AF44728E">
      <w:start w:val="1"/>
      <w:numFmt w:val="bullet"/>
      <w:lvlText w:val=""/>
      <w:lvlJc w:val="left"/>
      <w:pPr>
        <w:ind w:left="2160" w:hanging="360"/>
      </w:pPr>
      <w:rPr>
        <w:rFonts w:ascii="Wingdings" w:hAnsi="Wingdings" w:hint="default"/>
      </w:rPr>
    </w:lvl>
    <w:lvl w:ilvl="3" w:tplc="4F1C6C08">
      <w:start w:val="1"/>
      <w:numFmt w:val="bullet"/>
      <w:lvlText w:val=""/>
      <w:lvlJc w:val="left"/>
      <w:pPr>
        <w:ind w:left="2880" w:hanging="360"/>
      </w:pPr>
      <w:rPr>
        <w:rFonts w:ascii="Symbol" w:hAnsi="Symbol" w:hint="default"/>
      </w:rPr>
    </w:lvl>
    <w:lvl w:ilvl="4" w:tplc="C726B7B6">
      <w:start w:val="1"/>
      <w:numFmt w:val="bullet"/>
      <w:lvlText w:val="o"/>
      <w:lvlJc w:val="left"/>
      <w:pPr>
        <w:ind w:left="3600" w:hanging="360"/>
      </w:pPr>
      <w:rPr>
        <w:rFonts w:ascii="Courier New" w:hAnsi="Courier New" w:hint="default"/>
      </w:rPr>
    </w:lvl>
    <w:lvl w:ilvl="5" w:tplc="4F804BF6">
      <w:start w:val="1"/>
      <w:numFmt w:val="bullet"/>
      <w:lvlText w:val=""/>
      <w:lvlJc w:val="left"/>
      <w:pPr>
        <w:ind w:left="4320" w:hanging="360"/>
      </w:pPr>
      <w:rPr>
        <w:rFonts w:ascii="Wingdings" w:hAnsi="Wingdings" w:hint="default"/>
      </w:rPr>
    </w:lvl>
    <w:lvl w:ilvl="6" w:tplc="7DA6CDB8">
      <w:start w:val="1"/>
      <w:numFmt w:val="bullet"/>
      <w:lvlText w:val=""/>
      <w:lvlJc w:val="left"/>
      <w:pPr>
        <w:ind w:left="5040" w:hanging="360"/>
      </w:pPr>
      <w:rPr>
        <w:rFonts w:ascii="Symbol" w:hAnsi="Symbol" w:hint="default"/>
      </w:rPr>
    </w:lvl>
    <w:lvl w:ilvl="7" w:tplc="86FC158E">
      <w:start w:val="1"/>
      <w:numFmt w:val="bullet"/>
      <w:lvlText w:val="o"/>
      <w:lvlJc w:val="left"/>
      <w:pPr>
        <w:ind w:left="5760" w:hanging="360"/>
      </w:pPr>
      <w:rPr>
        <w:rFonts w:ascii="Courier New" w:hAnsi="Courier New" w:hint="default"/>
      </w:rPr>
    </w:lvl>
    <w:lvl w:ilvl="8" w:tplc="635424C8">
      <w:start w:val="1"/>
      <w:numFmt w:val="bullet"/>
      <w:lvlText w:val=""/>
      <w:lvlJc w:val="left"/>
      <w:pPr>
        <w:ind w:left="6480" w:hanging="360"/>
      </w:pPr>
      <w:rPr>
        <w:rFonts w:ascii="Wingdings" w:hAnsi="Wingdings" w:hint="default"/>
      </w:rPr>
    </w:lvl>
  </w:abstractNum>
  <w:abstractNum w:abstractNumId="198" w15:restartNumberingAfterBreak="0">
    <w:nsid w:val="688047EE"/>
    <w:multiLevelType w:val="hybridMultilevel"/>
    <w:tmpl w:val="CFCA355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9" w15:restartNumberingAfterBreak="0">
    <w:nsid w:val="68E03915"/>
    <w:multiLevelType w:val="hybridMultilevel"/>
    <w:tmpl w:val="FFFFFFFF"/>
    <w:lvl w:ilvl="0" w:tplc="44421C46">
      <w:start w:val="1"/>
      <w:numFmt w:val="bullet"/>
      <w:lvlText w:val=""/>
      <w:lvlJc w:val="left"/>
      <w:pPr>
        <w:ind w:left="720" w:hanging="360"/>
      </w:pPr>
      <w:rPr>
        <w:rFonts w:ascii="Symbol" w:hAnsi="Symbol" w:hint="default"/>
      </w:rPr>
    </w:lvl>
    <w:lvl w:ilvl="1" w:tplc="22E4FCEE">
      <w:start w:val="1"/>
      <w:numFmt w:val="bullet"/>
      <w:lvlText w:val="o"/>
      <w:lvlJc w:val="left"/>
      <w:pPr>
        <w:ind w:left="1440" w:hanging="360"/>
      </w:pPr>
      <w:rPr>
        <w:rFonts w:ascii="Courier New" w:hAnsi="Courier New" w:hint="default"/>
      </w:rPr>
    </w:lvl>
    <w:lvl w:ilvl="2" w:tplc="DD70D6DE">
      <w:start w:val="1"/>
      <w:numFmt w:val="bullet"/>
      <w:lvlText w:val=""/>
      <w:lvlJc w:val="left"/>
      <w:pPr>
        <w:ind w:left="2160" w:hanging="360"/>
      </w:pPr>
      <w:rPr>
        <w:rFonts w:ascii="Wingdings" w:hAnsi="Wingdings" w:hint="default"/>
      </w:rPr>
    </w:lvl>
    <w:lvl w:ilvl="3" w:tplc="C5DC1062">
      <w:start w:val="1"/>
      <w:numFmt w:val="bullet"/>
      <w:lvlText w:val=""/>
      <w:lvlJc w:val="left"/>
      <w:pPr>
        <w:ind w:left="2880" w:hanging="360"/>
      </w:pPr>
      <w:rPr>
        <w:rFonts w:ascii="Symbol" w:hAnsi="Symbol" w:hint="default"/>
      </w:rPr>
    </w:lvl>
    <w:lvl w:ilvl="4" w:tplc="F754DDA2">
      <w:start w:val="1"/>
      <w:numFmt w:val="bullet"/>
      <w:lvlText w:val="o"/>
      <w:lvlJc w:val="left"/>
      <w:pPr>
        <w:ind w:left="3600" w:hanging="360"/>
      </w:pPr>
      <w:rPr>
        <w:rFonts w:ascii="Courier New" w:hAnsi="Courier New" w:hint="default"/>
      </w:rPr>
    </w:lvl>
    <w:lvl w:ilvl="5" w:tplc="3496EE08">
      <w:start w:val="1"/>
      <w:numFmt w:val="bullet"/>
      <w:lvlText w:val=""/>
      <w:lvlJc w:val="left"/>
      <w:pPr>
        <w:ind w:left="4320" w:hanging="360"/>
      </w:pPr>
      <w:rPr>
        <w:rFonts w:ascii="Wingdings" w:hAnsi="Wingdings" w:hint="default"/>
      </w:rPr>
    </w:lvl>
    <w:lvl w:ilvl="6" w:tplc="547EEA8C">
      <w:start w:val="1"/>
      <w:numFmt w:val="bullet"/>
      <w:lvlText w:val=""/>
      <w:lvlJc w:val="left"/>
      <w:pPr>
        <w:ind w:left="5040" w:hanging="360"/>
      </w:pPr>
      <w:rPr>
        <w:rFonts w:ascii="Symbol" w:hAnsi="Symbol" w:hint="default"/>
      </w:rPr>
    </w:lvl>
    <w:lvl w:ilvl="7" w:tplc="8F0E7D20">
      <w:start w:val="1"/>
      <w:numFmt w:val="bullet"/>
      <w:lvlText w:val="o"/>
      <w:lvlJc w:val="left"/>
      <w:pPr>
        <w:ind w:left="5760" w:hanging="360"/>
      </w:pPr>
      <w:rPr>
        <w:rFonts w:ascii="Courier New" w:hAnsi="Courier New" w:hint="default"/>
      </w:rPr>
    </w:lvl>
    <w:lvl w:ilvl="8" w:tplc="AE380510">
      <w:start w:val="1"/>
      <w:numFmt w:val="bullet"/>
      <w:lvlText w:val=""/>
      <w:lvlJc w:val="left"/>
      <w:pPr>
        <w:ind w:left="6480" w:hanging="360"/>
      </w:pPr>
      <w:rPr>
        <w:rFonts w:ascii="Wingdings" w:hAnsi="Wingdings" w:hint="default"/>
      </w:rPr>
    </w:lvl>
  </w:abstractNum>
  <w:abstractNum w:abstractNumId="200" w15:restartNumberingAfterBreak="0">
    <w:nsid w:val="6AD410D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01" w15:restartNumberingAfterBreak="0">
    <w:nsid w:val="6D17668E"/>
    <w:multiLevelType w:val="hybridMultilevel"/>
    <w:tmpl w:val="3CB65C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6DCB4BD0"/>
    <w:multiLevelType w:val="hybridMultilevel"/>
    <w:tmpl w:val="6DDAA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DFA515E"/>
    <w:multiLevelType w:val="hybridMultilevel"/>
    <w:tmpl w:val="76AC26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4" w15:restartNumberingAfterBreak="0">
    <w:nsid w:val="6FD760D9"/>
    <w:multiLevelType w:val="hybridMultilevel"/>
    <w:tmpl w:val="51D49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FFE267D"/>
    <w:multiLevelType w:val="hybridMultilevel"/>
    <w:tmpl w:val="FFFFFFFF"/>
    <w:lvl w:ilvl="0" w:tplc="8CBC708E">
      <w:start w:val="1"/>
      <w:numFmt w:val="decimal"/>
      <w:lvlText w:val="%1."/>
      <w:lvlJc w:val="left"/>
      <w:pPr>
        <w:ind w:left="720" w:hanging="360"/>
      </w:pPr>
    </w:lvl>
    <w:lvl w:ilvl="1" w:tplc="5B58C736">
      <w:start w:val="1"/>
      <w:numFmt w:val="lowerLetter"/>
      <w:lvlText w:val="%2."/>
      <w:lvlJc w:val="left"/>
      <w:pPr>
        <w:ind w:left="1440" w:hanging="360"/>
      </w:pPr>
    </w:lvl>
    <w:lvl w:ilvl="2" w:tplc="0F802090">
      <w:start w:val="1"/>
      <w:numFmt w:val="lowerRoman"/>
      <w:lvlText w:val="%3."/>
      <w:lvlJc w:val="right"/>
      <w:pPr>
        <w:ind w:left="2160" w:hanging="180"/>
      </w:pPr>
    </w:lvl>
    <w:lvl w:ilvl="3" w:tplc="78E44CB2">
      <w:start w:val="1"/>
      <w:numFmt w:val="decimal"/>
      <w:lvlText w:val="%4."/>
      <w:lvlJc w:val="left"/>
      <w:pPr>
        <w:ind w:left="2880" w:hanging="360"/>
      </w:pPr>
    </w:lvl>
    <w:lvl w:ilvl="4" w:tplc="A1FCDC32">
      <w:start w:val="1"/>
      <w:numFmt w:val="lowerLetter"/>
      <w:lvlText w:val="%5."/>
      <w:lvlJc w:val="left"/>
      <w:pPr>
        <w:ind w:left="3600" w:hanging="360"/>
      </w:pPr>
    </w:lvl>
    <w:lvl w:ilvl="5" w:tplc="035ADEA2">
      <w:start w:val="1"/>
      <w:numFmt w:val="lowerRoman"/>
      <w:lvlText w:val="%6."/>
      <w:lvlJc w:val="right"/>
      <w:pPr>
        <w:ind w:left="4320" w:hanging="180"/>
      </w:pPr>
    </w:lvl>
    <w:lvl w:ilvl="6" w:tplc="B08C7CDE">
      <w:start w:val="1"/>
      <w:numFmt w:val="decimal"/>
      <w:lvlText w:val="%7."/>
      <w:lvlJc w:val="left"/>
      <w:pPr>
        <w:ind w:left="5040" w:hanging="360"/>
      </w:pPr>
    </w:lvl>
    <w:lvl w:ilvl="7" w:tplc="EC1EBBB0">
      <w:start w:val="1"/>
      <w:numFmt w:val="lowerLetter"/>
      <w:lvlText w:val="%8."/>
      <w:lvlJc w:val="left"/>
      <w:pPr>
        <w:ind w:left="5760" w:hanging="360"/>
      </w:pPr>
    </w:lvl>
    <w:lvl w:ilvl="8" w:tplc="D32A8F30">
      <w:start w:val="1"/>
      <w:numFmt w:val="lowerRoman"/>
      <w:lvlText w:val="%9."/>
      <w:lvlJc w:val="right"/>
      <w:pPr>
        <w:ind w:left="6480" w:hanging="180"/>
      </w:pPr>
    </w:lvl>
  </w:abstractNum>
  <w:abstractNum w:abstractNumId="206" w15:restartNumberingAfterBreak="0">
    <w:nsid w:val="70151C12"/>
    <w:multiLevelType w:val="hybridMultilevel"/>
    <w:tmpl w:val="FFFFFFFF"/>
    <w:lvl w:ilvl="0" w:tplc="47E20D5E">
      <w:start w:val="1"/>
      <w:numFmt w:val="bullet"/>
      <w:lvlText w:val=""/>
      <w:lvlJc w:val="left"/>
      <w:pPr>
        <w:ind w:left="720" w:hanging="360"/>
      </w:pPr>
      <w:rPr>
        <w:rFonts w:ascii="Symbol" w:hAnsi="Symbol" w:hint="default"/>
      </w:rPr>
    </w:lvl>
    <w:lvl w:ilvl="1" w:tplc="0BA07730">
      <w:start w:val="1"/>
      <w:numFmt w:val="bullet"/>
      <w:lvlText w:val="o"/>
      <w:lvlJc w:val="left"/>
      <w:pPr>
        <w:ind w:left="1440" w:hanging="360"/>
      </w:pPr>
      <w:rPr>
        <w:rFonts w:ascii="Courier New" w:hAnsi="Courier New" w:hint="default"/>
      </w:rPr>
    </w:lvl>
    <w:lvl w:ilvl="2" w:tplc="F586D05A">
      <w:start w:val="1"/>
      <w:numFmt w:val="bullet"/>
      <w:lvlText w:val=""/>
      <w:lvlJc w:val="left"/>
      <w:pPr>
        <w:ind w:left="2160" w:hanging="360"/>
      </w:pPr>
      <w:rPr>
        <w:rFonts w:ascii="Wingdings" w:hAnsi="Wingdings" w:hint="default"/>
      </w:rPr>
    </w:lvl>
    <w:lvl w:ilvl="3" w:tplc="AB008D0A">
      <w:start w:val="1"/>
      <w:numFmt w:val="bullet"/>
      <w:lvlText w:val=""/>
      <w:lvlJc w:val="left"/>
      <w:pPr>
        <w:ind w:left="2880" w:hanging="360"/>
      </w:pPr>
      <w:rPr>
        <w:rFonts w:ascii="Symbol" w:hAnsi="Symbol" w:hint="default"/>
      </w:rPr>
    </w:lvl>
    <w:lvl w:ilvl="4" w:tplc="3DAC3F56">
      <w:start w:val="1"/>
      <w:numFmt w:val="bullet"/>
      <w:lvlText w:val="o"/>
      <w:lvlJc w:val="left"/>
      <w:pPr>
        <w:ind w:left="3600" w:hanging="360"/>
      </w:pPr>
      <w:rPr>
        <w:rFonts w:ascii="Courier New" w:hAnsi="Courier New" w:hint="default"/>
      </w:rPr>
    </w:lvl>
    <w:lvl w:ilvl="5" w:tplc="156C3000">
      <w:start w:val="1"/>
      <w:numFmt w:val="bullet"/>
      <w:lvlText w:val=""/>
      <w:lvlJc w:val="left"/>
      <w:pPr>
        <w:ind w:left="4320" w:hanging="360"/>
      </w:pPr>
      <w:rPr>
        <w:rFonts w:ascii="Wingdings" w:hAnsi="Wingdings" w:hint="default"/>
      </w:rPr>
    </w:lvl>
    <w:lvl w:ilvl="6" w:tplc="DE24C6FA">
      <w:start w:val="1"/>
      <w:numFmt w:val="bullet"/>
      <w:lvlText w:val=""/>
      <w:lvlJc w:val="left"/>
      <w:pPr>
        <w:ind w:left="5040" w:hanging="360"/>
      </w:pPr>
      <w:rPr>
        <w:rFonts w:ascii="Symbol" w:hAnsi="Symbol" w:hint="default"/>
      </w:rPr>
    </w:lvl>
    <w:lvl w:ilvl="7" w:tplc="FDC40DA6">
      <w:start w:val="1"/>
      <w:numFmt w:val="bullet"/>
      <w:lvlText w:val="o"/>
      <w:lvlJc w:val="left"/>
      <w:pPr>
        <w:ind w:left="5760" w:hanging="360"/>
      </w:pPr>
      <w:rPr>
        <w:rFonts w:ascii="Courier New" w:hAnsi="Courier New" w:hint="default"/>
      </w:rPr>
    </w:lvl>
    <w:lvl w:ilvl="8" w:tplc="D6BA47A2">
      <w:start w:val="1"/>
      <w:numFmt w:val="bullet"/>
      <w:lvlText w:val=""/>
      <w:lvlJc w:val="left"/>
      <w:pPr>
        <w:ind w:left="6480" w:hanging="360"/>
      </w:pPr>
      <w:rPr>
        <w:rFonts w:ascii="Wingdings" w:hAnsi="Wingdings" w:hint="default"/>
      </w:rPr>
    </w:lvl>
  </w:abstractNum>
  <w:abstractNum w:abstractNumId="207" w15:restartNumberingAfterBreak="0">
    <w:nsid w:val="70221AF5"/>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70EE1CCF"/>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209" w15:restartNumberingAfterBreak="0">
    <w:nsid w:val="7132653C"/>
    <w:multiLevelType w:val="hybridMultilevel"/>
    <w:tmpl w:val="FFFFFFFF"/>
    <w:lvl w:ilvl="0" w:tplc="ED2EAFE8">
      <w:start w:val="1"/>
      <w:numFmt w:val="bullet"/>
      <w:lvlText w:val=""/>
      <w:lvlJc w:val="left"/>
      <w:pPr>
        <w:ind w:left="720" w:hanging="360"/>
      </w:pPr>
      <w:rPr>
        <w:rFonts w:ascii="Symbol" w:hAnsi="Symbol" w:hint="default"/>
      </w:rPr>
    </w:lvl>
    <w:lvl w:ilvl="1" w:tplc="EEE0A3F0">
      <w:start w:val="1"/>
      <w:numFmt w:val="bullet"/>
      <w:lvlText w:val="o"/>
      <w:lvlJc w:val="left"/>
      <w:pPr>
        <w:ind w:left="1440" w:hanging="360"/>
      </w:pPr>
      <w:rPr>
        <w:rFonts w:ascii="Courier New" w:hAnsi="Courier New" w:hint="default"/>
      </w:rPr>
    </w:lvl>
    <w:lvl w:ilvl="2" w:tplc="B99E8328">
      <w:start w:val="1"/>
      <w:numFmt w:val="bullet"/>
      <w:lvlText w:val=""/>
      <w:lvlJc w:val="left"/>
      <w:pPr>
        <w:ind w:left="2160" w:hanging="360"/>
      </w:pPr>
      <w:rPr>
        <w:rFonts w:ascii="Wingdings" w:hAnsi="Wingdings" w:hint="default"/>
      </w:rPr>
    </w:lvl>
    <w:lvl w:ilvl="3" w:tplc="101EA462">
      <w:start w:val="1"/>
      <w:numFmt w:val="bullet"/>
      <w:lvlText w:val=""/>
      <w:lvlJc w:val="left"/>
      <w:pPr>
        <w:ind w:left="2880" w:hanging="360"/>
      </w:pPr>
      <w:rPr>
        <w:rFonts w:ascii="Symbol" w:hAnsi="Symbol" w:hint="default"/>
      </w:rPr>
    </w:lvl>
    <w:lvl w:ilvl="4" w:tplc="F30CDDE4">
      <w:start w:val="1"/>
      <w:numFmt w:val="bullet"/>
      <w:lvlText w:val="o"/>
      <w:lvlJc w:val="left"/>
      <w:pPr>
        <w:ind w:left="3600" w:hanging="360"/>
      </w:pPr>
      <w:rPr>
        <w:rFonts w:ascii="Courier New" w:hAnsi="Courier New" w:hint="default"/>
      </w:rPr>
    </w:lvl>
    <w:lvl w:ilvl="5" w:tplc="25CA2756">
      <w:start w:val="1"/>
      <w:numFmt w:val="bullet"/>
      <w:lvlText w:val=""/>
      <w:lvlJc w:val="left"/>
      <w:pPr>
        <w:ind w:left="4320" w:hanging="360"/>
      </w:pPr>
      <w:rPr>
        <w:rFonts w:ascii="Wingdings" w:hAnsi="Wingdings" w:hint="default"/>
      </w:rPr>
    </w:lvl>
    <w:lvl w:ilvl="6" w:tplc="5FEC428A">
      <w:start w:val="1"/>
      <w:numFmt w:val="bullet"/>
      <w:lvlText w:val=""/>
      <w:lvlJc w:val="left"/>
      <w:pPr>
        <w:ind w:left="5040" w:hanging="360"/>
      </w:pPr>
      <w:rPr>
        <w:rFonts w:ascii="Symbol" w:hAnsi="Symbol" w:hint="default"/>
      </w:rPr>
    </w:lvl>
    <w:lvl w:ilvl="7" w:tplc="2A463D38">
      <w:start w:val="1"/>
      <w:numFmt w:val="bullet"/>
      <w:lvlText w:val="o"/>
      <w:lvlJc w:val="left"/>
      <w:pPr>
        <w:ind w:left="5760" w:hanging="360"/>
      </w:pPr>
      <w:rPr>
        <w:rFonts w:ascii="Courier New" w:hAnsi="Courier New" w:hint="default"/>
      </w:rPr>
    </w:lvl>
    <w:lvl w:ilvl="8" w:tplc="FDF427B2">
      <w:start w:val="1"/>
      <w:numFmt w:val="bullet"/>
      <w:lvlText w:val=""/>
      <w:lvlJc w:val="left"/>
      <w:pPr>
        <w:ind w:left="6480" w:hanging="360"/>
      </w:pPr>
      <w:rPr>
        <w:rFonts w:ascii="Wingdings" w:hAnsi="Wingdings" w:hint="default"/>
      </w:rPr>
    </w:lvl>
  </w:abstractNum>
  <w:abstractNum w:abstractNumId="210" w15:restartNumberingAfterBreak="0">
    <w:nsid w:val="71AD3CD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1" w15:restartNumberingAfterBreak="0">
    <w:nsid w:val="722E13F9"/>
    <w:multiLevelType w:val="hybridMultilevel"/>
    <w:tmpl w:val="FFFFFFFF"/>
    <w:lvl w:ilvl="0" w:tplc="C95ED2E4">
      <w:start w:val="1"/>
      <w:numFmt w:val="lowerLetter"/>
      <w:lvlText w:val="%1."/>
      <w:lvlJc w:val="left"/>
      <w:pPr>
        <w:ind w:left="720" w:hanging="360"/>
      </w:pPr>
    </w:lvl>
    <w:lvl w:ilvl="1" w:tplc="0268B432">
      <w:start w:val="1"/>
      <w:numFmt w:val="lowerLetter"/>
      <w:lvlText w:val="%2."/>
      <w:lvlJc w:val="left"/>
      <w:pPr>
        <w:ind w:left="1440" w:hanging="360"/>
      </w:pPr>
    </w:lvl>
    <w:lvl w:ilvl="2" w:tplc="59941E00">
      <w:start w:val="1"/>
      <w:numFmt w:val="lowerRoman"/>
      <w:lvlText w:val="%3."/>
      <w:lvlJc w:val="right"/>
      <w:pPr>
        <w:ind w:left="2160" w:hanging="180"/>
      </w:pPr>
    </w:lvl>
    <w:lvl w:ilvl="3" w:tplc="6D8C2B7C">
      <w:start w:val="1"/>
      <w:numFmt w:val="decimal"/>
      <w:lvlText w:val="%4."/>
      <w:lvlJc w:val="left"/>
      <w:pPr>
        <w:ind w:left="2880" w:hanging="360"/>
      </w:pPr>
    </w:lvl>
    <w:lvl w:ilvl="4" w:tplc="BA249D78">
      <w:start w:val="1"/>
      <w:numFmt w:val="lowerLetter"/>
      <w:lvlText w:val="%5."/>
      <w:lvlJc w:val="left"/>
      <w:pPr>
        <w:ind w:left="3600" w:hanging="360"/>
      </w:pPr>
    </w:lvl>
    <w:lvl w:ilvl="5" w:tplc="AD703B98">
      <w:start w:val="1"/>
      <w:numFmt w:val="lowerRoman"/>
      <w:lvlText w:val="%6."/>
      <w:lvlJc w:val="right"/>
      <w:pPr>
        <w:ind w:left="4320" w:hanging="180"/>
      </w:pPr>
    </w:lvl>
    <w:lvl w:ilvl="6" w:tplc="834A4456">
      <w:start w:val="1"/>
      <w:numFmt w:val="decimal"/>
      <w:lvlText w:val="%7."/>
      <w:lvlJc w:val="left"/>
      <w:pPr>
        <w:ind w:left="5040" w:hanging="360"/>
      </w:pPr>
    </w:lvl>
    <w:lvl w:ilvl="7" w:tplc="EB92FB0C">
      <w:start w:val="1"/>
      <w:numFmt w:val="lowerLetter"/>
      <w:lvlText w:val="%8."/>
      <w:lvlJc w:val="left"/>
      <w:pPr>
        <w:ind w:left="5760" w:hanging="360"/>
      </w:pPr>
    </w:lvl>
    <w:lvl w:ilvl="8" w:tplc="C1149F16">
      <w:start w:val="1"/>
      <w:numFmt w:val="lowerRoman"/>
      <w:lvlText w:val="%9."/>
      <w:lvlJc w:val="right"/>
      <w:pPr>
        <w:ind w:left="6480" w:hanging="180"/>
      </w:pPr>
    </w:lvl>
  </w:abstractNum>
  <w:abstractNum w:abstractNumId="212" w15:restartNumberingAfterBreak="0">
    <w:nsid w:val="72667970"/>
    <w:multiLevelType w:val="hybridMultilevel"/>
    <w:tmpl w:val="217C1506"/>
    <w:lvl w:ilvl="0" w:tplc="FC981A86">
      <w:start w:val="1"/>
      <w:numFmt w:val="bullet"/>
      <w:lvlText w:val=""/>
      <w:lvlJc w:val="left"/>
      <w:pPr>
        <w:tabs>
          <w:tab w:val="num" w:pos="1494"/>
        </w:tabs>
        <w:ind w:left="1494" w:hanging="360"/>
      </w:pPr>
      <w:rPr>
        <w:rFonts w:ascii="Wingdings" w:hAnsi="Wingdings" w:hint="default"/>
      </w:rPr>
    </w:lvl>
    <w:lvl w:ilvl="1" w:tplc="E586CFFC">
      <w:start w:val="1"/>
      <w:numFmt w:val="bullet"/>
      <w:lvlText w:val="o"/>
      <w:lvlJc w:val="left"/>
      <w:pPr>
        <w:tabs>
          <w:tab w:val="num" w:pos="2214"/>
        </w:tabs>
        <w:ind w:left="2214" w:hanging="360"/>
      </w:pPr>
      <w:rPr>
        <w:rFonts w:ascii="Courier New" w:hAnsi="Courier New" w:hint="default"/>
      </w:rPr>
    </w:lvl>
    <w:lvl w:ilvl="2" w:tplc="71ECF934" w:tentative="1">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213" w15:restartNumberingAfterBreak="0">
    <w:nsid w:val="738338C1"/>
    <w:multiLevelType w:val="hybridMultilevel"/>
    <w:tmpl w:val="98ACAD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746B7DBD"/>
    <w:multiLevelType w:val="hybridMultilevel"/>
    <w:tmpl w:val="FFFFFFFF"/>
    <w:lvl w:ilvl="0" w:tplc="0F801A4A">
      <w:start w:val="1"/>
      <w:numFmt w:val="decimal"/>
      <w:lvlText w:val="%1."/>
      <w:lvlJc w:val="left"/>
      <w:pPr>
        <w:ind w:left="720" w:hanging="360"/>
      </w:pPr>
    </w:lvl>
    <w:lvl w:ilvl="1" w:tplc="093A46C4">
      <w:start w:val="1"/>
      <w:numFmt w:val="lowerLetter"/>
      <w:lvlText w:val="%2."/>
      <w:lvlJc w:val="left"/>
      <w:pPr>
        <w:ind w:left="1440" w:hanging="360"/>
      </w:pPr>
    </w:lvl>
    <w:lvl w:ilvl="2" w:tplc="507C1B7A">
      <w:start w:val="1"/>
      <w:numFmt w:val="lowerRoman"/>
      <w:lvlText w:val="%3."/>
      <w:lvlJc w:val="right"/>
      <w:pPr>
        <w:ind w:left="2160" w:hanging="180"/>
      </w:pPr>
    </w:lvl>
    <w:lvl w:ilvl="3" w:tplc="94FE632A">
      <w:start w:val="1"/>
      <w:numFmt w:val="decimal"/>
      <w:lvlText w:val="%4."/>
      <w:lvlJc w:val="left"/>
      <w:pPr>
        <w:ind w:left="2880" w:hanging="360"/>
      </w:pPr>
    </w:lvl>
    <w:lvl w:ilvl="4" w:tplc="96D84B5C">
      <w:start w:val="1"/>
      <w:numFmt w:val="lowerLetter"/>
      <w:lvlText w:val="%5."/>
      <w:lvlJc w:val="left"/>
      <w:pPr>
        <w:ind w:left="3600" w:hanging="360"/>
      </w:pPr>
    </w:lvl>
    <w:lvl w:ilvl="5" w:tplc="81C4D91C">
      <w:start w:val="1"/>
      <w:numFmt w:val="lowerRoman"/>
      <w:lvlText w:val="%6."/>
      <w:lvlJc w:val="right"/>
      <w:pPr>
        <w:ind w:left="4320" w:hanging="180"/>
      </w:pPr>
    </w:lvl>
    <w:lvl w:ilvl="6" w:tplc="C616DC78">
      <w:start w:val="1"/>
      <w:numFmt w:val="decimal"/>
      <w:lvlText w:val="%7."/>
      <w:lvlJc w:val="left"/>
      <w:pPr>
        <w:ind w:left="5040" w:hanging="360"/>
      </w:pPr>
    </w:lvl>
    <w:lvl w:ilvl="7" w:tplc="8A9E5E26">
      <w:start w:val="1"/>
      <w:numFmt w:val="lowerLetter"/>
      <w:lvlText w:val="%8."/>
      <w:lvlJc w:val="left"/>
      <w:pPr>
        <w:ind w:left="5760" w:hanging="360"/>
      </w:pPr>
    </w:lvl>
    <w:lvl w:ilvl="8" w:tplc="2DF0AE70">
      <w:start w:val="1"/>
      <w:numFmt w:val="lowerRoman"/>
      <w:lvlText w:val="%9."/>
      <w:lvlJc w:val="right"/>
      <w:pPr>
        <w:ind w:left="6480" w:hanging="180"/>
      </w:pPr>
    </w:lvl>
  </w:abstractNum>
  <w:abstractNum w:abstractNumId="215" w15:restartNumberingAfterBreak="0">
    <w:nsid w:val="75A63AC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16" w15:restartNumberingAfterBreak="0">
    <w:nsid w:val="75E94231"/>
    <w:multiLevelType w:val="hybridMultilevel"/>
    <w:tmpl w:val="48BE0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76835B7D"/>
    <w:multiLevelType w:val="hybridMultilevel"/>
    <w:tmpl w:val="31C02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70432DA"/>
    <w:multiLevelType w:val="hybridMultilevel"/>
    <w:tmpl w:val="E898AB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770A0FBA"/>
    <w:multiLevelType w:val="hybridMultilevel"/>
    <w:tmpl w:val="F73C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77EF6734"/>
    <w:multiLevelType w:val="hybridMultilevel"/>
    <w:tmpl w:val="2A0EC088"/>
    <w:lvl w:ilvl="0" w:tplc="8C4EF79A">
      <w:start w:val="1"/>
      <w:numFmt w:val="bullet"/>
      <w:lvlText w:val=""/>
      <w:lvlJc w:val="left"/>
      <w:pPr>
        <w:tabs>
          <w:tab w:val="num" w:pos="927"/>
        </w:tabs>
        <w:ind w:left="927" w:hanging="360"/>
      </w:pPr>
      <w:rPr>
        <w:rFonts w:ascii="Wingdings" w:hAnsi="Wingdings" w:hint="default"/>
      </w:rPr>
    </w:lvl>
    <w:lvl w:ilvl="1" w:tplc="9B20A43C">
      <w:start w:val="1"/>
      <w:numFmt w:val="bullet"/>
      <w:lvlText w:val="o"/>
      <w:lvlJc w:val="left"/>
      <w:pPr>
        <w:tabs>
          <w:tab w:val="num" w:pos="1647"/>
        </w:tabs>
        <w:ind w:left="1647" w:hanging="360"/>
      </w:pPr>
      <w:rPr>
        <w:rFonts w:ascii="Courier New" w:hAnsi="Courier New" w:hint="default"/>
      </w:rPr>
    </w:lvl>
    <w:lvl w:ilvl="2" w:tplc="26F845FE">
      <w:start w:val="1"/>
      <w:numFmt w:val="bullet"/>
      <w:lvlText w:val=""/>
      <w:lvlJc w:val="left"/>
      <w:pPr>
        <w:tabs>
          <w:tab w:val="num" w:pos="2367"/>
        </w:tabs>
        <w:ind w:left="2367" w:hanging="360"/>
      </w:pPr>
      <w:rPr>
        <w:rFonts w:ascii="Wingdings" w:hAnsi="Wingdings" w:hint="default"/>
      </w:rPr>
    </w:lvl>
    <w:lvl w:ilvl="3" w:tplc="A91C24EA">
      <w:start w:val="1"/>
      <w:numFmt w:val="bullet"/>
      <w:lvlText w:val=""/>
      <w:lvlJc w:val="left"/>
      <w:pPr>
        <w:tabs>
          <w:tab w:val="num" w:pos="3087"/>
        </w:tabs>
        <w:ind w:left="3087" w:hanging="360"/>
      </w:pPr>
      <w:rPr>
        <w:rFonts w:ascii="Symbol" w:hAnsi="Symbol" w:hint="default"/>
      </w:rPr>
    </w:lvl>
    <w:lvl w:ilvl="4" w:tplc="8D3A5B3C" w:tentative="1">
      <w:start w:val="1"/>
      <w:numFmt w:val="bullet"/>
      <w:lvlText w:val="o"/>
      <w:lvlJc w:val="left"/>
      <w:pPr>
        <w:tabs>
          <w:tab w:val="num" w:pos="3807"/>
        </w:tabs>
        <w:ind w:left="3807" w:hanging="360"/>
      </w:pPr>
      <w:rPr>
        <w:rFonts w:ascii="Courier New" w:hAnsi="Courier New" w:hint="default"/>
      </w:rPr>
    </w:lvl>
    <w:lvl w:ilvl="5" w:tplc="9B0E0624" w:tentative="1">
      <w:start w:val="1"/>
      <w:numFmt w:val="bullet"/>
      <w:lvlText w:val=""/>
      <w:lvlJc w:val="left"/>
      <w:pPr>
        <w:tabs>
          <w:tab w:val="num" w:pos="4527"/>
        </w:tabs>
        <w:ind w:left="4527" w:hanging="360"/>
      </w:pPr>
      <w:rPr>
        <w:rFonts w:ascii="Wingdings" w:hAnsi="Wingdings" w:hint="default"/>
      </w:rPr>
    </w:lvl>
    <w:lvl w:ilvl="6" w:tplc="174AE270" w:tentative="1">
      <w:start w:val="1"/>
      <w:numFmt w:val="bullet"/>
      <w:lvlText w:val=""/>
      <w:lvlJc w:val="left"/>
      <w:pPr>
        <w:tabs>
          <w:tab w:val="num" w:pos="5247"/>
        </w:tabs>
        <w:ind w:left="5247" w:hanging="360"/>
      </w:pPr>
      <w:rPr>
        <w:rFonts w:ascii="Symbol" w:hAnsi="Symbol" w:hint="default"/>
      </w:rPr>
    </w:lvl>
    <w:lvl w:ilvl="7" w:tplc="85DA86DA" w:tentative="1">
      <w:start w:val="1"/>
      <w:numFmt w:val="bullet"/>
      <w:lvlText w:val="o"/>
      <w:lvlJc w:val="left"/>
      <w:pPr>
        <w:tabs>
          <w:tab w:val="num" w:pos="5967"/>
        </w:tabs>
        <w:ind w:left="5967" w:hanging="360"/>
      </w:pPr>
      <w:rPr>
        <w:rFonts w:ascii="Courier New" w:hAnsi="Courier New" w:hint="default"/>
      </w:rPr>
    </w:lvl>
    <w:lvl w:ilvl="8" w:tplc="FF0E70E0" w:tentative="1">
      <w:start w:val="1"/>
      <w:numFmt w:val="bullet"/>
      <w:lvlText w:val=""/>
      <w:lvlJc w:val="left"/>
      <w:pPr>
        <w:tabs>
          <w:tab w:val="num" w:pos="6687"/>
        </w:tabs>
        <w:ind w:left="6687" w:hanging="360"/>
      </w:pPr>
      <w:rPr>
        <w:rFonts w:ascii="Wingdings" w:hAnsi="Wingdings" w:hint="default"/>
      </w:rPr>
    </w:lvl>
  </w:abstractNum>
  <w:abstractNum w:abstractNumId="222" w15:restartNumberingAfterBreak="0">
    <w:nsid w:val="782C7BBC"/>
    <w:multiLevelType w:val="hybridMultilevel"/>
    <w:tmpl w:val="6D26A67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78A931EA"/>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4"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7A974C1A"/>
    <w:multiLevelType w:val="hybridMultilevel"/>
    <w:tmpl w:val="AD1C80DC"/>
    <w:lvl w:ilvl="0" w:tplc="0BA29D6C">
      <w:start w:val="1"/>
      <w:numFmt w:val="bullet"/>
      <w:lvlText w:val=""/>
      <w:lvlJc w:val="left"/>
      <w:pPr>
        <w:tabs>
          <w:tab w:val="num" w:pos="1494"/>
        </w:tabs>
        <w:ind w:left="1494" w:hanging="360"/>
      </w:pPr>
      <w:rPr>
        <w:rFonts w:ascii="Wingdings" w:hAnsi="Wingdings" w:hint="default"/>
      </w:rPr>
    </w:lvl>
    <w:lvl w:ilvl="1" w:tplc="C5AE2F64" w:tentative="1">
      <w:start w:val="1"/>
      <w:numFmt w:val="bullet"/>
      <w:lvlText w:val="o"/>
      <w:lvlJc w:val="left"/>
      <w:pPr>
        <w:tabs>
          <w:tab w:val="num" w:pos="2214"/>
        </w:tabs>
        <w:ind w:left="2214" w:hanging="360"/>
      </w:pPr>
      <w:rPr>
        <w:rFonts w:ascii="Courier New" w:hAnsi="Courier New" w:hint="default"/>
      </w:rPr>
    </w:lvl>
    <w:lvl w:ilvl="2" w:tplc="846E17BA" w:tentative="1">
      <w:start w:val="1"/>
      <w:numFmt w:val="bullet"/>
      <w:lvlText w:val=""/>
      <w:lvlJc w:val="left"/>
      <w:pPr>
        <w:tabs>
          <w:tab w:val="num" w:pos="2934"/>
        </w:tabs>
        <w:ind w:left="2934" w:hanging="360"/>
      </w:pPr>
      <w:rPr>
        <w:rFonts w:ascii="Wingdings" w:hAnsi="Wingdings" w:hint="default"/>
      </w:rPr>
    </w:lvl>
    <w:lvl w:ilvl="3" w:tplc="7A9E82D8" w:tentative="1">
      <w:start w:val="1"/>
      <w:numFmt w:val="bullet"/>
      <w:lvlText w:val=""/>
      <w:lvlJc w:val="left"/>
      <w:pPr>
        <w:tabs>
          <w:tab w:val="num" w:pos="3654"/>
        </w:tabs>
        <w:ind w:left="3654" w:hanging="360"/>
      </w:pPr>
      <w:rPr>
        <w:rFonts w:ascii="Symbol" w:hAnsi="Symbol" w:hint="default"/>
      </w:rPr>
    </w:lvl>
    <w:lvl w:ilvl="4" w:tplc="15FCC320" w:tentative="1">
      <w:start w:val="1"/>
      <w:numFmt w:val="bullet"/>
      <w:lvlText w:val="o"/>
      <w:lvlJc w:val="left"/>
      <w:pPr>
        <w:tabs>
          <w:tab w:val="num" w:pos="4374"/>
        </w:tabs>
        <w:ind w:left="4374" w:hanging="360"/>
      </w:pPr>
      <w:rPr>
        <w:rFonts w:ascii="Courier New" w:hAnsi="Courier New" w:hint="default"/>
      </w:rPr>
    </w:lvl>
    <w:lvl w:ilvl="5" w:tplc="4286694E" w:tentative="1">
      <w:start w:val="1"/>
      <w:numFmt w:val="bullet"/>
      <w:lvlText w:val=""/>
      <w:lvlJc w:val="left"/>
      <w:pPr>
        <w:tabs>
          <w:tab w:val="num" w:pos="5094"/>
        </w:tabs>
        <w:ind w:left="5094" w:hanging="360"/>
      </w:pPr>
      <w:rPr>
        <w:rFonts w:ascii="Wingdings" w:hAnsi="Wingdings" w:hint="default"/>
      </w:rPr>
    </w:lvl>
    <w:lvl w:ilvl="6" w:tplc="60CAAB3E" w:tentative="1">
      <w:start w:val="1"/>
      <w:numFmt w:val="bullet"/>
      <w:lvlText w:val=""/>
      <w:lvlJc w:val="left"/>
      <w:pPr>
        <w:tabs>
          <w:tab w:val="num" w:pos="5814"/>
        </w:tabs>
        <w:ind w:left="5814" w:hanging="360"/>
      </w:pPr>
      <w:rPr>
        <w:rFonts w:ascii="Symbol" w:hAnsi="Symbol" w:hint="default"/>
      </w:rPr>
    </w:lvl>
    <w:lvl w:ilvl="7" w:tplc="DE82D4E8" w:tentative="1">
      <w:start w:val="1"/>
      <w:numFmt w:val="bullet"/>
      <w:lvlText w:val="o"/>
      <w:lvlJc w:val="left"/>
      <w:pPr>
        <w:tabs>
          <w:tab w:val="num" w:pos="6534"/>
        </w:tabs>
        <w:ind w:left="6534" w:hanging="360"/>
      </w:pPr>
      <w:rPr>
        <w:rFonts w:ascii="Courier New" w:hAnsi="Courier New" w:hint="default"/>
      </w:rPr>
    </w:lvl>
    <w:lvl w:ilvl="8" w:tplc="719283DE" w:tentative="1">
      <w:start w:val="1"/>
      <w:numFmt w:val="bullet"/>
      <w:lvlText w:val=""/>
      <w:lvlJc w:val="left"/>
      <w:pPr>
        <w:tabs>
          <w:tab w:val="num" w:pos="7254"/>
        </w:tabs>
        <w:ind w:left="7254" w:hanging="360"/>
      </w:pPr>
      <w:rPr>
        <w:rFonts w:ascii="Wingdings" w:hAnsi="Wingdings" w:hint="default"/>
      </w:rPr>
    </w:lvl>
  </w:abstractNum>
  <w:abstractNum w:abstractNumId="226" w15:restartNumberingAfterBreak="0">
    <w:nsid w:val="7AA01433"/>
    <w:multiLevelType w:val="hybridMultilevel"/>
    <w:tmpl w:val="284AFD10"/>
    <w:lvl w:ilvl="0" w:tplc="ED86F5CE">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C052140"/>
    <w:multiLevelType w:val="hybridMultilevel"/>
    <w:tmpl w:val="1D080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7C65145E"/>
    <w:multiLevelType w:val="multilevel"/>
    <w:tmpl w:val="990A8582"/>
    <w:lvl w:ilvl="0">
      <w:start w:val="1"/>
      <w:numFmt w:val="upperRoman"/>
      <w:pStyle w:val="Heading1"/>
      <w:lvlText w:val="%1."/>
      <w:lvlJc w:val="righ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9"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230"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231" w15:restartNumberingAfterBreak="0">
    <w:nsid w:val="7C994EF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32" w15:restartNumberingAfterBreak="0">
    <w:nsid w:val="7D336452"/>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DB428CC"/>
    <w:multiLevelType w:val="hybridMultilevel"/>
    <w:tmpl w:val="040A6FE8"/>
    <w:lvl w:ilvl="0" w:tplc="B106BE28">
      <w:start w:val="1"/>
      <w:numFmt w:val="upperLetter"/>
      <w:lvlText w:val="Type %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7553737">
    <w:abstractNumId w:val="209"/>
  </w:num>
  <w:num w:numId="2" w16cid:durableId="1512139403">
    <w:abstractNumId w:val="3"/>
    <w:lvlOverride w:ilvl="0">
      <w:lvl w:ilvl="0">
        <w:start w:val="1"/>
        <w:numFmt w:val="bullet"/>
        <w:lvlText w:val=""/>
        <w:legacy w:legacy="1" w:legacySpace="0" w:legacyIndent="283"/>
        <w:lvlJc w:val="left"/>
        <w:pPr>
          <w:ind w:left="1077" w:hanging="283"/>
        </w:pPr>
        <w:rPr>
          <w:rFonts w:ascii="Symbol" w:hAnsi="Symbol" w:hint="default"/>
        </w:rPr>
      </w:lvl>
    </w:lvlOverride>
  </w:num>
  <w:num w:numId="3" w16cid:durableId="1465542374">
    <w:abstractNumId w:val="13"/>
  </w:num>
  <w:num w:numId="4" w16cid:durableId="1007560611">
    <w:abstractNumId w:val="127"/>
  </w:num>
  <w:num w:numId="5" w16cid:durableId="2094088801">
    <w:abstractNumId w:val="160"/>
  </w:num>
  <w:num w:numId="6" w16cid:durableId="1810635888">
    <w:abstractNumId w:val="221"/>
  </w:num>
  <w:num w:numId="7" w16cid:durableId="526409889">
    <w:abstractNumId w:val="101"/>
  </w:num>
  <w:num w:numId="8" w16cid:durableId="1897858737">
    <w:abstractNumId w:val="93"/>
  </w:num>
  <w:num w:numId="9" w16cid:durableId="1566604851">
    <w:abstractNumId w:val="208"/>
  </w:num>
  <w:num w:numId="10" w16cid:durableId="1962760645">
    <w:abstractNumId w:val="188"/>
  </w:num>
  <w:num w:numId="11" w16cid:durableId="738089186">
    <w:abstractNumId w:val="92"/>
  </w:num>
  <w:num w:numId="12" w16cid:durableId="17708378">
    <w:abstractNumId w:val="225"/>
  </w:num>
  <w:num w:numId="13" w16cid:durableId="1541699223">
    <w:abstractNumId w:val="212"/>
  </w:num>
  <w:num w:numId="14" w16cid:durableId="1683311536">
    <w:abstractNumId w:val="77"/>
  </w:num>
  <w:num w:numId="15" w16cid:durableId="588464865">
    <w:abstractNumId w:val="140"/>
  </w:num>
  <w:num w:numId="16" w16cid:durableId="211426543">
    <w:abstractNumId w:val="14"/>
  </w:num>
  <w:num w:numId="17" w16cid:durableId="867522127">
    <w:abstractNumId w:val="157"/>
  </w:num>
  <w:num w:numId="18" w16cid:durableId="1282371716">
    <w:abstractNumId w:val="27"/>
  </w:num>
  <w:num w:numId="19" w16cid:durableId="1158039327">
    <w:abstractNumId w:val="180"/>
  </w:num>
  <w:num w:numId="20" w16cid:durableId="1733889828">
    <w:abstractNumId w:val="42"/>
  </w:num>
  <w:num w:numId="21" w16cid:durableId="774137547">
    <w:abstractNumId w:val="76"/>
  </w:num>
  <w:num w:numId="22" w16cid:durableId="1579704414">
    <w:abstractNumId w:val="215"/>
  </w:num>
  <w:num w:numId="23" w16cid:durableId="711341975">
    <w:abstractNumId w:val="84"/>
  </w:num>
  <w:num w:numId="24" w16cid:durableId="1224177034">
    <w:abstractNumId w:val="69"/>
  </w:num>
  <w:num w:numId="25" w16cid:durableId="2071347708">
    <w:abstractNumId w:val="5"/>
  </w:num>
  <w:num w:numId="26" w16cid:durableId="1763256936">
    <w:abstractNumId w:val="111"/>
  </w:num>
  <w:num w:numId="27" w16cid:durableId="299655071">
    <w:abstractNumId w:val="23"/>
  </w:num>
  <w:num w:numId="28" w16cid:durableId="141430250">
    <w:abstractNumId w:val="183"/>
  </w:num>
  <w:num w:numId="29" w16cid:durableId="1387488375">
    <w:abstractNumId w:val="72"/>
  </w:num>
  <w:num w:numId="30" w16cid:durableId="777680726">
    <w:abstractNumId w:val="86"/>
  </w:num>
  <w:num w:numId="31" w16cid:durableId="953974683">
    <w:abstractNumId w:val="137"/>
  </w:num>
  <w:num w:numId="32" w16cid:durableId="1728993623">
    <w:abstractNumId w:val="57"/>
  </w:num>
  <w:num w:numId="33" w16cid:durableId="487675318">
    <w:abstractNumId w:val="68"/>
  </w:num>
  <w:num w:numId="34" w16cid:durableId="1701927995">
    <w:abstractNumId w:val="155"/>
  </w:num>
  <w:num w:numId="35" w16cid:durableId="1807964465">
    <w:abstractNumId w:val="81"/>
  </w:num>
  <w:num w:numId="36" w16cid:durableId="529991978">
    <w:abstractNumId w:val="184"/>
  </w:num>
  <w:num w:numId="37" w16cid:durableId="1257129068">
    <w:abstractNumId w:val="80"/>
  </w:num>
  <w:num w:numId="38" w16cid:durableId="384765454">
    <w:abstractNumId w:val="85"/>
  </w:num>
  <w:num w:numId="39" w16cid:durableId="976031320">
    <w:abstractNumId w:val="158"/>
  </w:num>
  <w:num w:numId="40" w16cid:durableId="333801176">
    <w:abstractNumId w:val="40"/>
  </w:num>
  <w:num w:numId="41" w16cid:durableId="1219826863">
    <w:abstractNumId w:val="30"/>
  </w:num>
  <w:num w:numId="42" w16cid:durableId="604844902">
    <w:abstractNumId w:val="202"/>
  </w:num>
  <w:num w:numId="43" w16cid:durableId="816261544">
    <w:abstractNumId w:val="219"/>
  </w:num>
  <w:num w:numId="44" w16cid:durableId="1728455254">
    <w:abstractNumId w:val="218"/>
  </w:num>
  <w:num w:numId="45" w16cid:durableId="88740603">
    <w:abstractNumId w:val="96"/>
  </w:num>
  <w:num w:numId="46" w16cid:durableId="108551945">
    <w:abstractNumId w:val="165"/>
  </w:num>
  <w:num w:numId="47" w16cid:durableId="203519135">
    <w:abstractNumId w:val="128"/>
  </w:num>
  <w:num w:numId="48" w16cid:durableId="937063313">
    <w:abstractNumId w:val="50"/>
  </w:num>
  <w:num w:numId="49" w16cid:durableId="410739306">
    <w:abstractNumId w:val="49"/>
  </w:num>
  <w:num w:numId="50" w16cid:durableId="1653565025">
    <w:abstractNumId w:val="171"/>
  </w:num>
  <w:num w:numId="51" w16cid:durableId="1106315607">
    <w:abstractNumId w:val="78"/>
  </w:num>
  <w:num w:numId="52" w16cid:durableId="980040930">
    <w:abstractNumId w:val="66"/>
  </w:num>
  <w:num w:numId="53" w16cid:durableId="186646801">
    <w:abstractNumId w:val="147"/>
  </w:num>
  <w:num w:numId="54" w16cid:durableId="1885480595">
    <w:abstractNumId w:val="193"/>
  </w:num>
  <w:num w:numId="55" w16cid:durableId="619264469">
    <w:abstractNumId w:val="100"/>
  </w:num>
  <w:num w:numId="56" w16cid:durableId="247882343">
    <w:abstractNumId w:val="198"/>
  </w:num>
  <w:num w:numId="57" w16cid:durableId="466123074">
    <w:abstractNumId w:val="62"/>
  </w:num>
  <w:num w:numId="58" w16cid:durableId="2076658902">
    <w:abstractNumId w:val="191"/>
  </w:num>
  <w:num w:numId="59" w16cid:durableId="1322779077">
    <w:abstractNumId w:val="185"/>
  </w:num>
  <w:num w:numId="60" w16cid:durableId="289097277">
    <w:abstractNumId w:val="170"/>
  </w:num>
  <w:num w:numId="61" w16cid:durableId="459610149">
    <w:abstractNumId w:val="189"/>
  </w:num>
  <w:num w:numId="62" w16cid:durableId="1939478816">
    <w:abstractNumId w:val="46"/>
  </w:num>
  <w:num w:numId="63" w16cid:durableId="72363789">
    <w:abstractNumId w:val="145"/>
  </w:num>
  <w:num w:numId="64" w16cid:durableId="1989164898">
    <w:abstractNumId w:val="28"/>
  </w:num>
  <w:num w:numId="65" w16cid:durableId="1413427036">
    <w:abstractNumId w:val="233"/>
  </w:num>
  <w:num w:numId="66" w16cid:durableId="1158226673">
    <w:abstractNumId w:val="132"/>
  </w:num>
  <w:num w:numId="67" w16cid:durableId="348720004">
    <w:abstractNumId w:val="195"/>
  </w:num>
  <w:num w:numId="68" w16cid:durableId="1579054027">
    <w:abstractNumId w:val="95"/>
  </w:num>
  <w:num w:numId="69" w16cid:durableId="1212840565">
    <w:abstractNumId w:val="187"/>
  </w:num>
  <w:num w:numId="70" w16cid:durableId="907880510">
    <w:abstractNumId w:val="60"/>
  </w:num>
  <w:num w:numId="71" w16cid:durableId="2117480889">
    <w:abstractNumId w:val="7"/>
  </w:num>
  <w:num w:numId="72" w16cid:durableId="487598317">
    <w:abstractNumId w:val="179"/>
  </w:num>
  <w:num w:numId="73" w16cid:durableId="657226978">
    <w:abstractNumId w:val="87"/>
  </w:num>
  <w:num w:numId="74" w16cid:durableId="851189663">
    <w:abstractNumId w:val="130"/>
  </w:num>
  <w:num w:numId="75" w16cid:durableId="748116637">
    <w:abstractNumId w:val="176"/>
  </w:num>
  <w:num w:numId="76" w16cid:durableId="1399985267">
    <w:abstractNumId w:val="74"/>
  </w:num>
  <w:num w:numId="77" w16cid:durableId="81072013">
    <w:abstractNumId w:val="226"/>
  </w:num>
  <w:num w:numId="78" w16cid:durableId="713385376">
    <w:abstractNumId w:val="119"/>
  </w:num>
  <w:num w:numId="79" w16cid:durableId="458498666">
    <w:abstractNumId w:val="52"/>
  </w:num>
  <w:num w:numId="80" w16cid:durableId="777062518">
    <w:abstractNumId w:val="67"/>
  </w:num>
  <w:num w:numId="81" w16cid:durableId="773087862">
    <w:abstractNumId w:val="156"/>
  </w:num>
  <w:num w:numId="82" w16cid:durableId="486553578">
    <w:abstractNumId w:val="106"/>
  </w:num>
  <w:num w:numId="83" w16cid:durableId="496576981">
    <w:abstractNumId w:val="169"/>
  </w:num>
  <w:num w:numId="84" w16cid:durableId="2069302838">
    <w:abstractNumId w:val="64"/>
  </w:num>
  <w:num w:numId="85" w16cid:durableId="496700482">
    <w:abstractNumId w:val="152"/>
  </w:num>
  <w:num w:numId="86" w16cid:durableId="1298150239">
    <w:abstractNumId w:val="65"/>
  </w:num>
  <w:num w:numId="87" w16cid:durableId="1445464665">
    <w:abstractNumId w:val="122"/>
  </w:num>
  <w:num w:numId="88" w16cid:durableId="529344641">
    <w:abstractNumId w:val="51"/>
  </w:num>
  <w:num w:numId="89" w16cid:durableId="264004115">
    <w:abstractNumId w:val="55"/>
  </w:num>
  <w:num w:numId="90" w16cid:durableId="1734618718">
    <w:abstractNumId w:val="16"/>
  </w:num>
  <w:num w:numId="91" w16cid:durableId="1350596197">
    <w:abstractNumId w:val="8"/>
  </w:num>
  <w:num w:numId="92" w16cid:durableId="1130050681">
    <w:abstractNumId w:val="200"/>
  </w:num>
  <w:num w:numId="93" w16cid:durableId="232668916">
    <w:abstractNumId w:val="231"/>
  </w:num>
  <w:num w:numId="94" w16cid:durableId="282344547">
    <w:abstractNumId w:val="210"/>
  </w:num>
  <w:num w:numId="95" w16cid:durableId="1180461876">
    <w:abstractNumId w:val="181"/>
  </w:num>
  <w:num w:numId="96" w16cid:durableId="581376936">
    <w:abstractNumId w:val="149"/>
  </w:num>
  <w:num w:numId="97" w16cid:durableId="704139822">
    <w:abstractNumId w:val="29"/>
  </w:num>
  <w:num w:numId="98" w16cid:durableId="2128887618">
    <w:abstractNumId w:val="112"/>
  </w:num>
  <w:num w:numId="99" w16cid:durableId="1617638733">
    <w:abstractNumId w:val="178"/>
  </w:num>
  <w:num w:numId="100" w16cid:durableId="1141734232">
    <w:abstractNumId w:val="47"/>
  </w:num>
  <w:num w:numId="101" w16cid:durableId="57363535">
    <w:abstractNumId w:val="163"/>
  </w:num>
  <w:num w:numId="102" w16cid:durableId="604197330">
    <w:abstractNumId w:val="97"/>
  </w:num>
  <w:num w:numId="103" w16cid:durableId="757140040">
    <w:abstractNumId w:val="186"/>
  </w:num>
  <w:num w:numId="104" w16cid:durableId="1413313841">
    <w:abstractNumId w:val="129"/>
  </w:num>
  <w:num w:numId="105" w16cid:durableId="1956789287">
    <w:abstractNumId w:val="54"/>
  </w:num>
  <w:num w:numId="106" w16cid:durableId="1798639334">
    <w:abstractNumId w:val="118"/>
  </w:num>
  <w:num w:numId="107" w16cid:durableId="277643079">
    <w:abstractNumId w:val="164"/>
  </w:num>
  <w:num w:numId="108" w16cid:durableId="620920695">
    <w:abstractNumId w:val="31"/>
  </w:num>
  <w:num w:numId="109" w16cid:durableId="1466119562">
    <w:abstractNumId w:val="24"/>
  </w:num>
  <w:num w:numId="110" w16cid:durableId="932282319">
    <w:abstractNumId w:val="199"/>
  </w:num>
  <w:num w:numId="111" w16cid:durableId="1088695665">
    <w:abstractNumId w:val="206"/>
  </w:num>
  <w:num w:numId="112" w16cid:durableId="445393041">
    <w:abstractNumId w:val="126"/>
  </w:num>
  <w:num w:numId="113" w16cid:durableId="858086430">
    <w:abstractNumId w:val="113"/>
  </w:num>
  <w:num w:numId="114" w16cid:durableId="781996024">
    <w:abstractNumId w:val="166"/>
  </w:num>
  <w:num w:numId="115" w16cid:durableId="1062559895">
    <w:abstractNumId w:val="32"/>
  </w:num>
  <w:num w:numId="116" w16cid:durableId="1354071045">
    <w:abstractNumId w:val="36"/>
  </w:num>
  <w:num w:numId="117" w16cid:durableId="994450845">
    <w:abstractNumId w:val="211"/>
  </w:num>
  <w:num w:numId="118" w16cid:durableId="455686345">
    <w:abstractNumId w:val="108"/>
  </w:num>
  <w:num w:numId="119" w16cid:durableId="449207797">
    <w:abstractNumId w:val="120"/>
  </w:num>
  <w:num w:numId="120" w16cid:durableId="2142989585">
    <w:abstractNumId w:val="168"/>
  </w:num>
  <w:num w:numId="121" w16cid:durableId="2139178644">
    <w:abstractNumId w:val="103"/>
  </w:num>
  <w:num w:numId="122" w16cid:durableId="1537230162">
    <w:abstractNumId w:val="205"/>
  </w:num>
  <w:num w:numId="123" w16cid:durableId="278800128">
    <w:abstractNumId w:val="144"/>
  </w:num>
  <w:num w:numId="124" w16cid:durableId="1561600695">
    <w:abstractNumId w:val="22"/>
  </w:num>
  <w:num w:numId="125" w16cid:durableId="113059184">
    <w:abstractNumId w:val="107"/>
  </w:num>
  <w:num w:numId="126" w16cid:durableId="2055810442">
    <w:abstractNumId w:val="214"/>
  </w:num>
  <w:num w:numId="127" w16cid:durableId="488130435">
    <w:abstractNumId w:val="135"/>
  </w:num>
  <w:num w:numId="128" w16cid:durableId="127212310">
    <w:abstractNumId w:val="94"/>
  </w:num>
  <w:num w:numId="129" w16cid:durableId="284698437">
    <w:abstractNumId w:val="11"/>
  </w:num>
  <w:num w:numId="130" w16cid:durableId="1906865988">
    <w:abstractNumId w:val="117"/>
  </w:num>
  <w:num w:numId="131" w16cid:durableId="662661653">
    <w:abstractNumId w:val="73"/>
  </w:num>
  <w:num w:numId="132" w16cid:durableId="752093946">
    <w:abstractNumId w:val="138"/>
  </w:num>
  <w:num w:numId="133" w16cid:durableId="2099785758">
    <w:abstractNumId w:val="114"/>
  </w:num>
  <w:num w:numId="134" w16cid:durableId="126122945">
    <w:abstractNumId w:val="177"/>
  </w:num>
  <w:num w:numId="135" w16cid:durableId="30738832">
    <w:abstractNumId w:val="25"/>
  </w:num>
  <w:num w:numId="136" w16cid:durableId="1548687095">
    <w:abstractNumId w:val="190"/>
  </w:num>
  <w:num w:numId="137" w16cid:durableId="1881088225">
    <w:abstractNumId w:val="197"/>
  </w:num>
  <w:num w:numId="138" w16cid:durableId="1645937693">
    <w:abstractNumId w:val="48"/>
  </w:num>
  <w:num w:numId="139" w16cid:durableId="1598293232">
    <w:abstractNumId w:val="146"/>
  </w:num>
  <w:num w:numId="140" w16cid:durableId="298457876">
    <w:abstractNumId w:val="182"/>
  </w:num>
  <w:num w:numId="141" w16cid:durableId="689988144">
    <w:abstractNumId w:val="70"/>
  </w:num>
  <w:num w:numId="142" w16cid:durableId="1844931917">
    <w:abstractNumId w:val="12"/>
  </w:num>
  <w:num w:numId="143" w16cid:durableId="1685091395">
    <w:abstractNumId w:val="17"/>
  </w:num>
  <w:num w:numId="144" w16cid:durableId="58748976">
    <w:abstractNumId w:val="220"/>
  </w:num>
  <w:num w:numId="145" w16cid:durableId="874082432">
    <w:abstractNumId w:val="79"/>
  </w:num>
  <w:num w:numId="146" w16cid:durableId="1567033903">
    <w:abstractNumId w:val="63"/>
  </w:num>
  <w:num w:numId="147" w16cid:durableId="568417483">
    <w:abstractNumId w:val="121"/>
  </w:num>
  <w:num w:numId="148" w16cid:durableId="1015768000">
    <w:abstractNumId w:val="105"/>
  </w:num>
  <w:num w:numId="149" w16cid:durableId="1409577729">
    <w:abstractNumId w:val="86"/>
  </w:num>
  <w:num w:numId="150" w16cid:durableId="1181241403">
    <w:abstractNumId w:val="86"/>
  </w:num>
  <w:num w:numId="151" w16cid:durableId="1523934993">
    <w:abstractNumId w:val="86"/>
  </w:num>
  <w:num w:numId="152" w16cid:durableId="1380859961">
    <w:abstractNumId w:val="86"/>
  </w:num>
  <w:num w:numId="153" w16cid:durableId="2082679509">
    <w:abstractNumId w:val="35"/>
  </w:num>
  <w:num w:numId="154" w16cid:durableId="1481000682">
    <w:abstractNumId w:val="196"/>
  </w:num>
  <w:num w:numId="155" w16cid:durableId="517427184">
    <w:abstractNumId w:val="4"/>
  </w:num>
  <w:num w:numId="156" w16cid:durableId="450170063">
    <w:abstractNumId w:val="204"/>
  </w:num>
  <w:num w:numId="157" w16cid:durableId="322241884">
    <w:abstractNumId w:val="2"/>
  </w:num>
  <w:num w:numId="158" w16cid:durableId="342363137">
    <w:abstractNumId w:val="228"/>
  </w:num>
  <w:num w:numId="159" w16cid:durableId="1059590648">
    <w:abstractNumId w:val="148"/>
  </w:num>
  <w:num w:numId="160" w16cid:durableId="1404789670">
    <w:abstractNumId w:val="39"/>
  </w:num>
  <w:num w:numId="161" w16cid:durableId="1101071984">
    <w:abstractNumId w:val="154"/>
  </w:num>
  <w:num w:numId="162" w16cid:durableId="1934505770">
    <w:abstractNumId w:val="91"/>
  </w:num>
  <w:num w:numId="163" w16cid:durableId="645547036">
    <w:abstractNumId w:val="229"/>
  </w:num>
  <w:num w:numId="164" w16cid:durableId="665086926">
    <w:abstractNumId w:val="230"/>
  </w:num>
  <w:num w:numId="165" w16cid:durableId="1241330232">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166" w16cid:durableId="1025523859">
    <w:abstractNumId w:val="110"/>
  </w:num>
  <w:num w:numId="167" w16cid:durableId="799107749">
    <w:abstractNumId w:val="0"/>
  </w:num>
  <w:num w:numId="168" w16cid:durableId="2098478672">
    <w:abstractNumId w:val="224"/>
  </w:num>
  <w:num w:numId="169" w16cid:durableId="1631470427">
    <w:abstractNumId w:val="124"/>
  </w:num>
  <w:num w:numId="170" w16cid:durableId="1744448418">
    <w:abstractNumId w:val="1"/>
  </w:num>
  <w:num w:numId="171" w16cid:durableId="376591849">
    <w:abstractNumId w:val="83"/>
  </w:num>
  <w:num w:numId="172" w16cid:durableId="848980200">
    <w:abstractNumId w:val="217"/>
  </w:num>
  <w:num w:numId="173" w16cid:durableId="770397003">
    <w:abstractNumId w:val="41"/>
  </w:num>
  <w:num w:numId="174" w16cid:durableId="1869879223">
    <w:abstractNumId w:val="18"/>
  </w:num>
  <w:num w:numId="175" w16cid:durableId="104082953">
    <w:abstractNumId w:val="116"/>
  </w:num>
  <w:num w:numId="176" w16cid:durableId="502360518">
    <w:abstractNumId w:val="123"/>
  </w:num>
  <w:num w:numId="177" w16cid:durableId="2115469221">
    <w:abstractNumId w:val="71"/>
  </w:num>
  <w:num w:numId="178" w16cid:durableId="1554462760">
    <w:abstractNumId w:val="56"/>
  </w:num>
  <w:num w:numId="179" w16cid:durableId="470486162">
    <w:abstractNumId w:val="43"/>
  </w:num>
  <w:num w:numId="180" w16cid:durableId="221714131">
    <w:abstractNumId w:val="161"/>
  </w:num>
  <w:num w:numId="181" w16cid:durableId="2145610177">
    <w:abstractNumId w:val="125"/>
  </w:num>
  <w:num w:numId="182" w16cid:durableId="2002149134">
    <w:abstractNumId w:val="89"/>
  </w:num>
  <w:num w:numId="183" w16cid:durableId="1108967109">
    <w:abstractNumId w:val="90"/>
  </w:num>
  <w:num w:numId="184" w16cid:durableId="1767070280">
    <w:abstractNumId w:val="173"/>
  </w:num>
  <w:num w:numId="185" w16cid:durableId="1154368239">
    <w:abstractNumId w:val="227"/>
  </w:num>
  <w:num w:numId="186" w16cid:durableId="1094546995">
    <w:abstractNumId w:val="131"/>
  </w:num>
  <w:num w:numId="187" w16cid:durableId="586036375">
    <w:abstractNumId w:val="37"/>
  </w:num>
  <w:num w:numId="188" w16cid:durableId="1367752504">
    <w:abstractNumId w:val="109"/>
  </w:num>
  <w:num w:numId="189" w16cid:durableId="291055979">
    <w:abstractNumId w:val="150"/>
  </w:num>
  <w:num w:numId="190" w16cid:durableId="2129733252">
    <w:abstractNumId w:val="19"/>
  </w:num>
  <w:num w:numId="191" w16cid:durableId="2117476752">
    <w:abstractNumId w:val="9"/>
  </w:num>
  <w:num w:numId="192" w16cid:durableId="1141731851">
    <w:abstractNumId w:val="203"/>
  </w:num>
  <w:num w:numId="193" w16cid:durableId="2004695375">
    <w:abstractNumId w:val="33"/>
  </w:num>
  <w:num w:numId="194" w16cid:durableId="44106215">
    <w:abstractNumId w:val="201"/>
  </w:num>
  <w:num w:numId="195" w16cid:durableId="1528567401">
    <w:abstractNumId w:val="10"/>
  </w:num>
  <w:num w:numId="196" w16cid:durableId="2116702818">
    <w:abstractNumId w:val="139"/>
  </w:num>
  <w:num w:numId="197" w16cid:durableId="1807354364">
    <w:abstractNumId w:val="162"/>
  </w:num>
  <w:num w:numId="198" w16cid:durableId="1416048594">
    <w:abstractNumId w:val="222"/>
  </w:num>
  <w:num w:numId="199" w16cid:durableId="1074544876">
    <w:abstractNumId w:val="159"/>
  </w:num>
  <w:num w:numId="200" w16cid:durableId="1013143189">
    <w:abstractNumId w:val="192"/>
  </w:num>
  <w:num w:numId="201" w16cid:durableId="1316841407">
    <w:abstractNumId w:val="102"/>
  </w:num>
  <w:num w:numId="202" w16cid:durableId="574389759">
    <w:abstractNumId w:val="21"/>
  </w:num>
  <w:num w:numId="203" w16cid:durableId="1623263384">
    <w:abstractNumId w:val="207"/>
  </w:num>
  <w:num w:numId="204" w16cid:durableId="859899795">
    <w:abstractNumId w:val="232"/>
  </w:num>
  <w:num w:numId="205" w16cid:durableId="1783837">
    <w:abstractNumId w:val="172"/>
  </w:num>
  <w:num w:numId="206" w16cid:durableId="211120546">
    <w:abstractNumId w:val="134"/>
  </w:num>
  <w:num w:numId="207" w16cid:durableId="61023567">
    <w:abstractNumId w:val="174"/>
  </w:num>
  <w:num w:numId="208" w16cid:durableId="199366237">
    <w:abstractNumId w:val="53"/>
  </w:num>
  <w:num w:numId="209" w16cid:durableId="709767681">
    <w:abstractNumId w:val="175"/>
  </w:num>
  <w:num w:numId="210" w16cid:durableId="1008751850">
    <w:abstractNumId w:val="99"/>
  </w:num>
  <w:num w:numId="211" w16cid:durableId="298069850">
    <w:abstractNumId w:val="38"/>
  </w:num>
  <w:num w:numId="212" w16cid:durableId="522284865">
    <w:abstractNumId w:val="115"/>
  </w:num>
  <w:num w:numId="213" w16cid:durableId="782843581">
    <w:abstractNumId w:val="59"/>
  </w:num>
  <w:num w:numId="214" w16cid:durableId="1517647120">
    <w:abstractNumId w:val="82"/>
  </w:num>
  <w:num w:numId="215" w16cid:durableId="218904704">
    <w:abstractNumId w:val="20"/>
  </w:num>
  <w:num w:numId="216" w16cid:durableId="470561313">
    <w:abstractNumId w:val="61"/>
  </w:num>
  <w:num w:numId="217" w16cid:durableId="1290823117">
    <w:abstractNumId w:val="143"/>
  </w:num>
  <w:num w:numId="218" w16cid:durableId="1789275834">
    <w:abstractNumId w:val="141"/>
  </w:num>
  <w:num w:numId="219" w16cid:durableId="729302871">
    <w:abstractNumId w:val="216"/>
  </w:num>
  <w:num w:numId="220" w16cid:durableId="135270097">
    <w:abstractNumId w:val="136"/>
  </w:num>
  <w:num w:numId="221" w16cid:durableId="1342003179">
    <w:abstractNumId w:val="58"/>
  </w:num>
  <w:num w:numId="222" w16cid:durableId="1168666586">
    <w:abstractNumId w:val="194"/>
  </w:num>
  <w:num w:numId="223" w16cid:durableId="971324362">
    <w:abstractNumId w:val="167"/>
  </w:num>
  <w:num w:numId="224" w16cid:durableId="259263331">
    <w:abstractNumId w:val="6"/>
  </w:num>
  <w:num w:numId="225" w16cid:durableId="837379097">
    <w:abstractNumId w:val="88"/>
  </w:num>
  <w:num w:numId="226" w16cid:durableId="637220486">
    <w:abstractNumId w:val="228"/>
  </w:num>
  <w:num w:numId="227" w16cid:durableId="222955364">
    <w:abstractNumId w:val="3"/>
  </w:num>
  <w:num w:numId="228" w16cid:durableId="243808799">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229" w16cid:durableId="632254138">
    <w:abstractNumId w:val="104"/>
  </w:num>
  <w:num w:numId="230" w16cid:durableId="33578581">
    <w:abstractNumId w:val="223"/>
  </w:num>
  <w:num w:numId="231" w16cid:durableId="1752657351">
    <w:abstractNumId w:val="26"/>
  </w:num>
  <w:num w:numId="232" w16cid:durableId="1784879091">
    <w:abstractNumId w:val="228"/>
  </w:num>
  <w:num w:numId="233" w16cid:durableId="1606107570">
    <w:abstractNumId w:val="213"/>
  </w:num>
  <w:num w:numId="234" w16cid:durableId="1533692737">
    <w:abstractNumId w:val="151"/>
  </w:num>
  <w:num w:numId="235" w16cid:durableId="1421215175">
    <w:abstractNumId w:val="98"/>
  </w:num>
  <w:num w:numId="236" w16cid:durableId="376122017">
    <w:abstractNumId w:val="44"/>
  </w:num>
  <w:num w:numId="237" w16cid:durableId="475879353">
    <w:abstractNumId w:val="75"/>
  </w:num>
  <w:num w:numId="238" w16cid:durableId="1296913093">
    <w:abstractNumId w:val="15"/>
  </w:num>
  <w:num w:numId="239" w16cid:durableId="1071777159">
    <w:abstractNumId w:val="45"/>
  </w:num>
  <w:num w:numId="240" w16cid:durableId="2025546201">
    <w:abstractNumId w:val="34"/>
  </w:num>
  <w:num w:numId="241" w16cid:durableId="250817973">
    <w:abstractNumId w:val="142"/>
  </w:num>
  <w:num w:numId="242" w16cid:durableId="1611620239">
    <w:abstractNumId w:val="133"/>
  </w:num>
  <w:num w:numId="243" w16cid:durableId="1095710188">
    <w:abstractNumId w:val="153"/>
  </w:num>
  <w:numIdMacAtCleanup w:val="2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1"/>
  <w:activeWritingStyle w:appName="MSWord" w:lang="es-ES_tradnl" w:vendorID="64" w:dllVersion="0" w:nlCheck="1" w:checkStyle="1"/>
  <w:activeWritingStyle w:appName="MSWord" w:lang="fr-BE" w:vendorID="64" w:dllVersion="0" w:nlCheck="1" w:checkStyle="0"/>
  <w:activeWritingStyle w:appName="MSWord" w:lang="en-GB" w:vendorID="64" w:dllVersion="6" w:nlCheck="1" w:checkStyle="1"/>
  <w:activeWritingStyle w:appName="MSWord" w:lang="fr-BE" w:vendorID="64" w:dllVersion="6" w:nlCheck="1" w:checkStyle="0"/>
  <w:activeWritingStyle w:appName="MSWord" w:lang="en-US" w:vendorID="64" w:dllVersion="6" w:nlCheck="1" w:checkStyle="1"/>
  <w:activeWritingStyle w:appName="MSWord" w:lang="fr-FR" w:vendorID="64" w:dllVersion="6" w:nlCheck="1" w:checkStyle="0"/>
  <w:activeWritingStyle w:appName="MSWord" w:lang="pt-PT" w:vendorID="64" w:dllVersion="6" w:nlCheck="1" w:checkStyle="0"/>
  <w:activeWritingStyle w:appName="MSWord" w:lang="en-IE" w:vendorID="64" w:dllVersion="6" w:nlCheck="1" w:checkStyle="1"/>
  <w:activeWritingStyle w:appName="MSWord" w:lang="en-IE" w:vendorID="64" w:dllVersion="0" w:nlCheck="1" w:checkStyle="0"/>
  <w:activeWritingStyle w:appName="MSWord" w:lang="nl-NL" w:vendorID="64" w:dllVersion="6" w:nlCheck="1" w:checkStyle="0"/>
  <w:activeWritingStyle w:appName="MSWord" w:lang="nl-NL" w:vendorID="64" w:dllVersion="0" w:nlCheck="1" w:checkStyle="0"/>
  <w:activeWritingStyle w:appName="MSWord" w:lang="da-DK" w:vendorID="64" w:dllVersion="0" w:nlCheck="1" w:checkStyle="0"/>
  <w:activeWritingStyle w:appName="MSWord" w:lang="es-ES" w:vendorID="64" w:dllVersion="0"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nl-BE" w:vendorID="1" w:dllVersion="512" w:checkStyle="1"/>
  <w:activeWritingStyle w:appName="MSWord" w:lang="pt-PT" w:vendorID="13"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F823C6"/>
    <w:rsid w:val="000002C2"/>
    <w:rsid w:val="000002E1"/>
    <w:rsid w:val="0000039D"/>
    <w:rsid w:val="000008B3"/>
    <w:rsid w:val="00000E1B"/>
    <w:rsid w:val="00001341"/>
    <w:rsid w:val="000017D9"/>
    <w:rsid w:val="000021C7"/>
    <w:rsid w:val="000022E3"/>
    <w:rsid w:val="000025BE"/>
    <w:rsid w:val="000026DF"/>
    <w:rsid w:val="00002706"/>
    <w:rsid w:val="00002A5C"/>
    <w:rsid w:val="00002D2D"/>
    <w:rsid w:val="000039DE"/>
    <w:rsid w:val="00003BB0"/>
    <w:rsid w:val="00003E56"/>
    <w:rsid w:val="000042C5"/>
    <w:rsid w:val="00004D62"/>
    <w:rsid w:val="00005173"/>
    <w:rsid w:val="00005319"/>
    <w:rsid w:val="000053DF"/>
    <w:rsid w:val="00005528"/>
    <w:rsid w:val="000060EF"/>
    <w:rsid w:val="000066D8"/>
    <w:rsid w:val="0000674F"/>
    <w:rsid w:val="00006DC0"/>
    <w:rsid w:val="00006F77"/>
    <w:rsid w:val="000070F1"/>
    <w:rsid w:val="000072CB"/>
    <w:rsid w:val="0000751C"/>
    <w:rsid w:val="00007CD7"/>
    <w:rsid w:val="000103FC"/>
    <w:rsid w:val="00010493"/>
    <w:rsid w:val="000107A0"/>
    <w:rsid w:val="00010AF8"/>
    <w:rsid w:val="00010C84"/>
    <w:rsid w:val="000110C0"/>
    <w:rsid w:val="000111D6"/>
    <w:rsid w:val="0001143D"/>
    <w:rsid w:val="000126F1"/>
    <w:rsid w:val="00012FA0"/>
    <w:rsid w:val="00013659"/>
    <w:rsid w:val="00013963"/>
    <w:rsid w:val="00013EE2"/>
    <w:rsid w:val="00013F36"/>
    <w:rsid w:val="00013F6C"/>
    <w:rsid w:val="00014487"/>
    <w:rsid w:val="0001493F"/>
    <w:rsid w:val="0001495D"/>
    <w:rsid w:val="00014BD9"/>
    <w:rsid w:val="00015136"/>
    <w:rsid w:val="0001516F"/>
    <w:rsid w:val="00015283"/>
    <w:rsid w:val="00015494"/>
    <w:rsid w:val="000155F2"/>
    <w:rsid w:val="00015B5B"/>
    <w:rsid w:val="00015BAE"/>
    <w:rsid w:val="00015EE3"/>
    <w:rsid w:val="000160A2"/>
    <w:rsid w:val="0001646B"/>
    <w:rsid w:val="00016489"/>
    <w:rsid w:val="00016CE1"/>
    <w:rsid w:val="00017175"/>
    <w:rsid w:val="00017258"/>
    <w:rsid w:val="000174E2"/>
    <w:rsid w:val="00017608"/>
    <w:rsid w:val="0001773B"/>
    <w:rsid w:val="00020837"/>
    <w:rsid w:val="00020847"/>
    <w:rsid w:val="00020A47"/>
    <w:rsid w:val="00020CFE"/>
    <w:rsid w:val="00020F3F"/>
    <w:rsid w:val="00021516"/>
    <w:rsid w:val="00021632"/>
    <w:rsid w:val="00022157"/>
    <w:rsid w:val="0002234F"/>
    <w:rsid w:val="00022389"/>
    <w:rsid w:val="00022578"/>
    <w:rsid w:val="00022786"/>
    <w:rsid w:val="000227C1"/>
    <w:rsid w:val="0002285B"/>
    <w:rsid w:val="00022A3A"/>
    <w:rsid w:val="00022ABB"/>
    <w:rsid w:val="00022CF3"/>
    <w:rsid w:val="00022CFF"/>
    <w:rsid w:val="00022FA0"/>
    <w:rsid w:val="0002310C"/>
    <w:rsid w:val="000233D0"/>
    <w:rsid w:val="0002345C"/>
    <w:rsid w:val="000235B6"/>
    <w:rsid w:val="0002377C"/>
    <w:rsid w:val="00023827"/>
    <w:rsid w:val="000242FB"/>
    <w:rsid w:val="000244C1"/>
    <w:rsid w:val="00024CA4"/>
    <w:rsid w:val="00024F70"/>
    <w:rsid w:val="00025622"/>
    <w:rsid w:val="000256FC"/>
    <w:rsid w:val="000257C7"/>
    <w:rsid w:val="00025D00"/>
    <w:rsid w:val="0002609D"/>
    <w:rsid w:val="000260F0"/>
    <w:rsid w:val="0002637B"/>
    <w:rsid w:val="00026689"/>
    <w:rsid w:val="00026930"/>
    <w:rsid w:val="00026C20"/>
    <w:rsid w:val="00026D74"/>
    <w:rsid w:val="00026E01"/>
    <w:rsid w:val="00026F44"/>
    <w:rsid w:val="00026F5B"/>
    <w:rsid w:val="000274F3"/>
    <w:rsid w:val="00027599"/>
    <w:rsid w:val="000278FF"/>
    <w:rsid w:val="00027CFE"/>
    <w:rsid w:val="00027DD6"/>
    <w:rsid w:val="00030063"/>
    <w:rsid w:val="00030092"/>
    <w:rsid w:val="00030192"/>
    <w:rsid w:val="0003079E"/>
    <w:rsid w:val="00030845"/>
    <w:rsid w:val="0003097C"/>
    <w:rsid w:val="00031603"/>
    <w:rsid w:val="000317D5"/>
    <w:rsid w:val="00031AA2"/>
    <w:rsid w:val="00031B6A"/>
    <w:rsid w:val="00031BCE"/>
    <w:rsid w:val="00032101"/>
    <w:rsid w:val="0003255A"/>
    <w:rsid w:val="000327E4"/>
    <w:rsid w:val="000328F2"/>
    <w:rsid w:val="000331C1"/>
    <w:rsid w:val="00033513"/>
    <w:rsid w:val="0003363B"/>
    <w:rsid w:val="00033710"/>
    <w:rsid w:val="00033A73"/>
    <w:rsid w:val="00033BB5"/>
    <w:rsid w:val="00033C09"/>
    <w:rsid w:val="00033C40"/>
    <w:rsid w:val="00033C83"/>
    <w:rsid w:val="00034186"/>
    <w:rsid w:val="000344F0"/>
    <w:rsid w:val="00034C3A"/>
    <w:rsid w:val="00035254"/>
    <w:rsid w:val="000353D7"/>
    <w:rsid w:val="00035697"/>
    <w:rsid w:val="00035E77"/>
    <w:rsid w:val="00035FC8"/>
    <w:rsid w:val="00036278"/>
    <w:rsid w:val="000363A2"/>
    <w:rsid w:val="000368DB"/>
    <w:rsid w:val="00036918"/>
    <w:rsid w:val="00036CDA"/>
    <w:rsid w:val="00037367"/>
    <w:rsid w:val="000373D3"/>
    <w:rsid w:val="0003755E"/>
    <w:rsid w:val="000376A5"/>
    <w:rsid w:val="00037CCF"/>
    <w:rsid w:val="00037E5D"/>
    <w:rsid w:val="000402C4"/>
    <w:rsid w:val="0004044C"/>
    <w:rsid w:val="00040748"/>
    <w:rsid w:val="00040FD7"/>
    <w:rsid w:val="00041709"/>
    <w:rsid w:val="00041B33"/>
    <w:rsid w:val="0004211F"/>
    <w:rsid w:val="000430D7"/>
    <w:rsid w:val="000431D0"/>
    <w:rsid w:val="000436F6"/>
    <w:rsid w:val="00043991"/>
    <w:rsid w:val="0004444F"/>
    <w:rsid w:val="00044483"/>
    <w:rsid w:val="00044723"/>
    <w:rsid w:val="00044ABA"/>
    <w:rsid w:val="00044BA1"/>
    <w:rsid w:val="00044FAE"/>
    <w:rsid w:val="000450F3"/>
    <w:rsid w:val="0004591C"/>
    <w:rsid w:val="00045C99"/>
    <w:rsid w:val="00045DFA"/>
    <w:rsid w:val="00046394"/>
    <w:rsid w:val="000463F8"/>
    <w:rsid w:val="0004651E"/>
    <w:rsid w:val="00046584"/>
    <w:rsid w:val="000467B5"/>
    <w:rsid w:val="00046949"/>
    <w:rsid w:val="00046B8B"/>
    <w:rsid w:val="0004710C"/>
    <w:rsid w:val="00047291"/>
    <w:rsid w:val="00047313"/>
    <w:rsid w:val="000474E6"/>
    <w:rsid w:val="000475C0"/>
    <w:rsid w:val="000475CB"/>
    <w:rsid w:val="00047941"/>
    <w:rsid w:val="00047D98"/>
    <w:rsid w:val="00047E02"/>
    <w:rsid w:val="00047EEA"/>
    <w:rsid w:val="00050323"/>
    <w:rsid w:val="000503F0"/>
    <w:rsid w:val="000504C5"/>
    <w:rsid w:val="00050530"/>
    <w:rsid w:val="000508AC"/>
    <w:rsid w:val="00050C1B"/>
    <w:rsid w:val="00051768"/>
    <w:rsid w:val="00051AA1"/>
    <w:rsid w:val="00051DAB"/>
    <w:rsid w:val="00051E41"/>
    <w:rsid w:val="00051E72"/>
    <w:rsid w:val="000522B8"/>
    <w:rsid w:val="000523A5"/>
    <w:rsid w:val="000524B8"/>
    <w:rsid w:val="00052A05"/>
    <w:rsid w:val="00052ECC"/>
    <w:rsid w:val="00053356"/>
    <w:rsid w:val="000534C0"/>
    <w:rsid w:val="00053568"/>
    <w:rsid w:val="0005388B"/>
    <w:rsid w:val="00053948"/>
    <w:rsid w:val="00053A00"/>
    <w:rsid w:val="00053AE7"/>
    <w:rsid w:val="00054067"/>
    <w:rsid w:val="00054A3A"/>
    <w:rsid w:val="00054CB6"/>
    <w:rsid w:val="0005503E"/>
    <w:rsid w:val="000552D8"/>
    <w:rsid w:val="00055C4D"/>
    <w:rsid w:val="00055E74"/>
    <w:rsid w:val="00055E99"/>
    <w:rsid w:val="00055F93"/>
    <w:rsid w:val="000560A9"/>
    <w:rsid w:val="00056136"/>
    <w:rsid w:val="00056153"/>
    <w:rsid w:val="000563FC"/>
    <w:rsid w:val="0005699F"/>
    <w:rsid w:val="000569AA"/>
    <w:rsid w:val="00056A4C"/>
    <w:rsid w:val="00057558"/>
    <w:rsid w:val="00057AAC"/>
    <w:rsid w:val="00057B6F"/>
    <w:rsid w:val="00060547"/>
    <w:rsid w:val="000605D1"/>
    <w:rsid w:val="00060750"/>
    <w:rsid w:val="000607C9"/>
    <w:rsid w:val="00060826"/>
    <w:rsid w:val="00060A3A"/>
    <w:rsid w:val="00060F43"/>
    <w:rsid w:val="000615FE"/>
    <w:rsid w:val="000619C1"/>
    <w:rsid w:val="00061CB5"/>
    <w:rsid w:val="0006204E"/>
    <w:rsid w:val="0006207A"/>
    <w:rsid w:val="000621BA"/>
    <w:rsid w:val="000624BD"/>
    <w:rsid w:val="0006255B"/>
    <w:rsid w:val="00062572"/>
    <w:rsid w:val="0006298C"/>
    <w:rsid w:val="00062BF2"/>
    <w:rsid w:val="00062F82"/>
    <w:rsid w:val="000630E9"/>
    <w:rsid w:val="000631C8"/>
    <w:rsid w:val="00063440"/>
    <w:rsid w:val="000635ED"/>
    <w:rsid w:val="0006370A"/>
    <w:rsid w:val="00063883"/>
    <w:rsid w:val="00063C19"/>
    <w:rsid w:val="00063FA1"/>
    <w:rsid w:val="00064A5A"/>
    <w:rsid w:val="00064FCD"/>
    <w:rsid w:val="0006532B"/>
    <w:rsid w:val="000653D0"/>
    <w:rsid w:val="0006549D"/>
    <w:rsid w:val="00065599"/>
    <w:rsid w:val="00065923"/>
    <w:rsid w:val="00065BD9"/>
    <w:rsid w:val="00065EC6"/>
    <w:rsid w:val="0006620D"/>
    <w:rsid w:val="00066864"/>
    <w:rsid w:val="00066B94"/>
    <w:rsid w:val="0006753F"/>
    <w:rsid w:val="00067581"/>
    <w:rsid w:val="0006759D"/>
    <w:rsid w:val="000679AD"/>
    <w:rsid w:val="000679FC"/>
    <w:rsid w:val="00067ED0"/>
    <w:rsid w:val="000700A0"/>
    <w:rsid w:val="0007042C"/>
    <w:rsid w:val="00070652"/>
    <w:rsid w:val="000707DC"/>
    <w:rsid w:val="00070981"/>
    <w:rsid w:val="00070A66"/>
    <w:rsid w:val="00070A9B"/>
    <w:rsid w:val="00070AA4"/>
    <w:rsid w:val="00070DAE"/>
    <w:rsid w:val="00070E49"/>
    <w:rsid w:val="00070E4F"/>
    <w:rsid w:val="00070E82"/>
    <w:rsid w:val="00070ED8"/>
    <w:rsid w:val="0007127C"/>
    <w:rsid w:val="000712E5"/>
    <w:rsid w:val="000713B2"/>
    <w:rsid w:val="000719E4"/>
    <w:rsid w:val="00071C5A"/>
    <w:rsid w:val="000726EC"/>
    <w:rsid w:val="00072AC2"/>
    <w:rsid w:val="00072FD5"/>
    <w:rsid w:val="0007314F"/>
    <w:rsid w:val="00073320"/>
    <w:rsid w:val="000735D7"/>
    <w:rsid w:val="00073932"/>
    <w:rsid w:val="00073A57"/>
    <w:rsid w:val="00073AED"/>
    <w:rsid w:val="00073BDD"/>
    <w:rsid w:val="000740C5"/>
    <w:rsid w:val="000743F6"/>
    <w:rsid w:val="00074433"/>
    <w:rsid w:val="0007443B"/>
    <w:rsid w:val="0007444A"/>
    <w:rsid w:val="000746B6"/>
    <w:rsid w:val="0007490E"/>
    <w:rsid w:val="00074B00"/>
    <w:rsid w:val="00074DD1"/>
    <w:rsid w:val="00074E2A"/>
    <w:rsid w:val="00075069"/>
    <w:rsid w:val="000750F0"/>
    <w:rsid w:val="000754A6"/>
    <w:rsid w:val="000758D7"/>
    <w:rsid w:val="0007592B"/>
    <w:rsid w:val="00075D6B"/>
    <w:rsid w:val="00075F3E"/>
    <w:rsid w:val="00076074"/>
    <w:rsid w:val="00076300"/>
    <w:rsid w:val="0007652C"/>
    <w:rsid w:val="00076627"/>
    <w:rsid w:val="000769BD"/>
    <w:rsid w:val="00076B83"/>
    <w:rsid w:val="00077074"/>
    <w:rsid w:val="0007710F"/>
    <w:rsid w:val="000773D6"/>
    <w:rsid w:val="000777EE"/>
    <w:rsid w:val="00077DC2"/>
    <w:rsid w:val="0008005F"/>
    <w:rsid w:val="00080068"/>
    <w:rsid w:val="00080D22"/>
    <w:rsid w:val="00080E6C"/>
    <w:rsid w:val="0008107E"/>
    <w:rsid w:val="000810E8"/>
    <w:rsid w:val="000813C0"/>
    <w:rsid w:val="000815EA"/>
    <w:rsid w:val="000818DA"/>
    <w:rsid w:val="0008196F"/>
    <w:rsid w:val="000819EC"/>
    <w:rsid w:val="00081BE5"/>
    <w:rsid w:val="00082488"/>
    <w:rsid w:val="00082530"/>
    <w:rsid w:val="0008260E"/>
    <w:rsid w:val="0008281E"/>
    <w:rsid w:val="000828AC"/>
    <w:rsid w:val="000828DA"/>
    <w:rsid w:val="00082AE1"/>
    <w:rsid w:val="00082BD3"/>
    <w:rsid w:val="00082BE5"/>
    <w:rsid w:val="00082EDF"/>
    <w:rsid w:val="0008316F"/>
    <w:rsid w:val="0008368B"/>
    <w:rsid w:val="000837BC"/>
    <w:rsid w:val="00083BA5"/>
    <w:rsid w:val="000840EE"/>
    <w:rsid w:val="00084104"/>
    <w:rsid w:val="00084220"/>
    <w:rsid w:val="00084275"/>
    <w:rsid w:val="000842A8"/>
    <w:rsid w:val="000843F6"/>
    <w:rsid w:val="000844A7"/>
    <w:rsid w:val="00084582"/>
    <w:rsid w:val="00084607"/>
    <w:rsid w:val="00084627"/>
    <w:rsid w:val="00084A45"/>
    <w:rsid w:val="00084F75"/>
    <w:rsid w:val="000854B0"/>
    <w:rsid w:val="00085ACC"/>
    <w:rsid w:val="00085D0F"/>
    <w:rsid w:val="00085F8E"/>
    <w:rsid w:val="00086271"/>
    <w:rsid w:val="00086579"/>
    <w:rsid w:val="00086638"/>
    <w:rsid w:val="000866A8"/>
    <w:rsid w:val="00086747"/>
    <w:rsid w:val="000869F2"/>
    <w:rsid w:val="00087115"/>
    <w:rsid w:val="0008762E"/>
    <w:rsid w:val="000879D8"/>
    <w:rsid w:val="00090407"/>
    <w:rsid w:val="00090B2F"/>
    <w:rsid w:val="00090C11"/>
    <w:rsid w:val="000918D5"/>
    <w:rsid w:val="00091AF5"/>
    <w:rsid w:val="00091B3E"/>
    <w:rsid w:val="00091C78"/>
    <w:rsid w:val="00091DDC"/>
    <w:rsid w:val="00092188"/>
    <w:rsid w:val="0009238F"/>
    <w:rsid w:val="00092743"/>
    <w:rsid w:val="0009381B"/>
    <w:rsid w:val="000947B0"/>
    <w:rsid w:val="00094B34"/>
    <w:rsid w:val="00094F3D"/>
    <w:rsid w:val="0009501E"/>
    <w:rsid w:val="0009505D"/>
    <w:rsid w:val="00095203"/>
    <w:rsid w:val="00095463"/>
    <w:rsid w:val="00095AF7"/>
    <w:rsid w:val="00095F10"/>
    <w:rsid w:val="00096E62"/>
    <w:rsid w:val="00097482"/>
    <w:rsid w:val="00097A23"/>
    <w:rsid w:val="00097C57"/>
    <w:rsid w:val="00097D14"/>
    <w:rsid w:val="00097E05"/>
    <w:rsid w:val="00097FE9"/>
    <w:rsid w:val="000A0001"/>
    <w:rsid w:val="000A0317"/>
    <w:rsid w:val="000A0531"/>
    <w:rsid w:val="000A059B"/>
    <w:rsid w:val="000A0B0B"/>
    <w:rsid w:val="000A0C05"/>
    <w:rsid w:val="000A1082"/>
    <w:rsid w:val="000A11D7"/>
    <w:rsid w:val="000A1869"/>
    <w:rsid w:val="000A1E17"/>
    <w:rsid w:val="000A2025"/>
    <w:rsid w:val="000A20B8"/>
    <w:rsid w:val="000A2598"/>
    <w:rsid w:val="000A29C9"/>
    <w:rsid w:val="000A2A8B"/>
    <w:rsid w:val="000A2F70"/>
    <w:rsid w:val="000A33C1"/>
    <w:rsid w:val="000A3BD8"/>
    <w:rsid w:val="000A3BFC"/>
    <w:rsid w:val="000A3C1F"/>
    <w:rsid w:val="000A3CD7"/>
    <w:rsid w:val="000A3E92"/>
    <w:rsid w:val="000A466E"/>
    <w:rsid w:val="000A47D1"/>
    <w:rsid w:val="000A4C5A"/>
    <w:rsid w:val="000A4D93"/>
    <w:rsid w:val="000A5283"/>
    <w:rsid w:val="000A5502"/>
    <w:rsid w:val="000A554F"/>
    <w:rsid w:val="000A5677"/>
    <w:rsid w:val="000A62E4"/>
    <w:rsid w:val="000A6BEF"/>
    <w:rsid w:val="000A6D12"/>
    <w:rsid w:val="000A6E81"/>
    <w:rsid w:val="000A6E89"/>
    <w:rsid w:val="000A6F23"/>
    <w:rsid w:val="000A6F26"/>
    <w:rsid w:val="000A6F8A"/>
    <w:rsid w:val="000A7027"/>
    <w:rsid w:val="000A7112"/>
    <w:rsid w:val="000A7498"/>
    <w:rsid w:val="000A77A1"/>
    <w:rsid w:val="000A7A9C"/>
    <w:rsid w:val="000A7ACD"/>
    <w:rsid w:val="000A7BD8"/>
    <w:rsid w:val="000A7C38"/>
    <w:rsid w:val="000A7D2A"/>
    <w:rsid w:val="000B0261"/>
    <w:rsid w:val="000B0363"/>
    <w:rsid w:val="000B087D"/>
    <w:rsid w:val="000B09F2"/>
    <w:rsid w:val="000B0ABE"/>
    <w:rsid w:val="000B0EBF"/>
    <w:rsid w:val="000B126E"/>
    <w:rsid w:val="000B12B0"/>
    <w:rsid w:val="000B1845"/>
    <w:rsid w:val="000B196F"/>
    <w:rsid w:val="000B1B69"/>
    <w:rsid w:val="000B1D58"/>
    <w:rsid w:val="000B1E50"/>
    <w:rsid w:val="000B1F4C"/>
    <w:rsid w:val="000B2AD4"/>
    <w:rsid w:val="000B2D66"/>
    <w:rsid w:val="000B2EF3"/>
    <w:rsid w:val="000B30AA"/>
    <w:rsid w:val="000B30E5"/>
    <w:rsid w:val="000B3259"/>
    <w:rsid w:val="000B33F1"/>
    <w:rsid w:val="000B39CA"/>
    <w:rsid w:val="000B3C6A"/>
    <w:rsid w:val="000B3D2B"/>
    <w:rsid w:val="000B3E2D"/>
    <w:rsid w:val="000B4AB9"/>
    <w:rsid w:val="000B4B64"/>
    <w:rsid w:val="000B5124"/>
    <w:rsid w:val="000B5396"/>
    <w:rsid w:val="000B53B5"/>
    <w:rsid w:val="000B5976"/>
    <w:rsid w:val="000B5D81"/>
    <w:rsid w:val="000B62BF"/>
    <w:rsid w:val="000B62FD"/>
    <w:rsid w:val="000B6417"/>
    <w:rsid w:val="000B67D3"/>
    <w:rsid w:val="000B69AE"/>
    <w:rsid w:val="000B6ABE"/>
    <w:rsid w:val="000B6D77"/>
    <w:rsid w:val="000B6D90"/>
    <w:rsid w:val="000B74E4"/>
    <w:rsid w:val="000B7C08"/>
    <w:rsid w:val="000B7DAB"/>
    <w:rsid w:val="000C01F4"/>
    <w:rsid w:val="000C0377"/>
    <w:rsid w:val="000C088D"/>
    <w:rsid w:val="000C0AEB"/>
    <w:rsid w:val="000C0E6C"/>
    <w:rsid w:val="000C0EA3"/>
    <w:rsid w:val="000C14D3"/>
    <w:rsid w:val="000C1A81"/>
    <w:rsid w:val="000C1B4B"/>
    <w:rsid w:val="000C2305"/>
    <w:rsid w:val="000C2A8E"/>
    <w:rsid w:val="000C2B27"/>
    <w:rsid w:val="000C2C06"/>
    <w:rsid w:val="000C2C26"/>
    <w:rsid w:val="000C2EED"/>
    <w:rsid w:val="000C37FC"/>
    <w:rsid w:val="000C3B7C"/>
    <w:rsid w:val="000C3B8B"/>
    <w:rsid w:val="000C3E56"/>
    <w:rsid w:val="000C3FD1"/>
    <w:rsid w:val="000C41C6"/>
    <w:rsid w:val="000C4233"/>
    <w:rsid w:val="000C470E"/>
    <w:rsid w:val="000C4C75"/>
    <w:rsid w:val="000C5547"/>
    <w:rsid w:val="000C5645"/>
    <w:rsid w:val="000C59E3"/>
    <w:rsid w:val="000C5AB0"/>
    <w:rsid w:val="000C6050"/>
    <w:rsid w:val="000C6142"/>
    <w:rsid w:val="000C62EF"/>
    <w:rsid w:val="000C63D0"/>
    <w:rsid w:val="000C6759"/>
    <w:rsid w:val="000C69EE"/>
    <w:rsid w:val="000C7081"/>
    <w:rsid w:val="000C71B0"/>
    <w:rsid w:val="000C72E4"/>
    <w:rsid w:val="000C73B2"/>
    <w:rsid w:val="000C74F8"/>
    <w:rsid w:val="000C77B5"/>
    <w:rsid w:val="000C7C4D"/>
    <w:rsid w:val="000C7FAE"/>
    <w:rsid w:val="000D0886"/>
    <w:rsid w:val="000D091E"/>
    <w:rsid w:val="000D0BE6"/>
    <w:rsid w:val="000D10DD"/>
    <w:rsid w:val="000D11F9"/>
    <w:rsid w:val="000D15C3"/>
    <w:rsid w:val="000D19E9"/>
    <w:rsid w:val="000D2258"/>
    <w:rsid w:val="000D25FD"/>
    <w:rsid w:val="000D2747"/>
    <w:rsid w:val="000D279C"/>
    <w:rsid w:val="000D2BDA"/>
    <w:rsid w:val="000D2BEA"/>
    <w:rsid w:val="000D2CE0"/>
    <w:rsid w:val="000D3535"/>
    <w:rsid w:val="000D3595"/>
    <w:rsid w:val="000D3652"/>
    <w:rsid w:val="000D3D9B"/>
    <w:rsid w:val="000D3F8B"/>
    <w:rsid w:val="000D3FF8"/>
    <w:rsid w:val="000D4025"/>
    <w:rsid w:val="000D4373"/>
    <w:rsid w:val="000D44D5"/>
    <w:rsid w:val="000D4F45"/>
    <w:rsid w:val="000D57FB"/>
    <w:rsid w:val="000D5C9C"/>
    <w:rsid w:val="000D604C"/>
    <w:rsid w:val="000D6163"/>
    <w:rsid w:val="000D642E"/>
    <w:rsid w:val="000D6494"/>
    <w:rsid w:val="000D6C4E"/>
    <w:rsid w:val="000D72E8"/>
    <w:rsid w:val="000D74CC"/>
    <w:rsid w:val="000D75F2"/>
    <w:rsid w:val="000D77FC"/>
    <w:rsid w:val="000D783A"/>
    <w:rsid w:val="000D7C57"/>
    <w:rsid w:val="000D7C72"/>
    <w:rsid w:val="000D7CA6"/>
    <w:rsid w:val="000D7E6F"/>
    <w:rsid w:val="000E0020"/>
    <w:rsid w:val="000E01B1"/>
    <w:rsid w:val="000E0B33"/>
    <w:rsid w:val="000E0C2B"/>
    <w:rsid w:val="000E0D32"/>
    <w:rsid w:val="000E0FD3"/>
    <w:rsid w:val="000E1005"/>
    <w:rsid w:val="000E16ED"/>
    <w:rsid w:val="000E1A58"/>
    <w:rsid w:val="000E1C4C"/>
    <w:rsid w:val="000E1C5D"/>
    <w:rsid w:val="000E1E52"/>
    <w:rsid w:val="000E2014"/>
    <w:rsid w:val="000E2192"/>
    <w:rsid w:val="000E24C2"/>
    <w:rsid w:val="000E25CC"/>
    <w:rsid w:val="000E2BC5"/>
    <w:rsid w:val="000E2D01"/>
    <w:rsid w:val="000E2ED5"/>
    <w:rsid w:val="000E31A1"/>
    <w:rsid w:val="000E31F6"/>
    <w:rsid w:val="000E32E0"/>
    <w:rsid w:val="000E34FF"/>
    <w:rsid w:val="000E3D1F"/>
    <w:rsid w:val="000E41AD"/>
    <w:rsid w:val="000E4748"/>
    <w:rsid w:val="000E5464"/>
    <w:rsid w:val="000E553C"/>
    <w:rsid w:val="000E56F7"/>
    <w:rsid w:val="000E5769"/>
    <w:rsid w:val="000E57D4"/>
    <w:rsid w:val="000E59FE"/>
    <w:rsid w:val="000E5A7A"/>
    <w:rsid w:val="000E6918"/>
    <w:rsid w:val="000E6A36"/>
    <w:rsid w:val="000E6A9B"/>
    <w:rsid w:val="000E6E5C"/>
    <w:rsid w:val="000E707A"/>
    <w:rsid w:val="000E70CB"/>
    <w:rsid w:val="000E7683"/>
    <w:rsid w:val="000E7B65"/>
    <w:rsid w:val="000E7D8F"/>
    <w:rsid w:val="000E7E67"/>
    <w:rsid w:val="000E7EEE"/>
    <w:rsid w:val="000F003D"/>
    <w:rsid w:val="000F02CA"/>
    <w:rsid w:val="000F0501"/>
    <w:rsid w:val="000F05C8"/>
    <w:rsid w:val="000F0BE5"/>
    <w:rsid w:val="000F0D64"/>
    <w:rsid w:val="000F1422"/>
    <w:rsid w:val="000F14D1"/>
    <w:rsid w:val="000F15E0"/>
    <w:rsid w:val="000F177C"/>
    <w:rsid w:val="000F1964"/>
    <w:rsid w:val="000F1D43"/>
    <w:rsid w:val="000F1E2F"/>
    <w:rsid w:val="000F2556"/>
    <w:rsid w:val="000F27D6"/>
    <w:rsid w:val="000F29B7"/>
    <w:rsid w:val="000F2A3B"/>
    <w:rsid w:val="000F3036"/>
    <w:rsid w:val="000F3095"/>
    <w:rsid w:val="000F3739"/>
    <w:rsid w:val="000F39E4"/>
    <w:rsid w:val="000F3A6C"/>
    <w:rsid w:val="000F41B7"/>
    <w:rsid w:val="000F4538"/>
    <w:rsid w:val="000F453F"/>
    <w:rsid w:val="000F45D3"/>
    <w:rsid w:val="000F4834"/>
    <w:rsid w:val="000F4856"/>
    <w:rsid w:val="000F4937"/>
    <w:rsid w:val="000F4ACA"/>
    <w:rsid w:val="000F4C43"/>
    <w:rsid w:val="000F4D85"/>
    <w:rsid w:val="000F57D3"/>
    <w:rsid w:val="000F5893"/>
    <w:rsid w:val="000F5D9E"/>
    <w:rsid w:val="000F61B5"/>
    <w:rsid w:val="000F62DA"/>
    <w:rsid w:val="000F63C1"/>
    <w:rsid w:val="000F6467"/>
    <w:rsid w:val="000F66BF"/>
    <w:rsid w:val="000F6F54"/>
    <w:rsid w:val="000F74BD"/>
    <w:rsid w:val="000F755A"/>
    <w:rsid w:val="000F7784"/>
    <w:rsid w:val="000F78E7"/>
    <w:rsid w:val="000F7945"/>
    <w:rsid w:val="000F7AF3"/>
    <w:rsid w:val="000F7E6F"/>
    <w:rsid w:val="00100154"/>
    <w:rsid w:val="001001E0"/>
    <w:rsid w:val="0010023E"/>
    <w:rsid w:val="00100465"/>
    <w:rsid w:val="00100641"/>
    <w:rsid w:val="00100AA0"/>
    <w:rsid w:val="00100D18"/>
    <w:rsid w:val="0010110E"/>
    <w:rsid w:val="001011AE"/>
    <w:rsid w:val="001020A9"/>
    <w:rsid w:val="001022A5"/>
    <w:rsid w:val="00102617"/>
    <w:rsid w:val="001028F4"/>
    <w:rsid w:val="001029D6"/>
    <w:rsid w:val="00102AEC"/>
    <w:rsid w:val="00102C9E"/>
    <w:rsid w:val="0010372A"/>
    <w:rsid w:val="00103A84"/>
    <w:rsid w:val="00103C63"/>
    <w:rsid w:val="00104202"/>
    <w:rsid w:val="00104463"/>
    <w:rsid w:val="001045AF"/>
    <w:rsid w:val="001048C2"/>
    <w:rsid w:val="0010499C"/>
    <w:rsid w:val="00104C1C"/>
    <w:rsid w:val="001050BC"/>
    <w:rsid w:val="00105273"/>
    <w:rsid w:val="001057BB"/>
    <w:rsid w:val="00105E44"/>
    <w:rsid w:val="00105EEE"/>
    <w:rsid w:val="00105F6C"/>
    <w:rsid w:val="001060C0"/>
    <w:rsid w:val="00106627"/>
    <w:rsid w:val="00106DEB"/>
    <w:rsid w:val="001072A9"/>
    <w:rsid w:val="00107385"/>
    <w:rsid w:val="001074E1"/>
    <w:rsid w:val="00107626"/>
    <w:rsid w:val="001076C4"/>
    <w:rsid w:val="001078C6"/>
    <w:rsid w:val="00107D1F"/>
    <w:rsid w:val="00107F04"/>
    <w:rsid w:val="001104C8"/>
    <w:rsid w:val="001105ED"/>
    <w:rsid w:val="00110C67"/>
    <w:rsid w:val="00110E6A"/>
    <w:rsid w:val="00110EE7"/>
    <w:rsid w:val="001111AF"/>
    <w:rsid w:val="001115AA"/>
    <w:rsid w:val="00111A00"/>
    <w:rsid w:val="00111D77"/>
    <w:rsid w:val="00111DE1"/>
    <w:rsid w:val="00111E64"/>
    <w:rsid w:val="00111E69"/>
    <w:rsid w:val="00111E74"/>
    <w:rsid w:val="00112186"/>
    <w:rsid w:val="001121D9"/>
    <w:rsid w:val="00113055"/>
    <w:rsid w:val="0011318C"/>
    <w:rsid w:val="00113289"/>
    <w:rsid w:val="0011340C"/>
    <w:rsid w:val="0011351E"/>
    <w:rsid w:val="001138D3"/>
    <w:rsid w:val="00113E63"/>
    <w:rsid w:val="001142A2"/>
    <w:rsid w:val="00114400"/>
    <w:rsid w:val="00114490"/>
    <w:rsid w:val="001145EE"/>
    <w:rsid w:val="00114710"/>
    <w:rsid w:val="001149B3"/>
    <w:rsid w:val="00115103"/>
    <w:rsid w:val="00115168"/>
    <w:rsid w:val="00115207"/>
    <w:rsid w:val="00115410"/>
    <w:rsid w:val="00115559"/>
    <w:rsid w:val="0011590F"/>
    <w:rsid w:val="00115FA8"/>
    <w:rsid w:val="001162FB"/>
    <w:rsid w:val="001166F5"/>
    <w:rsid w:val="00116BF4"/>
    <w:rsid w:val="001172BD"/>
    <w:rsid w:val="001174BB"/>
    <w:rsid w:val="001179AD"/>
    <w:rsid w:val="00117A38"/>
    <w:rsid w:val="00117B84"/>
    <w:rsid w:val="00117C5E"/>
    <w:rsid w:val="00117E7B"/>
    <w:rsid w:val="00117F20"/>
    <w:rsid w:val="001200C1"/>
    <w:rsid w:val="00120322"/>
    <w:rsid w:val="0012044A"/>
    <w:rsid w:val="001204FD"/>
    <w:rsid w:val="00120A5D"/>
    <w:rsid w:val="00120D58"/>
    <w:rsid w:val="00120FFC"/>
    <w:rsid w:val="00121554"/>
    <w:rsid w:val="0012158E"/>
    <w:rsid w:val="001218FE"/>
    <w:rsid w:val="0012192B"/>
    <w:rsid w:val="00121B0F"/>
    <w:rsid w:val="00121E29"/>
    <w:rsid w:val="0012229F"/>
    <w:rsid w:val="0012251C"/>
    <w:rsid w:val="0012298E"/>
    <w:rsid w:val="00122D53"/>
    <w:rsid w:val="001231E0"/>
    <w:rsid w:val="00123297"/>
    <w:rsid w:val="001237D6"/>
    <w:rsid w:val="0012388F"/>
    <w:rsid w:val="00123B5D"/>
    <w:rsid w:val="00123B9E"/>
    <w:rsid w:val="00124DC4"/>
    <w:rsid w:val="001250A5"/>
    <w:rsid w:val="00125277"/>
    <w:rsid w:val="001253C6"/>
    <w:rsid w:val="00125486"/>
    <w:rsid w:val="00125904"/>
    <w:rsid w:val="00125ACC"/>
    <w:rsid w:val="00125E9F"/>
    <w:rsid w:val="0012603E"/>
    <w:rsid w:val="00126631"/>
    <w:rsid w:val="00126697"/>
    <w:rsid w:val="00126BEF"/>
    <w:rsid w:val="00126F24"/>
    <w:rsid w:val="0012727D"/>
    <w:rsid w:val="00127605"/>
    <w:rsid w:val="00127674"/>
    <w:rsid w:val="00127893"/>
    <w:rsid w:val="00127BB5"/>
    <w:rsid w:val="001300D0"/>
    <w:rsid w:val="001300E9"/>
    <w:rsid w:val="0013060E"/>
    <w:rsid w:val="0013084E"/>
    <w:rsid w:val="00130AA3"/>
    <w:rsid w:val="00130BB7"/>
    <w:rsid w:val="00130DA7"/>
    <w:rsid w:val="00131194"/>
    <w:rsid w:val="001317C3"/>
    <w:rsid w:val="00131A77"/>
    <w:rsid w:val="00131D58"/>
    <w:rsid w:val="00132329"/>
    <w:rsid w:val="001324DA"/>
    <w:rsid w:val="00132624"/>
    <w:rsid w:val="0013265D"/>
    <w:rsid w:val="001326FE"/>
    <w:rsid w:val="001327B7"/>
    <w:rsid w:val="00132A17"/>
    <w:rsid w:val="00132BFA"/>
    <w:rsid w:val="00132C3D"/>
    <w:rsid w:val="00132CB7"/>
    <w:rsid w:val="00132D46"/>
    <w:rsid w:val="00133251"/>
    <w:rsid w:val="00133349"/>
    <w:rsid w:val="00133372"/>
    <w:rsid w:val="00133428"/>
    <w:rsid w:val="00133BDD"/>
    <w:rsid w:val="00133C4D"/>
    <w:rsid w:val="00133EE4"/>
    <w:rsid w:val="0013422E"/>
    <w:rsid w:val="001344F9"/>
    <w:rsid w:val="001345B8"/>
    <w:rsid w:val="001348A8"/>
    <w:rsid w:val="00134B1A"/>
    <w:rsid w:val="00134C07"/>
    <w:rsid w:val="001356FF"/>
    <w:rsid w:val="00135971"/>
    <w:rsid w:val="0013597D"/>
    <w:rsid w:val="00135AB8"/>
    <w:rsid w:val="00135D45"/>
    <w:rsid w:val="0013638D"/>
    <w:rsid w:val="001368A4"/>
    <w:rsid w:val="00136AA7"/>
    <w:rsid w:val="00136AAD"/>
    <w:rsid w:val="00136AC0"/>
    <w:rsid w:val="00136AF6"/>
    <w:rsid w:val="00136D55"/>
    <w:rsid w:val="00137204"/>
    <w:rsid w:val="001375A2"/>
    <w:rsid w:val="0013779D"/>
    <w:rsid w:val="00137929"/>
    <w:rsid w:val="00137E27"/>
    <w:rsid w:val="00137E77"/>
    <w:rsid w:val="0014091A"/>
    <w:rsid w:val="00140926"/>
    <w:rsid w:val="001410F0"/>
    <w:rsid w:val="0014132E"/>
    <w:rsid w:val="0014156A"/>
    <w:rsid w:val="00141A1A"/>
    <w:rsid w:val="00141A76"/>
    <w:rsid w:val="00141DDB"/>
    <w:rsid w:val="00141F99"/>
    <w:rsid w:val="00142592"/>
    <w:rsid w:val="00142A1C"/>
    <w:rsid w:val="00142AF2"/>
    <w:rsid w:val="00142B7C"/>
    <w:rsid w:val="00142E30"/>
    <w:rsid w:val="00142F88"/>
    <w:rsid w:val="0014317A"/>
    <w:rsid w:val="0014341D"/>
    <w:rsid w:val="00143426"/>
    <w:rsid w:val="0014353A"/>
    <w:rsid w:val="00143725"/>
    <w:rsid w:val="00143770"/>
    <w:rsid w:val="001437DD"/>
    <w:rsid w:val="00143BD0"/>
    <w:rsid w:val="00143D6F"/>
    <w:rsid w:val="00144248"/>
    <w:rsid w:val="0014453E"/>
    <w:rsid w:val="00144C03"/>
    <w:rsid w:val="00144C24"/>
    <w:rsid w:val="001452C8"/>
    <w:rsid w:val="0014588E"/>
    <w:rsid w:val="00145B34"/>
    <w:rsid w:val="00145D5C"/>
    <w:rsid w:val="00146003"/>
    <w:rsid w:val="0014610E"/>
    <w:rsid w:val="00146122"/>
    <w:rsid w:val="001461B6"/>
    <w:rsid w:val="00146254"/>
    <w:rsid w:val="001462B9"/>
    <w:rsid w:val="00146405"/>
    <w:rsid w:val="0014641A"/>
    <w:rsid w:val="00146704"/>
    <w:rsid w:val="00146A74"/>
    <w:rsid w:val="00146DF1"/>
    <w:rsid w:val="00146F9C"/>
    <w:rsid w:val="001471C4"/>
    <w:rsid w:val="001474A2"/>
    <w:rsid w:val="00147560"/>
    <w:rsid w:val="0014773A"/>
    <w:rsid w:val="00147D8E"/>
    <w:rsid w:val="001501DD"/>
    <w:rsid w:val="0015024C"/>
    <w:rsid w:val="0015057E"/>
    <w:rsid w:val="00150685"/>
    <w:rsid w:val="001506CD"/>
    <w:rsid w:val="00150A99"/>
    <w:rsid w:val="00150D1A"/>
    <w:rsid w:val="00150EBF"/>
    <w:rsid w:val="001510A3"/>
    <w:rsid w:val="0015129B"/>
    <w:rsid w:val="00151518"/>
    <w:rsid w:val="001515AA"/>
    <w:rsid w:val="00151A50"/>
    <w:rsid w:val="00151ABC"/>
    <w:rsid w:val="00151CBF"/>
    <w:rsid w:val="0015225A"/>
    <w:rsid w:val="0015231A"/>
    <w:rsid w:val="001528B6"/>
    <w:rsid w:val="00152942"/>
    <w:rsid w:val="00152F8B"/>
    <w:rsid w:val="00153131"/>
    <w:rsid w:val="001537BC"/>
    <w:rsid w:val="001538F6"/>
    <w:rsid w:val="001539F1"/>
    <w:rsid w:val="00153D82"/>
    <w:rsid w:val="00153E1D"/>
    <w:rsid w:val="00153FBF"/>
    <w:rsid w:val="0015413E"/>
    <w:rsid w:val="001542B6"/>
    <w:rsid w:val="001543D7"/>
    <w:rsid w:val="001544F9"/>
    <w:rsid w:val="00154600"/>
    <w:rsid w:val="001548FB"/>
    <w:rsid w:val="00154AAD"/>
    <w:rsid w:val="00154AF1"/>
    <w:rsid w:val="00154C3F"/>
    <w:rsid w:val="00155346"/>
    <w:rsid w:val="00155A12"/>
    <w:rsid w:val="00155C43"/>
    <w:rsid w:val="00155DC7"/>
    <w:rsid w:val="00155DF3"/>
    <w:rsid w:val="00156120"/>
    <w:rsid w:val="001566A1"/>
    <w:rsid w:val="00156805"/>
    <w:rsid w:val="001568CE"/>
    <w:rsid w:val="00156A4C"/>
    <w:rsid w:val="00156C7A"/>
    <w:rsid w:val="00156CE2"/>
    <w:rsid w:val="00156DB7"/>
    <w:rsid w:val="00156DDD"/>
    <w:rsid w:val="001570C0"/>
    <w:rsid w:val="001571A9"/>
    <w:rsid w:val="00157826"/>
    <w:rsid w:val="00157878"/>
    <w:rsid w:val="001578C5"/>
    <w:rsid w:val="00157C3E"/>
    <w:rsid w:val="00157DF0"/>
    <w:rsid w:val="00157F97"/>
    <w:rsid w:val="0016021E"/>
    <w:rsid w:val="001604DD"/>
    <w:rsid w:val="00160D06"/>
    <w:rsid w:val="00160EB0"/>
    <w:rsid w:val="00161001"/>
    <w:rsid w:val="001611CC"/>
    <w:rsid w:val="0016182F"/>
    <w:rsid w:val="001618BE"/>
    <w:rsid w:val="00161B62"/>
    <w:rsid w:val="00161BFD"/>
    <w:rsid w:val="00161CDA"/>
    <w:rsid w:val="00161F06"/>
    <w:rsid w:val="001623DB"/>
    <w:rsid w:val="00162A2A"/>
    <w:rsid w:val="00162E50"/>
    <w:rsid w:val="0016331F"/>
    <w:rsid w:val="00163648"/>
    <w:rsid w:val="0016398B"/>
    <w:rsid w:val="0016399E"/>
    <w:rsid w:val="00163B68"/>
    <w:rsid w:val="00163B72"/>
    <w:rsid w:val="00163BF9"/>
    <w:rsid w:val="00163D39"/>
    <w:rsid w:val="00163D75"/>
    <w:rsid w:val="00163EC3"/>
    <w:rsid w:val="00164080"/>
    <w:rsid w:val="00164381"/>
    <w:rsid w:val="00164621"/>
    <w:rsid w:val="0016506C"/>
    <w:rsid w:val="001653DE"/>
    <w:rsid w:val="001655B3"/>
    <w:rsid w:val="0016567E"/>
    <w:rsid w:val="001656EE"/>
    <w:rsid w:val="00165D03"/>
    <w:rsid w:val="00165E41"/>
    <w:rsid w:val="00165FB0"/>
    <w:rsid w:val="001665D7"/>
    <w:rsid w:val="00166654"/>
    <w:rsid w:val="001666A3"/>
    <w:rsid w:val="00166A1A"/>
    <w:rsid w:val="00166B5E"/>
    <w:rsid w:val="001674B2"/>
    <w:rsid w:val="0016763A"/>
    <w:rsid w:val="00167860"/>
    <w:rsid w:val="00167C22"/>
    <w:rsid w:val="00167C58"/>
    <w:rsid w:val="00167F77"/>
    <w:rsid w:val="00170372"/>
    <w:rsid w:val="00170B3F"/>
    <w:rsid w:val="00170DDE"/>
    <w:rsid w:val="0017117E"/>
    <w:rsid w:val="001715AD"/>
    <w:rsid w:val="0017169B"/>
    <w:rsid w:val="001718DD"/>
    <w:rsid w:val="00171A29"/>
    <w:rsid w:val="00171BEE"/>
    <w:rsid w:val="00171E3A"/>
    <w:rsid w:val="00171E42"/>
    <w:rsid w:val="00172028"/>
    <w:rsid w:val="00172176"/>
    <w:rsid w:val="00172271"/>
    <w:rsid w:val="00172740"/>
    <w:rsid w:val="0017282D"/>
    <w:rsid w:val="00172996"/>
    <w:rsid w:val="00172A28"/>
    <w:rsid w:val="00172A45"/>
    <w:rsid w:val="00172C3D"/>
    <w:rsid w:val="00172C79"/>
    <w:rsid w:val="00172CFE"/>
    <w:rsid w:val="00172FB1"/>
    <w:rsid w:val="00173024"/>
    <w:rsid w:val="0017371F"/>
    <w:rsid w:val="00173EF4"/>
    <w:rsid w:val="00174301"/>
    <w:rsid w:val="00174418"/>
    <w:rsid w:val="0017474A"/>
    <w:rsid w:val="00174BDF"/>
    <w:rsid w:val="001750C5"/>
    <w:rsid w:val="00175613"/>
    <w:rsid w:val="001756C4"/>
    <w:rsid w:val="0017570F"/>
    <w:rsid w:val="00175B45"/>
    <w:rsid w:val="00176748"/>
    <w:rsid w:val="00176B97"/>
    <w:rsid w:val="00176CBD"/>
    <w:rsid w:val="00176CF0"/>
    <w:rsid w:val="0017703C"/>
    <w:rsid w:val="00177D63"/>
    <w:rsid w:val="00177D80"/>
    <w:rsid w:val="00177F40"/>
    <w:rsid w:val="001801B4"/>
    <w:rsid w:val="001802E5"/>
    <w:rsid w:val="001809DA"/>
    <w:rsid w:val="00180C09"/>
    <w:rsid w:val="00180F8B"/>
    <w:rsid w:val="00181367"/>
    <w:rsid w:val="0018179B"/>
    <w:rsid w:val="00181B09"/>
    <w:rsid w:val="00181BF5"/>
    <w:rsid w:val="00181BFA"/>
    <w:rsid w:val="00181FF5"/>
    <w:rsid w:val="001824F8"/>
    <w:rsid w:val="00182510"/>
    <w:rsid w:val="00182722"/>
    <w:rsid w:val="00182746"/>
    <w:rsid w:val="00182CCF"/>
    <w:rsid w:val="00183144"/>
    <w:rsid w:val="00183467"/>
    <w:rsid w:val="00183569"/>
    <w:rsid w:val="0018358C"/>
    <w:rsid w:val="001836C5"/>
    <w:rsid w:val="001838FA"/>
    <w:rsid w:val="00183B2A"/>
    <w:rsid w:val="00183EBB"/>
    <w:rsid w:val="00184297"/>
    <w:rsid w:val="0018470E"/>
    <w:rsid w:val="001854D0"/>
    <w:rsid w:val="00185901"/>
    <w:rsid w:val="00186C72"/>
    <w:rsid w:val="00187000"/>
    <w:rsid w:val="0018702E"/>
    <w:rsid w:val="001874E1"/>
    <w:rsid w:val="001878A6"/>
    <w:rsid w:val="00187B6E"/>
    <w:rsid w:val="00187D89"/>
    <w:rsid w:val="00190230"/>
    <w:rsid w:val="001905A3"/>
    <w:rsid w:val="00190769"/>
    <w:rsid w:val="00190CBC"/>
    <w:rsid w:val="00190E28"/>
    <w:rsid w:val="00190EE0"/>
    <w:rsid w:val="00192289"/>
    <w:rsid w:val="0019285D"/>
    <w:rsid w:val="00192906"/>
    <w:rsid w:val="0019295D"/>
    <w:rsid w:val="00192DB8"/>
    <w:rsid w:val="00192E36"/>
    <w:rsid w:val="001933B4"/>
    <w:rsid w:val="0019340B"/>
    <w:rsid w:val="00193441"/>
    <w:rsid w:val="0019429A"/>
    <w:rsid w:val="00194F7C"/>
    <w:rsid w:val="00195075"/>
    <w:rsid w:val="00195142"/>
    <w:rsid w:val="00195215"/>
    <w:rsid w:val="00195488"/>
    <w:rsid w:val="001954F2"/>
    <w:rsid w:val="001957C3"/>
    <w:rsid w:val="001958F8"/>
    <w:rsid w:val="00195A31"/>
    <w:rsid w:val="00195CAD"/>
    <w:rsid w:val="00196552"/>
    <w:rsid w:val="001966B1"/>
    <w:rsid w:val="00196B92"/>
    <w:rsid w:val="00196C35"/>
    <w:rsid w:val="00197236"/>
    <w:rsid w:val="001972F8"/>
    <w:rsid w:val="0019734D"/>
    <w:rsid w:val="001979FA"/>
    <w:rsid w:val="00197B65"/>
    <w:rsid w:val="00197C88"/>
    <w:rsid w:val="00197E02"/>
    <w:rsid w:val="00197E8B"/>
    <w:rsid w:val="001A00E4"/>
    <w:rsid w:val="001A01AA"/>
    <w:rsid w:val="001A0B44"/>
    <w:rsid w:val="001A1057"/>
    <w:rsid w:val="001A111E"/>
    <w:rsid w:val="001A18F2"/>
    <w:rsid w:val="001A1BE3"/>
    <w:rsid w:val="001A1F52"/>
    <w:rsid w:val="001A20FC"/>
    <w:rsid w:val="001A2167"/>
    <w:rsid w:val="001A2BFD"/>
    <w:rsid w:val="001A2D7D"/>
    <w:rsid w:val="001A30C4"/>
    <w:rsid w:val="001A33DC"/>
    <w:rsid w:val="001A3A01"/>
    <w:rsid w:val="001A44A7"/>
    <w:rsid w:val="001A494E"/>
    <w:rsid w:val="001A4BC1"/>
    <w:rsid w:val="001A4F6A"/>
    <w:rsid w:val="001A50D0"/>
    <w:rsid w:val="001A513E"/>
    <w:rsid w:val="001A51A5"/>
    <w:rsid w:val="001A546D"/>
    <w:rsid w:val="001A5534"/>
    <w:rsid w:val="001A554E"/>
    <w:rsid w:val="001A5643"/>
    <w:rsid w:val="001A5C12"/>
    <w:rsid w:val="001A5C8B"/>
    <w:rsid w:val="001A5D55"/>
    <w:rsid w:val="001A61EA"/>
    <w:rsid w:val="001A63CF"/>
    <w:rsid w:val="001A6740"/>
    <w:rsid w:val="001A6B6B"/>
    <w:rsid w:val="001A6D03"/>
    <w:rsid w:val="001A7171"/>
    <w:rsid w:val="001A7248"/>
    <w:rsid w:val="001A7549"/>
    <w:rsid w:val="001A7901"/>
    <w:rsid w:val="001A7F8F"/>
    <w:rsid w:val="001B00AA"/>
    <w:rsid w:val="001B045B"/>
    <w:rsid w:val="001B04BA"/>
    <w:rsid w:val="001B05BB"/>
    <w:rsid w:val="001B05E9"/>
    <w:rsid w:val="001B0B7B"/>
    <w:rsid w:val="001B1124"/>
    <w:rsid w:val="001B113B"/>
    <w:rsid w:val="001B15BF"/>
    <w:rsid w:val="001B178C"/>
    <w:rsid w:val="001B19DC"/>
    <w:rsid w:val="001B1AFA"/>
    <w:rsid w:val="001B1C97"/>
    <w:rsid w:val="001B1DFD"/>
    <w:rsid w:val="001B1E7D"/>
    <w:rsid w:val="001B1E90"/>
    <w:rsid w:val="001B2652"/>
    <w:rsid w:val="001B26DF"/>
    <w:rsid w:val="001B29AF"/>
    <w:rsid w:val="001B2C5E"/>
    <w:rsid w:val="001B3025"/>
    <w:rsid w:val="001B32CE"/>
    <w:rsid w:val="001B354A"/>
    <w:rsid w:val="001B3579"/>
    <w:rsid w:val="001B3890"/>
    <w:rsid w:val="001B3C30"/>
    <w:rsid w:val="001B3C43"/>
    <w:rsid w:val="001B3C4D"/>
    <w:rsid w:val="001B3CFC"/>
    <w:rsid w:val="001B3D8C"/>
    <w:rsid w:val="001B4086"/>
    <w:rsid w:val="001B4401"/>
    <w:rsid w:val="001B4870"/>
    <w:rsid w:val="001B4B91"/>
    <w:rsid w:val="001B4D97"/>
    <w:rsid w:val="001B4E9A"/>
    <w:rsid w:val="001B53E2"/>
    <w:rsid w:val="001B590D"/>
    <w:rsid w:val="001B5AFF"/>
    <w:rsid w:val="001B5DA7"/>
    <w:rsid w:val="001B65EC"/>
    <w:rsid w:val="001B665C"/>
    <w:rsid w:val="001B688C"/>
    <w:rsid w:val="001B6A3D"/>
    <w:rsid w:val="001B6D1C"/>
    <w:rsid w:val="001B711F"/>
    <w:rsid w:val="001B75B6"/>
    <w:rsid w:val="001B779E"/>
    <w:rsid w:val="001B7E85"/>
    <w:rsid w:val="001B7F35"/>
    <w:rsid w:val="001C01FB"/>
    <w:rsid w:val="001C0280"/>
    <w:rsid w:val="001C054F"/>
    <w:rsid w:val="001C0686"/>
    <w:rsid w:val="001C0979"/>
    <w:rsid w:val="001C0994"/>
    <w:rsid w:val="001C0D26"/>
    <w:rsid w:val="001C1535"/>
    <w:rsid w:val="001C16AA"/>
    <w:rsid w:val="001C1E61"/>
    <w:rsid w:val="001C225A"/>
    <w:rsid w:val="001C22C5"/>
    <w:rsid w:val="001C267C"/>
    <w:rsid w:val="001C26C0"/>
    <w:rsid w:val="001C288F"/>
    <w:rsid w:val="001C2A00"/>
    <w:rsid w:val="001C2F55"/>
    <w:rsid w:val="001C37C6"/>
    <w:rsid w:val="001C3E1A"/>
    <w:rsid w:val="001C49AA"/>
    <w:rsid w:val="001C49D5"/>
    <w:rsid w:val="001C4B46"/>
    <w:rsid w:val="001C4B7B"/>
    <w:rsid w:val="001C4C0E"/>
    <w:rsid w:val="001C4E1D"/>
    <w:rsid w:val="001C4E38"/>
    <w:rsid w:val="001C5478"/>
    <w:rsid w:val="001C54E5"/>
    <w:rsid w:val="001C684A"/>
    <w:rsid w:val="001C6C6F"/>
    <w:rsid w:val="001C7443"/>
    <w:rsid w:val="001C76B7"/>
    <w:rsid w:val="001C79C5"/>
    <w:rsid w:val="001D078C"/>
    <w:rsid w:val="001D0CBF"/>
    <w:rsid w:val="001D0D63"/>
    <w:rsid w:val="001D134A"/>
    <w:rsid w:val="001D134B"/>
    <w:rsid w:val="001D173A"/>
    <w:rsid w:val="001D1ABE"/>
    <w:rsid w:val="001D1C20"/>
    <w:rsid w:val="001D20B4"/>
    <w:rsid w:val="001D21F2"/>
    <w:rsid w:val="001D2292"/>
    <w:rsid w:val="001D2585"/>
    <w:rsid w:val="001D2CC8"/>
    <w:rsid w:val="001D32C0"/>
    <w:rsid w:val="001D332F"/>
    <w:rsid w:val="001D3B5F"/>
    <w:rsid w:val="001D3BDB"/>
    <w:rsid w:val="001D3D9D"/>
    <w:rsid w:val="001D4837"/>
    <w:rsid w:val="001D4E84"/>
    <w:rsid w:val="001D4F2F"/>
    <w:rsid w:val="001D4FB9"/>
    <w:rsid w:val="001D5358"/>
    <w:rsid w:val="001D5439"/>
    <w:rsid w:val="001D57DD"/>
    <w:rsid w:val="001D59B3"/>
    <w:rsid w:val="001D5C63"/>
    <w:rsid w:val="001D5DC1"/>
    <w:rsid w:val="001D6424"/>
    <w:rsid w:val="001D6A01"/>
    <w:rsid w:val="001D72C7"/>
    <w:rsid w:val="001D74BD"/>
    <w:rsid w:val="001D7637"/>
    <w:rsid w:val="001E00A3"/>
    <w:rsid w:val="001E0547"/>
    <w:rsid w:val="001E0594"/>
    <w:rsid w:val="001E0CBF"/>
    <w:rsid w:val="001E0D36"/>
    <w:rsid w:val="001E10B0"/>
    <w:rsid w:val="001E134F"/>
    <w:rsid w:val="001E187A"/>
    <w:rsid w:val="001E1A23"/>
    <w:rsid w:val="001E1A9D"/>
    <w:rsid w:val="001E2280"/>
    <w:rsid w:val="001E237D"/>
    <w:rsid w:val="001E2666"/>
    <w:rsid w:val="001E2D05"/>
    <w:rsid w:val="001E2F41"/>
    <w:rsid w:val="001E308B"/>
    <w:rsid w:val="001E30A5"/>
    <w:rsid w:val="001E32AA"/>
    <w:rsid w:val="001E36B5"/>
    <w:rsid w:val="001E3ADC"/>
    <w:rsid w:val="001E40CB"/>
    <w:rsid w:val="001E415D"/>
    <w:rsid w:val="001E4191"/>
    <w:rsid w:val="001E41C8"/>
    <w:rsid w:val="001E441D"/>
    <w:rsid w:val="001E44BA"/>
    <w:rsid w:val="001E469E"/>
    <w:rsid w:val="001E4700"/>
    <w:rsid w:val="001E481C"/>
    <w:rsid w:val="001E49D7"/>
    <w:rsid w:val="001E4A12"/>
    <w:rsid w:val="001E4D57"/>
    <w:rsid w:val="001E4ED6"/>
    <w:rsid w:val="001E4EE2"/>
    <w:rsid w:val="001E4F4F"/>
    <w:rsid w:val="001E5D10"/>
    <w:rsid w:val="001E5E7D"/>
    <w:rsid w:val="001E607C"/>
    <w:rsid w:val="001E61A9"/>
    <w:rsid w:val="001E62AC"/>
    <w:rsid w:val="001E63D3"/>
    <w:rsid w:val="001E650D"/>
    <w:rsid w:val="001E69D1"/>
    <w:rsid w:val="001E6EBE"/>
    <w:rsid w:val="001E7151"/>
    <w:rsid w:val="001E73F5"/>
    <w:rsid w:val="001E7409"/>
    <w:rsid w:val="001E7632"/>
    <w:rsid w:val="001E76C8"/>
    <w:rsid w:val="001E79B8"/>
    <w:rsid w:val="001E7A21"/>
    <w:rsid w:val="001E7F22"/>
    <w:rsid w:val="001F009F"/>
    <w:rsid w:val="001F0C54"/>
    <w:rsid w:val="001F1499"/>
    <w:rsid w:val="001F1631"/>
    <w:rsid w:val="001F167E"/>
    <w:rsid w:val="001F171B"/>
    <w:rsid w:val="001F1A68"/>
    <w:rsid w:val="001F20B1"/>
    <w:rsid w:val="001F2164"/>
    <w:rsid w:val="001F233C"/>
    <w:rsid w:val="001F2876"/>
    <w:rsid w:val="001F2950"/>
    <w:rsid w:val="001F29AA"/>
    <w:rsid w:val="001F2B57"/>
    <w:rsid w:val="001F2CCB"/>
    <w:rsid w:val="001F2D84"/>
    <w:rsid w:val="001F320F"/>
    <w:rsid w:val="001F3AC7"/>
    <w:rsid w:val="001F4009"/>
    <w:rsid w:val="001F42A3"/>
    <w:rsid w:val="001F4995"/>
    <w:rsid w:val="001F4C69"/>
    <w:rsid w:val="001F4D66"/>
    <w:rsid w:val="001F526D"/>
    <w:rsid w:val="001F52B9"/>
    <w:rsid w:val="001F54D0"/>
    <w:rsid w:val="001F5585"/>
    <w:rsid w:val="001F57C1"/>
    <w:rsid w:val="001F5A0F"/>
    <w:rsid w:val="001F688E"/>
    <w:rsid w:val="001F6898"/>
    <w:rsid w:val="001F6921"/>
    <w:rsid w:val="001F69B6"/>
    <w:rsid w:val="001F6BF1"/>
    <w:rsid w:val="001F742F"/>
    <w:rsid w:val="001F7472"/>
    <w:rsid w:val="001F7A7B"/>
    <w:rsid w:val="001F7B83"/>
    <w:rsid w:val="001F7C4F"/>
    <w:rsid w:val="001F7DDB"/>
    <w:rsid w:val="001F7E48"/>
    <w:rsid w:val="002009C8"/>
    <w:rsid w:val="002009D7"/>
    <w:rsid w:val="00200F8B"/>
    <w:rsid w:val="00201532"/>
    <w:rsid w:val="002019FB"/>
    <w:rsid w:val="0020203D"/>
    <w:rsid w:val="00202534"/>
    <w:rsid w:val="002029BF"/>
    <w:rsid w:val="00203214"/>
    <w:rsid w:val="00203A61"/>
    <w:rsid w:val="00203ED2"/>
    <w:rsid w:val="00204707"/>
    <w:rsid w:val="00204AD9"/>
    <w:rsid w:val="00204F8D"/>
    <w:rsid w:val="002054B3"/>
    <w:rsid w:val="00205D47"/>
    <w:rsid w:val="0020631A"/>
    <w:rsid w:val="002065E8"/>
    <w:rsid w:val="002070D0"/>
    <w:rsid w:val="002074EA"/>
    <w:rsid w:val="00207639"/>
    <w:rsid w:val="002079DF"/>
    <w:rsid w:val="00207C56"/>
    <w:rsid w:val="00207F8B"/>
    <w:rsid w:val="00207FA1"/>
    <w:rsid w:val="00210273"/>
    <w:rsid w:val="00210406"/>
    <w:rsid w:val="00210ADC"/>
    <w:rsid w:val="00211123"/>
    <w:rsid w:val="002111F2"/>
    <w:rsid w:val="0021129F"/>
    <w:rsid w:val="002116A7"/>
    <w:rsid w:val="0021196B"/>
    <w:rsid w:val="00211B58"/>
    <w:rsid w:val="00211E85"/>
    <w:rsid w:val="00212232"/>
    <w:rsid w:val="00212622"/>
    <w:rsid w:val="0021268A"/>
    <w:rsid w:val="00212942"/>
    <w:rsid w:val="0021334F"/>
    <w:rsid w:val="0021356A"/>
    <w:rsid w:val="0021379A"/>
    <w:rsid w:val="002138D8"/>
    <w:rsid w:val="00213A76"/>
    <w:rsid w:val="00213D68"/>
    <w:rsid w:val="0021404C"/>
    <w:rsid w:val="00214220"/>
    <w:rsid w:val="0021426E"/>
    <w:rsid w:val="0021444A"/>
    <w:rsid w:val="00214812"/>
    <w:rsid w:val="00214F87"/>
    <w:rsid w:val="00215666"/>
    <w:rsid w:val="002157DA"/>
    <w:rsid w:val="00216285"/>
    <w:rsid w:val="002164F1"/>
    <w:rsid w:val="002167BB"/>
    <w:rsid w:val="00216855"/>
    <w:rsid w:val="002169C2"/>
    <w:rsid w:val="002169F3"/>
    <w:rsid w:val="00216E1A"/>
    <w:rsid w:val="00217141"/>
    <w:rsid w:val="00217531"/>
    <w:rsid w:val="00217F40"/>
    <w:rsid w:val="00220198"/>
    <w:rsid w:val="00220275"/>
    <w:rsid w:val="00220387"/>
    <w:rsid w:val="002207EF"/>
    <w:rsid w:val="00220FD6"/>
    <w:rsid w:val="002214A8"/>
    <w:rsid w:val="00221617"/>
    <w:rsid w:val="0022183B"/>
    <w:rsid w:val="00221A47"/>
    <w:rsid w:val="00221A61"/>
    <w:rsid w:val="00221FA7"/>
    <w:rsid w:val="002222A4"/>
    <w:rsid w:val="0022266F"/>
    <w:rsid w:val="00222A9E"/>
    <w:rsid w:val="00222AD3"/>
    <w:rsid w:val="00222B53"/>
    <w:rsid w:val="002230C3"/>
    <w:rsid w:val="0022333B"/>
    <w:rsid w:val="00223390"/>
    <w:rsid w:val="0022354F"/>
    <w:rsid w:val="00223E90"/>
    <w:rsid w:val="002245D1"/>
    <w:rsid w:val="0022465C"/>
    <w:rsid w:val="00225292"/>
    <w:rsid w:val="00225374"/>
    <w:rsid w:val="00225510"/>
    <w:rsid w:val="00225618"/>
    <w:rsid w:val="002257C8"/>
    <w:rsid w:val="0022594D"/>
    <w:rsid w:val="00225AD4"/>
    <w:rsid w:val="00225CD2"/>
    <w:rsid w:val="00226189"/>
    <w:rsid w:val="00226363"/>
    <w:rsid w:val="00226748"/>
    <w:rsid w:val="00226853"/>
    <w:rsid w:val="00226F1E"/>
    <w:rsid w:val="00226F7D"/>
    <w:rsid w:val="00227DF6"/>
    <w:rsid w:val="0023000D"/>
    <w:rsid w:val="002301A3"/>
    <w:rsid w:val="002302CC"/>
    <w:rsid w:val="00230397"/>
    <w:rsid w:val="002304A1"/>
    <w:rsid w:val="0023085B"/>
    <w:rsid w:val="002309E6"/>
    <w:rsid w:val="00230AF7"/>
    <w:rsid w:val="002314B5"/>
    <w:rsid w:val="00231593"/>
    <w:rsid w:val="0023161E"/>
    <w:rsid w:val="002316A3"/>
    <w:rsid w:val="00231967"/>
    <w:rsid w:val="00231D85"/>
    <w:rsid w:val="00231F34"/>
    <w:rsid w:val="00232482"/>
    <w:rsid w:val="002325EE"/>
    <w:rsid w:val="00232783"/>
    <w:rsid w:val="00232914"/>
    <w:rsid w:val="00232959"/>
    <w:rsid w:val="00232B40"/>
    <w:rsid w:val="00232B9B"/>
    <w:rsid w:val="002338E1"/>
    <w:rsid w:val="00233925"/>
    <w:rsid w:val="00233C76"/>
    <w:rsid w:val="0023409F"/>
    <w:rsid w:val="002341DA"/>
    <w:rsid w:val="00234512"/>
    <w:rsid w:val="002346BE"/>
    <w:rsid w:val="002347A0"/>
    <w:rsid w:val="002347E4"/>
    <w:rsid w:val="00235132"/>
    <w:rsid w:val="002352BD"/>
    <w:rsid w:val="002358E4"/>
    <w:rsid w:val="00235A28"/>
    <w:rsid w:val="00235C91"/>
    <w:rsid w:val="00235E4D"/>
    <w:rsid w:val="00235FA2"/>
    <w:rsid w:val="00235FFB"/>
    <w:rsid w:val="00236771"/>
    <w:rsid w:val="00236E16"/>
    <w:rsid w:val="00237366"/>
    <w:rsid w:val="0023789A"/>
    <w:rsid w:val="00237CD3"/>
    <w:rsid w:val="00237DFA"/>
    <w:rsid w:val="00237F6E"/>
    <w:rsid w:val="002400FF"/>
    <w:rsid w:val="00240127"/>
    <w:rsid w:val="0024012C"/>
    <w:rsid w:val="002403B0"/>
    <w:rsid w:val="002407B2"/>
    <w:rsid w:val="00240B9A"/>
    <w:rsid w:val="00240BB5"/>
    <w:rsid w:val="00240D05"/>
    <w:rsid w:val="00240D4E"/>
    <w:rsid w:val="00240D55"/>
    <w:rsid w:val="00240EF2"/>
    <w:rsid w:val="002412E7"/>
    <w:rsid w:val="0024156D"/>
    <w:rsid w:val="00241592"/>
    <w:rsid w:val="00241746"/>
    <w:rsid w:val="002417EA"/>
    <w:rsid w:val="00241913"/>
    <w:rsid w:val="00241D30"/>
    <w:rsid w:val="00242941"/>
    <w:rsid w:val="00242A3A"/>
    <w:rsid w:val="00242A94"/>
    <w:rsid w:val="00242C6F"/>
    <w:rsid w:val="00242E5B"/>
    <w:rsid w:val="002431CF"/>
    <w:rsid w:val="00244403"/>
    <w:rsid w:val="002449A5"/>
    <w:rsid w:val="002449E1"/>
    <w:rsid w:val="00244B01"/>
    <w:rsid w:val="00244EBC"/>
    <w:rsid w:val="00245E21"/>
    <w:rsid w:val="002461B8"/>
    <w:rsid w:val="002469A7"/>
    <w:rsid w:val="00246AF5"/>
    <w:rsid w:val="00246CB8"/>
    <w:rsid w:val="00246D53"/>
    <w:rsid w:val="00246DB0"/>
    <w:rsid w:val="00247387"/>
    <w:rsid w:val="0025018A"/>
    <w:rsid w:val="002503BB"/>
    <w:rsid w:val="0025128E"/>
    <w:rsid w:val="00251534"/>
    <w:rsid w:val="002516C8"/>
    <w:rsid w:val="00251A3C"/>
    <w:rsid w:val="00251E30"/>
    <w:rsid w:val="002521D1"/>
    <w:rsid w:val="002522CA"/>
    <w:rsid w:val="0025247D"/>
    <w:rsid w:val="0025254E"/>
    <w:rsid w:val="002525C3"/>
    <w:rsid w:val="002526B0"/>
    <w:rsid w:val="00252705"/>
    <w:rsid w:val="002527C8"/>
    <w:rsid w:val="00252F51"/>
    <w:rsid w:val="00253190"/>
    <w:rsid w:val="00253730"/>
    <w:rsid w:val="00253852"/>
    <w:rsid w:val="002539D1"/>
    <w:rsid w:val="00253A24"/>
    <w:rsid w:val="00253BA8"/>
    <w:rsid w:val="00253CF2"/>
    <w:rsid w:val="002543DD"/>
    <w:rsid w:val="00254573"/>
    <w:rsid w:val="0025465D"/>
    <w:rsid w:val="00254FE4"/>
    <w:rsid w:val="002555D0"/>
    <w:rsid w:val="002557FD"/>
    <w:rsid w:val="002559B0"/>
    <w:rsid w:val="00255E32"/>
    <w:rsid w:val="00255EBF"/>
    <w:rsid w:val="00256227"/>
    <w:rsid w:val="00256D04"/>
    <w:rsid w:val="00256FE5"/>
    <w:rsid w:val="002577EC"/>
    <w:rsid w:val="00257B29"/>
    <w:rsid w:val="00257F57"/>
    <w:rsid w:val="00260087"/>
    <w:rsid w:val="00260CA4"/>
    <w:rsid w:val="00260FEC"/>
    <w:rsid w:val="00261186"/>
    <w:rsid w:val="002612D9"/>
    <w:rsid w:val="002615CC"/>
    <w:rsid w:val="00261748"/>
    <w:rsid w:val="002618BF"/>
    <w:rsid w:val="002619A5"/>
    <w:rsid w:val="0026212E"/>
    <w:rsid w:val="0026223E"/>
    <w:rsid w:val="00262538"/>
    <w:rsid w:val="002625BB"/>
    <w:rsid w:val="00262E1E"/>
    <w:rsid w:val="00263446"/>
    <w:rsid w:val="00263985"/>
    <w:rsid w:val="00263B79"/>
    <w:rsid w:val="00263D15"/>
    <w:rsid w:val="00263E83"/>
    <w:rsid w:val="00264232"/>
    <w:rsid w:val="002643BB"/>
    <w:rsid w:val="00264658"/>
    <w:rsid w:val="00264661"/>
    <w:rsid w:val="00264926"/>
    <w:rsid w:val="00264932"/>
    <w:rsid w:val="00264D7C"/>
    <w:rsid w:val="002653CA"/>
    <w:rsid w:val="002653CC"/>
    <w:rsid w:val="00265870"/>
    <w:rsid w:val="00265881"/>
    <w:rsid w:val="00265928"/>
    <w:rsid w:val="00265D03"/>
    <w:rsid w:val="00265DDB"/>
    <w:rsid w:val="00265E84"/>
    <w:rsid w:val="00266134"/>
    <w:rsid w:val="00266355"/>
    <w:rsid w:val="0026673C"/>
    <w:rsid w:val="00266818"/>
    <w:rsid w:val="002672BA"/>
    <w:rsid w:val="00267304"/>
    <w:rsid w:val="002674A3"/>
    <w:rsid w:val="00267633"/>
    <w:rsid w:val="00267A11"/>
    <w:rsid w:val="00267B70"/>
    <w:rsid w:val="00267D9E"/>
    <w:rsid w:val="0027039F"/>
    <w:rsid w:val="002703A0"/>
    <w:rsid w:val="002706C3"/>
    <w:rsid w:val="002708DC"/>
    <w:rsid w:val="00270ACD"/>
    <w:rsid w:val="00271103"/>
    <w:rsid w:val="00271114"/>
    <w:rsid w:val="002711BA"/>
    <w:rsid w:val="0027145C"/>
    <w:rsid w:val="00271908"/>
    <w:rsid w:val="002719D7"/>
    <w:rsid w:val="00271A9B"/>
    <w:rsid w:val="00271BD9"/>
    <w:rsid w:val="00271D33"/>
    <w:rsid w:val="002724DC"/>
    <w:rsid w:val="00272569"/>
    <w:rsid w:val="00272945"/>
    <w:rsid w:val="00272D47"/>
    <w:rsid w:val="00272D6E"/>
    <w:rsid w:val="00272EE0"/>
    <w:rsid w:val="00272EFC"/>
    <w:rsid w:val="002736E1"/>
    <w:rsid w:val="00273764"/>
    <w:rsid w:val="002737D7"/>
    <w:rsid w:val="00273A26"/>
    <w:rsid w:val="00273B5C"/>
    <w:rsid w:val="00273C5F"/>
    <w:rsid w:val="00273C61"/>
    <w:rsid w:val="00273E62"/>
    <w:rsid w:val="00274214"/>
    <w:rsid w:val="002745A4"/>
    <w:rsid w:val="0027469C"/>
    <w:rsid w:val="002746D4"/>
    <w:rsid w:val="00274825"/>
    <w:rsid w:val="00274A0B"/>
    <w:rsid w:val="00274D3A"/>
    <w:rsid w:val="00275179"/>
    <w:rsid w:val="00275344"/>
    <w:rsid w:val="00275A2F"/>
    <w:rsid w:val="00275AD2"/>
    <w:rsid w:val="00275E55"/>
    <w:rsid w:val="00275E5A"/>
    <w:rsid w:val="00276473"/>
    <w:rsid w:val="002765F1"/>
    <w:rsid w:val="0027685B"/>
    <w:rsid w:val="00276B4C"/>
    <w:rsid w:val="00276E08"/>
    <w:rsid w:val="002772AE"/>
    <w:rsid w:val="0027742A"/>
    <w:rsid w:val="002774F8"/>
    <w:rsid w:val="0027757F"/>
    <w:rsid w:val="0027780D"/>
    <w:rsid w:val="002801A5"/>
    <w:rsid w:val="00280246"/>
    <w:rsid w:val="002803F9"/>
    <w:rsid w:val="00280D22"/>
    <w:rsid w:val="00281110"/>
    <w:rsid w:val="00281AE9"/>
    <w:rsid w:val="00282B28"/>
    <w:rsid w:val="00282BFD"/>
    <w:rsid w:val="00282F70"/>
    <w:rsid w:val="00283BC7"/>
    <w:rsid w:val="00283D63"/>
    <w:rsid w:val="002842AA"/>
    <w:rsid w:val="0028455B"/>
    <w:rsid w:val="0028455C"/>
    <w:rsid w:val="00284B4E"/>
    <w:rsid w:val="00284C88"/>
    <w:rsid w:val="00284CDA"/>
    <w:rsid w:val="00284FCD"/>
    <w:rsid w:val="00285012"/>
    <w:rsid w:val="002857D4"/>
    <w:rsid w:val="00285B2D"/>
    <w:rsid w:val="002866DF"/>
    <w:rsid w:val="0028684B"/>
    <w:rsid w:val="00286A9C"/>
    <w:rsid w:val="00286D0C"/>
    <w:rsid w:val="00286D44"/>
    <w:rsid w:val="002876FC"/>
    <w:rsid w:val="002906B5"/>
    <w:rsid w:val="002906D9"/>
    <w:rsid w:val="00291047"/>
    <w:rsid w:val="00291392"/>
    <w:rsid w:val="00291662"/>
    <w:rsid w:val="00291857"/>
    <w:rsid w:val="00291919"/>
    <w:rsid w:val="00291A03"/>
    <w:rsid w:val="00291DF3"/>
    <w:rsid w:val="00291EC1"/>
    <w:rsid w:val="00291F80"/>
    <w:rsid w:val="00292381"/>
    <w:rsid w:val="00292A90"/>
    <w:rsid w:val="00292F88"/>
    <w:rsid w:val="002930BE"/>
    <w:rsid w:val="00293444"/>
    <w:rsid w:val="002935F7"/>
    <w:rsid w:val="0029367D"/>
    <w:rsid w:val="00294038"/>
    <w:rsid w:val="00294717"/>
    <w:rsid w:val="0029496B"/>
    <w:rsid w:val="00294A41"/>
    <w:rsid w:val="00294A83"/>
    <w:rsid w:val="00294E47"/>
    <w:rsid w:val="002950FC"/>
    <w:rsid w:val="002954FE"/>
    <w:rsid w:val="0029551E"/>
    <w:rsid w:val="00295593"/>
    <w:rsid w:val="002958E6"/>
    <w:rsid w:val="002959D2"/>
    <w:rsid w:val="00296224"/>
    <w:rsid w:val="00296B3A"/>
    <w:rsid w:val="00296B7B"/>
    <w:rsid w:val="0029705E"/>
    <w:rsid w:val="0029782A"/>
    <w:rsid w:val="0029784E"/>
    <w:rsid w:val="00297C6A"/>
    <w:rsid w:val="002A007E"/>
    <w:rsid w:val="002A0175"/>
    <w:rsid w:val="002A01A8"/>
    <w:rsid w:val="002A044E"/>
    <w:rsid w:val="002A0822"/>
    <w:rsid w:val="002A0B5F"/>
    <w:rsid w:val="002A0DC3"/>
    <w:rsid w:val="002A0DF3"/>
    <w:rsid w:val="002A11FB"/>
    <w:rsid w:val="002A1669"/>
    <w:rsid w:val="002A16F1"/>
    <w:rsid w:val="002A1713"/>
    <w:rsid w:val="002A1C0C"/>
    <w:rsid w:val="002A1EFE"/>
    <w:rsid w:val="002A2782"/>
    <w:rsid w:val="002A2795"/>
    <w:rsid w:val="002A282D"/>
    <w:rsid w:val="002A2E57"/>
    <w:rsid w:val="002A339F"/>
    <w:rsid w:val="002A33DB"/>
    <w:rsid w:val="002A34DD"/>
    <w:rsid w:val="002A3773"/>
    <w:rsid w:val="002A3AC0"/>
    <w:rsid w:val="002A46D0"/>
    <w:rsid w:val="002A4AD6"/>
    <w:rsid w:val="002A4B68"/>
    <w:rsid w:val="002A4C5F"/>
    <w:rsid w:val="002A4CD0"/>
    <w:rsid w:val="002A5051"/>
    <w:rsid w:val="002A51E2"/>
    <w:rsid w:val="002A5751"/>
    <w:rsid w:val="002A5966"/>
    <w:rsid w:val="002A5ACF"/>
    <w:rsid w:val="002A5B2E"/>
    <w:rsid w:val="002A5C7C"/>
    <w:rsid w:val="002A625C"/>
    <w:rsid w:val="002A634A"/>
    <w:rsid w:val="002A639C"/>
    <w:rsid w:val="002A670D"/>
    <w:rsid w:val="002A6E5F"/>
    <w:rsid w:val="002A6EB8"/>
    <w:rsid w:val="002A70CC"/>
    <w:rsid w:val="002A7828"/>
    <w:rsid w:val="002A789F"/>
    <w:rsid w:val="002A7A45"/>
    <w:rsid w:val="002A7F4B"/>
    <w:rsid w:val="002B029D"/>
    <w:rsid w:val="002B035D"/>
    <w:rsid w:val="002B0803"/>
    <w:rsid w:val="002B0808"/>
    <w:rsid w:val="002B112E"/>
    <w:rsid w:val="002B14B1"/>
    <w:rsid w:val="002B175F"/>
    <w:rsid w:val="002B1B30"/>
    <w:rsid w:val="002B1B3F"/>
    <w:rsid w:val="002B1C76"/>
    <w:rsid w:val="002B1DD3"/>
    <w:rsid w:val="002B1E42"/>
    <w:rsid w:val="002B2009"/>
    <w:rsid w:val="002B21A6"/>
    <w:rsid w:val="002B226F"/>
    <w:rsid w:val="002B2C05"/>
    <w:rsid w:val="002B2C8F"/>
    <w:rsid w:val="002B2D04"/>
    <w:rsid w:val="002B37FE"/>
    <w:rsid w:val="002B3D04"/>
    <w:rsid w:val="002B3EEE"/>
    <w:rsid w:val="002B4121"/>
    <w:rsid w:val="002B443E"/>
    <w:rsid w:val="002B474C"/>
    <w:rsid w:val="002B4C02"/>
    <w:rsid w:val="002B5113"/>
    <w:rsid w:val="002B5407"/>
    <w:rsid w:val="002B5662"/>
    <w:rsid w:val="002B5775"/>
    <w:rsid w:val="002B5A4C"/>
    <w:rsid w:val="002B5C54"/>
    <w:rsid w:val="002B5C87"/>
    <w:rsid w:val="002B605A"/>
    <w:rsid w:val="002B6110"/>
    <w:rsid w:val="002B629B"/>
    <w:rsid w:val="002B685D"/>
    <w:rsid w:val="002B6956"/>
    <w:rsid w:val="002B70FF"/>
    <w:rsid w:val="002B7106"/>
    <w:rsid w:val="002B7452"/>
    <w:rsid w:val="002B75CA"/>
    <w:rsid w:val="002B7B1F"/>
    <w:rsid w:val="002C04A9"/>
    <w:rsid w:val="002C04B2"/>
    <w:rsid w:val="002C0517"/>
    <w:rsid w:val="002C0733"/>
    <w:rsid w:val="002C0B3E"/>
    <w:rsid w:val="002C0B9E"/>
    <w:rsid w:val="002C0D25"/>
    <w:rsid w:val="002C0DB3"/>
    <w:rsid w:val="002C110D"/>
    <w:rsid w:val="002C12AF"/>
    <w:rsid w:val="002C1524"/>
    <w:rsid w:val="002C158A"/>
    <w:rsid w:val="002C17E0"/>
    <w:rsid w:val="002C1B93"/>
    <w:rsid w:val="002C1B99"/>
    <w:rsid w:val="002C1BEC"/>
    <w:rsid w:val="002C2004"/>
    <w:rsid w:val="002C241A"/>
    <w:rsid w:val="002C250E"/>
    <w:rsid w:val="002C2BC2"/>
    <w:rsid w:val="002C2EB5"/>
    <w:rsid w:val="002C3111"/>
    <w:rsid w:val="002C3679"/>
    <w:rsid w:val="002C380F"/>
    <w:rsid w:val="002C39AD"/>
    <w:rsid w:val="002C3B1E"/>
    <w:rsid w:val="002C3C13"/>
    <w:rsid w:val="002C425A"/>
    <w:rsid w:val="002C44FD"/>
    <w:rsid w:val="002C47F2"/>
    <w:rsid w:val="002C4CD3"/>
    <w:rsid w:val="002C5235"/>
    <w:rsid w:val="002C5279"/>
    <w:rsid w:val="002C561D"/>
    <w:rsid w:val="002C5978"/>
    <w:rsid w:val="002C59D9"/>
    <w:rsid w:val="002C5B0E"/>
    <w:rsid w:val="002C5F87"/>
    <w:rsid w:val="002C61A7"/>
    <w:rsid w:val="002C62C1"/>
    <w:rsid w:val="002C686D"/>
    <w:rsid w:val="002C69C0"/>
    <w:rsid w:val="002C6BA0"/>
    <w:rsid w:val="002C6C9D"/>
    <w:rsid w:val="002C6D53"/>
    <w:rsid w:val="002C7256"/>
    <w:rsid w:val="002C75DB"/>
    <w:rsid w:val="002C7747"/>
    <w:rsid w:val="002C7A88"/>
    <w:rsid w:val="002C7B9A"/>
    <w:rsid w:val="002C7E76"/>
    <w:rsid w:val="002C7F6C"/>
    <w:rsid w:val="002D0050"/>
    <w:rsid w:val="002D018A"/>
    <w:rsid w:val="002D020F"/>
    <w:rsid w:val="002D047D"/>
    <w:rsid w:val="002D0858"/>
    <w:rsid w:val="002D0C04"/>
    <w:rsid w:val="002D0C24"/>
    <w:rsid w:val="002D0C86"/>
    <w:rsid w:val="002D12D4"/>
    <w:rsid w:val="002D13BE"/>
    <w:rsid w:val="002D1DA0"/>
    <w:rsid w:val="002D24C4"/>
    <w:rsid w:val="002D2524"/>
    <w:rsid w:val="002D27AD"/>
    <w:rsid w:val="002D2A6F"/>
    <w:rsid w:val="002D2A9D"/>
    <w:rsid w:val="002D2C9A"/>
    <w:rsid w:val="002D2E4D"/>
    <w:rsid w:val="002D3173"/>
    <w:rsid w:val="002D322A"/>
    <w:rsid w:val="002D3447"/>
    <w:rsid w:val="002D34A4"/>
    <w:rsid w:val="002D36B2"/>
    <w:rsid w:val="002D36C3"/>
    <w:rsid w:val="002D38C3"/>
    <w:rsid w:val="002D3C29"/>
    <w:rsid w:val="002D3C7C"/>
    <w:rsid w:val="002D49BE"/>
    <w:rsid w:val="002D49F3"/>
    <w:rsid w:val="002D5160"/>
    <w:rsid w:val="002D5358"/>
    <w:rsid w:val="002D5694"/>
    <w:rsid w:val="002D57B1"/>
    <w:rsid w:val="002D5D48"/>
    <w:rsid w:val="002D5F10"/>
    <w:rsid w:val="002D6067"/>
    <w:rsid w:val="002D609C"/>
    <w:rsid w:val="002D62F2"/>
    <w:rsid w:val="002D6307"/>
    <w:rsid w:val="002D64FB"/>
    <w:rsid w:val="002D679A"/>
    <w:rsid w:val="002D6D62"/>
    <w:rsid w:val="002D70A0"/>
    <w:rsid w:val="002D783A"/>
    <w:rsid w:val="002D7965"/>
    <w:rsid w:val="002D7968"/>
    <w:rsid w:val="002D7B6F"/>
    <w:rsid w:val="002D7D87"/>
    <w:rsid w:val="002E067B"/>
    <w:rsid w:val="002E06CC"/>
    <w:rsid w:val="002E0B29"/>
    <w:rsid w:val="002E0EF1"/>
    <w:rsid w:val="002E143C"/>
    <w:rsid w:val="002E183B"/>
    <w:rsid w:val="002E1CD1"/>
    <w:rsid w:val="002E1F5B"/>
    <w:rsid w:val="002E1F71"/>
    <w:rsid w:val="002E22AC"/>
    <w:rsid w:val="002E24A9"/>
    <w:rsid w:val="002E2720"/>
    <w:rsid w:val="002E34FC"/>
    <w:rsid w:val="002E355F"/>
    <w:rsid w:val="002E3D8B"/>
    <w:rsid w:val="002E3E87"/>
    <w:rsid w:val="002E451F"/>
    <w:rsid w:val="002E4752"/>
    <w:rsid w:val="002E4947"/>
    <w:rsid w:val="002E4A33"/>
    <w:rsid w:val="002E4AD7"/>
    <w:rsid w:val="002E4BEF"/>
    <w:rsid w:val="002E5068"/>
    <w:rsid w:val="002E576E"/>
    <w:rsid w:val="002E5C7F"/>
    <w:rsid w:val="002E5F64"/>
    <w:rsid w:val="002E6459"/>
    <w:rsid w:val="002E660E"/>
    <w:rsid w:val="002E6A26"/>
    <w:rsid w:val="002E6CC9"/>
    <w:rsid w:val="002E71F9"/>
    <w:rsid w:val="002E7EB0"/>
    <w:rsid w:val="002E7F45"/>
    <w:rsid w:val="002F0100"/>
    <w:rsid w:val="002F03CC"/>
    <w:rsid w:val="002F04BC"/>
    <w:rsid w:val="002F0529"/>
    <w:rsid w:val="002F06B9"/>
    <w:rsid w:val="002F0BA7"/>
    <w:rsid w:val="002F1163"/>
    <w:rsid w:val="002F11DC"/>
    <w:rsid w:val="002F1234"/>
    <w:rsid w:val="002F12B1"/>
    <w:rsid w:val="002F1420"/>
    <w:rsid w:val="002F148A"/>
    <w:rsid w:val="002F1789"/>
    <w:rsid w:val="002F1CD7"/>
    <w:rsid w:val="002F2009"/>
    <w:rsid w:val="002F2252"/>
    <w:rsid w:val="002F25C0"/>
    <w:rsid w:val="002F2937"/>
    <w:rsid w:val="002F2D2B"/>
    <w:rsid w:val="002F3193"/>
    <w:rsid w:val="002F33E4"/>
    <w:rsid w:val="002F33F9"/>
    <w:rsid w:val="002F36EF"/>
    <w:rsid w:val="002F3878"/>
    <w:rsid w:val="002F3987"/>
    <w:rsid w:val="002F3C69"/>
    <w:rsid w:val="002F3E8D"/>
    <w:rsid w:val="002F3EA2"/>
    <w:rsid w:val="002F4114"/>
    <w:rsid w:val="002F4231"/>
    <w:rsid w:val="002F454A"/>
    <w:rsid w:val="002F4589"/>
    <w:rsid w:val="002F4630"/>
    <w:rsid w:val="002F4644"/>
    <w:rsid w:val="002F4798"/>
    <w:rsid w:val="002F49C6"/>
    <w:rsid w:val="002F4A57"/>
    <w:rsid w:val="002F4AD4"/>
    <w:rsid w:val="002F4B8F"/>
    <w:rsid w:val="002F57C4"/>
    <w:rsid w:val="002F5A5F"/>
    <w:rsid w:val="002F5D6B"/>
    <w:rsid w:val="002F605C"/>
    <w:rsid w:val="002F6510"/>
    <w:rsid w:val="002F69E2"/>
    <w:rsid w:val="002F6B53"/>
    <w:rsid w:val="002F6D66"/>
    <w:rsid w:val="002F730D"/>
    <w:rsid w:val="002F7587"/>
    <w:rsid w:val="002F7F6F"/>
    <w:rsid w:val="00300055"/>
    <w:rsid w:val="003000C5"/>
    <w:rsid w:val="003000E9"/>
    <w:rsid w:val="0030044E"/>
    <w:rsid w:val="00300471"/>
    <w:rsid w:val="00300A7C"/>
    <w:rsid w:val="00300DB4"/>
    <w:rsid w:val="00301751"/>
    <w:rsid w:val="00301898"/>
    <w:rsid w:val="00301A68"/>
    <w:rsid w:val="00301AE7"/>
    <w:rsid w:val="00301CB1"/>
    <w:rsid w:val="00301D82"/>
    <w:rsid w:val="00301E24"/>
    <w:rsid w:val="003021D6"/>
    <w:rsid w:val="0030247E"/>
    <w:rsid w:val="0030259C"/>
    <w:rsid w:val="003027A3"/>
    <w:rsid w:val="003028B3"/>
    <w:rsid w:val="00303600"/>
    <w:rsid w:val="00303682"/>
    <w:rsid w:val="00303A11"/>
    <w:rsid w:val="00303AB5"/>
    <w:rsid w:val="00303D31"/>
    <w:rsid w:val="00303E44"/>
    <w:rsid w:val="00303FA9"/>
    <w:rsid w:val="00303FB8"/>
    <w:rsid w:val="00304200"/>
    <w:rsid w:val="00304296"/>
    <w:rsid w:val="003044D2"/>
    <w:rsid w:val="00304C98"/>
    <w:rsid w:val="00304DD5"/>
    <w:rsid w:val="00304E1E"/>
    <w:rsid w:val="00304E39"/>
    <w:rsid w:val="00304E57"/>
    <w:rsid w:val="0030578F"/>
    <w:rsid w:val="0030585F"/>
    <w:rsid w:val="003062F8"/>
    <w:rsid w:val="00306369"/>
    <w:rsid w:val="00306558"/>
    <w:rsid w:val="0030666D"/>
    <w:rsid w:val="0030676E"/>
    <w:rsid w:val="00306B82"/>
    <w:rsid w:val="003070DA"/>
    <w:rsid w:val="003073F3"/>
    <w:rsid w:val="0030740E"/>
    <w:rsid w:val="00307D6C"/>
    <w:rsid w:val="00307D77"/>
    <w:rsid w:val="00307DD6"/>
    <w:rsid w:val="0031000C"/>
    <w:rsid w:val="00310028"/>
    <w:rsid w:val="00310235"/>
    <w:rsid w:val="00310527"/>
    <w:rsid w:val="00310736"/>
    <w:rsid w:val="00310C98"/>
    <w:rsid w:val="00310E0F"/>
    <w:rsid w:val="00311269"/>
    <w:rsid w:val="00311BF3"/>
    <w:rsid w:val="003122AB"/>
    <w:rsid w:val="00312689"/>
    <w:rsid w:val="00312E1F"/>
    <w:rsid w:val="00312F60"/>
    <w:rsid w:val="003132F2"/>
    <w:rsid w:val="00313604"/>
    <w:rsid w:val="003138B1"/>
    <w:rsid w:val="00313D5D"/>
    <w:rsid w:val="00313E5F"/>
    <w:rsid w:val="00314238"/>
    <w:rsid w:val="00314333"/>
    <w:rsid w:val="003148B0"/>
    <w:rsid w:val="00314CA2"/>
    <w:rsid w:val="00315059"/>
    <w:rsid w:val="003153C3"/>
    <w:rsid w:val="0031583E"/>
    <w:rsid w:val="00315847"/>
    <w:rsid w:val="00315862"/>
    <w:rsid w:val="00315890"/>
    <w:rsid w:val="0031597C"/>
    <w:rsid w:val="00315EC1"/>
    <w:rsid w:val="00315F78"/>
    <w:rsid w:val="00316348"/>
    <w:rsid w:val="003163C2"/>
    <w:rsid w:val="00316486"/>
    <w:rsid w:val="00316D31"/>
    <w:rsid w:val="00317296"/>
    <w:rsid w:val="00317967"/>
    <w:rsid w:val="00317B1A"/>
    <w:rsid w:val="00317D3F"/>
    <w:rsid w:val="00317D54"/>
    <w:rsid w:val="00317DF5"/>
    <w:rsid w:val="00320264"/>
    <w:rsid w:val="00320616"/>
    <w:rsid w:val="0032074D"/>
    <w:rsid w:val="00320DC3"/>
    <w:rsid w:val="00320F83"/>
    <w:rsid w:val="00321191"/>
    <w:rsid w:val="00321286"/>
    <w:rsid w:val="003215A1"/>
    <w:rsid w:val="00321603"/>
    <w:rsid w:val="003218F7"/>
    <w:rsid w:val="00322205"/>
    <w:rsid w:val="003223C3"/>
    <w:rsid w:val="00322A64"/>
    <w:rsid w:val="00322D03"/>
    <w:rsid w:val="00322D53"/>
    <w:rsid w:val="00322D6E"/>
    <w:rsid w:val="00322D6F"/>
    <w:rsid w:val="00323347"/>
    <w:rsid w:val="0032355E"/>
    <w:rsid w:val="00323634"/>
    <w:rsid w:val="003236CB"/>
    <w:rsid w:val="00323DAF"/>
    <w:rsid w:val="00323F2B"/>
    <w:rsid w:val="00324AF8"/>
    <w:rsid w:val="00324ED9"/>
    <w:rsid w:val="00325222"/>
    <w:rsid w:val="00325407"/>
    <w:rsid w:val="003254F5"/>
    <w:rsid w:val="00325FF7"/>
    <w:rsid w:val="00326264"/>
    <w:rsid w:val="00326293"/>
    <w:rsid w:val="003264D9"/>
    <w:rsid w:val="003265D0"/>
    <w:rsid w:val="003266FB"/>
    <w:rsid w:val="00326746"/>
    <w:rsid w:val="0032674D"/>
    <w:rsid w:val="00326CF5"/>
    <w:rsid w:val="00326CFE"/>
    <w:rsid w:val="003271CA"/>
    <w:rsid w:val="003271F4"/>
    <w:rsid w:val="003272AA"/>
    <w:rsid w:val="003279D5"/>
    <w:rsid w:val="003279F3"/>
    <w:rsid w:val="00327A06"/>
    <w:rsid w:val="00330249"/>
    <w:rsid w:val="003309D0"/>
    <w:rsid w:val="00330A5B"/>
    <w:rsid w:val="00330CE3"/>
    <w:rsid w:val="00330FCA"/>
    <w:rsid w:val="003313A8"/>
    <w:rsid w:val="003319CA"/>
    <w:rsid w:val="00331D61"/>
    <w:rsid w:val="00331F48"/>
    <w:rsid w:val="00332640"/>
    <w:rsid w:val="00332765"/>
    <w:rsid w:val="00332E23"/>
    <w:rsid w:val="003330C9"/>
    <w:rsid w:val="0033346E"/>
    <w:rsid w:val="003335BC"/>
    <w:rsid w:val="00333887"/>
    <w:rsid w:val="00333B75"/>
    <w:rsid w:val="00333E00"/>
    <w:rsid w:val="00333FDF"/>
    <w:rsid w:val="003341B1"/>
    <w:rsid w:val="00334288"/>
    <w:rsid w:val="00334967"/>
    <w:rsid w:val="003349D1"/>
    <w:rsid w:val="00334B2D"/>
    <w:rsid w:val="00334D74"/>
    <w:rsid w:val="00334EB7"/>
    <w:rsid w:val="003353D0"/>
    <w:rsid w:val="00335F53"/>
    <w:rsid w:val="0033625C"/>
    <w:rsid w:val="00336505"/>
    <w:rsid w:val="00336FA8"/>
    <w:rsid w:val="00337308"/>
    <w:rsid w:val="0033786E"/>
    <w:rsid w:val="00337874"/>
    <w:rsid w:val="00337AB9"/>
    <w:rsid w:val="00337E3B"/>
    <w:rsid w:val="003401E2"/>
    <w:rsid w:val="003407F7"/>
    <w:rsid w:val="00340A2F"/>
    <w:rsid w:val="00340C37"/>
    <w:rsid w:val="00340E03"/>
    <w:rsid w:val="0034117F"/>
    <w:rsid w:val="003414C8"/>
    <w:rsid w:val="00341B94"/>
    <w:rsid w:val="00341D86"/>
    <w:rsid w:val="00341F47"/>
    <w:rsid w:val="00342421"/>
    <w:rsid w:val="00342462"/>
    <w:rsid w:val="00342473"/>
    <w:rsid w:val="003428B6"/>
    <w:rsid w:val="003428F4"/>
    <w:rsid w:val="003432F6"/>
    <w:rsid w:val="00343F2E"/>
    <w:rsid w:val="00343F74"/>
    <w:rsid w:val="003440AB"/>
    <w:rsid w:val="003440E0"/>
    <w:rsid w:val="00344354"/>
    <w:rsid w:val="0034451E"/>
    <w:rsid w:val="0034461D"/>
    <w:rsid w:val="00344663"/>
    <w:rsid w:val="00344974"/>
    <w:rsid w:val="003449C2"/>
    <w:rsid w:val="00344A18"/>
    <w:rsid w:val="00344B95"/>
    <w:rsid w:val="00344DDF"/>
    <w:rsid w:val="00344EFE"/>
    <w:rsid w:val="00344F6A"/>
    <w:rsid w:val="00344FAA"/>
    <w:rsid w:val="003450AA"/>
    <w:rsid w:val="0034526D"/>
    <w:rsid w:val="003459A3"/>
    <w:rsid w:val="00345A78"/>
    <w:rsid w:val="00345B9F"/>
    <w:rsid w:val="00345C87"/>
    <w:rsid w:val="00345D4E"/>
    <w:rsid w:val="00345E64"/>
    <w:rsid w:val="00346450"/>
    <w:rsid w:val="00346452"/>
    <w:rsid w:val="00346C75"/>
    <w:rsid w:val="00346E1A"/>
    <w:rsid w:val="00346E61"/>
    <w:rsid w:val="003475EE"/>
    <w:rsid w:val="00347665"/>
    <w:rsid w:val="003476B5"/>
    <w:rsid w:val="00347A48"/>
    <w:rsid w:val="00347C12"/>
    <w:rsid w:val="00350460"/>
    <w:rsid w:val="00350BD1"/>
    <w:rsid w:val="00350BFF"/>
    <w:rsid w:val="0035109B"/>
    <w:rsid w:val="0035115B"/>
    <w:rsid w:val="0035160F"/>
    <w:rsid w:val="003518A2"/>
    <w:rsid w:val="00351A81"/>
    <w:rsid w:val="003520DD"/>
    <w:rsid w:val="00352228"/>
    <w:rsid w:val="0035237A"/>
    <w:rsid w:val="00352735"/>
    <w:rsid w:val="00352AD5"/>
    <w:rsid w:val="00352C9E"/>
    <w:rsid w:val="00352D94"/>
    <w:rsid w:val="00352DDF"/>
    <w:rsid w:val="00352FBA"/>
    <w:rsid w:val="003534BD"/>
    <w:rsid w:val="00353F0C"/>
    <w:rsid w:val="003540D4"/>
    <w:rsid w:val="0035442B"/>
    <w:rsid w:val="00354525"/>
    <w:rsid w:val="003545F3"/>
    <w:rsid w:val="0035468F"/>
    <w:rsid w:val="003546E4"/>
    <w:rsid w:val="00354B2F"/>
    <w:rsid w:val="00354C72"/>
    <w:rsid w:val="00354FC2"/>
    <w:rsid w:val="00355060"/>
    <w:rsid w:val="003553C1"/>
    <w:rsid w:val="003557D9"/>
    <w:rsid w:val="003557E4"/>
    <w:rsid w:val="00355884"/>
    <w:rsid w:val="003558D5"/>
    <w:rsid w:val="003558EE"/>
    <w:rsid w:val="00355B56"/>
    <w:rsid w:val="00355BF1"/>
    <w:rsid w:val="00355C7D"/>
    <w:rsid w:val="00355EBF"/>
    <w:rsid w:val="003566D8"/>
    <w:rsid w:val="00356B3C"/>
    <w:rsid w:val="00356FD0"/>
    <w:rsid w:val="0035706B"/>
    <w:rsid w:val="0035773A"/>
    <w:rsid w:val="0035788D"/>
    <w:rsid w:val="00357AD0"/>
    <w:rsid w:val="00357B34"/>
    <w:rsid w:val="00357E51"/>
    <w:rsid w:val="00360123"/>
    <w:rsid w:val="0036071C"/>
    <w:rsid w:val="003607EB"/>
    <w:rsid w:val="00360965"/>
    <w:rsid w:val="00360BAE"/>
    <w:rsid w:val="00361413"/>
    <w:rsid w:val="00361B48"/>
    <w:rsid w:val="00362292"/>
    <w:rsid w:val="003625D9"/>
    <w:rsid w:val="003627AE"/>
    <w:rsid w:val="00362BF2"/>
    <w:rsid w:val="00362CD6"/>
    <w:rsid w:val="00362E83"/>
    <w:rsid w:val="00363424"/>
    <w:rsid w:val="00363524"/>
    <w:rsid w:val="00363766"/>
    <w:rsid w:val="00363A18"/>
    <w:rsid w:val="00363B71"/>
    <w:rsid w:val="00363EB1"/>
    <w:rsid w:val="00363FE8"/>
    <w:rsid w:val="00364272"/>
    <w:rsid w:val="00364797"/>
    <w:rsid w:val="00364887"/>
    <w:rsid w:val="003649FE"/>
    <w:rsid w:val="00364CDB"/>
    <w:rsid w:val="00364D7A"/>
    <w:rsid w:val="00364F06"/>
    <w:rsid w:val="0036507C"/>
    <w:rsid w:val="003652E6"/>
    <w:rsid w:val="003655B2"/>
    <w:rsid w:val="0036575C"/>
    <w:rsid w:val="003657A4"/>
    <w:rsid w:val="003658FB"/>
    <w:rsid w:val="00365EAB"/>
    <w:rsid w:val="00366002"/>
    <w:rsid w:val="00366185"/>
    <w:rsid w:val="00366188"/>
    <w:rsid w:val="003661B1"/>
    <w:rsid w:val="003664B2"/>
    <w:rsid w:val="00366DA9"/>
    <w:rsid w:val="00367272"/>
    <w:rsid w:val="00367495"/>
    <w:rsid w:val="0036785B"/>
    <w:rsid w:val="0037020C"/>
    <w:rsid w:val="0037037F"/>
    <w:rsid w:val="0037038E"/>
    <w:rsid w:val="00370410"/>
    <w:rsid w:val="003706C4"/>
    <w:rsid w:val="0037074D"/>
    <w:rsid w:val="00370D04"/>
    <w:rsid w:val="00370DFA"/>
    <w:rsid w:val="003710DA"/>
    <w:rsid w:val="0037126E"/>
    <w:rsid w:val="0037171A"/>
    <w:rsid w:val="00371BD5"/>
    <w:rsid w:val="00371BDD"/>
    <w:rsid w:val="00371E3E"/>
    <w:rsid w:val="003720C8"/>
    <w:rsid w:val="0037217B"/>
    <w:rsid w:val="00372319"/>
    <w:rsid w:val="0037239A"/>
    <w:rsid w:val="0037253F"/>
    <w:rsid w:val="00372975"/>
    <w:rsid w:val="00372A5D"/>
    <w:rsid w:val="0037314F"/>
    <w:rsid w:val="00373776"/>
    <w:rsid w:val="003739FA"/>
    <w:rsid w:val="00373D0B"/>
    <w:rsid w:val="003741B7"/>
    <w:rsid w:val="00374414"/>
    <w:rsid w:val="0037446D"/>
    <w:rsid w:val="0037456F"/>
    <w:rsid w:val="00374DD3"/>
    <w:rsid w:val="00374F86"/>
    <w:rsid w:val="00374FE9"/>
    <w:rsid w:val="0037522C"/>
    <w:rsid w:val="00375911"/>
    <w:rsid w:val="003759D5"/>
    <w:rsid w:val="00375A7F"/>
    <w:rsid w:val="00375F7B"/>
    <w:rsid w:val="0037600A"/>
    <w:rsid w:val="0037608C"/>
    <w:rsid w:val="00376194"/>
    <w:rsid w:val="003767F4"/>
    <w:rsid w:val="003769D9"/>
    <w:rsid w:val="00376CCE"/>
    <w:rsid w:val="00376F77"/>
    <w:rsid w:val="00376F8D"/>
    <w:rsid w:val="00376FFE"/>
    <w:rsid w:val="00377455"/>
    <w:rsid w:val="003777E7"/>
    <w:rsid w:val="003779FB"/>
    <w:rsid w:val="00380105"/>
    <w:rsid w:val="0038068B"/>
    <w:rsid w:val="00380693"/>
    <w:rsid w:val="003809B3"/>
    <w:rsid w:val="00380B51"/>
    <w:rsid w:val="00380E9C"/>
    <w:rsid w:val="00381109"/>
    <w:rsid w:val="00381508"/>
    <w:rsid w:val="003816FB"/>
    <w:rsid w:val="00381898"/>
    <w:rsid w:val="00381C73"/>
    <w:rsid w:val="00381FDB"/>
    <w:rsid w:val="00382B7C"/>
    <w:rsid w:val="003831ED"/>
    <w:rsid w:val="003834AC"/>
    <w:rsid w:val="003834E5"/>
    <w:rsid w:val="0038379D"/>
    <w:rsid w:val="00383F14"/>
    <w:rsid w:val="0038443A"/>
    <w:rsid w:val="00384AFE"/>
    <w:rsid w:val="003856A1"/>
    <w:rsid w:val="00385786"/>
    <w:rsid w:val="003859F4"/>
    <w:rsid w:val="0038603E"/>
    <w:rsid w:val="0038607E"/>
    <w:rsid w:val="0038608A"/>
    <w:rsid w:val="0038693B"/>
    <w:rsid w:val="0038781A"/>
    <w:rsid w:val="0038791E"/>
    <w:rsid w:val="00387BEB"/>
    <w:rsid w:val="00387EB3"/>
    <w:rsid w:val="00390165"/>
    <w:rsid w:val="003901F5"/>
    <w:rsid w:val="00390597"/>
    <w:rsid w:val="0039093D"/>
    <w:rsid w:val="00390A06"/>
    <w:rsid w:val="00390D0C"/>
    <w:rsid w:val="00391156"/>
    <w:rsid w:val="003917BA"/>
    <w:rsid w:val="0039188F"/>
    <w:rsid w:val="00391A8D"/>
    <w:rsid w:val="00391E29"/>
    <w:rsid w:val="00391EEB"/>
    <w:rsid w:val="0039226F"/>
    <w:rsid w:val="0039246E"/>
    <w:rsid w:val="00392B19"/>
    <w:rsid w:val="00392F6A"/>
    <w:rsid w:val="00393098"/>
    <w:rsid w:val="00393974"/>
    <w:rsid w:val="003943D6"/>
    <w:rsid w:val="0039459E"/>
    <w:rsid w:val="0039468A"/>
    <w:rsid w:val="00394A69"/>
    <w:rsid w:val="00394EA5"/>
    <w:rsid w:val="00395229"/>
    <w:rsid w:val="00395267"/>
    <w:rsid w:val="00395364"/>
    <w:rsid w:val="0039571A"/>
    <w:rsid w:val="00395760"/>
    <w:rsid w:val="00395849"/>
    <w:rsid w:val="00395AB4"/>
    <w:rsid w:val="00395F5C"/>
    <w:rsid w:val="00396043"/>
    <w:rsid w:val="0039647A"/>
    <w:rsid w:val="003967F6"/>
    <w:rsid w:val="00396E7B"/>
    <w:rsid w:val="003970C1"/>
    <w:rsid w:val="00397392"/>
    <w:rsid w:val="003978C2"/>
    <w:rsid w:val="00397CDA"/>
    <w:rsid w:val="00397E16"/>
    <w:rsid w:val="003A0090"/>
    <w:rsid w:val="003A0105"/>
    <w:rsid w:val="003A0623"/>
    <w:rsid w:val="003A063B"/>
    <w:rsid w:val="003A0A18"/>
    <w:rsid w:val="003A0C51"/>
    <w:rsid w:val="003A0D27"/>
    <w:rsid w:val="003A10A6"/>
    <w:rsid w:val="003A12AE"/>
    <w:rsid w:val="003A193F"/>
    <w:rsid w:val="003A2DBA"/>
    <w:rsid w:val="003A2E0D"/>
    <w:rsid w:val="003A2ECD"/>
    <w:rsid w:val="003A32D0"/>
    <w:rsid w:val="003A38FA"/>
    <w:rsid w:val="003A3B08"/>
    <w:rsid w:val="003A3B6D"/>
    <w:rsid w:val="003A3DE2"/>
    <w:rsid w:val="003A3F32"/>
    <w:rsid w:val="003A4119"/>
    <w:rsid w:val="003A44A2"/>
    <w:rsid w:val="003A49D4"/>
    <w:rsid w:val="003A49DE"/>
    <w:rsid w:val="003A4F60"/>
    <w:rsid w:val="003A5398"/>
    <w:rsid w:val="003A54D3"/>
    <w:rsid w:val="003A5A43"/>
    <w:rsid w:val="003A62D3"/>
    <w:rsid w:val="003A6597"/>
    <w:rsid w:val="003A669C"/>
    <w:rsid w:val="003A6702"/>
    <w:rsid w:val="003A6882"/>
    <w:rsid w:val="003A6AEB"/>
    <w:rsid w:val="003A6B49"/>
    <w:rsid w:val="003A6D25"/>
    <w:rsid w:val="003A6F12"/>
    <w:rsid w:val="003A7705"/>
    <w:rsid w:val="003A7B95"/>
    <w:rsid w:val="003A7BDF"/>
    <w:rsid w:val="003A7E9C"/>
    <w:rsid w:val="003B00E3"/>
    <w:rsid w:val="003B05E7"/>
    <w:rsid w:val="003B110D"/>
    <w:rsid w:val="003B1519"/>
    <w:rsid w:val="003B1546"/>
    <w:rsid w:val="003B1A02"/>
    <w:rsid w:val="003B1A69"/>
    <w:rsid w:val="003B1D56"/>
    <w:rsid w:val="003B1E38"/>
    <w:rsid w:val="003B2340"/>
    <w:rsid w:val="003B24FC"/>
    <w:rsid w:val="003B2815"/>
    <w:rsid w:val="003B2992"/>
    <w:rsid w:val="003B2E28"/>
    <w:rsid w:val="003B2F75"/>
    <w:rsid w:val="003B30E3"/>
    <w:rsid w:val="003B3389"/>
    <w:rsid w:val="003B363E"/>
    <w:rsid w:val="003B3930"/>
    <w:rsid w:val="003B39C1"/>
    <w:rsid w:val="003B3BAF"/>
    <w:rsid w:val="003B3CD5"/>
    <w:rsid w:val="003B4237"/>
    <w:rsid w:val="003B482D"/>
    <w:rsid w:val="003B4A58"/>
    <w:rsid w:val="003B5067"/>
    <w:rsid w:val="003B50B5"/>
    <w:rsid w:val="003B51E7"/>
    <w:rsid w:val="003B53F3"/>
    <w:rsid w:val="003B56AB"/>
    <w:rsid w:val="003B58FE"/>
    <w:rsid w:val="003B5A3A"/>
    <w:rsid w:val="003B6890"/>
    <w:rsid w:val="003B6C94"/>
    <w:rsid w:val="003B6ECA"/>
    <w:rsid w:val="003B732F"/>
    <w:rsid w:val="003B78A1"/>
    <w:rsid w:val="003B793B"/>
    <w:rsid w:val="003B7A0F"/>
    <w:rsid w:val="003B7A9F"/>
    <w:rsid w:val="003B7D3E"/>
    <w:rsid w:val="003C01F4"/>
    <w:rsid w:val="003C05B6"/>
    <w:rsid w:val="003C0744"/>
    <w:rsid w:val="003C07EA"/>
    <w:rsid w:val="003C09D6"/>
    <w:rsid w:val="003C09F6"/>
    <w:rsid w:val="003C0B7F"/>
    <w:rsid w:val="003C0C3E"/>
    <w:rsid w:val="003C13E1"/>
    <w:rsid w:val="003C150A"/>
    <w:rsid w:val="003C162E"/>
    <w:rsid w:val="003C16E3"/>
    <w:rsid w:val="003C251F"/>
    <w:rsid w:val="003C258A"/>
    <w:rsid w:val="003C2726"/>
    <w:rsid w:val="003C27AE"/>
    <w:rsid w:val="003C27BF"/>
    <w:rsid w:val="003C2992"/>
    <w:rsid w:val="003C2A80"/>
    <w:rsid w:val="003C31D3"/>
    <w:rsid w:val="003C32A0"/>
    <w:rsid w:val="003C3934"/>
    <w:rsid w:val="003C3950"/>
    <w:rsid w:val="003C41F1"/>
    <w:rsid w:val="003C432B"/>
    <w:rsid w:val="003C4CD1"/>
    <w:rsid w:val="003C5067"/>
    <w:rsid w:val="003C5322"/>
    <w:rsid w:val="003C5431"/>
    <w:rsid w:val="003C571E"/>
    <w:rsid w:val="003C5A7A"/>
    <w:rsid w:val="003C5A9E"/>
    <w:rsid w:val="003C5B93"/>
    <w:rsid w:val="003C5BB6"/>
    <w:rsid w:val="003C5CC3"/>
    <w:rsid w:val="003C605B"/>
    <w:rsid w:val="003C610D"/>
    <w:rsid w:val="003C6313"/>
    <w:rsid w:val="003C6D3E"/>
    <w:rsid w:val="003C6EED"/>
    <w:rsid w:val="003C77C8"/>
    <w:rsid w:val="003C788E"/>
    <w:rsid w:val="003C7C8A"/>
    <w:rsid w:val="003C7E99"/>
    <w:rsid w:val="003D0407"/>
    <w:rsid w:val="003D0601"/>
    <w:rsid w:val="003D063C"/>
    <w:rsid w:val="003D06FB"/>
    <w:rsid w:val="003D0847"/>
    <w:rsid w:val="003D0B10"/>
    <w:rsid w:val="003D0C5B"/>
    <w:rsid w:val="003D0CA2"/>
    <w:rsid w:val="003D0DD6"/>
    <w:rsid w:val="003D1101"/>
    <w:rsid w:val="003D11FA"/>
    <w:rsid w:val="003D144D"/>
    <w:rsid w:val="003D1468"/>
    <w:rsid w:val="003D1489"/>
    <w:rsid w:val="003D14F0"/>
    <w:rsid w:val="003D1E88"/>
    <w:rsid w:val="003D2A46"/>
    <w:rsid w:val="003D2D0C"/>
    <w:rsid w:val="003D3245"/>
    <w:rsid w:val="003D348E"/>
    <w:rsid w:val="003D3939"/>
    <w:rsid w:val="003D3AE2"/>
    <w:rsid w:val="003D3D94"/>
    <w:rsid w:val="003D3FCB"/>
    <w:rsid w:val="003D48F6"/>
    <w:rsid w:val="003D4919"/>
    <w:rsid w:val="003D4E56"/>
    <w:rsid w:val="003D5231"/>
    <w:rsid w:val="003D540E"/>
    <w:rsid w:val="003D55FD"/>
    <w:rsid w:val="003D5A10"/>
    <w:rsid w:val="003D62BA"/>
    <w:rsid w:val="003D65F6"/>
    <w:rsid w:val="003D6A0C"/>
    <w:rsid w:val="003D6C9D"/>
    <w:rsid w:val="003D6F55"/>
    <w:rsid w:val="003D7176"/>
    <w:rsid w:val="003D71DE"/>
    <w:rsid w:val="003D74B4"/>
    <w:rsid w:val="003D764B"/>
    <w:rsid w:val="003D767E"/>
    <w:rsid w:val="003D7795"/>
    <w:rsid w:val="003D788D"/>
    <w:rsid w:val="003D7ABE"/>
    <w:rsid w:val="003D7D78"/>
    <w:rsid w:val="003E01D7"/>
    <w:rsid w:val="003E031F"/>
    <w:rsid w:val="003E07EA"/>
    <w:rsid w:val="003E098A"/>
    <w:rsid w:val="003E0FBA"/>
    <w:rsid w:val="003E1340"/>
    <w:rsid w:val="003E1C3D"/>
    <w:rsid w:val="003E1E84"/>
    <w:rsid w:val="003E24F2"/>
    <w:rsid w:val="003E28FF"/>
    <w:rsid w:val="003E3061"/>
    <w:rsid w:val="003E3342"/>
    <w:rsid w:val="003E33DD"/>
    <w:rsid w:val="003E33ED"/>
    <w:rsid w:val="003E3592"/>
    <w:rsid w:val="003E383D"/>
    <w:rsid w:val="003E3C0D"/>
    <w:rsid w:val="003E3EFE"/>
    <w:rsid w:val="003E3FF9"/>
    <w:rsid w:val="003E404D"/>
    <w:rsid w:val="003E423D"/>
    <w:rsid w:val="003E45CC"/>
    <w:rsid w:val="003E4830"/>
    <w:rsid w:val="003E4A59"/>
    <w:rsid w:val="003E4D16"/>
    <w:rsid w:val="003E500F"/>
    <w:rsid w:val="003E51EC"/>
    <w:rsid w:val="003E53A9"/>
    <w:rsid w:val="003E564C"/>
    <w:rsid w:val="003E5785"/>
    <w:rsid w:val="003E594E"/>
    <w:rsid w:val="003E5A92"/>
    <w:rsid w:val="003E6239"/>
    <w:rsid w:val="003E63DA"/>
    <w:rsid w:val="003E66A9"/>
    <w:rsid w:val="003E6715"/>
    <w:rsid w:val="003E6DDC"/>
    <w:rsid w:val="003E6DED"/>
    <w:rsid w:val="003E6E06"/>
    <w:rsid w:val="003E7668"/>
    <w:rsid w:val="003E7D12"/>
    <w:rsid w:val="003F0069"/>
    <w:rsid w:val="003F010C"/>
    <w:rsid w:val="003F0313"/>
    <w:rsid w:val="003F03F9"/>
    <w:rsid w:val="003F0516"/>
    <w:rsid w:val="003F0901"/>
    <w:rsid w:val="003F091F"/>
    <w:rsid w:val="003F098D"/>
    <w:rsid w:val="003F0AF8"/>
    <w:rsid w:val="003F0B4E"/>
    <w:rsid w:val="003F18B4"/>
    <w:rsid w:val="003F1AAB"/>
    <w:rsid w:val="003F1CAA"/>
    <w:rsid w:val="003F1E2C"/>
    <w:rsid w:val="003F208A"/>
    <w:rsid w:val="003F2961"/>
    <w:rsid w:val="003F2976"/>
    <w:rsid w:val="003F2A5B"/>
    <w:rsid w:val="003F36D9"/>
    <w:rsid w:val="003F392B"/>
    <w:rsid w:val="003F3C03"/>
    <w:rsid w:val="003F3FAB"/>
    <w:rsid w:val="003F4499"/>
    <w:rsid w:val="003F459C"/>
    <w:rsid w:val="003F4F2C"/>
    <w:rsid w:val="003F4FC4"/>
    <w:rsid w:val="003F5078"/>
    <w:rsid w:val="003F5268"/>
    <w:rsid w:val="003F54D4"/>
    <w:rsid w:val="003F596E"/>
    <w:rsid w:val="003F59F5"/>
    <w:rsid w:val="003F5D21"/>
    <w:rsid w:val="003F69B3"/>
    <w:rsid w:val="003F69D0"/>
    <w:rsid w:val="003F69D4"/>
    <w:rsid w:val="003F6E5E"/>
    <w:rsid w:val="003F72C3"/>
    <w:rsid w:val="003F7309"/>
    <w:rsid w:val="003F7495"/>
    <w:rsid w:val="003F753E"/>
    <w:rsid w:val="003F7B5A"/>
    <w:rsid w:val="003F7F24"/>
    <w:rsid w:val="004000AF"/>
    <w:rsid w:val="004000BB"/>
    <w:rsid w:val="0040083B"/>
    <w:rsid w:val="00400861"/>
    <w:rsid w:val="004008A0"/>
    <w:rsid w:val="00400AE3"/>
    <w:rsid w:val="00400C1A"/>
    <w:rsid w:val="00400F44"/>
    <w:rsid w:val="00401114"/>
    <w:rsid w:val="004015D8"/>
    <w:rsid w:val="004019DA"/>
    <w:rsid w:val="00401CDE"/>
    <w:rsid w:val="00401F83"/>
    <w:rsid w:val="00402225"/>
    <w:rsid w:val="0040226D"/>
    <w:rsid w:val="00402635"/>
    <w:rsid w:val="004026F6"/>
    <w:rsid w:val="00402BCF"/>
    <w:rsid w:val="00402C0D"/>
    <w:rsid w:val="00402CD2"/>
    <w:rsid w:val="00402FBA"/>
    <w:rsid w:val="00403674"/>
    <w:rsid w:val="004038FB"/>
    <w:rsid w:val="00403C37"/>
    <w:rsid w:val="00403CAE"/>
    <w:rsid w:val="00403D9F"/>
    <w:rsid w:val="00403E6F"/>
    <w:rsid w:val="00404607"/>
    <w:rsid w:val="00404907"/>
    <w:rsid w:val="00404A9C"/>
    <w:rsid w:val="00404AF4"/>
    <w:rsid w:val="00404C10"/>
    <w:rsid w:val="00404CC0"/>
    <w:rsid w:val="004050B8"/>
    <w:rsid w:val="0040515B"/>
    <w:rsid w:val="0040547D"/>
    <w:rsid w:val="004056B2"/>
    <w:rsid w:val="00405F02"/>
    <w:rsid w:val="00406334"/>
    <w:rsid w:val="0040656D"/>
    <w:rsid w:val="004067A1"/>
    <w:rsid w:val="00406EE0"/>
    <w:rsid w:val="00407659"/>
    <w:rsid w:val="0040771A"/>
    <w:rsid w:val="0040776F"/>
    <w:rsid w:val="0040788B"/>
    <w:rsid w:val="00407AB5"/>
    <w:rsid w:val="00407AE9"/>
    <w:rsid w:val="00407F61"/>
    <w:rsid w:val="00407FDA"/>
    <w:rsid w:val="00410104"/>
    <w:rsid w:val="00410233"/>
    <w:rsid w:val="00410256"/>
    <w:rsid w:val="00410432"/>
    <w:rsid w:val="00410579"/>
    <w:rsid w:val="00410945"/>
    <w:rsid w:val="0041094D"/>
    <w:rsid w:val="00410B05"/>
    <w:rsid w:val="00410B84"/>
    <w:rsid w:val="004113DC"/>
    <w:rsid w:val="004115C3"/>
    <w:rsid w:val="00411635"/>
    <w:rsid w:val="0041183C"/>
    <w:rsid w:val="00411E1E"/>
    <w:rsid w:val="0041206D"/>
    <w:rsid w:val="00412150"/>
    <w:rsid w:val="004124F8"/>
    <w:rsid w:val="0041255D"/>
    <w:rsid w:val="004128A7"/>
    <w:rsid w:val="00412DAA"/>
    <w:rsid w:val="0041338C"/>
    <w:rsid w:val="0041376B"/>
    <w:rsid w:val="004138FA"/>
    <w:rsid w:val="00413900"/>
    <w:rsid w:val="00413B3A"/>
    <w:rsid w:val="00413F6C"/>
    <w:rsid w:val="0041474A"/>
    <w:rsid w:val="00414775"/>
    <w:rsid w:val="0041499D"/>
    <w:rsid w:val="00414A05"/>
    <w:rsid w:val="00414B18"/>
    <w:rsid w:val="00414F41"/>
    <w:rsid w:val="004150BC"/>
    <w:rsid w:val="00415166"/>
    <w:rsid w:val="00415279"/>
    <w:rsid w:val="00415561"/>
    <w:rsid w:val="00415965"/>
    <w:rsid w:val="00415D64"/>
    <w:rsid w:val="0041600D"/>
    <w:rsid w:val="00416231"/>
    <w:rsid w:val="00416420"/>
    <w:rsid w:val="00417093"/>
    <w:rsid w:val="00417331"/>
    <w:rsid w:val="00417AB0"/>
    <w:rsid w:val="00417CDA"/>
    <w:rsid w:val="0042070E"/>
    <w:rsid w:val="00420A02"/>
    <w:rsid w:val="00420F9D"/>
    <w:rsid w:val="00420FE7"/>
    <w:rsid w:val="00421406"/>
    <w:rsid w:val="0042145A"/>
    <w:rsid w:val="00421B50"/>
    <w:rsid w:val="00421DB7"/>
    <w:rsid w:val="00421DDD"/>
    <w:rsid w:val="00422011"/>
    <w:rsid w:val="004221EA"/>
    <w:rsid w:val="0042232E"/>
    <w:rsid w:val="00422F85"/>
    <w:rsid w:val="00423116"/>
    <w:rsid w:val="00423393"/>
    <w:rsid w:val="004233E9"/>
    <w:rsid w:val="0042349A"/>
    <w:rsid w:val="004238FF"/>
    <w:rsid w:val="00423B9F"/>
    <w:rsid w:val="00423F66"/>
    <w:rsid w:val="0042455A"/>
    <w:rsid w:val="00424690"/>
    <w:rsid w:val="00424696"/>
    <w:rsid w:val="004248DF"/>
    <w:rsid w:val="00424988"/>
    <w:rsid w:val="00425B99"/>
    <w:rsid w:val="00425D74"/>
    <w:rsid w:val="00425EB7"/>
    <w:rsid w:val="00426321"/>
    <w:rsid w:val="00426412"/>
    <w:rsid w:val="00426B28"/>
    <w:rsid w:val="00426C01"/>
    <w:rsid w:val="004278C1"/>
    <w:rsid w:val="00427A06"/>
    <w:rsid w:val="00427B93"/>
    <w:rsid w:val="0043008F"/>
    <w:rsid w:val="00430310"/>
    <w:rsid w:val="004304A2"/>
    <w:rsid w:val="004306D8"/>
    <w:rsid w:val="0043094E"/>
    <w:rsid w:val="00430D2C"/>
    <w:rsid w:val="0043158B"/>
    <w:rsid w:val="0043164F"/>
    <w:rsid w:val="004316A5"/>
    <w:rsid w:val="00431A37"/>
    <w:rsid w:val="00431CD9"/>
    <w:rsid w:val="00431FAD"/>
    <w:rsid w:val="00433572"/>
    <w:rsid w:val="00433D07"/>
    <w:rsid w:val="00433DA3"/>
    <w:rsid w:val="00433FCC"/>
    <w:rsid w:val="00434199"/>
    <w:rsid w:val="00434A9C"/>
    <w:rsid w:val="00434BB9"/>
    <w:rsid w:val="00434DDE"/>
    <w:rsid w:val="00434F69"/>
    <w:rsid w:val="00435731"/>
    <w:rsid w:val="00435DCB"/>
    <w:rsid w:val="0043601B"/>
    <w:rsid w:val="0043626F"/>
    <w:rsid w:val="00436840"/>
    <w:rsid w:val="00436D23"/>
    <w:rsid w:val="00437463"/>
    <w:rsid w:val="0043754F"/>
    <w:rsid w:val="00437868"/>
    <w:rsid w:val="00437C6B"/>
    <w:rsid w:val="00437F3D"/>
    <w:rsid w:val="004400B0"/>
    <w:rsid w:val="004400EA"/>
    <w:rsid w:val="0044014D"/>
    <w:rsid w:val="004405AD"/>
    <w:rsid w:val="0044078A"/>
    <w:rsid w:val="00440C70"/>
    <w:rsid w:val="00440EC7"/>
    <w:rsid w:val="0044100F"/>
    <w:rsid w:val="004412B8"/>
    <w:rsid w:val="004413A3"/>
    <w:rsid w:val="00441721"/>
    <w:rsid w:val="00441730"/>
    <w:rsid w:val="00441793"/>
    <w:rsid w:val="0044183D"/>
    <w:rsid w:val="0044189F"/>
    <w:rsid w:val="00441AFB"/>
    <w:rsid w:val="00441D28"/>
    <w:rsid w:val="00441E1F"/>
    <w:rsid w:val="00442579"/>
    <w:rsid w:val="00442B91"/>
    <w:rsid w:val="004430C3"/>
    <w:rsid w:val="00443255"/>
    <w:rsid w:val="004433E4"/>
    <w:rsid w:val="00443A35"/>
    <w:rsid w:val="00443DC8"/>
    <w:rsid w:val="00443E66"/>
    <w:rsid w:val="00444272"/>
    <w:rsid w:val="00444578"/>
    <w:rsid w:val="00444614"/>
    <w:rsid w:val="004448A3"/>
    <w:rsid w:val="004448FE"/>
    <w:rsid w:val="00444BA2"/>
    <w:rsid w:val="0044587C"/>
    <w:rsid w:val="00445DD7"/>
    <w:rsid w:val="0044601E"/>
    <w:rsid w:val="00446059"/>
    <w:rsid w:val="0044605A"/>
    <w:rsid w:val="004461EC"/>
    <w:rsid w:val="0044620A"/>
    <w:rsid w:val="00446722"/>
    <w:rsid w:val="00446B72"/>
    <w:rsid w:val="0044722C"/>
    <w:rsid w:val="0044738F"/>
    <w:rsid w:val="0044767D"/>
    <w:rsid w:val="004501EF"/>
    <w:rsid w:val="0045051B"/>
    <w:rsid w:val="004508EF"/>
    <w:rsid w:val="00450BCA"/>
    <w:rsid w:val="00451660"/>
    <w:rsid w:val="004519E6"/>
    <w:rsid w:val="00451BB6"/>
    <w:rsid w:val="004526D5"/>
    <w:rsid w:val="004528EA"/>
    <w:rsid w:val="00452A24"/>
    <w:rsid w:val="00452A76"/>
    <w:rsid w:val="00452C3E"/>
    <w:rsid w:val="00452DAC"/>
    <w:rsid w:val="00453091"/>
    <w:rsid w:val="00453716"/>
    <w:rsid w:val="00453788"/>
    <w:rsid w:val="00453AB2"/>
    <w:rsid w:val="00453F8A"/>
    <w:rsid w:val="004544B9"/>
    <w:rsid w:val="0045455D"/>
    <w:rsid w:val="0045479B"/>
    <w:rsid w:val="0045533B"/>
    <w:rsid w:val="004553E4"/>
    <w:rsid w:val="0045549F"/>
    <w:rsid w:val="004555CB"/>
    <w:rsid w:val="00455CD4"/>
    <w:rsid w:val="004569E8"/>
    <w:rsid w:val="00456FEA"/>
    <w:rsid w:val="004570C5"/>
    <w:rsid w:val="0045714C"/>
    <w:rsid w:val="00457460"/>
    <w:rsid w:val="004574B9"/>
    <w:rsid w:val="00457591"/>
    <w:rsid w:val="00457663"/>
    <w:rsid w:val="00457669"/>
    <w:rsid w:val="00457BE1"/>
    <w:rsid w:val="00457EEF"/>
    <w:rsid w:val="00457FEA"/>
    <w:rsid w:val="00460680"/>
    <w:rsid w:val="00460874"/>
    <w:rsid w:val="00460A1A"/>
    <w:rsid w:val="00460D39"/>
    <w:rsid w:val="00460D97"/>
    <w:rsid w:val="00460EFF"/>
    <w:rsid w:val="00461FC4"/>
    <w:rsid w:val="00462916"/>
    <w:rsid w:val="004629E6"/>
    <w:rsid w:val="00462AD8"/>
    <w:rsid w:val="00462ED3"/>
    <w:rsid w:val="00462FDE"/>
    <w:rsid w:val="004630A6"/>
    <w:rsid w:val="00463273"/>
    <w:rsid w:val="00463936"/>
    <w:rsid w:val="00463E00"/>
    <w:rsid w:val="00463E09"/>
    <w:rsid w:val="00463FF2"/>
    <w:rsid w:val="00464CAB"/>
    <w:rsid w:val="00464EA6"/>
    <w:rsid w:val="004652E1"/>
    <w:rsid w:val="0046545A"/>
    <w:rsid w:val="0046551B"/>
    <w:rsid w:val="004656F9"/>
    <w:rsid w:val="0046571E"/>
    <w:rsid w:val="00465C15"/>
    <w:rsid w:val="00465D8E"/>
    <w:rsid w:val="00465ECF"/>
    <w:rsid w:val="00466676"/>
    <w:rsid w:val="00466924"/>
    <w:rsid w:val="00466D56"/>
    <w:rsid w:val="00466F3F"/>
    <w:rsid w:val="00467347"/>
    <w:rsid w:val="0046762F"/>
    <w:rsid w:val="00467EA8"/>
    <w:rsid w:val="00470172"/>
    <w:rsid w:val="0047025C"/>
    <w:rsid w:val="00470421"/>
    <w:rsid w:val="0047049D"/>
    <w:rsid w:val="00470646"/>
    <w:rsid w:val="00470819"/>
    <w:rsid w:val="00470D80"/>
    <w:rsid w:val="00470F48"/>
    <w:rsid w:val="004715C5"/>
    <w:rsid w:val="004718AB"/>
    <w:rsid w:val="00471CF3"/>
    <w:rsid w:val="00471D1C"/>
    <w:rsid w:val="004721AD"/>
    <w:rsid w:val="004728D3"/>
    <w:rsid w:val="0047291A"/>
    <w:rsid w:val="00472A86"/>
    <w:rsid w:val="00472B8E"/>
    <w:rsid w:val="00472BD9"/>
    <w:rsid w:val="00472FEC"/>
    <w:rsid w:val="00473407"/>
    <w:rsid w:val="004739CE"/>
    <w:rsid w:val="00473C0F"/>
    <w:rsid w:val="00473C5C"/>
    <w:rsid w:val="00473D63"/>
    <w:rsid w:val="0047411F"/>
    <w:rsid w:val="004748E1"/>
    <w:rsid w:val="0047526B"/>
    <w:rsid w:val="004752F6"/>
    <w:rsid w:val="00475B70"/>
    <w:rsid w:val="00475BDF"/>
    <w:rsid w:val="00475DAA"/>
    <w:rsid w:val="00475EF2"/>
    <w:rsid w:val="00476197"/>
    <w:rsid w:val="0047631F"/>
    <w:rsid w:val="00476438"/>
    <w:rsid w:val="0047680C"/>
    <w:rsid w:val="004768C1"/>
    <w:rsid w:val="00476AC7"/>
    <w:rsid w:val="00476D2F"/>
    <w:rsid w:val="00477063"/>
    <w:rsid w:val="00477307"/>
    <w:rsid w:val="00477501"/>
    <w:rsid w:val="004776FC"/>
    <w:rsid w:val="00477A41"/>
    <w:rsid w:val="00477BF9"/>
    <w:rsid w:val="00477FC2"/>
    <w:rsid w:val="004802BC"/>
    <w:rsid w:val="00480990"/>
    <w:rsid w:val="00480B10"/>
    <w:rsid w:val="00480B8F"/>
    <w:rsid w:val="00480DED"/>
    <w:rsid w:val="004810EE"/>
    <w:rsid w:val="00481141"/>
    <w:rsid w:val="0048139C"/>
    <w:rsid w:val="004814D3"/>
    <w:rsid w:val="00481546"/>
    <w:rsid w:val="004816D6"/>
    <w:rsid w:val="0048185C"/>
    <w:rsid w:val="00481B15"/>
    <w:rsid w:val="004820A9"/>
    <w:rsid w:val="00482349"/>
    <w:rsid w:val="00482627"/>
    <w:rsid w:val="0048294C"/>
    <w:rsid w:val="00482C80"/>
    <w:rsid w:val="0048309F"/>
    <w:rsid w:val="0048314C"/>
    <w:rsid w:val="00483330"/>
    <w:rsid w:val="004833BE"/>
    <w:rsid w:val="004833E5"/>
    <w:rsid w:val="00483744"/>
    <w:rsid w:val="004838DB"/>
    <w:rsid w:val="00483D00"/>
    <w:rsid w:val="00484062"/>
    <w:rsid w:val="0048411E"/>
    <w:rsid w:val="00484154"/>
    <w:rsid w:val="00484BB9"/>
    <w:rsid w:val="00484C7B"/>
    <w:rsid w:val="00484E2A"/>
    <w:rsid w:val="00484F03"/>
    <w:rsid w:val="004851B2"/>
    <w:rsid w:val="00485243"/>
    <w:rsid w:val="00485379"/>
    <w:rsid w:val="00485494"/>
    <w:rsid w:val="004855D4"/>
    <w:rsid w:val="00485A5D"/>
    <w:rsid w:val="00485A5F"/>
    <w:rsid w:val="004862D4"/>
    <w:rsid w:val="00486600"/>
    <w:rsid w:val="004868C6"/>
    <w:rsid w:val="004870B4"/>
    <w:rsid w:val="004873A5"/>
    <w:rsid w:val="0048749A"/>
    <w:rsid w:val="0048798E"/>
    <w:rsid w:val="0048799F"/>
    <w:rsid w:val="00487A77"/>
    <w:rsid w:val="00487F9E"/>
    <w:rsid w:val="00490282"/>
    <w:rsid w:val="00490422"/>
    <w:rsid w:val="00490D02"/>
    <w:rsid w:val="00490F60"/>
    <w:rsid w:val="004916BA"/>
    <w:rsid w:val="00491A5E"/>
    <w:rsid w:val="00491AEC"/>
    <w:rsid w:val="0049203F"/>
    <w:rsid w:val="004922DB"/>
    <w:rsid w:val="004928E6"/>
    <w:rsid w:val="00492943"/>
    <w:rsid w:val="0049299E"/>
    <w:rsid w:val="00492CA2"/>
    <w:rsid w:val="00492F7E"/>
    <w:rsid w:val="00493260"/>
    <w:rsid w:val="004933BC"/>
    <w:rsid w:val="0049340B"/>
    <w:rsid w:val="0049361D"/>
    <w:rsid w:val="00493911"/>
    <w:rsid w:val="00493AF2"/>
    <w:rsid w:val="004941CA"/>
    <w:rsid w:val="004942E2"/>
    <w:rsid w:val="004942F4"/>
    <w:rsid w:val="004943A7"/>
    <w:rsid w:val="00494485"/>
    <w:rsid w:val="004950DB"/>
    <w:rsid w:val="00495527"/>
    <w:rsid w:val="004955BF"/>
    <w:rsid w:val="00495938"/>
    <w:rsid w:val="00495B9A"/>
    <w:rsid w:val="00495F8F"/>
    <w:rsid w:val="00496297"/>
    <w:rsid w:val="004965EA"/>
    <w:rsid w:val="0049679D"/>
    <w:rsid w:val="004968C2"/>
    <w:rsid w:val="00496984"/>
    <w:rsid w:val="004970F9"/>
    <w:rsid w:val="004971DA"/>
    <w:rsid w:val="0049737E"/>
    <w:rsid w:val="004974E2"/>
    <w:rsid w:val="00497554"/>
    <w:rsid w:val="004977D9"/>
    <w:rsid w:val="004978D9"/>
    <w:rsid w:val="00497F97"/>
    <w:rsid w:val="004A0286"/>
    <w:rsid w:val="004A0386"/>
    <w:rsid w:val="004A057F"/>
    <w:rsid w:val="004A06D8"/>
    <w:rsid w:val="004A098F"/>
    <w:rsid w:val="004A0A7C"/>
    <w:rsid w:val="004A0D11"/>
    <w:rsid w:val="004A11D9"/>
    <w:rsid w:val="004A1704"/>
    <w:rsid w:val="004A1833"/>
    <w:rsid w:val="004A1893"/>
    <w:rsid w:val="004A1A85"/>
    <w:rsid w:val="004A1B7A"/>
    <w:rsid w:val="004A1B81"/>
    <w:rsid w:val="004A1E0E"/>
    <w:rsid w:val="004A1FA2"/>
    <w:rsid w:val="004A2169"/>
    <w:rsid w:val="004A31B7"/>
    <w:rsid w:val="004A3793"/>
    <w:rsid w:val="004A37D2"/>
    <w:rsid w:val="004A3EBA"/>
    <w:rsid w:val="004A3F3B"/>
    <w:rsid w:val="004A42BD"/>
    <w:rsid w:val="004A42E4"/>
    <w:rsid w:val="004A45FE"/>
    <w:rsid w:val="004A462C"/>
    <w:rsid w:val="004A4846"/>
    <w:rsid w:val="004A4F17"/>
    <w:rsid w:val="004A5354"/>
    <w:rsid w:val="004A54EB"/>
    <w:rsid w:val="004A5563"/>
    <w:rsid w:val="004A55C9"/>
    <w:rsid w:val="004A5A83"/>
    <w:rsid w:val="004A5D77"/>
    <w:rsid w:val="004A5DB0"/>
    <w:rsid w:val="004A5F79"/>
    <w:rsid w:val="004A5FB3"/>
    <w:rsid w:val="004A6130"/>
    <w:rsid w:val="004A64A1"/>
    <w:rsid w:val="004A6667"/>
    <w:rsid w:val="004A6A21"/>
    <w:rsid w:val="004A6B41"/>
    <w:rsid w:val="004A6DF6"/>
    <w:rsid w:val="004A6F78"/>
    <w:rsid w:val="004A73BC"/>
    <w:rsid w:val="004A77ED"/>
    <w:rsid w:val="004A7D72"/>
    <w:rsid w:val="004A7DEE"/>
    <w:rsid w:val="004B01E0"/>
    <w:rsid w:val="004B01F5"/>
    <w:rsid w:val="004B04BD"/>
    <w:rsid w:val="004B0508"/>
    <w:rsid w:val="004B05FE"/>
    <w:rsid w:val="004B0A57"/>
    <w:rsid w:val="004B0E5D"/>
    <w:rsid w:val="004B1A20"/>
    <w:rsid w:val="004B1B6D"/>
    <w:rsid w:val="004B1E14"/>
    <w:rsid w:val="004B1ED3"/>
    <w:rsid w:val="004B21E1"/>
    <w:rsid w:val="004B283E"/>
    <w:rsid w:val="004B28FF"/>
    <w:rsid w:val="004B2C43"/>
    <w:rsid w:val="004B2F69"/>
    <w:rsid w:val="004B31B8"/>
    <w:rsid w:val="004B33A3"/>
    <w:rsid w:val="004B38EE"/>
    <w:rsid w:val="004B38F1"/>
    <w:rsid w:val="004B3FF9"/>
    <w:rsid w:val="004B430B"/>
    <w:rsid w:val="004B4AC8"/>
    <w:rsid w:val="004B4B18"/>
    <w:rsid w:val="004B4DCA"/>
    <w:rsid w:val="004B4E1B"/>
    <w:rsid w:val="004B582F"/>
    <w:rsid w:val="004B5BA7"/>
    <w:rsid w:val="004B5C6D"/>
    <w:rsid w:val="004B5E88"/>
    <w:rsid w:val="004B62FD"/>
    <w:rsid w:val="004B6445"/>
    <w:rsid w:val="004B66D7"/>
    <w:rsid w:val="004B6D5C"/>
    <w:rsid w:val="004B6F2D"/>
    <w:rsid w:val="004B7049"/>
    <w:rsid w:val="004B70B1"/>
    <w:rsid w:val="004B712D"/>
    <w:rsid w:val="004B71CE"/>
    <w:rsid w:val="004B7E68"/>
    <w:rsid w:val="004C033B"/>
    <w:rsid w:val="004C0498"/>
    <w:rsid w:val="004C079D"/>
    <w:rsid w:val="004C11B2"/>
    <w:rsid w:val="004C11E2"/>
    <w:rsid w:val="004C1490"/>
    <w:rsid w:val="004C183C"/>
    <w:rsid w:val="004C1878"/>
    <w:rsid w:val="004C1AB9"/>
    <w:rsid w:val="004C1AFD"/>
    <w:rsid w:val="004C205A"/>
    <w:rsid w:val="004C2093"/>
    <w:rsid w:val="004C29DB"/>
    <w:rsid w:val="004C2ADD"/>
    <w:rsid w:val="004C2B55"/>
    <w:rsid w:val="004C2D0D"/>
    <w:rsid w:val="004C336B"/>
    <w:rsid w:val="004C3586"/>
    <w:rsid w:val="004C3682"/>
    <w:rsid w:val="004C3BFC"/>
    <w:rsid w:val="004C3D3D"/>
    <w:rsid w:val="004C3FE1"/>
    <w:rsid w:val="004C427B"/>
    <w:rsid w:val="004C45A7"/>
    <w:rsid w:val="004C45F5"/>
    <w:rsid w:val="004C46B8"/>
    <w:rsid w:val="004C4AEB"/>
    <w:rsid w:val="004C4E79"/>
    <w:rsid w:val="004C505C"/>
    <w:rsid w:val="004C507F"/>
    <w:rsid w:val="004C536C"/>
    <w:rsid w:val="004C54F4"/>
    <w:rsid w:val="004C5824"/>
    <w:rsid w:val="004C5917"/>
    <w:rsid w:val="004C5FDF"/>
    <w:rsid w:val="004C6809"/>
    <w:rsid w:val="004C6A50"/>
    <w:rsid w:val="004C6B2E"/>
    <w:rsid w:val="004C74CD"/>
    <w:rsid w:val="004C7840"/>
    <w:rsid w:val="004C7AB0"/>
    <w:rsid w:val="004C7F82"/>
    <w:rsid w:val="004C7FE8"/>
    <w:rsid w:val="004D0D26"/>
    <w:rsid w:val="004D12B7"/>
    <w:rsid w:val="004D1AA0"/>
    <w:rsid w:val="004D1B68"/>
    <w:rsid w:val="004D1DA0"/>
    <w:rsid w:val="004D1DDA"/>
    <w:rsid w:val="004D1FCA"/>
    <w:rsid w:val="004D2114"/>
    <w:rsid w:val="004D2556"/>
    <w:rsid w:val="004D27B5"/>
    <w:rsid w:val="004D27C5"/>
    <w:rsid w:val="004D2AEC"/>
    <w:rsid w:val="004D2D27"/>
    <w:rsid w:val="004D3321"/>
    <w:rsid w:val="004D334C"/>
    <w:rsid w:val="004D350D"/>
    <w:rsid w:val="004D3A73"/>
    <w:rsid w:val="004D3C10"/>
    <w:rsid w:val="004D3C44"/>
    <w:rsid w:val="004D3E0F"/>
    <w:rsid w:val="004D3FE1"/>
    <w:rsid w:val="004D4465"/>
    <w:rsid w:val="004D46D9"/>
    <w:rsid w:val="004D4B31"/>
    <w:rsid w:val="004D4C64"/>
    <w:rsid w:val="004D53B4"/>
    <w:rsid w:val="004D5730"/>
    <w:rsid w:val="004D5907"/>
    <w:rsid w:val="004D63FF"/>
    <w:rsid w:val="004D6458"/>
    <w:rsid w:val="004D68BE"/>
    <w:rsid w:val="004D6AFA"/>
    <w:rsid w:val="004D6DCA"/>
    <w:rsid w:val="004D7022"/>
    <w:rsid w:val="004D70E8"/>
    <w:rsid w:val="004D71EF"/>
    <w:rsid w:val="004D7303"/>
    <w:rsid w:val="004D7A3A"/>
    <w:rsid w:val="004D7A55"/>
    <w:rsid w:val="004D7B65"/>
    <w:rsid w:val="004E00AB"/>
    <w:rsid w:val="004E013B"/>
    <w:rsid w:val="004E060F"/>
    <w:rsid w:val="004E0DD2"/>
    <w:rsid w:val="004E0DE1"/>
    <w:rsid w:val="004E192B"/>
    <w:rsid w:val="004E1B43"/>
    <w:rsid w:val="004E1C0D"/>
    <w:rsid w:val="004E1D4C"/>
    <w:rsid w:val="004E1DB6"/>
    <w:rsid w:val="004E24FF"/>
    <w:rsid w:val="004E2862"/>
    <w:rsid w:val="004E2FC6"/>
    <w:rsid w:val="004E312B"/>
    <w:rsid w:val="004E391F"/>
    <w:rsid w:val="004E3CB1"/>
    <w:rsid w:val="004E3FAF"/>
    <w:rsid w:val="004E4057"/>
    <w:rsid w:val="004E42C1"/>
    <w:rsid w:val="004E476A"/>
    <w:rsid w:val="004E49CF"/>
    <w:rsid w:val="004E4B61"/>
    <w:rsid w:val="004E50FD"/>
    <w:rsid w:val="004E5240"/>
    <w:rsid w:val="004E54B2"/>
    <w:rsid w:val="004E5707"/>
    <w:rsid w:val="004E5BE9"/>
    <w:rsid w:val="004E5BEA"/>
    <w:rsid w:val="004E5FA0"/>
    <w:rsid w:val="004E639A"/>
    <w:rsid w:val="004E6487"/>
    <w:rsid w:val="004E6ADA"/>
    <w:rsid w:val="004E6D03"/>
    <w:rsid w:val="004E6E00"/>
    <w:rsid w:val="004E76D7"/>
    <w:rsid w:val="004E7952"/>
    <w:rsid w:val="004E7C35"/>
    <w:rsid w:val="004E7CE3"/>
    <w:rsid w:val="004F0090"/>
    <w:rsid w:val="004F00FD"/>
    <w:rsid w:val="004F0363"/>
    <w:rsid w:val="004F06E7"/>
    <w:rsid w:val="004F0866"/>
    <w:rsid w:val="004F199C"/>
    <w:rsid w:val="004F1BE1"/>
    <w:rsid w:val="004F1D3B"/>
    <w:rsid w:val="004F1D81"/>
    <w:rsid w:val="004F1E09"/>
    <w:rsid w:val="004F1F31"/>
    <w:rsid w:val="004F216B"/>
    <w:rsid w:val="004F2218"/>
    <w:rsid w:val="004F26F2"/>
    <w:rsid w:val="004F27B1"/>
    <w:rsid w:val="004F27DC"/>
    <w:rsid w:val="004F2D55"/>
    <w:rsid w:val="004F2DF8"/>
    <w:rsid w:val="004F2F11"/>
    <w:rsid w:val="004F3967"/>
    <w:rsid w:val="004F3E2D"/>
    <w:rsid w:val="004F3F46"/>
    <w:rsid w:val="004F3F9E"/>
    <w:rsid w:val="004F415F"/>
    <w:rsid w:val="004F4291"/>
    <w:rsid w:val="004F4396"/>
    <w:rsid w:val="004F4787"/>
    <w:rsid w:val="004F4CEC"/>
    <w:rsid w:val="004F4CF0"/>
    <w:rsid w:val="004F4E2F"/>
    <w:rsid w:val="004F58A6"/>
    <w:rsid w:val="004F594A"/>
    <w:rsid w:val="004F6112"/>
    <w:rsid w:val="004F66B9"/>
    <w:rsid w:val="004F66FF"/>
    <w:rsid w:val="004F6A8E"/>
    <w:rsid w:val="004F6D39"/>
    <w:rsid w:val="004F6EA9"/>
    <w:rsid w:val="004F7099"/>
    <w:rsid w:val="004F70E1"/>
    <w:rsid w:val="004F71AB"/>
    <w:rsid w:val="004F7323"/>
    <w:rsid w:val="004F784D"/>
    <w:rsid w:val="004F79FD"/>
    <w:rsid w:val="004F7E41"/>
    <w:rsid w:val="005004E3"/>
    <w:rsid w:val="005004F8"/>
    <w:rsid w:val="005005ED"/>
    <w:rsid w:val="00500D4E"/>
    <w:rsid w:val="00500E26"/>
    <w:rsid w:val="00500E7B"/>
    <w:rsid w:val="00501076"/>
    <w:rsid w:val="0050136B"/>
    <w:rsid w:val="005015D9"/>
    <w:rsid w:val="005015FA"/>
    <w:rsid w:val="0050212A"/>
    <w:rsid w:val="005022A0"/>
    <w:rsid w:val="00502617"/>
    <w:rsid w:val="00502889"/>
    <w:rsid w:val="00502C5B"/>
    <w:rsid w:val="00502F59"/>
    <w:rsid w:val="00502FF8"/>
    <w:rsid w:val="0050301A"/>
    <w:rsid w:val="005030FD"/>
    <w:rsid w:val="00503238"/>
    <w:rsid w:val="005033A1"/>
    <w:rsid w:val="005038F7"/>
    <w:rsid w:val="00503A9A"/>
    <w:rsid w:val="00503D7D"/>
    <w:rsid w:val="00503F4F"/>
    <w:rsid w:val="00504493"/>
    <w:rsid w:val="0050490B"/>
    <w:rsid w:val="00504953"/>
    <w:rsid w:val="005050D9"/>
    <w:rsid w:val="00505229"/>
    <w:rsid w:val="00505373"/>
    <w:rsid w:val="005055AE"/>
    <w:rsid w:val="005058EE"/>
    <w:rsid w:val="005059A4"/>
    <w:rsid w:val="0050600B"/>
    <w:rsid w:val="00506053"/>
    <w:rsid w:val="0050614F"/>
    <w:rsid w:val="0050618D"/>
    <w:rsid w:val="0050659C"/>
    <w:rsid w:val="00506DE1"/>
    <w:rsid w:val="00506E02"/>
    <w:rsid w:val="00506FAB"/>
    <w:rsid w:val="005071FF"/>
    <w:rsid w:val="005073CD"/>
    <w:rsid w:val="0050742B"/>
    <w:rsid w:val="00507548"/>
    <w:rsid w:val="005077DE"/>
    <w:rsid w:val="005077F2"/>
    <w:rsid w:val="00507910"/>
    <w:rsid w:val="00507979"/>
    <w:rsid w:val="00507C78"/>
    <w:rsid w:val="0051035E"/>
    <w:rsid w:val="00511288"/>
    <w:rsid w:val="00511646"/>
    <w:rsid w:val="005119E4"/>
    <w:rsid w:val="00511F7F"/>
    <w:rsid w:val="005120D1"/>
    <w:rsid w:val="005120D2"/>
    <w:rsid w:val="0051248E"/>
    <w:rsid w:val="005124AA"/>
    <w:rsid w:val="005124AB"/>
    <w:rsid w:val="005129BC"/>
    <w:rsid w:val="00512D1C"/>
    <w:rsid w:val="00512FA2"/>
    <w:rsid w:val="0051300B"/>
    <w:rsid w:val="00513096"/>
    <w:rsid w:val="0051374F"/>
    <w:rsid w:val="00513B4E"/>
    <w:rsid w:val="00513F7A"/>
    <w:rsid w:val="0051421C"/>
    <w:rsid w:val="005142D1"/>
    <w:rsid w:val="0051454D"/>
    <w:rsid w:val="005146C4"/>
    <w:rsid w:val="00514742"/>
    <w:rsid w:val="00514815"/>
    <w:rsid w:val="00514AA6"/>
    <w:rsid w:val="00515063"/>
    <w:rsid w:val="00515415"/>
    <w:rsid w:val="00515476"/>
    <w:rsid w:val="005157C7"/>
    <w:rsid w:val="00515A2B"/>
    <w:rsid w:val="00515E89"/>
    <w:rsid w:val="005164CB"/>
    <w:rsid w:val="005165BC"/>
    <w:rsid w:val="00516648"/>
    <w:rsid w:val="00516685"/>
    <w:rsid w:val="00516E2A"/>
    <w:rsid w:val="00516E8D"/>
    <w:rsid w:val="00516F33"/>
    <w:rsid w:val="0051777F"/>
    <w:rsid w:val="005178C4"/>
    <w:rsid w:val="005178FD"/>
    <w:rsid w:val="00517995"/>
    <w:rsid w:val="00517AC5"/>
    <w:rsid w:val="00517CF8"/>
    <w:rsid w:val="00520C3B"/>
    <w:rsid w:val="00520EB0"/>
    <w:rsid w:val="0052124A"/>
    <w:rsid w:val="00521295"/>
    <w:rsid w:val="00521500"/>
    <w:rsid w:val="00521BD2"/>
    <w:rsid w:val="00521BFC"/>
    <w:rsid w:val="00521D0D"/>
    <w:rsid w:val="00521D2D"/>
    <w:rsid w:val="00522335"/>
    <w:rsid w:val="0052270E"/>
    <w:rsid w:val="0052359A"/>
    <w:rsid w:val="005239A5"/>
    <w:rsid w:val="00523A9B"/>
    <w:rsid w:val="00523BD1"/>
    <w:rsid w:val="00523C76"/>
    <w:rsid w:val="00523FD9"/>
    <w:rsid w:val="00524091"/>
    <w:rsid w:val="00524812"/>
    <w:rsid w:val="00524A2D"/>
    <w:rsid w:val="00524A76"/>
    <w:rsid w:val="00524E31"/>
    <w:rsid w:val="00525041"/>
    <w:rsid w:val="005251E9"/>
    <w:rsid w:val="005257A7"/>
    <w:rsid w:val="00525D35"/>
    <w:rsid w:val="00525F3B"/>
    <w:rsid w:val="00525F6A"/>
    <w:rsid w:val="00526295"/>
    <w:rsid w:val="005265E7"/>
    <w:rsid w:val="005268D2"/>
    <w:rsid w:val="00526C49"/>
    <w:rsid w:val="00526DC6"/>
    <w:rsid w:val="00527324"/>
    <w:rsid w:val="0052734C"/>
    <w:rsid w:val="00527503"/>
    <w:rsid w:val="00527592"/>
    <w:rsid w:val="00527730"/>
    <w:rsid w:val="00527769"/>
    <w:rsid w:val="00527CCE"/>
    <w:rsid w:val="00527F9A"/>
    <w:rsid w:val="005300F7"/>
    <w:rsid w:val="00530169"/>
    <w:rsid w:val="005301C0"/>
    <w:rsid w:val="00530449"/>
    <w:rsid w:val="0053066F"/>
    <w:rsid w:val="00530722"/>
    <w:rsid w:val="00530BD1"/>
    <w:rsid w:val="00530E56"/>
    <w:rsid w:val="00530EBD"/>
    <w:rsid w:val="00530F24"/>
    <w:rsid w:val="005319AD"/>
    <w:rsid w:val="00531E21"/>
    <w:rsid w:val="00531F10"/>
    <w:rsid w:val="005321AD"/>
    <w:rsid w:val="005321EF"/>
    <w:rsid w:val="00532857"/>
    <w:rsid w:val="00532A14"/>
    <w:rsid w:val="005333A0"/>
    <w:rsid w:val="005333D5"/>
    <w:rsid w:val="005335AF"/>
    <w:rsid w:val="005335FA"/>
    <w:rsid w:val="00533940"/>
    <w:rsid w:val="00533A49"/>
    <w:rsid w:val="0053462F"/>
    <w:rsid w:val="0053466F"/>
    <w:rsid w:val="00534839"/>
    <w:rsid w:val="005349F3"/>
    <w:rsid w:val="00534C27"/>
    <w:rsid w:val="00534EC0"/>
    <w:rsid w:val="00535351"/>
    <w:rsid w:val="00535666"/>
    <w:rsid w:val="0053567B"/>
    <w:rsid w:val="005357AC"/>
    <w:rsid w:val="00535F88"/>
    <w:rsid w:val="0053601B"/>
    <w:rsid w:val="00536089"/>
    <w:rsid w:val="005360F3"/>
    <w:rsid w:val="00536227"/>
    <w:rsid w:val="00536329"/>
    <w:rsid w:val="005367D0"/>
    <w:rsid w:val="00536E05"/>
    <w:rsid w:val="00536EB6"/>
    <w:rsid w:val="005370B7"/>
    <w:rsid w:val="005373AF"/>
    <w:rsid w:val="0053782B"/>
    <w:rsid w:val="00537868"/>
    <w:rsid w:val="005379FA"/>
    <w:rsid w:val="00537B37"/>
    <w:rsid w:val="00540020"/>
    <w:rsid w:val="00540176"/>
    <w:rsid w:val="00540B36"/>
    <w:rsid w:val="00540DEB"/>
    <w:rsid w:val="00541094"/>
    <w:rsid w:val="0054124A"/>
    <w:rsid w:val="00541850"/>
    <w:rsid w:val="00541C78"/>
    <w:rsid w:val="00541C9E"/>
    <w:rsid w:val="00541D1D"/>
    <w:rsid w:val="00541E2D"/>
    <w:rsid w:val="0054242F"/>
    <w:rsid w:val="00542A3A"/>
    <w:rsid w:val="0054325C"/>
    <w:rsid w:val="0054343B"/>
    <w:rsid w:val="00543AE4"/>
    <w:rsid w:val="00543C19"/>
    <w:rsid w:val="00543DA3"/>
    <w:rsid w:val="00543DB8"/>
    <w:rsid w:val="005440D0"/>
    <w:rsid w:val="005441FF"/>
    <w:rsid w:val="00544209"/>
    <w:rsid w:val="00544405"/>
    <w:rsid w:val="00544AB2"/>
    <w:rsid w:val="00544CEE"/>
    <w:rsid w:val="00545108"/>
    <w:rsid w:val="00545700"/>
    <w:rsid w:val="00545B84"/>
    <w:rsid w:val="005465B3"/>
    <w:rsid w:val="00546A2D"/>
    <w:rsid w:val="0054752E"/>
    <w:rsid w:val="00547B23"/>
    <w:rsid w:val="00547BCA"/>
    <w:rsid w:val="00547CEA"/>
    <w:rsid w:val="00550E12"/>
    <w:rsid w:val="00551156"/>
    <w:rsid w:val="005518BE"/>
    <w:rsid w:val="005518D3"/>
    <w:rsid w:val="00551C2D"/>
    <w:rsid w:val="00551E44"/>
    <w:rsid w:val="00552104"/>
    <w:rsid w:val="0055242D"/>
    <w:rsid w:val="005528A7"/>
    <w:rsid w:val="005529CC"/>
    <w:rsid w:val="00552B82"/>
    <w:rsid w:val="00552DAD"/>
    <w:rsid w:val="00553126"/>
    <w:rsid w:val="005534B3"/>
    <w:rsid w:val="0055358F"/>
    <w:rsid w:val="00553812"/>
    <w:rsid w:val="0055396C"/>
    <w:rsid w:val="00553B11"/>
    <w:rsid w:val="00553E97"/>
    <w:rsid w:val="00553F85"/>
    <w:rsid w:val="00554030"/>
    <w:rsid w:val="00554383"/>
    <w:rsid w:val="005551BB"/>
    <w:rsid w:val="005551C5"/>
    <w:rsid w:val="005552FF"/>
    <w:rsid w:val="0055530C"/>
    <w:rsid w:val="005556C8"/>
    <w:rsid w:val="005557FA"/>
    <w:rsid w:val="00555908"/>
    <w:rsid w:val="00555A8C"/>
    <w:rsid w:val="00555B2C"/>
    <w:rsid w:val="00556319"/>
    <w:rsid w:val="0055661C"/>
    <w:rsid w:val="00556907"/>
    <w:rsid w:val="00556AEE"/>
    <w:rsid w:val="00556BE7"/>
    <w:rsid w:val="00556ECC"/>
    <w:rsid w:val="00557364"/>
    <w:rsid w:val="00557446"/>
    <w:rsid w:val="00560022"/>
    <w:rsid w:val="00560177"/>
    <w:rsid w:val="00560411"/>
    <w:rsid w:val="00560CA3"/>
    <w:rsid w:val="00560D53"/>
    <w:rsid w:val="00560E5E"/>
    <w:rsid w:val="0056105C"/>
    <w:rsid w:val="005612BB"/>
    <w:rsid w:val="0056153E"/>
    <w:rsid w:val="0056155B"/>
    <w:rsid w:val="00561956"/>
    <w:rsid w:val="00561A8D"/>
    <w:rsid w:val="00561CF5"/>
    <w:rsid w:val="00561E5F"/>
    <w:rsid w:val="00562103"/>
    <w:rsid w:val="005621E7"/>
    <w:rsid w:val="005622BE"/>
    <w:rsid w:val="00562612"/>
    <w:rsid w:val="00562759"/>
    <w:rsid w:val="005627C1"/>
    <w:rsid w:val="00562D1B"/>
    <w:rsid w:val="0056380A"/>
    <w:rsid w:val="00563A2F"/>
    <w:rsid w:val="00563C59"/>
    <w:rsid w:val="00563CB7"/>
    <w:rsid w:val="00563DEA"/>
    <w:rsid w:val="00563E50"/>
    <w:rsid w:val="00563EB5"/>
    <w:rsid w:val="00564075"/>
    <w:rsid w:val="005645BC"/>
    <w:rsid w:val="00564980"/>
    <w:rsid w:val="00564CC2"/>
    <w:rsid w:val="00564EA5"/>
    <w:rsid w:val="00564F87"/>
    <w:rsid w:val="00565181"/>
    <w:rsid w:val="005651E6"/>
    <w:rsid w:val="00565530"/>
    <w:rsid w:val="005661CB"/>
    <w:rsid w:val="0056631E"/>
    <w:rsid w:val="0056666F"/>
    <w:rsid w:val="005666F8"/>
    <w:rsid w:val="0056671F"/>
    <w:rsid w:val="00566B1B"/>
    <w:rsid w:val="00566B8B"/>
    <w:rsid w:val="00566C8F"/>
    <w:rsid w:val="00566D05"/>
    <w:rsid w:val="00566D52"/>
    <w:rsid w:val="005671D1"/>
    <w:rsid w:val="00567465"/>
    <w:rsid w:val="00567523"/>
    <w:rsid w:val="005678CF"/>
    <w:rsid w:val="005678E6"/>
    <w:rsid w:val="005679A2"/>
    <w:rsid w:val="00567AF5"/>
    <w:rsid w:val="00567C64"/>
    <w:rsid w:val="00567F59"/>
    <w:rsid w:val="00570293"/>
    <w:rsid w:val="005704C2"/>
    <w:rsid w:val="00570801"/>
    <w:rsid w:val="00570A57"/>
    <w:rsid w:val="00570B30"/>
    <w:rsid w:val="00570C43"/>
    <w:rsid w:val="00570EA0"/>
    <w:rsid w:val="00571058"/>
    <w:rsid w:val="005713FA"/>
    <w:rsid w:val="005716AA"/>
    <w:rsid w:val="00571BBF"/>
    <w:rsid w:val="00571F42"/>
    <w:rsid w:val="00571F89"/>
    <w:rsid w:val="00572114"/>
    <w:rsid w:val="005721DC"/>
    <w:rsid w:val="00572785"/>
    <w:rsid w:val="00572A3F"/>
    <w:rsid w:val="00572E8A"/>
    <w:rsid w:val="00573166"/>
    <w:rsid w:val="00573221"/>
    <w:rsid w:val="005732C2"/>
    <w:rsid w:val="00574784"/>
    <w:rsid w:val="005748E9"/>
    <w:rsid w:val="0057499E"/>
    <w:rsid w:val="00574BA6"/>
    <w:rsid w:val="005750E4"/>
    <w:rsid w:val="005752E8"/>
    <w:rsid w:val="005756CA"/>
    <w:rsid w:val="005757AB"/>
    <w:rsid w:val="00575950"/>
    <w:rsid w:val="00575E95"/>
    <w:rsid w:val="00575F9F"/>
    <w:rsid w:val="00576223"/>
    <w:rsid w:val="0057656C"/>
    <w:rsid w:val="00576655"/>
    <w:rsid w:val="00576771"/>
    <w:rsid w:val="005769E9"/>
    <w:rsid w:val="00576D54"/>
    <w:rsid w:val="00576E78"/>
    <w:rsid w:val="0057734E"/>
    <w:rsid w:val="0057748A"/>
    <w:rsid w:val="005777EB"/>
    <w:rsid w:val="00577996"/>
    <w:rsid w:val="00577CE3"/>
    <w:rsid w:val="0058060B"/>
    <w:rsid w:val="00580B26"/>
    <w:rsid w:val="00580DA2"/>
    <w:rsid w:val="00580ED7"/>
    <w:rsid w:val="00581369"/>
    <w:rsid w:val="005814FE"/>
    <w:rsid w:val="005815F0"/>
    <w:rsid w:val="0058183E"/>
    <w:rsid w:val="00581874"/>
    <w:rsid w:val="00581922"/>
    <w:rsid w:val="00581926"/>
    <w:rsid w:val="00581BF5"/>
    <w:rsid w:val="00581D16"/>
    <w:rsid w:val="00581D43"/>
    <w:rsid w:val="00582139"/>
    <w:rsid w:val="005828EA"/>
    <w:rsid w:val="0058293B"/>
    <w:rsid w:val="005832D9"/>
    <w:rsid w:val="00583407"/>
    <w:rsid w:val="0058357D"/>
    <w:rsid w:val="005836BE"/>
    <w:rsid w:val="00583765"/>
    <w:rsid w:val="00583E00"/>
    <w:rsid w:val="00583FA8"/>
    <w:rsid w:val="00583FED"/>
    <w:rsid w:val="0058410E"/>
    <w:rsid w:val="005841D2"/>
    <w:rsid w:val="00584205"/>
    <w:rsid w:val="00584A58"/>
    <w:rsid w:val="00584C53"/>
    <w:rsid w:val="00584D59"/>
    <w:rsid w:val="00584E4E"/>
    <w:rsid w:val="00584EA5"/>
    <w:rsid w:val="00585587"/>
    <w:rsid w:val="005855AA"/>
    <w:rsid w:val="00585A10"/>
    <w:rsid w:val="00585AA4"/>
    <w:rsid w:val="00585AB0"/>
    <w:rsid w:val="00585F75"/>
    <w:rsid w:val="00586306"/>
    <w:rsid w:val="0058679F"/>
    <w:rsid w:val="00586C04"/>
    <w:rsid w:val="00587065"/>
    <w:rsid w:val="005871AE"/>
    <w:rsid w:val="0058720D"/>
    <w:rsid w:val="00587366"/>
    <w:rsid w:val="005874C6"/>
    <w:rsid w:val="00587876"/>
    <w:rsid w:val="00587C65"/>
    <w:rsid w:val="00587CEB"/>
    <w:rsid w:val="00587D66"/>
    <w:rsid w:val="00590BE8"/>
    <w:rsid w:val="00590D6D"/>
    <w:rsid w:val="00590E8C"/>
    <w:rsid w:val="00590F01"/>
    <w:rsid w:val="00590F4F"/>
    <w:rsid w:val="00590FF9"/>
    <w:rsid w:val="005913B1"/>
    <w:rsid w:val="00591A94"/>
    <w:rsid w:val="00591BB1"/>
    <w:rsid w:val="00592033"/>
    <w:rsid w:val="0059217E"/>
    <w:rsid w:val="00592296"/>
    <w:rsid w:val="0059256E"/>
    <w:rsid w:val="00592608"/>
    <w:rsid w:val="00592FAC"/>
    <w:rsid w:val="00592FAE"/>
    <w:rsid w:val="00593081"/>
    <w:rsid w:val="005933BC"/>
    <w:rsid w:val="00593965"/>
    <w:rsid w:val="005939AE"/>
    <w:rsid w:val="0059404F"/>
    <w:rsid w:val="00594131"/>
    <w:rsid w:val="005948D4"/>
    <w:rsid w:val="00594C0A"/>
    <w:rsid w:val="00594CE5"/>
    <w:rsid w:val="00594DFB"/>
    <w:rsid w:val="00594E4D"/>
    <w:rsid w:val="00595488"/>
    <w:rsid w:val="00595493"/>
    <w:rsid w:val="00595903"/>
    <w:rsid w:val="00595A1E"/>
    <w:rsid w:val="00595A76"/>
    <w:rsid w:val="00595C1E"/>
    <w:rsid w:val="00595DD5"/>
    <w:rsid w:val="00596081"/>
    <w:rsid w:val="0059627E"/>
    <w:rsid w:val="0059646D"/>
    <w:rsid w:val="00596689"/>
    <w:rsid w:val="00596C99"/>
    <w:rsid w:val="0059794C"/>
    <w:rsid w:val="00597A39"/>
    <w:rsid w:val="00597A55"/>
    <w:rsid w:val="005A00E5"/>
    <w:rsid w:val="005A095E"/>
    <w:rsid w:val="005A0E00"/>
    <w:rsid w:val="005A0FB9"/>
    <w:rsid w:val="005A100F"/>
    <w:rsid w:val="005A10F4"/>
    <w:rsid w:val="005A1236"/>
    <w:rsid w:val="005A14D3"/>
    <w:rsid w:val="005A1721"/>
    <w:rsid w:val="005A1872"/>
    <w:rsid w:val="005A1A7F"/>
    <w:rsid w:val="005A21D2"/>
    <w:rsid w:val="005A23E8"/>
    <w:rsid w:val="005A2613"/>
    <w:rsid w:val="005A265E"/>
    <w:rsid w:val="005A2AA4"/>
    <w:rsid w:val="005A2BB2"/>
    <w:rsid w:val="005A2C8B"/>
    <w:rsid w:val="005A2D55"/>
    <w:rsid w:val="005A3423"/>
    <w:rsid w:val="005A3549"/>
    <w:rsid w:val="005A37F3"/>
    <w:rsid w:val="005A3CA2"/>
    <w:rsid w:val="005A3F86"/>
    <w:rsid w:val="005A4521"/>
    <w:rsid w:val="005A4559"/>
    <w:rsid w:val="005A491A"/>
    <w:rsid w:val="005A4D7A"/>
    <w:rsid w:val="005A514C"/>
    <w:rsid w:val="005A536D"/>
    <w:rsid w:val="005A540C"/>
    <w:rsid w:val="005A57B2"/>
    <w:rsid w:val="005A5A07"/>
    <w:rsid w:val="005A5BC5"/>
    <w:rsid w:val="005A6057"/>
    <w:rsid w:val="005A67EC"/>
    <w:rsid w:val="005A6961"/>
    <w:rsid w:val="005A6976"/>
    <w:rsid w:val="005A6E90"/>
    <w:rsid w:val="005A6EEF"/>
    <w:rsid w:val="005A6F39"/>
    <w:rsid w:val="005A7145"/>
    <w:rsid w:val="005A75A7"/>
    <w:rsid w:val="005A7E8B"/>
    <w:rsid w:val="005B00AC"/>
    <w:rsid w:val="005B0882"/>
    <w:rsid w:val="005B0C4C"/>
    <w:rsid w:val="005B0CAF"/>
    <w:rsid w:val="005B124A"/>
    <w:rsid w:val="005B14B5"/>
    <w:rsid w:val="005B14B6"/>
    <w:rsid w:val="005B19CF"/>
    <w:rsid w:val="005B1B4A"/>
    <w:rsid w:val="005B1D56"/>
    <w:rsid w:val="005B1F24"/>
    <w:rsid w:val="005B2116"/>
    <w:rsid w:val="005B258B"/>
    <w:rsid w:val="005B2A6D"/>
    <w:rsid w:val="005B2DA7"/>
    <w:rsid w:val="005B2E18"/>
    <w:rsid w:val="005B2EA9"/>
    <w:rsid w:val="005B2EF3"/>
    <w:rsid w:val="005B3333"/>
    <w:rsid w:val="005B44C3"/>
    <w:rsid w:val="005B46B5"/>
    <w:rsid w:val="005B4919"/>
    <w:rsid w:val="005B4A4E"/>
    <w:rsid w:val="005B4F18"/>
    <w:rsid w:val="005B52D6"/>
    <w:rsid w:val="005B52E5"/>
    <w:rsid w:val="005B53E7"/>
    <w:rsid w:val="005B568E"/>
    <w:rsid w:val="005B59C0"/>
    <w:rsid w:val="005B6082"/>
    <w:rsid w:val="005B6205"/>
    <w:rsid w:val="005B6466"/>
    <w:rsid w:val="005B70CA"/>
    <w:rsid w:val="005B73CE"/>
    <w:rsid w:val="005B7BED"/>
    <w:rsid w:val="005C0370"/>
    <w:rsid w:val="005C067D"/>
    <w:rsid w:val="005C08E4"/>
    <w:rsid w:val="005C0FE8"/>
    <w:rsid w:val="005C125E"/>
    <w:rsid w:val="005C156A"/>
    <w:rsid w:val="005C169C"/>
    <w:rsid w:val="005C1ADC"/>
    <w:rsid w:val="005C217D"/>
    <w:rsid w:val="005C224A"/>
    <w:rsid w:val="005C2256"/>
    <w:rsid w:val="005C25F3"/>
    <w:rsid w:val="005C2654"/>
    <w:rsid w:val="005C2844"/>
    <w:rsid w:val="005C299A"/>
    <w:rsid w:val="005C2FCE"/>
    <w:rsid w:val="005C313C"/>
    <w:rsid w:val="005C380B"/>
    <w:rsid w:val="005C38C7"/>
    <w:rsid w:val="005C3F5C"/>
    <w:rsid w:val="005C4387"/>
    <w:rsid w:val="005C44E8"/>
    <w:rsid w:val="005C46A6"/>
    <w:rsid w:val="005C4734"/>
    <w:rsid w:val="005C499B"/>
    <w:rsid w:val="005C4D24"/>
    <w:rsid w:val="005C4D56"/>
    <w:rsid w:val="005C539A"/>
    <w:rsid w:val="005C542B"/>
    <w:rsid w:val="005C554F"/>
    <w:rsid w:val="005C5942"/>
    <w:rsid w:val="005C5A5A"/>
    <w:rsid w:val="005C5CA7"/>
    <w:rsid w:val="005C5F8A"/>
    <w:rsid w:val="005C652C"/>
    <w:rsid w:val="005C67FF"/>
    <w:rsid w:val="005C6A8E"/>
    <w:rsid w:val="005C6C18"/>
    <w:rsid w:val="005C72C6"/>
    <w:rsid w:val="005C738E"/>
    <w:rsid w:val="005C7605"/>
    <w:rsid w:val="005C7A66"/>
    <w:rsid w:val="005C7C5B"/>
    <w:rsid w:val="005C7DF7"/>
    <w:rsid w:val="005D00A0"/>
    <w:rsid w:val="005D0651"/>
    <w:rsid w:val="005D0C46"/>
    <w:rsid w:val="005D103B"/>
    <w:rsid w:val="005D11E7"/>
    <w:rsid w:val="005D13AD"/>
    <w:rsid w:val="005D156B"/>
    <w:rsid w:val="005D193D"/>
    <w:rsid w:val="005D1B03"/>
    <w:rsid w:val="005D1E30"/>
    <w:rsid w:val="005D1F08"/>
    <w:rsid w:val="005D1FA9"/>
    <w:rsid w:val="005D1FAA"/>
    <w:rsid w:val="005D243C"/>
    <w:rsid w:val="005D24E4"/>
    <w:rsid w:val="005D270F"/>
    <w:rsid w:val="005D2DCF"/>
    <w:rsid w:val="005D2EDA"/>
    <w:rsid w:val="005D303E"/>
    <w:rsid w:val="005D3718"/>
    <w:rsid w:val="005D3DF7"/>
    <w:rsid w:val="005D4182"/>
    <w:rsid w:val="005D43FF"/>
    <w:rsid w:val="005D447F"/>
    <w:rsid w:val="005D44AB"/>
    <w:rsid w:val="005D4D85"/>
    <w:rsid w:val="005D5109"/>
    <w:rsid w:val="005D5BB4"/>
    <w:rsid w:val="005D5C12"/>
    <w:rsid w:val="005D5FF1"/>
    <w:rsid w:val="005D62B5"/>
    <w:rsid w:val="005D6412"/>
    <w:rsid w:val="005D65B4"/>
    <w:rsid w:val="005D670E"/>
    <w:rsid w:val="005D6BD1"/>
    <w:rsid w:val="005D6C77"/>
    <w:rsid w:val="005D721F"/>
    <w:rsid w:val="005D73DD"/>
    <w:rsid w:val="005D746E"/>
    <w:rsid w:val="005D7A32"/>
    <w:rsid w:val="005D7CF4"/>
    <w:rsid w:val="005D7D0E"/>
    <w:rsid w:val="005D7E71"/>
    <w:rsid w:val="005D7EEC"/>
    <w:rsid w:val="005D7FC2"/>
    <w:rsid w:val="005E02F8"/>
    <w:rsid w:val="005E049C"/>
    <w:rsid w:val="005E07AD"/>
    <w:rsid w:val="005E080A"/>
    <w:rsid w:val="005E08A8"/>
    <w:rsid w:val="005E0B02"/>
    <w:rsid w:val="005E0D59"/>
    <w:rsid w:val="005E0E00"/>
    <w:rsid w:val="005E1259"/>
    <w:rsid w:val="005E14CF"/>
    <w:rsid w:val="005E17DC"/>
    <w:rsid w:val="005E1AF2"/>
    <w:rsid w:val="005E1F70"/>
    <w:rsid w:val="005E214E"/>
    <w:rsid w:val="005E2427"/>
    <w:rsid w:val="005E2697"/>
    <w:rsid w:val="005E279D"/>
    <w:rsid w:val="005E306D"/>
    <w:rsid w:val="005E3380"/>
    <w:rsid w:val="005E3606"/>
    <w:rsid w:val="005E3B90"/>
    <w:rsid w:val="005E3EB4"/>
    <w:rsid w:val="005E442F"/>
    <w:rsid w:val="005E4444"/>
    <w:rsid w:val="005E4889"/>
    <w:rsid w:val="005E4B14"/>
    <w:rsid w:val="005E4C84"/>
    <w:rsid w:val="005E511D"/>
    <w:rsid w:val="005E5165"/>
    <w:rsid w:val="005E5220"/>
    <w:rsid w:val="005E52DA"/>
    <w:rsid w:val="005E554C"/>
    <w:rsid w:val="005E554E"/>
    <w:rsid w:val="005E556A"/>
    <w:rsid w:val="005E557A"/>
    <w:rsid w:val="005E55DD"/>
    <w:rsid w:val="005E57CB"/>
    <w:rsid w:val="005E5C9A"/>
    <w:rsid w:val="005E5CAD"/>
    <w:rsid w:val="005E61A3"/>
    <w:rsid w:val="005E6483"/>
    <w:rsid w:val="005E656D"/>
    <w:rsid w:val="005E68F0"/>
    <w:rsid w:val="005E6932"/>
    <w:rsid w:val="005E6A79"/>
    <w:rsid w:val="005E6B9B"/>
    <w:rsid w:val="005E6C1D"/>
    <w:rsid w:val="005E6F95"/>
    <w:rsid w:val="005E725E"/>
    <w:rsid w:val="005E7460"/>
    <w:rsid w:val="005E7AAD"/>
    <w:rsid w:val="005E7B1F"/>
    <w:rsid w:val="005E7C97"/>
    <w:rsid w:val="005F0035"/>
    <w:rsid w:val="005F00E3"/>
    <w:rsid w:val="005F0334"/>
    <w:rsid w:val="005F047E"/>
    <w:rsid w:val="005F05BA"/>
    <w:rsid w:val="005F0E24"/>
    <w:rsid w:val="005F105C"/>
    <w:rsid w:val="005F11F5"/>
    <w:rsid w:val="005F122C"/>
    <w:rsid w:val="005F169A"/>
    <w:rsid w:val="005F19B3"/>
    <w:rsid w:val="005F1E16"/>
    <w:rsid w:val="005F1E75"/>
    <w:rsid w:val="005F2023"/>
    <w:rsid w:val="005F202D"/>
    <w:rsid w:val="005F2053"/>
    <w:rsid w:val="005F264A"/>
    <w:rsid w:val="005F288B"/>
    <w:rsid w:val="005F2B64"/>
    <w:rsid w:val="005F44CD"/>
    <w:rsid w:val="005F4A34"/>
    <w:rsid w:val="005F4DCB"/>
    <w:rsid w:val="005F522D"/>
    <w:rsid w:val="005F52DE"/>
    <w:rsid w:val="005F54AB"/>
    <w:rsid w:val="005F5552"/>
    <w:rsid w:val="005F55A9"/>
    <w:rsid w:val="005F67FE"/>
    <w:rsid w:val="005F6864"/>
    <w:rsid w:val="005F7078"/>
    <w:rsid w:val="005F722F"/>
    <w:rsid w:val="005F7842"/>
    <w:rsid w:val="005F78F4"/>
    <w:rsid w:val="005F7C04"/>
    <w:rsid w:val="005F7C0A"/>
    <w:rsid w:val="005F7C54"/>
    <w:rsid w:val="005F7E6D"/>
    <w:rsid w:val="005F7FC2"/>
    <w:rsid w:val="005F7FFE"/>
    <w:rsid w:val="006008FE"/>
    <w:rsid w:val="00600930"/>
    <w:rsid w:val="00600ACF"/>
    <w:rsid w:val="00600C4C"/>
    <w:rsid w:val="00600C92"/>
    <w:rsid w:val="00600E3E"/>
    <w:rsid w:val="00600FBB"/>
    <w:rsid w:val="00601255"/>
    <w:rsid w:val="0060126A"/>
    <w:rsid w:val="0060132B"/>
    <w:rsid w:val="0060160D"/>
    <w:rsid w:val="0060167D"/>
    <w:rsid w:val="006016A2"/>
    <w:rsid w:val="00601847"/>
    <w:rsid w:val="00601CA6"/>
    <w:rsid w:val="00601D0A"/>
    <w:rsid w:val="00602234"/>
    <w:rsid w:val="0060233A"/>
    <w:rsid w:val="00602E1B"/>
    <w:rsid w:val="0060305D"/>
    <w:rsid w:val="00603237"/>
    <w:rsid w:val="006036BF"/>
    <w:rsid w:val="006036E9"/>
    <w:rsid w:val="00603A90"/>
    <w:rsid w:val="00603BDA"/>
    <w:rsid w:val="00603EB3"/>
    <w:rsid w:val="00603EFE"/>
    <w:rsid w:val="00603FBC"/>
    <w:rsid w:val="00604067"/>
    <w:rsid w:val="006041A3"/>
    <w:rsid w:val="006044FD"/>
    <w:rsid w:val="006047C8"/>
    <w:rsid w:val="00604D79"/>
    <w:rsid w:val="00605581"/>
    <w:rsid w:val="0060584A"/>
    <w:rsid w:val="00605BC1"/>
    <w:rsid w:val="00605F36"/>
    <w:rsid w:val="006063A5"/>
    <w:rsid w:val="0060647F"/>
    <w:rsid w:val="00606C14"/>
    <w:rsid w:val="00606CF8"/>
    <w:rsid w:val="00606F18"/>
    <w:rsid w:val="0060754E"/>
    <w:rsid w:val="006078C6"/>
    <w:rsid w:val="00607BBE"/>
    <w:rsid w:val="00607CD0"/>
    <w:rsid w:val="00607F3E"/>
    <w:rsid w:val="00607F40"/>
    <w:rsid w:val="006103BB"/>
    <w:rsid w:val="00610524"/>
    <w:rsid w:val="0061085A"/>
    <w:rsid w:val="006110FB"/>
    <w:rsid w:val="006112EA"/>
    <w:rsid w:val="00611706"/>
    <w:rsid w:val="0061171B"/>
    <w:rsid w:val="00611984"/>
    <w:rsid w:val="006127BF"/>
    <w:rsid w:val="00612986"/>
    <w:rsid w:val="00612ABF"/>
    <w:rsid w:val="00612B25"/>
    <w:rsid w:val="006130A8"/>
    <w:rsid w:val="00613767"/>
    <w:rsid w:val="0061387D"/>
    <w:rsid w:val="006138FD"/>
    <w:rsid w:val="0061398B"/>
    <w:rsid w:val="00613BD8"/>
    <w:rsid w:val="00613F70"/>
    <w:rsid w:val="00613FA7"/>
    <w:rsid w:val="00614033"/>
    <w:rsid w:val="006145BC"/>
    <w:rsid w:val="0061476A"/>
    <w:rsid w:val="00614789"/>
    <w:rsid w:val="0061501F"/>
    <w:rsid w:val="00615799"/>
    <w:rsid w:val="006159C2"/>
    <w:rsid w:val="00615AD2"/>
    <w:rsid w:val="0061627B"/>
    <w:rsid w:val="0061696E"/>
    <w:rsid w:val="0061717A"/>
    <w:rsid w:val="006176A0"/>
    <w:rsid w:val="00617784"/>
    <w:rsid w:val="0061794C"/>
    <w:rsid w:val="00617B02"/>
    <w:rsid w:val="00617CCC"/>
    <w:rsid w:val="00617EA4"/>
    <w:rsid w:val="00620166"/>
    <w:rsid w:val="0062036A"/>
    <w:rsid w:val="0062073C"/>
    <w:rsid w:val="00620EC1"/>
    <w:rsid w:val="006215A8"/>
    <w:rsid w:val="00621AB6"/>
    <w:rsid w:val="00621D20"/>
    <w:rsid w:val="00621FC5"/>
    <w:rsid w:val="0062214A"/>
    <w:rsid w:val="006221F1"/>
    <w:rsid w:val="006222C0"/>
    <w:rsid w:val="006228CD"/>
    <w:rsid w:val="006229DF"/>
    <w:rsid w:val="00622B4E"/>
    <w:rsid w:val="00622B7E"/>
    <w:rsid w:val="00622CBE"/>
    <w:rsid w:val="00623117"/>
    <w:rsid w:val="0062346C"/>
    <w:rsid w:val="006238DE"/>
    <w:rsid w:val="0062395C"/>
    <w:rsid w:val="00623BB0"/>
    <w:rsid w:val="00624142"/>
    <w:rsid w:val="00624373"/>
    <w:rsid w:val="0062448D"/>
    <w:rsid w:val="006244FE"/>
    <w:rsid w:val="00624629"/>
    <w:rsid w:val="00624664"/>
    <w:rsid w:val="00624730"/>
    <w:rsid w:val="00624AD6"/>
    <w:rsid w:val="00624E63"/>
    <w:rsid w:val="00624FC7"/>
    <w:rsid w:val="00625493"/>
    <w:rsid w:val="006255C6"/>
    <w:rsid w:val="00625B38"/>
    <w:rsid w:val="006261F5"/>
    <w:rsid w:val="006274D1"/>
    <w:rsid w:val="00627692"/>
    <w:rsid w:val="00627C9A"/>
    <w:rsid w:val="00627EE7"/>
    <w:rsid w:val="00630559"/>
    <w:rsid w:val="006307E6"/>
    <w:rsid w:val="00630EEA"/>
    <w:rsid w:val="00630F9B"/>
    <w:rsid w:val="0063103B"/>
    <w:rsid w:val="0063183B"/>
    <w:rsid w:val="0063201B"/>
    <w:rsid w:val="00632280"/>
    <w:rsid w:val="00632392"/>
    <w:rsid w:val="00632617"/>
    <w:rsid w:val="006329AC"/>
    <w:rsid w:val="00632BAA"/>
    <w:rsid w:val="00632CFD"/>
    <w:rsid w:val="00632D77"/>
    <w:rsid w:val="00632EB7"/>
    <w:rsid w:val="00632F7F"/>
    <w:rsid w:val="00632FBB"/>
    <w:rsid w:val="006332AF"/>
    <w:rsid w:val="006333EE"/>
    <w:rsid w:val="00633801"/>
    <w:rsid w:val="006340DB"/>
    <w:rsid w:val="00634440"/>
    <w:rsid w:val="00634870"/>
    <w:rsid w:val="00634907"/>
    <w:rsid w:val="0063493F"/>
    <w:rsid w:val="00634961"/>
    <w:rsid w:val="00634D52"/>
    <w:rsid w:val="0063529E"/>
    <w:rsid w:val="006352CD"/>
    <w:rsid w:val="0063560B"/>
    <w:rsid w:val="0063569B"/>
    <w:rsid w:val="006358E5"/>
    <w:rsid w:val="006359F6"/>
    <w:rsid w:val="00635BEB"/>
    <w:rsid w:val="00635C70"/>
    <w:rsid w:val="00635CD6"/>
    <w:rsid w:val="00635DCC"/>
    <w:rsid w:val="006361AB"/>
    <w:rsid w:val="0063656C"/>
    <w:rsid w:val="00636665"/>
    <w:rsid w:val="00636952"/>
    <w:rsid w:val="00637139"/>
    <w:rsid w:val="00637147"/>
    <w:rsid w:val="0063716E"/>
    <w:rsid w:val="0063738F"/>
    <w:rsid w:val="0063765D"/>
    <w:rsid w:val="0063786B"/>
    <w:rsid w:val="00637912"/>
    <w:rsid w:val="00637DF9"/>
    <w:rsid w:val="00637E35"/>
    <w:rsid w:val="00637E79"/>
    <w:rsid w:val="00640420"/>
    <w:rsid w:val="00640AB1"/>
    <w:rsid w:val="00640E08"/>
    <w:rsid w:val="00641058"/>
    <w:rsid w:val="006410C7"/>
    <w:rsid w:val="00641312"/>
    <w:rsid w:val="006416E2"/>
    <w:rsid w:val="006418C5"/>
    <w:rsid w:val="0064206B"/>
    <w:rsid w:val="00642210"/>
    <w:rsid w:val="006422D8"/>
    <w:rsid w:val="006422DB"/>
    <w:rsid w:val="00642343"/>
    <w:rsid w:val="00642382"/>
    <w:rsid w:val="00642470"/>
    <w:rsid w:val="00642500"/>
    <w:rsid w:val="00642595"/>
    <w:rsid w:val="006425F3"/>
    <w:rsid w:val="00642632"/>
    <w:rsid w:val="006427B1"/>
    <w:rsid w:val="00642F08"/>
    <w:rsid w:val="00642F0F"/>
    <w:rsid w:val="006431E5"/>
    <w:rsid w:val="006433E0"/>
    <w:rsid w:val="00643466"/>
    <w:rsid w:val="0064347D"/>
    <w:rsid w:val="006437B7"/>
    <w:rsid w:val="00643D97"/>
    <w:rsid w:val="00643D9B"/>
    <w:rsid w:val="0064447F"/>
    <w:rsid w:val="00644830"/>
    <w:rsid w:val="00645017"/>
    <w:rsid w:val="00645365"/>
    <w:rsid w:val="0064559F"/>
    <w:rsid w:val="00645B28"/>
    <w:rsid w:val="00645DF5"/>
    <w:rsid w:val="00645EB1"/>
    <w:rsid w:val="00646568"/>
    <w:rsid w:val="006467FF"/>
    <w:rsid w:val="006469AF"/>
    <w:rsid w:val="00647200"/>
    <w:rsid w:val="006474A7"/>
    <w:rsid w:val="006474F4"/>
    <w:rsid w:val="00647C12"/>
    <w:rsid w:val="00650361"/>
    <w:rsid w:val="006505BC"/>
    <w:rsid w:val="00650AC1"/>
    <w:rsid w:val="00650B90"/>
    <w:rsid w:val="00650F12"/>
    <w:rsid w:val="006514FA"/>
    <w:rsid w:val="0065157B"/>
    <w:rsid w:val="0065157E"/>
    <w:rsid w:val="006517B0"/>
    <w:rsid w:val="00651AD6"/>
    <w:rsid w:val="00651B8A"/>
    <w:rsid w:val="00652106"/>
    <w:rsid w:val="006523C3"/>
    <w:rsid w:val="006528CB"/>
    <w:rsid w:val="00652CEA"/>
    <w:rsid w:val="00652F87"/>
    <w:rsid w:val="00653087"/>
    <w:rsid w:val="006530D0"/>
    <w:rsid w:val="00653928"/>
    <w:rsid w:val="00653E81"/>
    <w:rsid w:val="00653EE8"/>
    <w:rsid w:val="00653F72"/>
    <w:rsid w:val="00653F98"/>
    <w:rsid w:val="0065427A"/>
    <w:rsid w:val="0065427B"/>
    <w:rsid w:val="00654700"/>
    <w:rsid w:val="00654A59"/>
    <w:rsid w:val="00654B0D"/>
    <w:rsid w:val="00654B24"/>
    <w:rsid w:val="00654F2F"/>
    <w:rsid w:val="0065544F"/>
    <w:rsid w:val="00655607"/>
    <w:rsid w:val="006556CC"/>
    <w:rsid w:val="006558D0"/>
    <w:rsid w:val="00655E22"/>
    <w:rsid w:val="006561DC"/>
    <w:rsid w:val="00656316"/>
    <w:rsid w:val="006564A3"/>
    <w:rsid w:val="006564C6"/>
    <w:rsid w:val="00657057"/>
    <w:rsid w:val="006576CD"/>
    <w:rsid w:val="00657745"/>
    <w:rsid w:val="00657A49"/>
    <w:rsid w:val="00657BA2"/>
    <w:rsid w:val="00657E38"/>
    <w:rsid w:val="006602D2"/>
    <w:rsid w:val="006603B1"/>
    <w:rsid w:val="00660483"/>
    <w:rsid w:val="00660836"/>
    <w:rsid w:val="00660871"/>
    <w:rsid w:val="00660C7F"/>
    <w:rsid w:val="00660CE0"/>
    <w:rsid w:val="00660E07"/>
    <w:rsid w:val="00661049"/>
    <w:rsid w:val="0066164C"/>
    <w:rsid w:val="0066189E"/>
    <w:rsid w:val="006618AA"/>
    <w:rsid w:val="00661A00"/>
    <w:rsid w:val="00661A4F"/>
    <w:rsid w:val="00661C63"/>
    <w:rsid w:val="00661CC3"/>
    <w:rsid w:val="00661E9E"/>
    <w:rsid w:val="00661EC7"/>
    <w:rsid w:val="00662106"/>
    <w:rsid w:val="00662133"/>
    <w:rsid w:val="00662145"/>
    <w:rsid w:val="006627D6"/>
    <w:rsid w:val="00663339"/>
    <w:rsid w:val="0066349A"/>
    <w:rsid w:val="00663512"/>
    <w:rsid w:val="0066359B"/>
    <w:rsid w:val="006635C3"/>
    <w:rsid w:val="00663794"/>
    <w:rsid w:val="00663DD5"/>
    <w:rsid w:val="00663F74"/>
    <w:rsid w:val="00664557"/>
    <w:rsid w:val="00664B1F"/>
    <w:rsid w:val="00664BD2"/>
    <w:rsid w:val="00665390"/>
    <w:rsid w:val="006655FC"/>
    <w:rsid w:val="00665849"/>
    <w:rsid w:val="00665A4A"/>
    <w:rsid w:val="00665DBF"/>
    <w:rsid w:val="00665E25"/>
    <w:rsid w:val="006662A5"/>
    <w:rsid w:val="00666546"/>
    <w:rsid w:val="00666721"/>
    <w:rsid w:val="00666952"/>
    <w:rsid w:val="00666D12"/>
    <w:rsid w:val="00666D2F"/>
    <w:rsid w:val="00666DDA"/>
    <w:rsid w:val="00666E4D"/>
    <w:rsid w:val="0066751B"/>
    <w:rsid w:val="0066773E"/>
    <w:rsid w:val="006677EC"/>
    <w:rsid w:val="00667D3A"/>
    <w:rsid w:val="00667EA6"/>
    <w:rsid w:val="00667F5F"/>
    <w:rsid w:val="0067040B"/>
    <w:rsid w:val="006706AF"/>
    <w:rsid w:val="00670761"/>
    <w:rsid w:val="00670E24"/>
    <w:rsid w:val="00670FA4"/>
    <w:rsid w:val="00671202"/>
    <w:rsid w:val="0067139C"/>
    <w:rsid w:val="0067173C"/>
    <w:rsid w:val="006718BE"/>
    <w:rsid w:val="00671B23"/>
    <w:rsid w:val="00671E27"/>
    <w:rsid w:val="00671FC6"/>
    <w:rsid w:val="00672234"/>
    <w:rsid w:val="006726A5"/>
    <w:rsid w:val="006729AD"/>
    <w:rsid w:val="00673173"/>
    <w:rsid w:val="006732F8"/>
    <w:rsid w:val="006733AC"/>
    <w:rsid w:val="006736B0"/>
    <w:rsid w:val="00673FDE"/>
    <w:rsid w:val="00674B7C"/>
    <w:rsid w:val="006751EE"/>
    <w:rsid w:val="006752AE"/>
    <w:rsid w:val="006756CA"/>
    <w:rsid w:val="00675AF2"/>
    <w:rsid w:val="00675B49"/>
    <w:rsid w:val="00675CC8"/>
    <w:rsid w:val="00676553"/>
    <w:rsid w:val="00676A23"/>
    <w:rsid w:val="00676F1C"/>
    <w:rsid w:val="006772B0"/>
    <w:rsid w:val="006772D5"/>
    <w:rsid w:val="006778EC"/>
    <w:rsid w:val="00677953"/>
    <w:rsid w:val="006800B4"/>
    <w:rsid w:val="00680562"/>
    <w:rsid w:val="006807E4"/>
    <w:rsid w:val="00680E0F"/>
    <w:rsid w:val="0068100A"/>
    <w:rsid w:val="00681389"/>
    <w:rsid w:val="00681750"/>
    <w:rsid w:val="00681A3B"/>
    <w:rsid w:val="00682178"/>
    <w:rsid w:val="00682189"/>
    <w:rsid w:val="006821EB"/>
    <w:rsid w:val="0068235E"/>
    <w:rsid w:val="00682E14"/>
    <w:rsid w:val="00682FEF"/>
    <w:rsid w:val="00683076"/>
    <w:rsid w:val="0068369A"/>
    <w:rsid w:val="0068375F"/>
    <w:rsid w:val="006838CC"/>
    <w:rsid w:val="00683D98"/>
    <w:rsid w:val="00683E02"/>
    <w:rsid w:val="00684183"/>
    <w:rsid w:val="0068471F"/>
    <w:rsid w:val="00684C43"/>
    <w:rsid w:val="00684CA0"/>
    <w:rsid w:val="00684ED5"/>
    <w:rsid w:val="00685033"/>
    <w:rsid w:val="006854CC"/>
    <w:rsid w:val="006855DE"/>
    <w:rsid w:val="006857A5"/>
    <w:rsid w:val="00685B29"/>
    <w:rsid w:val="00685DD7"/>
    <w:rsid w:val="00686001"/>
    <w:rsid w:val="006860B8"/>
    <w:rsid w:val="006866B2"/>
    <w:rsid w:val="0068672F"/>
    <w:rsid w:val="006868CF"/>
    <w:rsid w:val="00686A85"/>
    <w:rsid w:val="00686C79"/>
    <w:rsid w:val="00686E67"/>
    <w:rsid w:val="00686E86"/>
    <w:rsid w:val="00687072"/>
    <w:rsid w:val="00687670"/>
    <w:rsid w:val="006878A3"/>
    <w:rsid w:val="00687D1A"/>
    <w:rsid w:val="006901EC"/>
    <w:rsid w:val="00690694"/>
    <w:rsid w:val="00690A7E"/>
    <w:rsid w:val="00690EC4"/>
    <w:rsid w:val="0069111D"/>
    <w:rsid w:val="006912A5"/>
    <w:rsid w:val="006914F6"/>
    <w:rsid w:val="0069155A"/>
    <w:rsid w:val="006919F6"/>
    <w:rsid w:val="00691A70"/>
    <w:rsid w:val="00691AC7"/>
    <w:rsid w:val="00692151"/>
    <w:rsid w:val="00692217"/>
    <w:rsid w:val="006922EE"/>
    <w:rsid w:val="006922F7"/>
    <w:rsid w:val="006927A5"/>
    <w:rsid w:val="0069298F"/>
    <w:rsid w:val="00692E87"/>
    <w:rsid w:val="00692EAC"/>
    <w:rsid w:val="0069304A"/>
    <w:rsid w:val="006932AB"/>
    <w:rsid w:val="006935A1"/>
    <w:rsid w:val="006935DC"/>
    <w:rsid w:val="00693C47"/>
    <w:rsid w:val="00694281"/>
    <w:rsid w:val="006942AF"/>
    <w:rsid w:val="006946DA"/>
    <w:rsid w:val="00694946"/>
    <w:rsid w:val="00694994"/>
    <w:rsid w:val="00694A55"/>
    <w:rsid w:val="00695152"/>
    <w:rsid w:val="006951EC"/>
    <w:rsid w:val="0069588B"/>
    <w:rsid w:val="00695963"/>
    <w:rsid w:val="00695D5C"/>
    <w:rsid w:val="006962AD"/>
    <w:rsid w:val="006962F3"/>
    <w:rsid w:val="0069641F"/>
    <w:rsid w:val="00696B98"/>
    <w:rsid w:val="00696BA8"/>
    <w:rsid w:val="00696C37"/>
    <w:rsid w:val="00697D0B"/>
    <w:rsid w:val="00697DFF"/>
    <w:rsid w:val="006A009C"/>
    <w:rsid w:val="006A00EB"/>
    <w:rsid w:val="006A02C2"/>
    <w:rsid w:val="006A03CB"/>
    <w:rsid w:val="006A04FF"/>
    <w:rsid w:val="006A06AF"/>
    <w:rsid w:val="006A0D66"/>
    <w:rsid w:val="006A104B"/>
    <w:rsid w:val="006A1248"/>
    <w:rsid w:val="006A211D"/>
    <w:rsid w:val="006A254E"/>
    <w:rsid w:val="006A2630"/>
    <w:rsid w:val="006A266F"/>
    <w:rsid w:val="006A293E"/>
    <w:rsid w:val="006A2A66"/>
    <w:rsid w:val="006A2E3B"/>
    <w:rsid w:val="006A3201"/>
    <w:rsid w:val="006A392F"/>
    <w:rsid w:val="006A3BC0"/>
    <w:rsid w:val="006A3C46"/>
    <w:rsid w:val="006A4426"/>
    <w:rsid w:val="006A473F"/>
    <w:rsid w:val="006A48AA"/>
    <w:rsid w:val="006A4B34"/>
    <w:rsid w:val="006A4F97"/>
    <w:rsid w:val="006A512C"/>
    <w:rsid w:val="006A5212"/>
    <w:rsid w:val="006A5948"/>
    <w:rsid w:val="006A5B3D"/>
    <w:rsid w:val="006A5E5A"/>
    <w:rsid w:val="006A6080"/>
    <w:rsid w:val="006A6412"/>
    <w:rsid w:val="006A664A"/>
    <w:rsid w:val="006A679B"/>
    <w:rsid w:val="006A6802"/>
    <w:rsid w:val="006A6861"/>
    <w:rsid w:val="006A6985"/>
    <w:rsid w:val="006A6B25"/>
    <w:rsid w:val="006A6BCA"/>
    <w:rsid w:val="006A6D49"/>
    <w:rsid w:val="006A7587"/>
    <w:rsid w:val="006A76DA"/>
    <w:rsid w:val="006A7773"/>
    <w:rsid w:val="006A7AE6"/>
    <w:rsid w:val="006A7B22"/>
    <w:rsid w:val="006A7FF1"/>
    <w:rsid w:val="006B029D"/>
    <w:rsid w:val="006B051A"/>
    <w:rsid w:val="006B089A"/>
    <w:rsid w:val="006B0B24"/>
    <w:rsid w:val="006B0CCC"/>
    <w:rsid w:val="006B11EB"/>
    <w:rsid w:val="006B16BB"/>
    <w:rsid w:val="006B200D"/>
    <w:rsid w:val="006B25AF"/>
    <w:rsid w:val="006B27A7"/>
    <w:rsid w:val="006B27AB"/>
    <w:rsid w:val="006B27BC"/>
    <w:rsid w:val="006B2BBA"/>
    <w:rsid w:val="006B30E4"/>
    <w:rsid w:val="006B31E2"/>
    <w:rsid w:val="006B31FE"/>
    <w:rsid w:val="006B3314"/>
    <w:rsid w:val="006B3A03"/>
    <w:rsid w:val="006B3EB5"/>
    <w:rsid w:val="006B40AD"/>
    <w:rsid w:val="006B4954"/>
    <w:rsid w:val="006B4A59"/>
    <w:rsid w:val="006B5003"/>
    <w:rsid w:val="006B50AE"/>
    <w:rsid w:val="006B511F"/>
    <w:rsid w:val="006B52C4"/>
    <w:rsid w:val="006B5557"/>
    <w:rsid w:val="006B57F7"/>
    <w:rsid w:val="006B59C4"/>
    <w:rsid w:val="006B6197"/>
    <w:rsid w:val="006B6490"/>
    <w:rsid w:val="006B6698"/>
    <w:rsid w:val="006B6B50"/>
    <w:rsid w:val="006B6B58"/>
    <w:rsid w:val="006B7298"/>
    <w:rsid w:val="006B74D2"/>
    <w:rsid w:val="006B7BAF"/>
    <w:rsid w:val="006C01E8"/>
    <w:rsid w:val="006C0212"/>
    <w:rsid w:val="006C0D87"/>
    <w:rsid w:val="006C11C6"/>
    <w:rsid w:val="006C11EE"/>
    <w:rsid w:val="006C124F"/>
    <w:rsid w:val="006C14C5"/>
    <w:rsid w:val="006C1572"/>
    <w:rsid w:val="006C1630"/>
    <w:rsid w:val="006C1B1A"/>
    <w:rsid w:val="006C1B5C"/>
    <w:rsid w:val="006C1C6D"/>
    <w:rsid w:val="006C1F62"/>
    <w:rsid w:val="006C215D"/>
    <w:rsid w:val="006C21A4"/>
    <w:rsid w:val="006C2374"/>
    <w:rsid w:val="006C2451"/>
    <w:rsid w:val="006C2E11"/>
    <w:rsid w:val="006C2E7E"/>
    <w:rsid w:val="006C2F31"/>
    <w:rsid w:val="006C2F6D"/>
    <w:rsid w:val="006C31EF"/>
    <w:rsid w:val="006C329A"/>
    <w:rsid w:val="006C34CF"/>
    <w:rsid w:val="006C36FD"/>
    <w:rsid w:val="006C38ED"/>
    <w:rsid w:val="006C393B"/>
    <w:rsid w:val="006C3C25"/>
    <w:rsid w:val="006C3F86"/>
    <w:rsid w:val="006C4209"/>
    <w:rsid w:val="006C4442"/>
    <w:rsid w:val="006C476C"/>
    <w:rsid w:val="006C4784"/>
    <w:rsid w:val="006C4B6C"/>
    <w:rsid w:val="006C4DF2"/>
    <w:rsid w:val="006C588A"/>
    <w:rsid w:val="006C5ACC"/>
    <w:rsid w:val="006C5C6D"/>
    <w:rsid w:val="006C5D10"/>
    <w:rsid w:val="006C5DE5"/>
    <w:rsid w:val="006C5EA9"/>
    <w:rsid w:val="006C62ED"/>
    <w:rsid w:val="006C681D"/>
    <w:rsid w:val="006C6CC8"/>
    <w:rsid w:val="006C745D"/>
    <w:rsid w:val="006C79AC"/>
    <w:rsid w:val="006C7DA8"/>
    <w:rsid w:val="006C7F3F"/>
    <w:rsid w:val="006D001C"/>
    <w:rsid w:val="006D04E2"/>
    <w:rsid w:val="006D04E8"/>
    <w:rsid w:val="006D0613"/>
    <w:rsid w:val="006D0637"/>
    <w:rsid w:val="006D0B1F"/>
    <w:rsid w:val="006D0C88"/>
    <w:rsid w:val="006D0CC1"/>
    <w:rsid w:val="006D13CB"/>
    <w:rsid w:val="006D1970"/>
    <w:rsid w:val="006D1A6E"/>
    <w:rsid w:val="006D1C59"/>
    <w:rsid w:val="006D1C92"/>
    <w:rsid w:val="006D1D69"/>
    <w:rsid w:val="006D2131"/>
    <w:rsid w:val="006D21CB"/>
    <w:rsid w:val="006D23D2"/>
    <w:rsid w:val="006D266F"/>
    <w:rsid w:val="006D2AEC"/>
    <w:rsid w:val="006D2C7A"/>
    <w:rsid w:val="006D2CC6"/>
    <w:rsid w:val="006D2CEE"/>
    <w:rsid w:val="006D2D6D"/>
    <w:rsid w:val="006D3678"/>
    <w:rsid w:val="006D372F"/>
    <w:rsid w:val="006D377D"/>
    <w:rsid w:val="006D38A6"/>
    <w:rsid w:val="006D39F0"/>
    <w:rsid w:val="006D3A03"/>
    <w:rsid w:val="006D3A2F"/>
    <w:rsid w:val="006D3CCD"/>
    <w:rsid w:val="006D3DA0"/>
    <w:rsid w:val="006D3F0C"/>
    <w:rsid w:val="006D4047"/>
    <w:rsid w:val="006D479B"/>
    <w:rsid w:val="006D498C"/>
    <w:rsid w:val="006D49F9"/>
    <w:rsid w:val="006D4C7C"/>
    <w:rsid w:val="006D4D8C"/>
    <w:rsid w:val="006D5041"/>
    <w:rsid w:val="006D525D"/>
    <w:rsid w:val="006D5463"/>
    <w:rsid w:val="006D580F"/>
    <w:rsid w:val="006D5883"/>
    <w:rsid w:val="006D595A"/>
    <w:rsid w:val="006D6357"/>
    <w:rsid w:val="006D6559"/>
    <w:rsid w:val="006D6643"/>
    <w:rsid w:val="006D68FF"/>
    <w:rsid w:val="006D6B5E"/>
    <w:rsid w:val="006D6D55"/>
    <w:rsid w:val="006D6F96"/>
    <w:rsid w:val="006D7298"/>
    <w:rsid w:val="006D73EC"/>
    <w:rsid w:val="006D79B4"/>
    <w:rsid w:val="006D7B9C"/>
    <w:rsid w:val="006D7F1B"/>
    <w:rsid w:val="006E0410"/>
    <w:rsid w:val="006E0589"/>
    <w:rsid w:val="006E071D"/>
    <w:rsid w:val="006E076A"/>
    <w:rsid w:val="006E0933"/>
    <w:rsid w:val="006E0935"/>
    <w:rsid w:val="006E0A25"/>
    <w:rsid w:val="006E0FF1"/>
    <w:rsid w:val="006E12DB"/>
    <w:rsid w:val="006E13D3"/>
    <w:rsid w:val="006E1418"/>
    <w:rsid w:val="006E1476"/>
    <w:rsid w:val="006E157A"/>
    <w:rsid w:val="006E18E8"/>
    <w:rsid w:val="006E1A70"/>
    <w:rsid w:val="006E1AD5"/>
    <w:rsid w:val="006E1C13"/>
    <w:rsid w:val="006E20C3"/>
    <w:rsid w:val="006E2591"/>
    <w:rsid w:val="006E296D"/>
    <w:rsid w:val="006E29D6"/>
    <w:rsid w:val="006E2B53"/>
    <w:rsid w:val="006E2BE9"/>
    <w:rsid w:val="006E2F5A"/>
    <w:rsid w:val="006E3002"/>
    <w:rsid w:val="006E3007"/>
    <w:rsid w:val="006E32AE"/>
    <w:rsid w:val="006E34D8"/>
    <w:rsid w:val="006E37DC"/>
    <w:rsid w:val="006E3C1E"/>
    <w:rsid w:val="006E403D"/>
    <w:rsid w:val="006E4153"/>
    <w:rsid w:val="006E41D5"/>
    <w:rsid w:val="006E46DF"/>
    <w:rsid w:val="006E472F"/>
    <w:rsid w:val="006E473B"/>
    <w:rsid w:val="006E4D59"/>
    <w:rsid w:val="006E4E67"/>
    <w:rsid w:val="006E4FD9"/>
    <w:rsid w:val="006E5358"/>
    <w:rsid w:val="006E5692"/>
    <w:rsid w:val="006E60FC"/>
    <w:rsid w:val="006E655B"/>
    <w:rsid w:val="006E658E"/>
    <w:rsid w:val="006E6717"/>
    <w:rsid w:val="006E67F2"/>
    <w:rsid w:val="006E696E"/>
    <w:rsid w:val="006E6D0A"/>
    <w:rsid w:val="006E7118"/>
    <w:rsid w:val="006E73C0"/>
    <w:rsid w:val="006E74B1"/>
    <w:rsid w:val="006E771B"/>
    <w:rsid w:val="006E7964"/>
    <w:rsid w:val="006E7A3B"/>
    <w:rsid w:val="006E7AFA"/>
    <w:rsid w:val="006E7BA0"/>
    <w:rsid w:val="006E7CCB"/>
    <w:rsid w:val="006F0394"/>
    <w:rsid w:val="006F0497"/>
    <w:rsid w:val="006F0CD4"/>
    <w:rsid w:val="006F11EC"/>
    <w:rsid w:val="006F151E"/>
    <w:rsid w:val="006F17B3"/>
    <w:rsid w:val="006F1D78"/>
    <w:rsid w:val="006F1E3A"/>
    <w:rsid w:val="006F25FF"/>
    <w:rsid w:val="006F297B"/>
    <w:rsid w:val="006F3243"/>
    <w:rsid w:val="006F347D"/>
    <w:rsid w:val="006F3631"/>
    <w:rsid w:val="006F381A"/>
    <w:rsid w:val="006F3AFC"/>
    <w:rsid w:val="006F3F56"/>
    <w:rsid w:val="006F43FE"/>
    <w:rsid w:val="006F46AB"/>
    <w:rsid w:val="006F47B0"/>
    <w:rsid w:val="006F47D1"/>
    <w:rsid w:val="006F47FC"/>
    <w:rsid w:val="006F52BA"/>
    <w:rsid w:val="006F54A9"/>
    <w:rsid w:val="006F57EF"/>
    <w:rsid w:val="006F5C6C"/>
    <w:rsid w:val="006F619F"/>
    <w:rsid w:val="006F673E"/>
    <w:rsid w:val="006F6A07"/>
    <w:rsid w:val="006F6C1C"/>
    <w:rsid w:val="006F6F00"/>
    <w:rsid w:val="006F7060"/>
    <w:rsid w:val="006F7130"/>
    <w:rsid w:val="006F76CA"/>
    <w:rsid w:val="006F77AD"/>
    <w:rsid w:val="006F7B4D"/>
    <w:rsid w:val="006F7E17"/>
    <w:rsid w:val="00700010"/>
    <w:rsid w:val="00700043"/>
    <w:rsid w:val="0070013C"/>
    <w:rsid w:val="0070032E"/>
    <w:rsid w:val="007004D6"/>
    <w:rsid w:val="007005D4"/>
    <w:rsid w:val="007008D6"/>
    <w:rsid w:val="00700993"/>
    <w:rsid w:val="0070137B"/>
    <w:rsid w:val="0070160C"/>
    <w:rsid w:val="007018BF"/>
    <w:rsid w:val="00701E07"/>
    <w:rsid w:val="00702422"/>
    <w:rsid w:val="0070287F"/>
    <w:rsid w:val="00702E23"/>
    <w:rsid w:val="00703280"/>
    <w:rsid w:val="007032C6"/>
    <w:rsid w:val="007036E4"/>
    <w:rsid w:val="00703A2F"/>
    <w:rsid w:val="00703AC5"/>
    <w:rsid w:val="00703E53"/>
    <w:rsid w:val="00703E58"/>
    <w:rsid w:val="0070420B"/>
    <w:rsid w:val="007042B7"/>
    <w:rsid w:val="00704584"/>
    <w:rsid w:val="00704587"/>
    <w:rsid w:val="007047F1"/>
    <w:rsid w:val="00704AE3"/>
    <w:rsid w:val="00704EE4"/>
    <w:rsid w:val="00704F84"/>
    <w:rsid w:val="0070506D"/>
    <w:rsid w:val="00705077"/>
    <w:rsid w:val="007051AD"/>
    <w:rsid w:val="00705AA5"/>
    <w:rsid w:val="00705DCA"/>
    <w:rsid w:val="00705FFC"/>
    <w:rsid w:val="0070643C"/>
    <w:rsid w:val="007065A5"/>
    <w:rsid w:val="0070692A"/>
    <w:rsid w:val="00706E2E"/>
    <w:rsid w:val="00707138"/>
    <w:rsid w:val="00707B38"/>
    <w:rsid w:val="00707C70"/>
    <w:rsid w:val="00707DA1"/>
    <w:rsid w:val="00710157"/>
    <w:rsid w:val="007102EE"/>
    <w:rsid w:val="007103D4"/>
    <w:rsid w:val="00710CCD"/>
    <w:rsid w:val="00710D75"/>
    <w:rsid w:val="00710D7F"/>
    <w:rsid w:val="00710E5F"/>
    <w:rsid w:val="00710F29"/>
    <w:rsid w:val="007110A4"/>
    <w:rsid w:val="007117C8"/>
    <w:rsid w:val="00711900"/>
    <w:rsid w:val="00712414"/>
    <w:rsid w:val="00712421"/>
    <w:rsid w:val="00712546"/>
    <w:rsid w:val="00712850"/>
    <w:rsid w:val="00712DB6"/>
    <w:rsid w:val="00712E6D"/>
    <w:rsid w:val="00712F51"/>
    <w:rsid w:val="0071309F"/>
    <w:rsid w:val="00713233"/>
    <w:rsid w:val="00713444"/>
    <w:rsid w:val="007136DC"/>
    <w:rsid w:val="00713EA4"/>
    <w:rsid w:val="00713F9E"/>
    <w:rsid w:val="007142B8"/>
    <w:rsid w:val="007148FE"/>
    <w:rsid w:val="00714C7F"/>
    <w:rsid w:val="00714D80"/>
    <w:rsid w:val="00714F2B"/>
    <w:rsid w:val="0071514F"/>
    <w:rsid w:val="007159BE"/>
    <w:rsid w:val="00715ECB"/>
    <w:rsid w:val="007161D1"/>
    <w:rsid w:val="00716550"/>
    <w:rsid w:val="0071675F"/>
    <w:rsid w:val="007169FB"/>
    <w:rsid w:val="00716C3A"/>
    <w:rsid w:val="00716D99"/>
    <w:rsid w:val="00716E1B"/>
    <w:rsid w:val="007170AA"/>
    <w:rsid w:val="00717A97"/>
    <w:rsid w:val="00717E10"/>
    <w:rsid w:val="00717E7C"/>
    <w:rsid w:val="007204A4"/>
    <w:rsid w:val="007207B5"/>
    <w:rsid w:val="0072088E"/>
    <w:rsid w:val="007208B9"/>
    <w:rsid w:val="0072098E"/>
    <w:rsid w:val="00720ACE"/>
    <w:rsid w:val="00720BE8"/>
    <w:rsid w:val="00720E38"/>
    <w:rsid w:val="00721267"/>
    <w:rsid w:val="00721320"/>
    <w:rsid w:val="00721AE9"/>
    <w:rsid w:val="00721C97"/>
    <w:rsid w:val="00721F5F"/>
    <w:rsid w:val="0072202B"/>
    <w:rsid w:val="00722488"/>
    <w:rsid w:val="007224A0"/>
    <w:rsid w:val="007227B3"/>
    <w:rsid w:val="00722896"/>
    <w:rsid w:val="00722B22"/>
    <w:rsid w:val="00723089"/>
    <w:rsid w:val="0072315C"/>
    <w:rsid w:val="007233BD"/>
    <w:rsid w:val="0072351E"/>
    <w:rsid w:val="007238A6"/>
    <w:rsid w:val="00723B44"/>
    <w:rsid w:val="00723C08"/>
    <w:rsid w:val="00723D53"/>
    <w:rsid w:val="00723FBE"/>
    <w:rsid w:val="00724646"/>
    <w:rsid w:val="00724ECA"/>
    <w:rsid w:val="007254F6"/>
    <w:rsid w:val="00725606"/>
    <w:rsid w:val="007256A2"/>
    <w:rsid w:val="00725807"/>
    <w:rsid w:val="00725E1B"/>
    <w:rsid w:val="00725EFA"/>
    <w:rsid w:val="00725FF3"/>
    <w:rsid w:val="00726000"/>
    <w:rsid w:val="007261C3"/>
    <w:rsid w:val="00726223"/>
    <w:rsid w:val="00726297"/>
    <w:rsid w:val="007265F3"/>
    <w:rsid w:val="0072683A"/>
    <w:rsid w:val="0072691D"/>
    <w:rsid w:val="00726989"/>
    <w:rsid w:val="00726EED"/>
    <w:rsid w:val="00726FF0"/>
    <w:rsid w:val="00727EAA"/>
    <w:rsid w:val="00730165"/>
    <w:rsid w:val="00730565"/>
    <w:rsid w:val="007308D6"/>
    <w:rsid w:val="00730BC6"/>
    <w:rsid w:val="00730FB7"/>
    <w:rsid w:val="0073122C"/>
    <w:rsid w:val="00731252"/>
    <w:rsid w:val="007313FF"/>
    <w:rsid w:val="0073164A"/>
    <w:rsid w:val="00731AB9"/>
    <w:rsid w:val="00732174"/>
    <w:rsid w:val="00732230"/>
    <w:rsid w:val="007322EF"/>
    <w:rsid w:val="00732300"/>
    <w:rsid w:val="007324C2"/>
    <w:rsid w:val="00732B9C"/>
    <w:rsid w:val="00732C27"/>
    <w:rsid w:val="00732D6A"/>
    <w:rsid w:val="00733243"/>
    <w:rsid w:val="00733350"/>
    <w:rsid w:val="00733B27"/>
    <w:rsid w:val="00733C2B"/>
    <w:rsid w:val="00733CD3"/>
    <w:rsid w:val="00733E19"/>
    <w:rsid w:val="00733E4B"/>
    <w:rsid w:val="00733E64"/>
    <w:rsid w:val="007341A9"/>
    <w:rsid w:val="0073430B"/>
    <w:rsid w:val="0073466F"/>
    <w:rsid w:val="0073493E"/>
    <w:rsid w:val="00734F23"/>
    <w:rsid w:val="00735087"/>
    <w:rsid w:val="0073545F"/>
    <w:rsid w:val="0073549A"/>
    <w:rsid w:val="00735944"/>
    <w:rsid w:val="00735B8F"/>
    <w:rsid w:val="00735CD0"/>
    <w:rsid w:val="00735DDC"/>
    <w:rsid w:val="00735E41"/>
    <w:rsid w:val="007361FE"/>
    <w:rsid w:val="00736338"/>
    <w:rsid w:val="00736AAB"/>
    <w:rsid w:val="00737477"/>
    <w:rsid w:val="00737512"/>
    <w:rsid w:val="007378BE"/>
    <w:rsid w:val="00737BC7"/>
    <w:rsid w:val="00737C00"/>
    <w:rsid w:val="00737EFA"/>
    <w:rsid w:val="00737FBC"/>
    <w:rsid w:val="00740079"/>
    <w:rsid w:val="007404D3"/>
    <w:rsid w:val="00740568"/>
    <w:rsid w:val="00740961"/>
    <w:rsid w:val="00740BE0"/>
    <w:rsid w:val="00740DA4"/>
    <w:rsid w:val="00740E59"/>
    <w:rsid w:val="00740FD6"/>
    <w:rsid w:val="00740FF6"/>
    <w:rsid w:val="0074145D"/>
    <w:rsid w:val="00741579"/>
    <w:rsid w:val="00741934"/>
    <w:rsid w:val="00741E52"/>
    <w:rsid w:val="0074236A"/>
    <w:rsid w:val="007423FC"/>
    <w:rsid w:val="00742621"/>
    <w:rsid w:val="00742843"/>
    <w:rsid w:val="00742A14"/>
    <w:rsid w:val="00742C06"/>
    <w:rsid w:val="00742F69"/>
    <w:rsid w:val="00742FE1"/>
    <w:rsid w:val="007433C7"/>
    <w:rsid w:val="007434AA"/>
    <w:rsid w:val="0074366D"/>
    <w:rsid w:val="00743799"/>
    <w:rsid w:val="00743AC3"/>
    <w:rsid w:val="00743AFF"/>
    <w:rsid w:val="007440DC"/>
    <w:rsid w:val="00744158"/>
    <w:rsid w:val="007442C6"/>
    <w:rsid w:val="00744367"/>
    <w:rsid w:val="00744E4C"/>
    <w:rsid w:val="0074501C"/>
    <w:rsid w:val="0074544D"/>
    <w:rsid w:val="0074564D"/>
    <w:rsid w:val="00745D2D"/>
    <w:rsid w:val="00745ED1"/>
    <w:rsid w:val="00745F3C"/>
    <w:rsid w:val="007464DC"/>
    <w:rsid w:val="007466CE"/>
    <w:rsid w:val="0074685E"/>
    <w:rsid w:val="007468ED"/>
    <w:rsid w:val="00746916"/>
    <w:rsid w:val="00746ED0"/>
    <w:rsid w:val="00747310"/>
    <w:rsid w:val="0074739B"/>
    <w:rsid w:val="007477A0"/>
    <w:rsid w:val="007478E3"/>
    <w:rsid w:val="00747D28"/>
    <w:rsid w:val="00750160"/>
    <w:rsid w:val="00750363"/>
    <w:rsid w:val="007503D3"/>
    <w:rsid w:val="0075043B"/>
    <w:rsid w:val="007507FF"/>
    <w:rsid w:val="00750A37"/>
    <w:rsid w:val="00750F87"/>
    <w:rsid w:val="0075149E"/>
    <w:rsid w:val="007516FC"/>
    <w:rsid w:val="0075184C"/>
    <w:rsid w:val="0075193F"/>
    <w:rsid w:val="00751CA6"/>
    <w:rsid w:val="00751D7B"/>
    <w:rsid w:val="00751DBB"/>
    <w:rsid w:val="00751F4C"/>
    <w:rsid w:val="007521E0"/>
    <w:rsid w:val="00752422"/>
    <w:rsid w:val="007524B4"/>
    <w:rsid w:val="0075253F"/>
    <w:rsid w:val="00752BAC"/>
    <w:rsid w:val="00753261"/>
    <w:rsid w:val="00753279"/>
    <w:rsid w:val="007533A1"/>
    <w:rsid w:val="007533EC"/>
    <w:rsid w:val="007534AC"/>
    <w:rsid w:val="007534BE"/>
    <w:rsid w:val="007547B7"/>
    <w:rsid w:val="00754C28"/>
    <w:rsid w:val="00754D4D"/>
    <w:rsid w:val="0075508B"/>
    <w:rsid w:val="00755293"/>
    <w:rsid w:val="00755475"/>
    <w:rsid w:val="007555A7"/>
    <w:rsid w:val="007555C7"/>
    <w:rsid w:val="007556CB"/>
    <w:rsid w:val="00755734"/>
    <w:rsid w:val="00755865"/>
    <w:rsid w:val="00755AA3"/>
    <w:rsid w:val="00755B02"/>
    <w:rsid w:val="00755B6F"/>
    <w:rsid w:val="00755B96"/>
    <w:rsid w:val="00755D39"/>
    <w:rsid w:val="00755D63"/>
    <w:rsid w:val="007562FF"/>
    <w:rsid w:val="00756810"/>
    <w:rsid w:val="00756E2A"/>
    <w:rsid w:val="007574DA"/>
    <w:rsid w:val="007574E3"/>
    <w:rsid w:val="0075787B"/>
    <w:rsid w:val="007578F5"/>
    <w:rsid w:val="00757DF5"/>
    <w:rsid w:val="00760241"/>
    <w:rsid w:val="00760445"/>
    <w:rsid w:val="00760839"/>
    <w:rsid w:val="0076093E"/>
    <w:rsid w:val="0076099D"/>
    <w:rsid w:val="007609D7"/>
    <w:rsid w:val="00760AA6"/>
    <w:rsid w:val="00760BE2"/>
    <w:rsid w:val="00761044"/>
    <w:rsid w:val="007612EF"/>
    <w:rsid w:val="0076158D"/>
    <w:rsid w:val="007617A1"/>
    <w:rsid w:val="00761806"/>
    <w:rsid w:val="00761900"/>
    <w:rsid w:val="00761A13"/>
    <w:rsid w:val="007620C0"/>
    <w:rsid w:val="00762100"/>
    <w:rsid w:val="00762158"/>
    <w:rsid w:val="00762432"/>
    <w:rsid w:val="00762DD5"/>
    <w:rsid w:val="00762DF4"/>
    <w:rsid w:val="00762DF6"/>
    <w:rsid w:val="00762F05"/>
    <w:rsid w:val="007633F1"/>
    <w:rsid w:val="007634A0"/>
    <w:rsid w:val="007635CE"/>
    <w:rsid w:val="007643D4"/>
    <w:rsid w:val="00764434"/>
    <w:rsid w:val="00764557"/>
    <w:rsid w:val="007646DE"/>
    <w:rsid w:val="00764998"/>
    <w:rsid w:val="00764BF0"/>
    <w:rsid w:val="00764D39"/>
    <w:rsid w:val="00765135"/>
    <w:rsid w:val="007652E6"/>
    <w:rsid w:val="007655BB"/>
    <w:rsid w:val="0076568F"/>
    <w:rsid w:val="00765B30"/>
    <w:rsid w:val="00765F04"/>
    <w:rsid w:val="007667A0"/>
    <w:rsid w:val="00766A95"/>
    <w:rsid w:val="00766B48"/>
    <w:rsid w:val="00766CFB"/>
    <w:rsid w:val="00766F4C"/>
    <w:rsid w:val="00767039"/>
    <w:rsid w:val="00767299"/>
    <w:rsid w:val="0076733E"/>
    <w:rsid w:val="00767973"/>
    <w:rsid w:val="00767DE6"/>
    <w:rsid w:val="007700AC"/>
    <w:rsid w:val="007704BA"/>
    <w:rsid w:val="0077065A"/>
    <w:rsid w:val="007709EA"/>
    <w:rsid w:val="00770F49"/>
    <w:rsid w:val="00771008"/>
    <w:rsid w:val="007717EE"/>
    <w:rsid w:val="00771A5B"/>
    <w:rsid w:val="00771C18"/>
    <w:rsid w:val="00771D03"/>
    <w:rsid w:val="00771F30"/>
    <w:rsid w:val="007721AB"/>
    <w:rsid w:val="00772225"/>
    <w:rsid w:val="00772EA6"/>
    <w:rsid w:val="00772FD6"/>
    <w:rsid w:val="0077306B"/>
    <w:rsid w:val="00773381"/>
    <w:rsid w:val="00773AA6"/>
    <w:rsid w:val="00773D8F"/>
    <w:rsid w:val="00773DE7"/>
    <w:rsid w:val="007740E3"/>
    <w:rsid w:val="007742AC"/>
    <w:rsid w:val="0077452E"/>
    <w:rsid w:val="0077470F"/>
    <w:rsid w:val="007748ED"/>
    <w:rsid w:val="00774AE2"/>
    <w:rsid w:val="00774B4E"/>
    <w:rsid w:val="00774BFC"/>
    <w:rsid w:val="00774D48"/>
    <w:rsid w:val="00775081"/>
    <w:rsid w:val="00775239"/>
    <w:rsid w:val="0077549B"/>
    <w:rsid w:val="00775541"/>
    <w:rsid w:val="00775593"/>
    <w:rsid w:val="00775E82"/>
    <w:rsid w:val="00775FA1"/>
    <w:rsid w:val="00776087"/>
    <w:rsid w:val="00776195"/>
    <w:rsid w:val="00776443"/>
    <w:rsid w:val="0077645F"/>
    <w:rsid w:val="00776508"/>
    <w:rsid w:val="00776A9B"/>
    <w:rsid w:val="00776AEE"/>
    <w:rsid w:val="00776C7D"/>
    <w:rsid w:val="00776D5F"/>
    <w:rsid w:val="00776F9F"/>
    <w:rsid w:val="00777109"/>
    <w:rsid w:val="00777638"/>
    <w:rsid w:val="007776AF"/>
    <w:rsid w:val="00777AC5"/>
    <w:rsid w:val="00777B43"/>
    <w:rsid w:val="00777BA6"/>
    <w:rsid w:val="00777C5D"/>
    <w:rsid w:val="00777E20"/>
    <w:rsid w:val="00780311"/>
    <w:rsid w:val="007803C3"/>
    <w:rsid w:val="00780631"/>
    <w:rsid w:val="0078099E"/>
    <w:rsid w:val="00780B40"/>
    <w:rsid w:val="00780D51"/>
    <w:rsid w:val="00780FC7"/>
    <w:rsid w:val="00781F0B"/>
    <w:rsid w:val="007822E6"/>
    <w:rsid w:val="0078269F"/>
    <w:rsid w:val="007826FD"/>
    <w:rsid w:val="00782AFA"/>
    <w:rsid w:val="00782B48"/>
    <w:rsid w:val="00782C3F"/>
    <w:rsid w:val="00783156"/>
    <w:rsid w:val="00783191"/>
    <w:rsid w:val="0078330E"/>
    <w:rsid w:val="0078334D"/>
    <w:rsid w:val="0078371E"/>
    <w:rsid w:val="00783DDC"/>
    <w:rsid w:val="00784347"/>
    <w:rsid w:val="00784435"/>
    <w:rsid w:val="0078481C"/>
    <w:rsid w:val="007849A8"/>
    <w:rsid w:val="00784C2E"/>
    <w:rsid w:val="00784EE2"/>
    <w:rsid w:val="00784FB1"/>
    <w:rsid w:val="00785005"/>
    <w:rsid w:val="0078516C"/>
    <w:rsid w:val="007854B8"/>
    <w:rsid w:val="0078586F"/>
    <w:rsid w:val="00785918"/>
    <w:rsid w:val="00785948"/>
    <w:rsid w:val="0078598E"/>
    <w:rsid w:val="00785CA5"/>
    <w:rsid w:val="00785FAC"/>
    <w:rsid w:val="0078604F"/>
    <w:rsid w:val="007860D3"/>
    <w:rsid w:val="0078618E"/>
    <w:rsid w:val="007861D2"/>
    <w:rsid w:val="00786241"/>
    <w:rsid w:val="00786553"/>
    <w:rsid w:val="007865C2"/>
    <w:rsid w:val="007868BD"/>
    <w:rsid w:val="00786C83"/>
    <w:rsid w:val="00786E9E"/>
    <w:rsid w:val="00787141"/>
    <w:rsid w:val="00787355"/>
    <w:rsid w:val="0078750D"/>
    <w:rsid w:val="0078766F"/>
    <w:rsid w:val="00787EAB"/>
    <w:rsid w:val="007901E8"/>
    <w:rsid w:val="0079025C"/>
    <w:rsid w:val="007902C2"/>
    <w:rsid w:val="007904B6"/>
    <w:rsid w:val="00791074"/>
    <w:rsid w:val="00791269"/>
    <w:rsid w:val="0079136F"/>
    <w:rsid w:val="00791487"/>
    <w:rsid w:val="00791555"/>
    <w:rsid w:val="00791877"/>
    <w:rsid w:val="00791A61"/>
    <w:rsid w:val="00792043"/>
    <w:rsid w:val="00792214"/>
    <w:rsid w:val="00792268"/>
    <w:rsid w:val="007924ED"/>
    <w:rsid w:val="00792E3D"/>
    <w:rsid w:val="00793457"/>
    <w:rsid w:val="007934D2"/>
    <w:rsid w:val="007939CB"/>
    <w:rsid w:val="00793B65"/>
    <w:rsid w:val="00793D96"/>
    <w:rsid w:val="00793DF2"/>
    <w:rsid w:val="00793FDD"/>
    <w:rsid w:val="0079454B"/>
    <w:rsid w:val="00795260"/>
    <w:rsid w:val="007953C3"/>
    <w:rsid w:val="0079565B"/>
    <w:rsid w:val="00795808"/>
    <w:rsid w:val="00795B37"/>
    <w:rsid w:val="00795EC5"/>
    <w:rsid w:val="00796490"/>
    <w:rsid w:val="00796504"/>
    <w:rsid w:val="00796605"/>
    <w:rsid w:val="007966D3"/>
    <w:rsid w:val="007972A8"/>
    <w:rsid w:val="00797CEC"/>
    <w:rsid w:val="00797E31"/>
    <w:rsid w:val="007A0246"/>
    <w:rsid w:val="007A0528"/>
    <w:rsid w:val="007A0A2D"/>
    <w:rsid w:val="007A1047"/>
    <w:rsid w:val="007A161C"/>
    <w:rsid w:val="007A1735"/>
    <w:rsid w:val="007A1A20"/>
    <w:rsid w:val="007A21FD"/>
    <w:rsid w:val="007A22BA"/>
    <w:rsid w:val="007A25E8"/>
    <w:rsid w:val="007A2BB7"/>
    <w:rsid w:val="007A3055"/>
    <w:rsid w:val="007A343A"/>
    <w:rsid w:val="007A3573"/>
    <w:rsid w:val="007A36E3"/>
    <w:rsid w:val="007A38A9"/>
    <w:rsid w:val="007A3A82"/>
    <w:rsid w:val="007A3B09"/>
    <w:rsid w:val="007A3EA0"/>
    <w:rsid w:val="007A4012"/>
    <w:rsid w:val="007A42DA"/>
    <w:rsid w:val="007A4922"/>
    <w:rsid w:val="007A4C64"/>
    <w:rsid w:val="007A4E58"/>
    <w:rsid w:val="007A56B7"/>
    <w:rsid w:val="007A58A5"/>
    <w:rsid w:val="007A594C"/>
    <w:rsid w:val="007A5BEA"/>
    <w:rsid w:val="007A6023"/>
    <w:rsid w:val="007A6E44"/>
    <w:rsid w:val="007A73DF"/>
    <w:rsid w:val="007A7A5D"/>
    <w:rsid w:val="007A7CEA"/>
    <w:rsid w:val="007B0616"/>
    <w:rsid w:val="007B07C2"/>
    <w:rsid w:val="007B0800"/>
    <w:rsid w:val="007B0AFB"/>
    <w:rsid w:val="007B0EAD"/>
    <w:rsid w:val="007B0FC3"/>
    <w:rsid w:val="007B11CE"/>
    <w:rsid w:val="007B1359"/>
    <w:rsid w:val="007B14B9"/>
    <w:rsid w:val="007B1762"/>
    <w:rsid w:val="007B182B"/>
    <w:rsid w:val="007B1A6E"/>
    <w:rsid w:val="007B2397"/>
    <w:rsid w:val="007B2645"/>
    <w:rsid w:val="007B27CA"/>
    <w:rsid w:val="007B27FA"/>
    <w:rsid w:val="007B31D8"/>
    <w:rsid w:val="007B3220"/>
    <w:rsid w:val="007B373E"/>
    <w:rsid w:val="007B3AD7"/>
    <w:rsid w:val="007B3C29"/>
    <w:rsid w:val="007B422C"/>
    <w:rsid w:val="007B4500"/>
    <w:rsid w:val="007B4A72"/>
    <w:rsid w:val="007B4E0F"/>
    <w:rsid w:val="007B50DA"/>
    <w:rsid w:val="007B55EF"/>
    <w:rsid w:val="007B5907"/>
    <w:rsid w:val="007B6040"/>
    <w:rsid w:val="007B61AE"/>
    <w:rsid w:val="007B6C85"/>
    <w:rsid w:val="007B6E6D"/>
    <w:rsid w:val="007B728D"/>
    <w:rsid w:val="007B72B5"/>
    <w:rsid w:val="007B7383"/>
    <w:rsid w:val="007B750F"/>
    <w:rsid w:val="007B79C5"/>
    <w:rsid w:val="007C05F9"/>
    <w:rsid w:val="007C075E"/>
    <w:rsid w:val="007C1093"/>
    <w:rsid w:val="007C148C"/>
    <w:rsid w:val="007C1DF6"/>
    <w:rsid w:val="007C1F8B"/>
    <w:rsid w:val="007C219F"/>
    <w:rsid w:val="007C2685"/>
    <w:rsid w:val="007C26B9"/>
    <w:rsid w:val="007C28C4"/>
    <w:rsid w:val="007C2BD3"/>
    <w:rsid w:val="007C32F4"/>
    <w:rsid w:val="007C33E5"/>
    <w:rsid w:val="007C3856"/>
    <w:rsid w:val="007C3EF8"/>
    <w:rsid w:val="007C44E5"/>
    <w:rsid w:val="007C4A6D"/>
    <w:rsid w:val="007C4D14"/>
    <w:rsid w:val="007C4D99"/>
    <w:rsid w:val="007C4E7A"/>
    <w:rsid w:val="007C5055"/>
    <w:rsid w:val="007C50DD"/>
    <w:rsid w:val="007C5EDF"/>
    <w:rsid w:val="007C6161"/>
    <w:rsid w:val="007C6471"/>
    <w:rsid w:val="007C64EF"/>
    <w:rsid w:val="007C689E"/>
    <w:rsid w:val="007C6EBB"/>
    <w:rsid w:val="007C769C"/>
    <w:rsid w:val="007C7717"/>
    <w:rsid w:val="007C794A"/>
    <w:rsid w:val="007C7B48"/>
    <w:rsid w:val="007C7BA8"/>
    <w:rsid w:val="007C7BF6"/>
    <w:rsid w:val="007C7DAE"/>
    <w:rsid w:val="007C7FD0"/>
    <w:rsid w:val="007D013B"/>
    <w:rsid w:val="007D01F2"/>
    <w:rsid w:val="007D0298"/>
    <w:rsid w:val="007D02CC"/>
    <w:rsid w:val="007D053A"/>
    <w:rsid w:val="007D0621"/>
    <w:rsid w:val="007D082E"/>
    <w:rsid w:val="007D0B89"/>
    <w:rsid w:val="007D104F"/>
    <w:rsid w:val="007D13D5"/>
    <w:rsid w:val="007D1639"/>
    <w:rsid w:val="007D18E1"/>
    <w:rsid w:val="007D1E34"/>
    <w:rsid w:val="007D22AA"/>
    <w:rsid w:val="007D253D"/>
    <w:rsid w:val="007D266A"/>
    <w:rsid w:val="007D26FF"/>
    <w:rsid w:val="007D29B9"/>
    <w:rsid w:val="007D2A79"/>
    <w:rsid w:val="007D35CA"/>
    <w:rsid w:val="007D36A2"/>
    <w:rsid w:val="007D3A7F"/>
    <w:rsid w:val="007D4081"/>
    <w:rsid w:val="007D53BF"/>
    <w:rsid w:val="007D56B4"/>
    <w:rsid w:val="007D5720"/>
    <w:rsid w:val="007D591D"/>
    <w:rsid w:val="007D599A"/>
    <w:rsid w:val="007D59AF"/>
    <w:rsid w:val="007D5AA6"/>
    <w:rsid w:val="007D5C55"/>
    <w:rsid w:val="007D5FA6"/>
    <w:rsid w:val="007D6343"/>
    <w:rsid w:val="007D653A"/>
    <w:rsid w:val="007D66E8"/>
    <w:rsid w:val="007D6941"/>
    <w:rsid w:val="007D6A39"/>
    <w:rsid w:val="007D6B47"/>
    <w:rsid w:val="007D6D49"/>
    <w:rsid w:val="007D78DE"/>
    <w:rsid w:val="007D7A09"/>
    <w:rsid w:val="007E005C"/>
    <w:rsid w:val="007E023D"/>
    <w:rsid w:val="007E03D3"/>
    <w:rsid w:val="007E0414"/>
    <w:rsid w:val="007E081D"/>
    <w:rsid w:val="007E0892"/>
    <w:rsid w:val="007E0955"/>
    <w:rsid w:val="007E0A15"/>
    <w:rsid w:val="007E0BB8"/>
    <w:rsid w:val="007E0C7A"/>
    <w:rsid w:val="007E0F13"/>
    <w:rsid w:val="007E120D"/>
    <w:rsid w:val="007E127A"/>
    <w:rsid w:val="007E1773"/>
    <w:rsid w:val="007E1BB1"/>
    <w:rsid w:val="007E30DB"/>
    <w:rsid w:val="007E31A3"/>
    <w:rsid w:val="007E327D"/>
    <w:rsid w:val="007E32AF"/>
    <w:rsid w:val="007E347F"/>
    <w:rsid w:val="007E39EF"/>
    <w:rsid w:val="007E3E66"/>
    <w:rsid w:val="007E4169"/>
    <w:rsid w:val="007E4958"/>
    <w:rsid w:val="007E550C"/>
    <w:rsid w:val="007E583C"/>
    <w:rsid w:val="007E5B45"/>
    <w:rsid w:val="007E5E06"/>
    <w:rsid w:val="007E5EE6"/>
    <w:rsid w:val="007E61CB"/>
    <w:rsid w:val="007E6431"/>
    <w:rsid w:val="007E64AB"/>
    <w:rsid w:val="007E6BDD"/>
    <w:rsid w:val="007E6C06"/>
    <w:rsid w:val="007E6E42"/>
    <w:rsid w:val="007E70CE"/>
    <w:rsid w:val="007E7443"/>
    <w:rsid w:val="007E75CB"/>
    <w:rsid w:val="007E76AA"/>
    <w:rsid w:val="007E7757"/>
    <w:rsid w:val="007E7F5E"/>
    <w:rsid w:val="007E7F80"/>
    <w:rsid w:val="007F01A7"/>
    <w:rsid w:val="007F0239"/>
    <w:rsid w:val="007F05FF"/>
    <w:rsid w:val="007F0A26"/>
    <w:rsid w:val="007F0AA9"/>
    <w:rsid w:val="007F0D33"/>
    <w:rsid w:val="007F12A4"/>
    <w:rsid w:val="007F1899"/>
    <w:rsid w:val="007F1982"/>
    <w:rsid w:val="007F1BEF"/>
    <w:rsid w:val="007F1BF4"/>
    <w:rsid w:val="007F1E98"/>
    <w:rsid w:val="007F2023"/>
    <w:rsid w:val="007F203B"/>
    <w:rsid w:val="007F23DE"/>
    <w:rsid w:val="007F2607"/>
    <w:rsid w:val="007F2B84"/>
    <w:rsid w:val="007F2E39"/>
    <w:rsid w:val="007F2EC6"/>
    <w:rsid w:val="007F2EE7"/>
    <w:rsid w:val="007F3714"/>
    <w:rsid w:val="007F38A5"/>
    <w:rsid w:val="007F3CD4"/>
    <w:rsid w:val="007F3E26"/>
    <w:rsid w:val="007F3E48"/>
    <w:rsid w:val="007F40FC"/>
    <w:rsid w:val="007F4124"/>
    <w:rsid w:val="007F4BD9"/>
    <w:rsid w:val="007F5563"/>
    <w:rsid w:val="007F58E6"/>
    <w:rsid w:val="007F5EA0"/>
    <w:rsid w:val="007F61D5"/>
    <w:rsid w:val="007F6901"/>
    <w:rsid w:val="007F6964"/>
    <w:rsid w:val="007F699B"/>
    <w:rsid w:val="007F6C36"/>
    <w:rsid w:val="007F6CAE"/>
    <w:rsid w:val="007F6D84"/>
    <w:rsid w:val="007F6F51"/>
    <w:rsid w:val="007F6F7A"/>
    <w:rsid w:val="007F70CA"/>
    <w:rsid w:val="007F717E"/>
    <w:rsid w:val="007F7478"/>
    <w:rsid w:val="007F76F2"/>
    <w:rsid w:val="007F7760"/>
    <w:rsid w:val="007F7BE7"/>
    <w:rsid w:val="007F7EC1"/>
    <w:rsid w:val="007F7EEA"/>
    <w:rsid w:val="007F7EEB"/>
    <w:rsid w:val="007F7F12"/>
    <w:rsid w:val="00800618"/>
    <w:rsid w:val="008008B6"/>
    <w:rsid w:val="00800CB7"/>
    <w:rsid w:val="008010A8"/>
    <w:rsid w:val="008016AC"/>
    <w:rsid w:val="008017F0"/>
    <w:rsid w:val="00801BA9"/>
    <w:rsid w:val="00802057"/>
    <w:rsid w:val="008024C0"/>
    <w:rsid w:val="00802795"/>
    <w:rsid w:val="00802889"/>
    <w:rsid w:val="0080315B"/>
    <w:rsid w:val="00803B94"/>
    <w:rsid w:val="00804686"/>
    <w:rsid w:val="008048B6"/>
    <w:rsid w:val="00804C37"/>
    <w:rsid w:val="00804F50"/>
    <w:rsid w:val="008052B1"/>
    <w:rsid w:val="008053A7"/>
    <w:rsid w:val="00805522"/>
    <w:rsid w:val="008055B7"/>
    <w:rsid w:val="00805704"/>
    <w:rsid w:val="0080584F"/>
    <w:rsid w:val="008060BE"/>
    <w:rsid w:val="00806371"/>
    <w:rsid w:val="008063B4"/>
    <w:rsid w:val="0080657B"/>
    <w:rsid w:val="008066DF"/>
    <w:rsid w:val="00806754"/>
    <w:rsid w:val="00806814"/>
    <w:rsid w:val="008069FD"/>
    <w:rsid w:val="00806BDB"/>
    <w:rsid w:val="00806E73"/>
    <w:rsid w:val="00806EA6"/>
    <w:rsid w:val="0080719A"/>
    <w:rsid w:val="008071D0"/>
    <w:rsid w:val="008074DE"/>
    <w:rsid w:val="008076EA"/>
    <w:rsid w:val="00807B67"/>
    <w:rsid w:val="00807C13"/>
    <w:rsid w:val="008106A2"/>
    <w:rsid w:val="008109B0"/>
    <w:rsid w:val="00810B8F"/>
    <w:rsid w:val="008110A9"/>
    <w:rsid w:val="00811157"/>
    <w:rsid w:val="00811438"/>
    <w:rsid w:val="008117ED"/>
    <w:rsid w:val="00811B64"/>
    <w:rsid w:val="00812031"/>
    <w:rsid w:val="008120BB"/>
    <w:rsid w:val="008126EA"/>
    <w:rsid w:val="00812752"/>
    <w:rsid w:val="008127EF"/>
    <w:rsid w:val="008129BE"/>
    <w:rsid w:val="008129D3"/>
    <w:rsid w:val="00812C21"/>
    <w:rsid w:val="00812F75"/>
    <w:rsid w:val="00813085"/>
    <w:rsid w:val="008130A7"/>
    <w:rsid w:val="0081313C"/>
    <w:rsid w:val="00813242"/>
    <w:rsid w:val="0081366A"/>
    <w:rsid w:val="0081373F"/>
    <w:rsid w:val="0081405F"/>
    <w:rsid w:val="00814181"/>
    <w:rsid w:val="0081446C"/>
    <w:rsid w:val="00814696"/>
    <w:rsid w:val="00814D4D"/>
    <w:rsid w:val="00814E6B"/>
    <w:rsid w:val="008152C9"/>
    <w:rsid w:val="00815699"/>
    <w:rsid w:val="00815A11"/>
    <w:rsid w:val="00815C60"/>
    <w:rsid w:val="0081630C"/>
    <w:rsid w:val="008163B3"/>
    <w:rsid w:val="008165E1"/>
    <w:rsid w:val="0081685A"/>
    <w:rsid w:val="00816A38"/>
    <w:rsid w:val="00816B6F"/>
    <w:rsid w:val="00816FD3"/>
    <w:rsid w:val="0081723B"/>
    <w:rsid w:val="00820449"/>
    <w:rsid w:val="008206BE"/>
    <w:rsid w:val="00820D53"/>
    <w:rsid w:val="0082113E"/>
    <w:rsid w:val="008217A1"/>
    <w:rsid w:val="00821888"/>
    <w:rsid w:val="008219DA"/>
    <w:rsid w:val="00822170"/>
    <w:rsid w:val="008222CC"/>
    <w:rsid w:val="00822353"/>
    <w:rsid w:val="00822427"/>
    <w:rsid w:val="0082286A"/>
    <w:rsid w:val="00822C5B"/>
    <w:rsid w:val="00822D3C"/>
    <w:rsid w:val="008234F9"/>
    <w:rsid w:val="00823726"/>
    <w:rsid w:val="008238C9"/>
    <w:rsid w:val="00823D04"/>
    <w:rsid w:val="008244F0"/>
    <w:rsid w:val="0082455A"/>
    <w:rsid w:val="008245B8"/>
    <w:rsid w:val="0082461D"/>
    <w:rsid w:val="00824912"/>
    <w:rsid w:val="00824B2A"/>
    <w:rsid w:val="00824CBB"/>
    <w:rsid w:val="00824D62"/>
    <w:rsid w:val="00824E53"/>
    <w:rsid w:val="00825320"/>
    <w:rsid w:val="0082541A"/>
    <w:rsid w:val="008260F9"/>
    <w:rsid w:val="00826550"/>
    <w:rsid w:val="0082665A"/>
    <w:rsid w:val="008269F5"/>
    <w:rsid w:val="00826EF4"/>
    <w:rsid w:val="00827233"/>
    <w:rsid w:val="00827305"/>
    <w:rsid w:val="00827563"/>
    <w:rsid w:val="0082779A"/>
    <w:rsid w:val="0083024C"/>
    <w:rsid w:val="008303B2"/>
    <w:rsid w:val="0083055E"/>
    <w:rsid w:val="00830762"/>
    <w:rsid w:val="008309A8"/>
    <w:rsid w:val="00830D86"/>
    <w:rsid w:val="00830DD5"/>
    <w:rsid w:val="00830DE4"/>
    <w:rsid w:val="00830FD3"/>
    <w:rsid w:val="00831253"/>
    <w:rsid w:val="00831255"/>
    <w:rsid w:val="00831563"/>
    <w:rsid w:val="0083166D"/>
    <w:rsid w:val="00831772"/>
    <w:rsid w:val="008317E8"/>
    <w:rsid w:val="008317EB"/>
    <w:rsid w:val="0083269D"/>
    <w:rsid w:val="008326B3"/>
    <w:rsid w:val="00832707"/>
    <w:rsid w:val="00832761"/>
    <w:rsid w:val="00832787"/>
    <w:rsid w:val="00832838"/>
    <w:rsid w:val="00832AE0"/>
    <w:rsid w:val="00832D2D"/>
    <w:rsid w:val="00832E4C"/>
    <w:rsid w:val="00833594"/>
    <w:rsid w:val="008335FB"/>
    <w:rsid w:val="00833EA3"/>
    <w:rsid w:val="00834224"/>
    <w:rsid w:val="00834313"/>
    <w:rsid w:val="008344CC"/>
    <w:rsid w:val="0083451F"/>
    <w:rsid w:val="0083454F"/>
    <w:rsid w:val="008345DF"/>
    <w:rsid w:val="00834899"/>
    <w:rsid w:val="008349AD"/>
    <w:rsid w:val="00834AB3"/>
    <w:rsid w:val="00834B17"/>
    <w:rsid w:val="00834CB0"/>
    <w:rsid w:val="0083535E"/>
    <w:rsid w:val="0083551B"/>
    <w:rsid w:val="008356D3"/>
    <w:rsid w:val="00835734"/>
    <w:rsid w:val="0083576A"/>
    <w:rsid w:val="00835D56"/>
    <w:rsid w:val="00835ED5"/>
    <w:rsid w:val="00835F3E"/>
    <w:rsid w:val="0083656A"/>
    <w:rsid w:val="008365B1"/>
    <w:rsid w:val="008366B2"/>
    <w:rsid w:val="00836979"/>
    <w:rsid w:val="00836E7D"/>
    <w:rsid w:val="008375A0"/>
    <w:rsid w:val="008376E3"/>
    <w:rsid w:val="00837C3D"/>
    <w:rsid w:val="00837DE6"/>
    <w:rsid w:val="00837E47"/>
    <w:rsid w:val="00840D7D"/>
    <w:rsid w:val="00840E55"/>
    <w:rsid w:val="00840F68"/>
    <w:rsid w:val="00841069"/>
    <w:rsid w:val="0084177B"/>
    <w:rsid w:val="00841BF2"/>
    <w:rsid w:val="00841C44"/>
    <w:rsid w:val="00841CF8"/>
    <w:rsid w:val="0084211D"/>
    <w:rsid w:val="00842350"/>
    <w:rsid w:val="00842623"/>
    <w:rsid w:val="00842810"/>
    <w:rsid w:val="00842C79"/>
    <w:rsid w:val="00842C9F"/>
    <w:rsid w:val="0084301C"/>
    <w:rsid w:val="00843072"/>
    <w:rsid w:val="0084325E"/>
    <w:rsid w:val="00843307"/>
    <w:rsid w:val="00843692"/>
    <w:rsid w:val="00843A90"/>
    <w:rsid w:val="00843BB6"/>
    <w:rsid w:val="00843FD1"/>
    <w:rsid w:val="00844126"/>
    <w:rsid w:val="00844231"/>
    <w:rsid w:val="00844874"/>
    <w:rsid w:val="008450F2"/>
    <w:rsid w:val="008453DB"/>
    <w:rsid w:val="0084557E"/>
    <w:rsid w:val="00845609"/>
    <w:rsid w:val="008456F4"/>
    <w:rsid w:val="00845712"/>
    <w:rsid w:val="00845BBD"/>
    <w:rsid w:val="00845F9C"/>
    <w:rsid w:val="00846015"/>
    <w:rsid w:val="0084662C"/>
    <w:rsid w:val="00846756"/>
    <w:rsid w:val="00846774"/>
    <w:rsid w:val="0084679E"/>
    <w:rsid w:val="008476C8"/>
    <w:rsid w:val="00847985"/>
    <w:rsid w:val="00847B05"/>
    <w:rsid w:val="00847C11"/>
    <w:rsid w:val="00847C3C"/>
    <w:rsid w:val="00847CD9"/>
    <w:rsid w:val="00847D4D"/>
    <w:rsid w:val="00847E00"/>
    <w:rsid w:val="008501B8"/>
    <w:rsid w:val="0085026B"/>
    <w:rsid w:val="008504FE"/>
    <w:rsid w:val="0085062E"/>
    <w:rsid w:val="0085083E"/>
    <w:rsid w:val="00850CC9"/>
    <w:rsid w:val="00850D40"/>
    <w:rsid w:val="008512F3"/>
    <w:rsid w:val="0085133B"/>
    <w:rsid w:val="00851625"/>
    <w:rsid w:val="008516DE"/>
    <w:rsid w:val="00851B6F"/>
    <w:rsid w:val="0085230C"/>
    <w:rsid w:val="0085313D"/>
    <w:rsid w:val="00853270"/>
    <w:rsid w:val="00853440"/>
    <w:rsid w:val="0085346A"/>
    <w:rsid w:val="008534B5"/>
    <w:rsid w:val="00853991"/>
    <w:rsid w:val="00853B8A"/>
    <w:rsid w:val="00853E6B"/>
    <w:rsid w:val="0085400C"/>
    <w:rsid w:val="008541F6"/>
    <w:rsid w:val="008544BF"/>
    <w:rsid w:val="00854734"/>
    <w:rsid w:val="008556B0"/>
    <w:rsid w:val="0085578B"/>
    <w:rsid w:val="008557A9"/>
    <w:rsid w:val="00855F66"/>
    <w:rsid w:val="008561B3"/>
    <w:rsid w:val="0085632D"/>
    <w:rsid w:val="00856599"/>
    <w:rsid w:val="00856704"/>
    <w:rsid w:val="0085689C"/>
    <w:rsid w:val="00856BA3"/>
    <w:rsid w:val="00856DBB"/>
    <w:rsid w:val="00857870"/>
    <w:rsid w:val="00857A6D"/>
    <w:rsid w:val="00857E88"/>
    <w:rsid w:val="00857F8E"/>
    <w:rsid w:val="00860374"/>
    <w:rsid w:val="0086041C"/>
    <w:rsid w:val="008605D4"/>
    <w:rsid w:val="00860C47"/>
    <w:rsid w:val="00861246"/>
    <w:rsid w:val="0086131C"/>
    <w:rsid w:val="008614D2"/>
    <w:rsid w:val="00861A0A"/>
    <w:rsid w:val="00861B85"/>
    <w:rsid w:val="008623E4"/>
    <w:rsid w:val="00862633"/>
    <w:rsid w:val="008627A9"/>
    <w:rsid w:val="00862E6A"/>
    <w:rsid w:val="00863117"/>
    <w:rsid w:val="008631E0"/>
    <w:rsid w:val="0086380E"/>
    <w:rsid w:val="00863C13"/>
    <w:rsid w:val="00863DDF"/>
    <w:rsid w:val="008645F7"/>
    <w:rsid w:val="0086463C"/>
    <w:rsid w:val="0086473E"/>
    <w:rsid w:val="008647D8"/>
    <w:rsid w:val="008648CC"/>
    <w:rsid w:val="00864BA4"/>
    <w:rsid w:val="00864C11"/>
    <w:rsid w:val="00864F1F"/>
    <w:rsid w:val="00865086"/>
    <w:rsid w:val="0086516D"/>
    <w:rsid w:val="008654DD"/>
    <w:rsid w:val="00865988"/>
    <w:rsid w:val="00865EBF"/>
    <w:rsid w:val="00865F84"/>
    <w:rsid w:val="00866419"/>
    <w:rsid w:val="00866CDD"/>
    <w:rsid w:val="00866F68"/>
    <w:rsid w:val="008670C1"/>
    <w:rsid w:val="008678E9"/>
    <w:rsid w:val="00870377"/>
    <w:rsid w:val="008705A7"/>
    <w:rsid w:val="0087074F"/>
    <w:rsid w:val="00870D3E"/>
    <w:rsid w:val="00870DA7"/>
    <w:rsid w:val="00870FEF"/>
    <w:rsid w:val="00871544"/>
    <w:rsid w:val="0087165B"/>
    <w:rsid w:val="0087172E"/>
    <w:rsid w:val="00871EBD"/>
    <w:rsid w:val="00871F84"/>
    <w:rsid w:val="00871FB8"/>
    <w:rsid w:val="00872352"/>
    <w:rsid w:val="008729F0"/>
    <w:rsid w:val="00872B2E"/>
    <w:rsid w:val="00872D68"/>
    <w:rsid w:val="00872DA1"/>
    <w:rsid w:val="00872E5B"/>
    <w:rsid w:val="00872EEF"/>
    <w:rsid w:val="008732A2"/>
    <w:rsid w:val="00873314"/>
    <w:rsid w:val="0087361C"/>
    <w:rsid w:val="00873652"/>
    <w:rsid w:val="008736D9"/>
    <w:rsid w:val="00873A9E"/>
    <w:rsid w:val="00873B4F"/>
    <w:rsid w:val="00874B52"/>
    <w:rsid w:val="00874BEC"/>
    <w:rsid w:val="008750A5"/>
    <w:rsid w:val="00875121"/>
    <w:rsid w:val="00875132"/>
    <w:rsid w:val="00875188"/>
    <w:rsid w:val="00875388"/>
    <w:rsid w:val="0087557A"/>
    <w:rsid w:val="0087569C"/>
    <w:rsid w:val="008756B7"/>
    <w:rsid w:val="008765C7"/>
    <w:rsid w:val="00876868"/>
    <w:rsid w:val="00876BE8"/>
    <w:rsid w:val="00876D58"/>
    <w:rsid w:val="00876ECC"/>
    <w:rsid w:val="00876F2C"/>
    <w:rsid w:val="008771AD"/>
    <w:rsid w:val="008772C0"/>
    <w:rsid w:val="0087741A"/>
    <w:rsid w:val="00877AD4"/>
    <w:rsid w:val="00877BD7"/>
    <w:rsid w:val="00880111"/>
    <w:rsid w:val="008802E5"/>
    <w:rsid w:val="0088040F"/>
    <w:rsid w:val="008809EC"/>
    <w:rsid w:val="00880C24"/>
    <w:rsid w:val="00880CDA"/>
    <w:rsid w:val="00881279"/>
    <w:rsid w:val="00881349"/>
    <w:rsid w:val="008814C2"/>
    <w:rsid w:val="008814F2"/>
    <w:rsid w:val="008818A1"/>
    <w:rsid w:val="00881A85"/>
    <w:rsid w:val="00881DD1"/>
    <w:rsid w:val="00881F27"/>
    <w:rsid w:val="00881F42"/>
    <w:rsid w:val="00881F98"/>
    <w:rsid w:val="008822DA"/>
    <w:rsid w:val="008827F8"/>
    <w:rsid w:val="00882FE3"/>
    <w:rsid w:val="00883855"/>
    <w:rsid w:val="00883A40"/>
    <w:rsid w:val="00883F0D"/>
    <w:rsid w:val="00884247"/>
    <w:rsid w:val="00884789"/>
    <w:rsid w:val="00884B89"/>
    <w:rsid w:val="00885034"/>
    <w:rsid w:val="00885078"/>
    <w:rsid w:val="00885257"/>
    <w:rsid w:val="0088529D"/>
    <w:rsid w:val="00885433"/>
    <w:rsid w:val="008859DF"/>
    <w:rsid w:val="008859E2"/>
    <w:rsid w:val="00885AFC"/>
    <w:rsid w:val="00885E77"/>
    <w:rsid w:val="00885F94"/>
    <w:rsid w:val="008860C8"/>
    <w:rsid w:val="008860EE"/>
    <w:rsid w:val="008860F6"/>
    <w:rsid w:val="0088626C"/>
    <w:rsid w:val="00886598"/>
    <w:rsid w:val="00886714"/>
    <w:rsid w:val="00886ACB"/>
    <w:rsid w:val="00886C19"/>
    <w:rsid w:val="00886FD1"/>
    <w:rsid w:val="008873C3"/>
    <w:rsid w:val="00887D3F"/>
    <w:rsid w:val="0089002D"/>
    <w:rsid w:val="00890221"/>
    <w:rsid w:val="00890355"/>
    <w:rsid w:val="008904F9"/>
    <w:rsid w:val="00890FC9"/>
    <w:rsid w:val="00891127"/>
    <w:rsid w:val="008911A2"/>
    <w:rsid w:val="00891440"/>
    <w:rsid w:val="00891447"/>
    <w:rsid w:val="008917A8"/>
    <w:rsid w:val="00892095"/>
    <w:rsid w:val="008921AD"/>
    <w:rsid w:val="00892678"/>
    <w:rsid w:val="0089274D"/>
    <w:rsid w:val="00892848"/>
    <w:rsid w:val="00892B4A"/>
    <w:rsid w:val="00892D83"/>
    <w:rsid w:val="00892E47"/>
    <w:rsid w:val="00892F2F"/>
    <w:rsid w:val="00892F83"/>
    <w:rsid w:val="00893909"/>
    <w:rsid w:val="008939C2"/>
    <w:rsid w:val="00893AC2"/>
    <w:rsid w:val="00893B92"/>
    <w:rsid w:val="00893D42"/>
    <w:rsid w:val="00893E0B"/>
    <w:rsid w:val="00894007"/>
    <w:rsid w:val="0089409E"/>
    <w:rsid w:val="0089411E"/>
    <w:rsid w:val="008944E9"/>
    <w:rsid w:val="008945FA"/>
    <w:rsid w:val="008948DA"/>
    <w:rsid w:val="0089496C"/>
    <w:rsid w:val="008951D3"/>
    <w:rsid w:val="00896119"/>
    <w:rsid w:val="0089619F"/>
    <w:rsid w:val="00897008"/>
    <w:rsid w:val="00897068"/>
    <w:rsid w:val="0089765C"/>
    <w:rsid w:val="00897940"/>
    <w:rsid w:val="00897980"/>
    <w:rsid w:val="00897AF4"/>
    <w:rsid w:val="00897C6D"/>
    <w:rsid w:val="008A0301"/>
    <w:rsid w:val="008A0309"/>
    <w:rsid w:val="008A0400"/>
    <w:rsid w:val="008A04C3"/>
    <w:rsid w:val="008A050D"/>
    <w:rsid w:val="008A0704"/>
    <w:rsid w:val="008A0843"/>
    <w:rsid w:val="008A0EBC"/>
    <w:rsid w:val="008A1109"/>
    <w:rsid w:val="008A1292"/>
    <w:rsid w:val="008A1293"/>
    <w:rsid w:val="008A181E"/>
    <w:rsid w:val="008A18A6"/>
    <w:rsid w:val="008A1D7C"/>
    <w:rsid w:val="008A1E20"/>
    <w:rsid w:val="008A20AB"/>
    <w:rsid w:val="008A21F8"/>
    <w:rsid w:val="008A2751"/>
    <w:rsid w:val="008A282D"/>
    <w:rsid w:val="008A2BC7"/>
    <w:rsid w:val="008A2E56"/>
    <w:rsid w:val="008A3851"/>
    <w:rsid w:val="008A3A21"/>
    <w:rsid w:val="008A3B68"/>
    <w:rsid w:val="008A3C03"/>
    <w:rsid w:val="008A512C"/>
    <w:rsid w:val="008A5497"/>
    <w:rsid w:val="008A558A"/>
    <w:rsid w:val="008A56E6"/>
    <w:rsid w:val="008A57FE"/>
    <w:rsid w:val="008A5862"/>
    <w:rsid w:val="008A623C"/>
    <w:rsid w:val="008A6629"/>
    <w:rsid w:val="008A67FC"/>
    <w:rsid w:val="008A681C"/>
    <w:rsid w:val="008A692B"/>
    <w:rsid w:val="008A69FC"/>
    <w:rsid w:val="008A6B9E"/>
    <w:rsid w:val="008A6D83"/>
    <w:rsid w:val="008A7018"/>
    <w:rsid w:val="008A78FE"/>
    <w:rsid w:val="008A7DC8"/>
    <w:rsid w:val="008A7EBE"/>
    <w:rsid w:val="008A7F99"/>
    <w:rsid w:val="008B003B"/>
    <w:rsid w:val="008B037B"/>
    <w:rsid w:val="008B0535"/>
    <w:rsid w:val="008B07C5"/>
    <w:rsid w:val="008B0990"/>
    <w:rsid w:val="008B0C3B"/>
    <w:rsid w:val="008B13AA"/>
    <w:rsid w:val="008B1743"/>
    <w:rsid w:val="008B176A"/>
    <w:rsid w:val="008B1C60"/>
    <w:rsid w:val="008B1F35"/>
    <w:rsid w:val="008B1FB4"/>
    <w:rsid w:val="008B2801"/>
    <w:rsid w:val="008B28F1"/>
    <w:rsid w:val="008B2D37"/>
    <w:rsid w:val="008B2E9D"/>
    <w:rsid w:val="008B31B5"/>
    <w:rsid w:val="008B3287"/>
    <w:rsid w:val="008B35A4"/>
    <w:rsid w:val="008B35A8"/>
    <w:rsid w:val="008B3880"/>
    <w:rsid w:val="008B3A32"/>
    <w:rsid w:val="008B3E90"/>
    <w:rsid w:val="008B4026"/>
    <w:rsid w:val="008B4162"/>
    <w:rsid w:val="008B459E"/>
    <w:rsid w:val="008B4916"/>
    <w:rsid w:val="008B4B56"/>
    <w:rsid w:val="008B4F84"/>
    <w:rsid w:val="008B5241"/>
    <w:rsid w:val="008B58A5"/>
    <w:rsid w:val="008B5FBB"/>
    <w:rsid w:val="008B5FBD"/>
    <w:rsid w:val="008B6068"/>
    <w:rsid w:val="008B6BCB"/>
    <w:rsid w:val="008B6C2B"/>
    <w:rsid w:val="008B6C65"/>
    <w:rsid w:val="008B72C1"/>
    <w:rsid w:val="008B75B6"/>
    <w:rsid w:val="008B768C"/>
    <w:rsid w:val="008B7A92"/>
    <w:rsid w:val="008B7AA2"/>
    <w:rsid w:val="008B7CEB"/>
    <w:rsid w:val="008B7F0F"/>
    <w:rsid w:val="008C02CE"/>
    <w:rsid w:val="008C09AE"/>
    <w:rsid w:val="008C0F47"/>
    <w:rsid w:val="008C0FC2"/>
    <w:rsid w:val="008C1142"/>
    <w:rsid w:val="008C1183"/>
    <w:rsid w:val="008C11FE"/>
    <w:rsid w:val="008C163B"/>
    <w:rsid w:val="008C166D"/>
    <w:rsid w:val="008C1778"/>
    <w:rsid w:val="008C187A"/>
    <w:rsid w:val="008C1EFB"/>
    <w:rsid w:val="008C209A"/>
    <w:rsid w:val="008C20AF"/>
    <w:rsid w:val="008C278C"/>
    <w:rsid w:val="008C27E2"/>
    <w:rsid w:val="008C27E9"/>
    <w:rsid w:val="008C29E5"/>
    <w:rsid w:val="008C2CCE"/>
    <w:rsid w:val="008C3219"/>
    <w:rsid w:val="008C346D"/>
    <w:rsid w:val="008C3867"/>
    <w:rsid w:val="008C3943"/>
    <w:rsid w:val="008C3AEF"/>
    <w:rsid w:val="008C3EC8"/>
    <w:rsid w:val="008C3F7E"/>
    <w:rsid w:val="008C4271"/>
    <w:rsid w:val="008C42C6"/>
    <w:rsid w:val="008C435A"/>
    <w:rsid w:val="008C43E4"/>
    <w:rsid w:val="008C4485"/>
    <w:rsid w:val="008C5109"/>
    <w:rsid w:val="008C5681"/>
    <w:rsid w:val="008C5BEA"/>
    <w:rsid w:val="008C5E93"/>
    <w:rsid w:val="008C600D"/>
    <w:rsid w:val="008C6C52"/>
    <w:rsid w:val="008C6F5F"/>
    <w:rsid w:val="008C7B58"/>
    <w:rsid w:val="008C7DFC"/>
    <w:rsid w:val="008D0455"/>
    <w:rsid w:val="008D11D6"/>
    <w:rsid w:val="008D16D9"/>
    <w:rsid w:val="008D1D3F"/>
    <w:rsid w:val="008D1D7E"/>
    <w:rsid w:val="008D1E9C"/>
    <w:rsid w:val="008D21B4"/>
    <w:rsid w:val="008D2375"/>
    <w:rsid w:val="008D248F"/>
    <w:rsid w:val="008D295E"/>
    <w:rsid w:val="008D2C85"/>
    <w:rsid w:val="008D2D6D"/>
    <w:rsid w:val="008D3164"/>
    <w:rsid w:val="008D32A0"/>
    <w:rsid w:val="008D38AD"/>
    <w:rsid w:val="008D3AAD"/>
    <w:rsid w:val="008D3D42"/>
    <w:rsid w:val="008D42EF"/>
    <w:rsid w:val="008D49EC"/>
    <w:rsid w:val="008D4A50"/>
    <w:rsid w:val="008D4E6A"/>
    <w:rsid w:val="008D4FDB"/>
    <w:rsid w:val="008D509C"/>
    <w:rsid w:val="008D52C7"/>
    <w:rsid w:val="008D5712"/>
    <w:rsid w:val="008D5887"/>
    <w:rsid w:val="008D5C98"/>
    <w:rsid w:val="008D5E35"/>
    <w:rsid w:val="008D60CC"/>
    <w:rsid w:val="008D647B"/>
    <w:rsid w:val="008D6567"/>
    <w:rsid w:val="008D65D3"/>
    <w:rsid w:val="008D6ACD"/>
    <w:rsid w:val="008D7163"/>
    <w:rsid w:val="008D7387"/>
    <w:rsid w:val="008E0076"/>
    <w:rsid w:val="008E017D"/>
    <w:rsid w:val="008E07D9"/>
    <w:rsid w:val="008E0947"/>
    <w:rsid w:val="008E097E"/>
    <w:rsid w:val="008E0A0F"/>
    <w:rsid w:val="008E0D89"/>
    <w:rsid w:val="008E11A8"/>
    <w:rsid w:val="008E19DC"/>
    <w:rsid w:val="008E1AB2"/>
    <w:rsid w:val="008E20F7"/>
    <w:rsid w:val="008E2330"/>
    <w:rsid w:val="008E23FE"/>
    <w:rsid w:val="008E2485"/>
    <w:rsid w:val="008E24A0"/>
    <w:rsid w:val="008E25D9"/>
    <w:rsid w:val="008E261E"/>
    <w:rsid w:val="008E2935"/>
    <w:rsid w:val="008E2A9E"/>
    <w:rsid w:val="008E2A9F"/>
    <w:rsid w:val="008E2F80"/>
    <w:rsid w:val="008E3301"/>
    <w:rsid w:val="008E3527"/>
    <w:rsid w:val="008E3999"/>
    <w:rsid w:val="008E3B9B"/>
    <w:rsid w:val="008E3FFA"/>
    <w:rsid w:val="008E4070"/>
    <w:rsid w:val="008E4108"/>
    <w:rsid w:val="008E4206"/>
    <w:rsid w:val="008E4526"/>
    <w:rsid w:val="008E4595"/>
    <w:rsid w:val="008E4806"/>
    <w:rsid w:val="008E54C8"/>
    <w:rsid w:val="008E5546"/>
    <w:rsid w:val="008E5996"/>
    <w:rsid w:val="008E59AB"/>
    <w:rsid w:val="008E5F66"/>
    <w:rsid w:val="008E6479"/>
    <w:rsid w:val="008E64DF"/>
    <w:rsid w:val="008E69A2"/>
    <w:rsid w:val="008E6A31"/>
    <w:rsid w:val="008E6DCB"/>
    <w:rsid w:val="008E6ED0"/>
    <w:rsid w:val="008E702C"/>
    <w:rsid w:val="008E719B"/>
    <w:rsid w:val="008E730B"/>
    <w:rsid w:val="008E743B"/>
    <w:rsid w:val="008E77E2"/>
    <w:rsid w:val="008E7AA5"/>
    <w:rsid w:val="008E7B86"/>
    <w:rsid w:val="008E7CD1"/>
    <w:rsid w:val="008F04A2"/>
    <w:rsid w:val="008F0747"/>
    <w:rsid w:val="008F0922"/>
    <w:rsid w:val="008F0AE5"/>
    <w:rsid w:val="008F0F69"/>
    <w:rsid w:val="008F169B"/>
    <w:rsid w:val="008F19EE"/>
    <w:rsid w:val="008F1B64"/>
    <w:rsid w:val="008F1B8F"/>
    <w:rsid w:val="008F2269"/>
    <w:rsid w:val="008F2342"/>
    <w:rsid w:val="008F2A88"/>
    <w:rsid w:val="008F2E0A"/>
    <w:rsid w:val="008F30E2"/>
    <w:rsid w:val="008F392A"/>
    <w:rsid w:val="008F3965"/>
    <w:rsid w:val="008F3AC1"/>
    <w:rsid w:val="008F3BD3"/>
    <w:rsid w:val="008F45AD"/>
    <w:rsid w:val="008F46AE"/>
    <w:rsid w:val="008F4FD1"/>
    <w:rsid w:val="008F5101"/>
    <w:rsid w:val="008F5212"/>
    <w:rsid w:val="008F5536"/>
    <w:rsid w:val="008F5588"/>
    <w:rsid w:val="008F55EA"/>
    <w:rsid w:val="008F5739"/>
    <w:rsid w:val="008F5AE7"/>
    <w:rsid w:val="008F5BF4"/>
    <w:rsid w:val="008F5E6C"/>
    <w:rsid w:val="008F653F"/>
    <w:rsid w:val="008F6837"/>
    <w:rsid w:val="008F6A84"/>
    <w:rsid w:val="008F6A8D"/>
    <w:rsid w:val="008F703C"/>
    <w:rsid w:val="008F7062"/>
    <w:rsid w:val="008F7B4D"/>
    <w:rsid w:val="008F7CB3"/>
    <w:rsid w:val="008F7F3D"/>
    <w:rsid w:val="00900579"/>
    <w:rsid w:val="00900762"/>
    <w:rsid w:val="0090087E"/>
    <w:rsid w:val="00900A35"/>
    <w:rsid w:val="00900A97"/>
    <w:rsid w:val="00900C77"/>
    <w:rsid w:val="00900FDE"/>
    <w:rsid w:val="00901360"/>
    <w:rsid w:val="00901C0A"/>
    <w:rsid w:val="00901C76"/>
    <w:rsid w:val="00901D0E"/>
    <w:rsid w:val="00901E30"/>
    <w:rsid w:val="0090202D"/>
    <w:rsid w:val="00902732"/>
    <w:rsid w:val="009027BD"/>
    <w:rsid w:val="00902A98"/>
    <w:rsid w:val="00902EB3"/>
    <w:rsid w:val="0090339C"/>
    <w:rsid w:val="009033B4"/>
    <w:rsid w:val="0090364F"/>
    <w:rsid w:val="009043DF"/>
    <w:rsid w:val="00904442"/>
    <w:rsid w:val="00904488"/>
    <w:rsid w:val="00904948"/>
    <w:rsid w:val="00904949"/>
    <w:rsid w:val="00904F45"/>
    <w:rsid w:val="00905654"/>
    <w:rsid w:val="00905847"/>
    <w:rsid w:val="00905AD6"/>
    <w:rsid w:val="00905B9F"/>
    <w:rsid w:val="00905CC1"/>
    <w:rsid w:val="009060A1"/>
    <w:rsid w:val="0090631C"/>
    <w:rsid w:val="00906894"/>
    <w:rsid w:val="00906955"/>
    <w:rsid w:val="009069AA"/>
    <w:rsid w:val="00906B42"/>
    <w:rsid w:val="00906C38"/>
    <w:rsid w:val="00907499"/>
    <w:rsid w:val="00907625"/>
    <w:rsid w:val="00907642"/>
    <w:rsid w:val="00907773"/>
    <w:rsid w:val="00907B54"/>
    <w:rsid w:val="00907ECD"/>
    <w:rsid w:val="00910807"/>
    <w:rsid w:val="0091084D"/>
    <w:rsid w:val="009108A4"/>
    <w:rsid w:val="009108D4"/>
    <w:rsid w:val="009109D2"/>
    <w:rsid w:val="0091141A"/>
    <w:rsid w:val="00911567"/>
    <w:rsid w:val="009119B5"/>
    <w:rsid w:val="00911FA1"/>
    <w:rsid w:val="00911FE6"/>
    <w:rsid w:val="00912343"/>
    <w:rsid w:val="009129B7"/>
    <w:rsid w:val="00912B69"/>
    <w:rsid w:val="0091304E"/>
    <w:rsid w:val="00913104"/>
    <w:rsid w:val="00913253"/>
    <w:rsid w:val="009133D3"/>
    <w:rsid w:val="009135DB"/>
    <w:rsid w:val="0091393E"/>
    <w:rsid w:val="00913E92"/>
    <w:rsid w:val="009147D9"/>
    <w:rsid w:val="0091493D"/>
    <w:rsid w:val="00914A92"/>
    <w:rsid w:val="0091503C"/>
    <w:rsid w:val="009151DD"/>
    <w:rsid w:val="009153AC"/>
    <w:rsid w:val="0091593D"/>
    <w:rsid w:val="00915B29"/>
    <w:rsid w:val="00916334"/>
    <w:rsid w:val="00916450"/>
    <w:rsid w:val="0091689B"/>
    <w:rsid w:val="00916B8C"/>
    <w:rsid w:val="00916BBA"/>
    <w:rsid w:val="00916D6F"/>
    <w:rsid w:val="00916F6E"/>
    <w:rsid w:val="00917528"/>
    <w:rsid w:val="0091780D"/>
    <w:rsid w:val="00917CD3"/>
    <w:rsid w:val="00917DA5"/>
    <w:rsid w:val="00917DE9"/>
    <w:rsid w:val="009202C5"/>
    <w:rsid w:val="0092047C"/>
    <w:rsid w:val="0092050D"/>
    <w:rsid w:val="009207C7"/>
    <w:rsid w:val="009209D4"/>
    <w:rsid w:val="00920FEC"/>
    <w:rsid w:val="009218E3"/>
    <w:rsid w:val="00921932"/>
    <w:rsid w:val="0092194D"/>
    <w:rsid w:val="00921B10"/>
    <w:rsid w:val="009220D3"/>
    <w:rsid w:val="0092230C"/>
    <w:rsid w:val="009223B8"/>
    <w:rsid w:val="0092250D"/>
    <w:rsid w:val="00922749"/>
    <w:rsid w:val="0092299D"/>
    <w:rsid w:val="00922A5F"/>
    <w:rsid w:val="009230CF"/>
    <w:rsid w:val="00923275"/>
    <w:rsid w:val="009235C7"/>
    <w:rsid w:val="009236B3"/>
    <w:rsid w:val="00923729"/>
    <w:rsid w:val="0092384B"/>
    <w:rsid w:val="0092388F"/>
    <w:rsid w:val="00923E5A"/>
    <w:rsid w:val="00923E84"/>
    <w:rsid w:val="00923EAA"/>
    <w:rsid w:val="00923ECE"/>
    <w:rsid w:val="00924411"/>
    <w:rsid w:val="00924722"/>
    <w:rsid w:val="00924861"/>
    <w:rsid w:val="00924988"/>
    <w:rsid w:val="009250AB"/>
    <w:rsid w:val="00925155"/>
    <w:rsid w:val="009251E5"/>
    <w:rsid w:val="0092586B"/>
    <w:rsid w:val="009259A0"/>
    <w:rsid w:val="009259F2"/>
    <w:rsid w:val="00925A3B"/>
    <w:rsid w:val="00925AA5"/>
    <w:rsid w:val="00925D7F"/>
    <w:rsid w:val="00926042"/>
    <w:rsid w:val="0092604E"/>
    <w:rsid w:val="00926375"/>
    <w:rsid w:val="009266C8"/>
    <w:rsid w:val="00926828"/>
    <w:rsid w:val="00926D98"/>
    <w:rsid w:val="009270BF"/>
    <w:rsid w:val="009271ED"/>
    <w:rsid w:val="00927326"/>
    <w:rsid w:val="009274D2"/>
    <w:rsid w:val="009278F6"/>
    <w:rsid w:val="00927A35"/>
    <w:rsid w:val="00927CCB"/>
    <w:rsid w:val="00927F58"/>
    <w:rsid w:val="0093043B"/>
    <w:rsid w:val="00930456"/>
    <w:rsid w:val="00930888"/>
    <w:rsid w:val="00930EB8"/>
    <w:rsid w:val="009310AC"/>
    <w:rsid w:val="00931162"/>
    <w:rsid w:val="00931500"/>
    <w:rsid w:val="00931655"/>
    <w:rsid w:val="00931849"/>
    <w:rsid w:val="00932154"/>
    <w:rsid w:val="00932298"/>
    <w:rsid w:val="009322B0"/>
    <w:rsid w:val="009322B3"/>
    <w:rsid w:val="00932509"/>
    <w:rsid w:val="00932630"/>
    <w:rsid w:val="00932D9B"/>
    <w:rsid w:val="00932DBA"/>
    <w:rsid w:val="00932F08"/>
    <w:rsid w:val="0093312B"/>
    <w:rsid w:val="0093325D"/>
    <w:rsid w:val="0093336A"/>
    <w:rsid w:val="00933A1D"/>
    <w:rsid w:val="00933CA4"/>
    <w:rsid w:val="009342FC"/>
    <w:rsid w:val="0093458D"/>
    <w:rsid w:val="00935231"/>
    <w:rsid w:val="00935305"/>
    <w:rsid w:val="00935561"/>
    <w:rsid w:val="0093569B"/>
    <w:rsid w:val="009356A4"/>
    <w:rsid w:val="009356F7"/>
    <w:rsid w:val="00935960"/>
    <w:rsid w:val="00935A56"/>
    <w:rsid w:val="00935A9A"/>
    <w:rsid w:val="00935AFD"/>
    <w:rsid w:val="00935C29"/>
    <w:rsid w:val="00935FBA"/>
    <w:rsid w:val="0093609D"/>
    <w:rsid w:val="0093663F"/>
    <w:rsid w:val="00936A3B"/>
    <w:rsid w:val="00936AA4"/>
    <w:rsid w:val="00936B78"/>
    <w:rsid w:val="00936F2D"/>
    <w:rsid w:val="00936FF7"/>
    <w:rsid w:val="00937131"/>
    <w:rsid w:val="00937538"/>
    <w:rsid w:val="0093786D"/>
    <w:rsid w:val="00937933"/>
    <w:rsid w:val="00937AC6"/>
    <w:rsid w:val="00937DC8"/>
    <w:rsid w:val="00937F64"/>
    <w:rsid w:val="00940046"/>
    <w:rsid w:val="00940234"/>
    <w:rsid w:val="00940396"/>
    <w:rsid w:val="00940744"/>
    <w:rsid w:val="0094084B"/>
    <w:rsid w:val="0094094C"/>
    <w:rsid w:val="00940E34"/>
    <w:rsid w:val="00940FC0"/>
    <w:rsid w:val="0094103F"/>
    <w:rsid w:val="0094111F"/>
    <w:rsid w:val="00941129"/>
    <w:rsid w:val="009413BB"/>
    <w:rsid w:val="00941C54"/>
    <w:rsid w:val="00941E47"/>
    <w:rsid w:val="0094203C"/>
    <w:rsid w:val="009420A4"/>
    <w:rsid w:val="009421F1"/>
    <w:rsid w:val="0094247C"/>
    <w:rsid w:val="00942529"/>
    <w:rsid w:val="00942D5B"/>
    <w:rsid w:val="00942EA6"/>
    <w:rsid w:val="00942FAF"/>
    <w:rsid w:val="0094323A"/>
    <w:rsid w:val="0094362F"/>
    <w:rsid w:val="0094369C"/>
    <w:rsid w:val="009436DC"/>
    <w:rsid w:val="00943DFD"/>
    <w:rsid w:val="00943ED5"/>
    <w:rsid w:val="00943F7A"/>
    <w:rsid w:val="009442EF"/>
    <w:rsid w:val="009443C3"/>
    <w:rsid w:val="00944BDC"/>
    <w:rsid w:val="00944F74"/>
    <w:rsid w:val="0094517B"/>
    <w:rsid w:val="009454EE"/>
    <w:rsid w:val="00945637"/>
    <w:rsid w:val="009456B4"/>
    <w:rsid w:val="0094573E"/>
    <w:rsid w:val="00945977"/>
    <w:rsid w:val="00945CA5"/>
    <w:rsid w:val="00945FB3"/>
    <w:rsid w:val="00946137"/>
    <w:rsid w:val="0094621E"/>
    <w:rsid w:val="00946809"/>
    <w:rsid w:val="0094681E"/>
    <w:rsid w:val="009468CC"/>
    <w:rsid w:val="00946945"/>
    <w:rsid w:val="00946D04"/>
    <w:rsid w:val="009471A0"/>
    <w:rsid w:val="009474ED"/>
    <w:rsid w:val="009478C7"/>
    <w:rsid w:val="00947EC3"/>
    <w:rsid w:val="00947F6E"/>
    <w:rsid w:val="0095077D"/>
    <w:rsid w:val="00950C3E"/>
    <w:rsid w:val="00951390"/>
    <w:rsid w:val="00951B90"/>
    <w:rsid w:val="00951D58"/>
    <w:rsid w:val="009526A2"/>
    <w:rsid w:val="00952721"/>
    <w:rsid w:val="00952B3F"/>
    <w:rsid w:val="009534B9"/>
    <w:rsid w:val="0095353A"/>
    <w:rsid w:val="00953A4A"/>
    <w:rsid w:val="00953AE9"/>
    <w:rsid w:val="00953E6C"/>
    <w:rsid w:val="00954305"/>
    <w:rsid w:val="009544E1"/>
    <w:rsid w:val="00954648"/>
    <w:rsid w:val="009547D0"/>
    <w:rsid w:val="00954C8B"/>
    <w:rsid w:val="00954DA2"/>
    <w:rsid w:val="00954FD1"/>
    <w:rsid w:val="0095536F"/>
    <w:rsid w:val="00955628"/>
    <w:rsid w:val="0095589F"/>
    <w:rsid w:val="00955AB4"/>
    <w:rsid w:val="009562D6"/>
    <w:rsid w:val="00956706"/>
    <w:rsid w:val="00956913"/>
    <w:rsid w:val="00956B66"/>
    <w:rsid w:val="0096005D"/>
    <w:rsid w:val="009601D7"/>
    <w:rsid w:val="009604B5"/>
    <w:rsid w:val="00960540"/>
    <w:rsid w:val="0096060E"/>
    <w:rsid w:val="009609B0"/>
    <w:rsid w:val="00960B71"/>
    <w:rsid w:val="00960CC6"/>
    <w:rsid w:val="00960CEE"/>
    <w:rsid w:val="00961827"/>
    <w:rsid w:val="00962076"/>
    <w:rsid w:val="009620FD"/>
    <w:rsid w:val="009622A0"/>
    <w:rsid w:val="0096254C"/>
    <w:rsid w:val="009625E2"/>
    <w:rsid w:val="0096282A"/>
    <w:rsid w:val="00962919"/>
    <w:rsid w:val="00962D16"/>
    <w:rsid w:val="009630F4"/>
    <w:rsid w:val="00963295"/>
    <w:rsid w:val="009633D6"/>
    <w:rsid w:val="0096350C"/>
    <w:rsid w:val="00963566"/>
    <w:rsid w:val="00963673"/>
    <w:rsid w:val="009636D8"/>
    <w:rsid w:val="00963C29"/>
    <w:rsid w:val="00963DB9"/>
    <w:rsid w:val="00963F5A"/>
    <w:rsid w:val="0096418B"/>
    <w:rsid w:val="00964A4E"/>
    <w:rsid w:val="00964CD3"/>
    <w:rsid w:val="00964E01"/>
    <w:rsid w:val="00965356"/>
    <w:rsid w:val="00965792"/>
    <w:rsid w:val="009657A2"/>
    <w:rsid w:val="00965ECE"/>
    <w:rsid w:val="00965F72"/>
    <w:rsid w:val="009663B9"/>
    <w:rsid w:val="00966954"/>
    <w:rsid w:val="0096697B"/>
    <w:rsid w:val="00966D3F"/>
    <w:rsid w:val="009672DC"/>
    <w:rsid w:val="009708E3"/>
    <w:rsid w:val="00970965"/>
    <w:rsid w:val="00970A84"/>
    <w:rsid w:val="00970C92"/>
    <w:rsid w:val="00970F54"/>
    <w:rsid w:val="00970F6A"/>
    <w:rsid w:val="00971030"/>
    <w:rsid w:val="00971093"/>
    <w:rsid w:val="009716E9"/>
    <w:rsid w:val="00971B27"/>
    <w:rsid w:val="00971D81"/>
    <w:rsid w:val="00972468"/>
    <w:rsid w:val="009724C8"/>
    <w:rsid w:val="0097292B"/>
    <w:rsid w:val="00972B6F"/>
    <w:rsid w:val="00972BA5"/>
    <w:rsid w:val="00973223"/>
    <w:rsid w:val="0097339A"/>
    <w:rsid w:val="00973B13"/>
    <w:rsid w:val="00973E07"/>
    <w:rsid w:val="00973E88"/>
    <w:rsid w:val="00973E8C"/>
    <w:rsid w:val="00974023"/>
    <w:rsid w:val="009743E1"/>
    <w:rsid w:val="00974468"/>
    <w:rsid w:val="0097484E"/>
    <w:rsid w:val="00974A44"/>
    <w:rsid w:val="00974A92"/>
    <w:rsid w:val="00974E98"/>
    <w:rsid w:val="0097518D"/>
    <w:rsid w:val="00975B61"/>
    <w:rsid w:val="00975B87"/>
    <w:rsid w:val="00975D68"/>
    <w:rsid w:val="00975E9C"/>
    <w:rsid w:val="00976185"/>
    <w:rsid w:val="0097632A"/>
    <w:rsid w:val="00976629"/>
    <w:rsid w:val="00976BBE"/>
    <w:rsid w:val="00976BDB"/>
    <w:rsid w:val="00977192"/>
    <w:rsid w:val="009771E7"/>
    <w:rsid w:val="00977A97"/>
    <w:rsid w:val="00977F55"/>
    <w:rsid w:val="00977F7F"/>
    <w:rsid w:val="0098039F"/>
    <w:rsid w:val="00980614"/>
    <w:rsid w:val="00980BC6"/>
    <w:rsid w:val="00980D17"/>
    <w:rsid w:val="00980E56"/>
    <w:rsid w:val="00980F41"/>
    <w:rsid w:val="009813BF"/>
    <w:rsid w:val="00981484"/>
    <w:rsid w:val="00981514"/>
    <w:rsid w:val="00981F4E"/>
    <w:rsid w:val="009820A9"/>
    <w:rsid w:val="00982131"/>
    <w:rsid w:val="00982563"/>
    <w:rsid w:val="009826F7"/>
    <w:rsid w:val="00982A73"/>
    <w:rsid w:val="00982AE5"/>
    <w:rsid w:val="00982D29"/>
    <w:rsid w:val="00982ECE"/>
    <w:rsid w:val="00983287"/>
    <w:rsid w:val="009837E2"/>
    <w:rsid w:val="009837F6"/>
    <w:rsid w:val="00983803"/>
    <w:rsid w:val="0098387C"/>
    <w:rsid w:val="00983F58"/>
    <w:rsid w:val="00984376"/>
    <w:rsid w:val="009845AD"/>
    <w:rsid w:val="00984A53"/>
    <w:rsid w:val="00984A68"/>
    <w:rsid w:val="00985319"/>
    <w:rsid w:val="00985490"/>
    <w:rsid w:val="00985D0F"/>
    <w:rsid w:val="009862A0"/>
    <w:rsid w:val="009867DA"/>
    <w:rsid w:val="00986C86"/>
    <w:rsid w:val="00986CEA"/>
    <w:rsid w:val="00986EF8"/>
    <w:rsid w:val="00987056"/>
    <w:rsid w:val="00987254"/>
    <w:rsid w:val="009872F4"/>
    <w:rsid w:val="009876D9"/>
    <w:rsid w:val="009877A7"/>
    <w:rsid w:val="00987CBC"/>
    <w:rsid w:val="00987D8B"/>
    <w:rsid w:val="00987F1A"/>
    <w:rsid w:val="00990367"/>
    <w:rsid w:val="009903ED"/>
    <w:rsid w:val="009903FC"/>
    <w:rsid w:val="009907FF"/>
    <w:rsid w:val="00990B9A"/>
    <w:rsid w:val="00990FB1"/>
    <w:rsid w:val="00990FBC"/>
    <w:rsid w:val="009916CF"/>
    <w:rsid w:val="00991A3B"/>
    <w:rsid w:val="00991A45"/>
    <w:rsid w:val="00991EFD"/>
    <w:rsid w:val="00992878"/>
    <w:rsid w:val="009929F4"/>
    <w:rsid w:val="00992AA8"/>
    <w:rsid w:val="00992B96"/>
    <w:rsid w:val="00992DDA"/>
    <w:rsid w:val="00993256"/>
    <w:rsid w:val="009932E5"/>
    <w:rsid w:val="00993DD2"/>
    <w:rsid w:val="00994041"/>
    <w:rsid w:val="0099404B"/>
    <w:rsid w:val="009940D6"/>
    <w:rsid w:val="00994261"/>
    <w:rsid w:val="0099432D"/>
    <w:rsid w:val="0099447A"/>
    <w:rsid w:val="0099484D"/>
    <w:rsid w:val="00994909"/>
    <w:rsid w:val="009949FF"/>
    <w:rsid w:val="0099577E"/>
    <w:rsid w:val="00995F57"/>
    <w:rsid w:val="009962AE"/>
    <w:rsid w:val="00996401"/>
    <w:rsid w:val="00996B12"/>
    <w:rsid w:val="00996D9C"/>
    <w:rsid w:val="00997171"/>
    <w:rsid w:val="0099725E"/>
    <w:rsid w:val="009972BB"/>
    <w:rsid w:val="009973F2"/>
    <w:rsid w:val="0099774E"/>
    <w:rsid w:val="00997E45"/>
    <w:rsid w:val="009A00AB"/>
    <w:rsid w:val="009A014E"/>
    <w:rsid w:val="009A0516"/>
    <w:rsid w:val="009A060E"/>
    <w:rsid w:val="009A06CD"/>
    <w:rsid w:val="009A0809"/>
    <w:rsid w:val="009A0D17"/>
    <w:rsid w:val="009A0E05"/>
    <w:rsid w:val="009A0E0F"/>
    <w:rsid w:val="009A1307"/>
    <w:rsid w:val="009A168E"/>
    <w:rsid w:val="009A1B7F"/>
    <w:rsid w:val="009A29D0"/>
    <w:rsid w:val="009A2D95"/>
    <w:rsid w:val="009A2E53"/>
    <w:rsid w:val="009A2ED8"/>
    <w:rsid w:val="009A3086"/>
    <w:rsid w:val="009A30F6"/>
    <w:rsid w:val="009A3114"/>
    <w:rsid w:val="009A33B5"/>
    <w:rsid w:val="009A395C"/>
    <w:rsid w:val="009A3AF1"/>
    <w:rsid w:val="009A3DEE"/>
    <w:rsid w:val="009A443A"/>
    <w:rsid w:val="009A473C"/>
    <w:rsid w:val="009A4A4A"/>
    <w:rsid w:val="009A4D3B"/>
    <w:rsid w:val="009A4EFA"/>
    <w:rsid w:val="009A4F47"/>
    <w:rsid w:val="009A4FA5"/>
    <w:rsid w:val="009A53CB"/>
    <w:rsid w:val="009A5777"/>
    <w:rsid w:val="009A5CBE"/>
    <w:rsid w:val="009A5DB8"/>
    <w:rsid w:val="009A608A"/>
    <w:rsid w:val="009A62C7"/>
    <w:rsid w:val="009A6730"/>
    <w:rsid w:val="009A6782"/>
    <w:rsid w:val="009A68B5"/>
    <w:rsid w:val="009A6A15"/>
    <w:rsid w:val="009A6E96"/>
    <w:rsid w:val="009A6F79"/>
    <w:rsid w:val="009A70C0"/>
    <w:rsid w:val="009A7175"/>
    <w:rsid w:val="009A71BA"/>
    <w:rsid w:val="009A72EB"/>
    <w:rsid w:val="009A7618"/>
    <w:rsid w:val="009A79BA"/>
    <w:rsid w:val="009A7A36"/>
    <w:rsid w:val="009A7C07"/>
    <w:rsid w:val="009A7ECC"/>
    <w:rsid w:val="009A7F6E"/>
    <w:rsid w:val="009B0094"/>
    <w:rsid w:val="009B00E2"/>
    <w:rsid w:val="009B0E5F"/>
    <w:rsid w:val="009B0ED0"/>
    <w:rsid w:val="009B105B"/>
    <w:rsid w:val="009B16B9"/>
    <w:rsid w:val="009B1715"/>
    <w:rsid w:val="009B1830"/>
    <w:rsid w:val="009B19E4"/>
    <w:rsid w:val="009B1BCB"/>
    <w:rsid w:val="009B1C45"/>
    <w:rsid w:val="009B1CF8"/>
    <w:rsid w:val="009B1D07"/>
    <w:rsid w:val="009B1E10"/>
    <w:rsid w:val="009B24BF"/>
    <w:rsid w:val="009B27C6"/>
    <w:rsid w:val="009B2818"/>
    <w:rsid w:val="009B2BCA"/>
    <w:rsid w:val="009B2FCA"/>
    <w:rsid w:val="009B3097"/>
    <w:rsid w:val="009B3728"/>
    <w:rsid w:val="009B3839"/>
    <w:rsid w:val="009B3CC5"/>
    <w:rsid w:val="009B3EBF"/>
    <w:rsid w:val="009B3F4A"/>
    <w:rsid w:val="009B438C"/>
    <w:rsid w:val="009B45F3"/>
    <w:rsid w:val="009B468B"/>
    <w:rsid w:val="009B497A"/>
    <w:rsid w:val="009B4EE7"/>
    <w:rsid w:val="009B5318"/>
    <w:rsid w:val="009B566A"/>
    <w:rsid w:val="009B5D67"/>
    <w:rsid w:val="009B5FFB"/>
    <w:rsid w:val="009B62DE"/>
    <w:rsid w:val="009B6586"/>
    <w:rsid w:val="009B6639"/>
    <w:rsid w:val="009B6ADE"/>
    <w:rsid w:val="009B6E68"/>
    <w:rsid w:val="009B6EFA"/>
    <w:rsid w:val="009B6FA8"/>
    <w:rsid w:val="009B70B4"/>
    <w:rsid w:val="009B71AF"/>
    <w:rsid w:val="009B74CC"/>
    <w:rsid w:val="009C062F"/>
    <w:rsid w:val="009C114A"/>
    <w:rsid w:val="009C137C"/>
    <w:rsid w:val="009C1570"/>
    <w:rsid w:val="009C1974"/>
    <w:rsid w:val="009C1C48"/>
    <w:rsid w:val="009C1E4E"/>
    <w:rsid w:val="009C2132"/>
    <w:rsid w:val="009C24AC"/>
    <w:rsid w:val="009C25CC"/>
    <w:rsid w:val="009C265A"/>
    <w:rsid w:val="009C27D6"/>
    <w:rsid w:val="009C287A"/>
    <w:rsid w:val="009C2D01"/>
    <w:rsid w:val="009C3076"/>
    <w:rsid w:val="009C32AD"/>
    <w:rsid w:val="009C3355"/>
    <w:rsid w:val="009C3682"/>
    <w:rsid w:val="009C39B5"/>
    <w:rsid w:val="009C3CF8"/>
    <w:rsid w:val="009C3FCD"/>
    <w:rsid w:val="009C42B8"/>
    <w:rsid w:val="009C4339"/>
    <w:rsid w:val="009C44B9"/>
    <w:rsid w:val="009C45AE"/>
    <w:rsid w:val="009C47B2"/>
    <w:rsid w:val="009C4931"/>
    <w:rsid w:val="009C5350"/>
    <w:rsid w:val="009C5483"/>
    <w:rsid w:val="009C5670"/>
    <w:rsid w:val="009C582F"/>
    <w:rsid w:val="009C5CA9"/>
    <w:rsid w:val="009C6BCC"/>
    <w:rsid w:val="009C72B5"/>
    <w:rsid w:val="009C7308"/>
    <w:rsid w:val="009C75BB"/>
    <w:rsid w:val="009C7849"/>
    <w:rsid w:val="009C78A5"/>
    <w:rsid w:val="009C7F0D"/>
    <w:rsid w:val="009D01C1"/>
    <w:rsid w:val="009D0609"/>
    <w:rsid w:val="009D095A"/>
    <w:rsid w:val="009D0AAF"/>
    <w:rsid w:val="009D0E9B"/>
    <w:rsid w:val="009D0F35"/>
    <w:rsid w:val="009D1915"/>
    <w:rsid w:val="009D1A5F"/>
    <w:rsid w:val="009D24B7"/>
    <w:rsid w:val="009D2D7E"/>
    <w:rsid w:val="009D2EC3"/>
    <w:rsid w:val="009D30F0"/>
    <w:rsid w:val="009D324A"/>
    <w:rsid w:val="009D3378"/>
    <w:rsid w:val="009D3972"/>
    <w:rsid w:val="009D3A1E"/>
    <w:rsid w:val="009D420E"/>
    <w:rsid w:val="009D42EB"/>
    <w:rsid w:val="009D4AC5"/>
    <w:rsid w:val="009D526E"/>
    <w:rsid w:val="009D55B4"/>
    <w:rsid w:val="009D5A47"/>
    <w:rsid w:val="009D5D98"/>
    <w:rsid w:val="009D5DD8"/>
    <w:rsid w:val="009D67E4"/>
    <w:rsid w:val="009D6B52"/>
    <w:rsid w:val="009D6B90"/>
    <w:rsid w:val="009D6BBC"/>
    <w:rsid w:val="009D6CD0"/>
    <w:rsid w:val="009D6EEE"/>
    <w:rsid w:val="009D71AB"/>
    <w:rsid w:val="009D7591"/>
    <w:rsid w:val="009D79FF"/>
    <w:rsid w:val="009E01DE"/>
    <w:rsid w:val="009E0615"/>
    <w:rsid w:val="009E0692"/>
    <w:rsid w:val="009E06E8"/>
    <w:rsid w:val="009E07E6"/>
    <w:rsid w:val="009E0987"/>
    <w:rsid w:val="009E1236"/>
    <w:rsid w:val="009E13B8"/>
    <w:rsid w:val="009E13CD"/>
    <w:rsid w:val="009E162E"/>
    <w:rsid w:val="009E17D0"/>
    <w:rsid w:val="009E188B"/>
    <w:rsid w:val="009E1C0F"/>
    <w:rsid w:val="009E1C78"/>
    <w:rsid w:val="009E1D28"/>
    <w:rsid w:val="009E1E4E"/>
    <w:rsid w:val="009E1F58"/>
    <w:rsid w:val="009E21AC"/>
    <w:rsid w:val="009E2454"/>
    <w:rsid w:val="009E2A68"/>
    <w:rsid w:val="009E2B25"/>
    <w:rsid w:val="009E2C24"/>
    <w:rsid w:val="009E3026"/>
    <w:rsid w:val="009E31F5"/>
    <w:rsid w:val="009E36F1"/>
    <w:rsid w:val="009E3752"/>
    <w:rsid w:val="009E38E8"/>
    <w:rsid w:val="009E3A26"/>
    <w:rsid w:val="009E3A57"/>
    <w:rsid w:val="009E3A88"/>
    <w:rsid w:val="009E474C"/>
    <w:rsid w:val="009E4B53"/>
    <w:rsid w:val="009E500B"/>
    <w:rsid w:val="009E50E6"/>
    <w:rsid w:val="009E5941"/>
    <w:rsid w:val="009E5A0B"/>
    <w:rsid w:val="009E5AB2"/>
    <w:rsid w:val="009E5EE5"/>
    <w:rsid w:val="009E5FBF"/>
    <w:rsid w:val="009E60C7"/>
    <w:rsid w:val="009E620F"/>
    <w:rsid w:val="009E62FE"/>
    <w:rsid w:val="009E6409"/>
    <w:rsid w:val="009E651C"/>
    <w:rsid w:val="009E65CC"/>
    <w:rsid w:val="009E6FB7"/>
    <w:rsid w:val="009E7B5E"/>
    <w:rsid w:val="009F017A"/>
    <w:rsid w:val="009F0581"/>
    <w:rsid w:val="009F08C9"/>
    <w:rsid w:val="009F090F"/>
    <w:rsid w:val="009F093F"/>
    <w:rsid w:val="009F0B65"/>
    <w:rsid w:val="009F0B76"/>
    <w:rsid w:val="009F0D50"/>
    <w:rsid w:val="009F0DA0"/>
    <w:rsid w:val="009F11A5"/>
    <w:rsid w:val="009F17C1"/>
    <w:rsid w:val="009F1B74"/>
    <w:rsid w:val="009F2125"/>
    <w:rsid w:val="009F21A8"/>
    <w:rsid w:val="009F21E5"/>
    <w:rsid w:val="009F23ED"/>
    <w:rsid w:val="009F29CB"/>
    <w:rsid w:val="009F2E95"/>
    <w:rsid w:val="009F3594"/>
    <w:rsid w:val="009F3747"/>
    <w:rsid w:val="009F3B5C"/>
    <w:rsid w:val="009F4052"/>
    <w:rsid w:val="009F421C"/>
    <w:rsid w:val="009F45F2"/>
    <w:rsid w:val="009F5051"/>
    <w:rsid w:val="009F52B9"/>
    <w:rsid w:val="009F54E7"/>
    <w:rsid w:val="009F62E8"/>
    <w:rsid w:val="009F6944"/>
    <w:rsid w:val="009F69CB"/>
    <w:rsid w:val="009F6D57"/>
    <w:rsid w:val="009F6F1D"/>
    <w:rsid w:val="009F7194"/>
    <w:rsid w:val="009F72D4"/>
    <w:rsid w:val="009F773C"/>
    <w:rsid w:val="009F7C65"/>
    <w:rsid w:val="00A002F0"/>
    <w:rsid w:val="00A0040D"/>
    <w:rsid w:val="00A004BB"/>
    <w:rsid w:val="00A00710"/>
    <w:rsid w:val="00A00863"/>
    <w:rsid w:val="00A008C8"/>
    <w:rsid w:val="00A00AE8"/>
    <w:rsid w:val="00A00F98"/>
    <w:rsid w:val="00A01985"/>
    <w:rsid w:val="00A019D5"/>
    <w:rsid w:val="00A019D6"/>
    <w:rsid w:val="00A01A86"/>
    <w:rsid w:val="00A01D18"/>
    <w:rsid w:val="00A01D79"/>
    <w:rsid w:val="00A01DAD"/>
    <w:rsid w:val="00A02330"/>
    <w:rsid w:val="00A0278F"/>
    <w:rsid w:val="00A02C33"/>
    <w:rsid w:val="00A03162"/>
    <w:rsid w:val="00A033CC"/>
    <w:rsid w:val="00A03440"/>
    <w:rsid w:val="00A035E5"/>
    <w:rsid w:val="00A0362D"/>
    <w:rsid w:val="00A038FF"/>
    <w:rsid w:val="00A03C7F"/>
    <w:rsid w:val="00A03FEB"/>
    <w:rsid w:val="00A04200"/>
    <w:rsid w:val="00A049DD"/>
    <w:rsid w:val="00A05588"/>
    <w:rsid w:val="00A055F6"/>
    <w:rsid w:val="00A0563E"/>
    <w:rsid w:val="00A05837"/>
    <w:rsid w:val="00A0590C"/>
    <w:rsid w:val="00A05941"/>
    <w:rsid w:val="00A05B1A"/>
    <w:rsid w:val="00A05B5F"/>
    <w:rsid w:val="00A05BA6"/>
    <w:rsid w:val="00A05C05"/>
    <w:rsid w:val="00A05EF8"/>
    <w:rsid w:val="00A064A5"/>
    <w:rsid w:val="00A0672A"/>
    <w:rsid w:val="00A06C16"/>
    <w:rsid w:val="00A06CAF"/>
    <w:rsid w:val="00A06DEB"/>
    <w:rsid w:val="00A06E98"/>
    <w:rsid w:val="00A06FBD"/>
    <w:rsid w:val="00A0779F"/>
    <w:rsid w:val="00A07962"/>
    <w:rsid w:val="00A079D8"/>
    <w:rsid w:val="00A07D97"/>
    <w:rsid w:val="00A10049"/>
    <w:rsid w:val="00A100DC"/>
    <w:rsid w:val="00A10266"/>
    <w:rsid w:val="00A103D4"/>
    <w:rsid w:val="00A1043D"/>
    <w:rsid w:val="00A10520"/>
    <w:rsid w:val="00A105E2"/>
    <w:rsid w:val="00A106E9"/>
    <w:rsid w:val="00A10B0F"/>
    <w:rsid w:val="00A10D3B"/>
    <w:rsid w:val="00A11150"/>
    <w:rsid w:val="00A11351"/>
    <w:rsid w:val="00A113A4"/>
    <w:rsid w:val="00A114ED"/>
    <w:rsid w:val="00A11720"/>
    <w:rsid w:val="00A11932"/>
    <w:rsid w:val="00A12041"/>
    <w:rsid w:val="00A127F2"/>
    <w:rsid w:val="00A129AE"/>
    <w:rsid w:val="00A12BE5"/>
    <w:rsid w:val="00A12CDE"/>
    <w:rsid w:val="00A132A7"/>
    <w:rsid w:val="00A134FC"/>
    <w:rsid w:val="00A13C84"/>
    <w:rsid w:val="00A14030"/>
    <w:rsid w:val="00A14A55"/>
    <w:rsid w:val="00A14BF9"/>
    <w:rsid w:val="00A1542A"/>
    <w:rsid w:val="00A154E3"/>
    <w:rsid w:val="00A154E4"/>
    <w:rsid w:val="00A15771"/>
    <w:rsid w:val="00A159B8"/>
    <w:rsid w:val="00A15C75"/>
    <w:rsid w:val="00A15ECC"/>
    <w:rsid w:val="00A1624C"/>
    <w:rsid w:val="00A164C9"/>
    <w:rsid w:val="00A16719"/>
    <w:rsid w:val="00A16D76"/>
    <w:rsid w:val="00A17040"/>
    <w:rsid w:val="00A17221"/>
    <w:rsid w:val="00A17849"/>
    <w:rsid w:val="00A17C0D"/>
    <w:rsid w:val="00A17DE0"/>
    <w:rsid w:val="00A17E4E"/>
    <w:rsid w:val="00A20207"/>
    <w:rsid w:val="00A2035A"/>
    <w:rsid w:val="00A20A61"/>
    <w:rsid w:val="00A20B7A"/>
    <w:rsid w:val="00A2132E"/>
    <w:rsid w:val="00A21A85"/>
    <w:rsid w:val="00A21AC0"/>
    <w:rsid w:val="00A2203C"/>
    <w:rsid w:val="00A2254F"/>
    <w:rsid w:val="00A2273B"/>
    <w:rsid w:val="00A227C8"/>
    <w:rsid w:val="00A22A02"/>
    <w:rsid w:val="00A22FF6"/>
    <w:rsid w:val="00A237E6"/>
    <w:rsid w:val="00A23D6D"/>
    <w:rsid w:val="00A23E44"/>
    <w:rsid w:val="00A2455D"/>
    <w:rsid w:val="00A2468A"/>
    <w:rsid w:val="00A24941"/>
    <w:rsid w:val="00A249AC"/>
    <w:rsid w:val="00A24E2D"/>
    <w:rsid w:val="00A254E9"/>
    <w:rsid w:val="00A25574"/>
    <w:rsid w:val="00A25BDE"/>
    <w:rsid w:val="00A25D5C"/>
    <w:rsid w:val="00A25D6A"/>
    <w:rsid w:val="00A26A72"/>
    <w:rsid w:val="00A26A9A"/>
    <w:rsid w:val="00A26B5B"/>
    <w:rsid w:val="00A26CDC"/>
    <w:rsid w:val="00A27581"/>
    <w:rsid w:val="00A27703"/>
    <w:rsid w:val="00A27EC6"/>
    <w:rsid w:val="00A302E7"/>
    <w:rsid w:val="00A3030B"/>
    <w:rsid w:val="00A3046E"/>
    <w:rsid w:val="00A304B3"/>
    <w:rsid w:val="00A305E7"/>
    <w:rsid w:val="00A3079E"/>
    <w:rsid w:val="00A308B0"/>
    <w:rsid w:val="00A30942"/>
    <w:rsid w:val="00A30CBD"/>
    <w:rsid w:val="00A30CC1"/>
    <w:rsid w:val="00A30D71"/>
    <w:rsid w:val="00A30DB1"/>
    <w:rsid w:val="00A31038"/>
    <w:rsid w:val="00A312FC"/>
    <w:rsid w:val="00A31748"/>
    <w:rsid w:val="00A319D8"/>
    <w:rsid w:val="00A31BC4"/>
    <w:rsid w:val="00A31C1C"/>
    <w:rsid w:val="00A31CEF"/>
    <w:rsid w:val="00A32411"/>
    <w:rsid w:val="00A328FE"/>
    <w:rsid w:val="00A329AF"/>
    <w:rsid w:val="00A32E53"/>
    <w:rsid w:val="00A33562"/>
    <w:rsid w:val="00A33938"/>
    <w:rsid w:val="00A33C20"/>
    <w:rsid w:val="00A34087"/>
    <w:rsid w:val="00A34409"/>
    <w:rsid w:val="00A349EA"/>
    <w:rsid w:val="00A34B14"/>
    <w:rsid w:val="00A34CBB"/>
    <w:rsid w:val="00A354EB"/>
    <w:rsid w:val="00A35564"/>
    <w:rsid w:val="00A365EB"/>
    <w:rsid w:val="00A36712"/>
    <w:rsid w:val="00A37036"/>
    <w:rsid w:val="00A371A4"/>
    <w:rsid w:val="00A377C7"/>
    <w:rsid w:val="00A378B0"/>
    <w:rsid w:val="00A37CAB"/>
    <w:rsid w:val="00A407C5"/>
    <w:rsid w:val="00A40B21"/>
    <w:rsid w:val="00A40DE6"/>
    <w:rsid w:val="00A41386"/>
    <w:rsid w:val="00A413B6"/>
    <w:rsid w:val="00A413EC"/>
    <w:rsid w:val="00A41512"/>
    <w:rsid w:val="00A41581"/>
    <w:rsid w:val="00A41919"/>
    <w:rsid w:val="00A41B2F"/>
    <w:rsid w:val="00A41DA6"/>
    <w:rsid w:val="00A41E1F"/>
    <w:rsid w:val="00A421E0"/>
    <w:rsid w:val="00A4235F"/>
    <w:rsid w:val="00A423B4"/>
    <w:rsid w:val="00A4252B"/>
    <w:rsid w:val="00A429FE"/>
    <w:rsid w:val="00A42B66"/>
    <w:rsid w:val="00A42CF7"/>
    <w:rsid w:val="00A4356A"/>
    <w:rsid w:val="00A43AE1"/>
    <w:rsid w:val="00A43BBA"/>
    <w:rsid w:val="00A43E1D"/>
    <w:rsid w:val="00A44015"/>
    <w:rsid w:val="00A44033"/>
    <w:rsid w:val="00A441D0"/>
    <w:rsid w:val="00A444ED"/>
    <w:rsid w:val="00A445F5"/>
    <w:rsid w:val="00A44683"/>
    <w:rsid w:val="00A4473C"/>
    <w:rsid w:val="00A44C3B"/>
    <w:rsid w:val="00A44DB6"/>
    <w:rsid w:val="00A452E1"/>
    <w:rsid w:val="00A45617"/>
    <w:rsid w:val="00A45927"/>
    <w:rsid w:val="00A459E1"/>
    <w:rsid w:val="00A45A4D"/>
    <w:rsid w:val="00A45AE3"/>
    <w:rsid w:val="00A45B09"/>
    <w:rsid w:val="00A45B63"/>
    <w:rsid w:val="00A45D2D"/>
    <w:rsid w:val="00A466B6"/>
    <w:rsid w:val="00A468D8"/>
    <w:rsid w:val="00A46BCD"/>
    <w:rsid w:val="00A46D99"/>
    <w:rsid w:val="00A46E2C"/>
    <w:rsid w:val="00A46E31"/>
    <w:rsid w:val="00A47332"/>
    <w:rsid w:val="00A47355"/>
    <w:rsid w:val="00A47A77"/>
    <w:rsid w:val="00A504CF"/>
    <w:rsid w:val="00A50B12"/>
    <w:rsid w:val="00A50B71"/>
    <w:rsid w:val="00A50D18"/>
    <w:rsid w:val="00A51145"/>
    <w:rsid w:val="00A51575"/>
    <w:rsid w:val="00A51C2E"/>
    <w:rsid w:val="00A51C78"/>
    <w:rsid w:val="00A51CFF"/>
    <w:rsid w:val="00A51DD6"/>
    <w:rsid w:val="00A51EBA"/>
    <w:rsid w:val="00A521F5"/>
    <w:rsid w:val="00A5236E"/>
    <w:rsid w:val="00A524E3"/>
    <w:rsid w:val="00A53021"/>
    <w:rsid w:val="00A53217"/>
    <w:rsid w:val="00A53725"/>
    <w:rsid w:val="00A53944"/>
    <w:rsid w:val="00A53AB5"/>
    <w:rsid w:val="00A53E72"/>
    <w:rsid w:val="00A540E5"/>
    <w:rsid w:val="00A542DF"/>
    <w:rsid w:val="00A5430E"/>
    <w:rsid w:val="00A54983"/>
    <w:rsid w:val="00A54AE7"/>
    <w:rsid w:val="00A54B72"/>
    <w:rsid w:val="00A54C62"/>
    <w:rsid w:val="00A551AB"/>
    <w:rsid w:val="00A553DC"/>
    <w:rsid w:val="00A55C44"/>
    <w:rsid w:val="00A55FEE"/>
    <w:rsid w:val="00A5604B"/>
    <w:rsid w:val="00A56316"/>
    <w:rsid w:val="00A56467"/>
    <w:rsid w:val="00A567F7"/>
    <w:rsid w:val="00A568D6"/>
    <w:rsid w:val="00A56954"/>
    <w:rsid w:val="00A56A5C"/>
    <w:rsid w:val="00A56A61"/>
    <w:rsid w:val="00A56C59"/>
    <w:rsid w:val="00A57508"/>
    <w:rsid w:val="00A577B2"/>
    <w:rsid w:val="00A57A09"/>
    <w:rsid w:val="00A57BDF"/>
    <w:rsid w:val="00A57C4C"/>
    <w:rsid w:val="00A607C9"/>
    <w:rsid w:val="00A607CB"/>
    <w:rsid w:val="00A60AA3"/>
    <w:rsid w:val="00A60D09"/>
    <w:rsid w:val="00A61256"/>
    <w:rsid w:val="00A6136A"/>
    <w:rsid w:val="00A61689"/>
    <w:rsid w:val="00A61866"/>
    <w:rsid w:val="00A61988"/>
    <w:rsid w:val="00A61AF3"/>
    <w:rsid w:val="00A620A3"/>
    <w:rsid w:val="00A622F4"/>
    <w:rsid w:val="00A62AD4"/>
    <w:rsid w:val="00A62D6A"/>
    <w:rsid w:val="00A63112"/>
    <w:rsid w:val="00A631A9"/>
    <w:rsid w:val="00A6331F"/>
    <w:rsid w:val="00A63559"/>
    <w:rsid w:val="00A63836"/>
    <w:rsid w:val="00A63918"/>
    <w:rsid w:val="00A63984"/>
    <w:rsid w:val="00A63D74"/>
    <w:rsid w:val="00A63DE7"/>
    <w:rsid w:val="00A6478B"/>
    <w:rsid w:val="00A65073"/>
    <w:rsid w:val="00A652A2"/>
    <w:rsid w:val="00A658C6"/>
    <w:rsid w:val="00A65D16"/>
    <w:rsid w:val="00A65D25"/>
    <w:rsid w:val="00A664BB"/>
    <w:rsid w:val="00A66552"/>
    <w:rsid w:val="00A6699C"/>
    <w:rsid w:val="00A66DE8"/>
    <w:rsid w:val="00A66EA0"/>
    <w:rsid w:val="00A676A5"/>
    <w:rsid w:val="00A67C16"/>
    <w:rsid w:val="00A67EFB"/>
    <w:rsid w:val="00A70834"/>
    <w:rsid w:val="00A70B37"/>
    <w:rsid w:val="00A71394"/>
    <w:rsid w:val="00A717CF"/>
    <w:rsid w:val="00A71A5A"/>
    <w:rsid w:val="00A71B45"/>
    <w:rsid w:val="00A71CE7"/>
    <w:rsid w:val="00A72387"/>
    <w:rsid w:val="00A724AE"/>
    <w:rsid w:val="00A725DD"/>
    <w:rsid w:val="00A72C86"/>
    <w:rsid w:val="00A73190"/>
    <w:rsid w:val="00A7330D"/>
    <w:rsid w:val="00A73678"/>
    <w:rsid w:val="00A7394B"/>
    <w:rsid w:val="00A73AC1"/>
    <w:rsid w:val="00A73CFB"/>
    <w:rsid w:val="00A74824"/>
    <w:rsid w:val="00A75206"/>
    <w:rsid w:val="00A75520"/>
    <w:rsid w:val="00A75562"/>
    <w:rsid w:val="00A756CB"/>
    <w:rsid w:val="00A760DD"/>
    <w:rsid w:val="00A7615F"/>
    <w:rsid w:val="00A76559"/>
    <w:rsid w:val="00A76B0A"/>
    <w:rsid w:val="00A76BCA"/>
    <w:rsid w:val="00A76E5B"/>
    <w:rsid w:val="00A76FE0"/>
    <w:rsid w:val="00A77067"/>
    <w:rsid w:val="00A7745F"/>
    <w:rsid w:val="00A77691"/>
    <w:rsid w:val="00A776F7"/>
    <w:rsid w:val="00A77B5E"/>
    <w:rsid w:val="00A800CB"/>
    <w:rsid w:val="00A801C2"/>
    <w:rsid w:val="00A80301"/>
    <w:rsid w:val="00A805F9"/>
    <w:rsid w:val="00A809EA"/>
    <w:rsid w:val="00A80F03"/>
    <w:rsid w:val="00A810BE"/>
    <w:rsid w:val="00A8114D"/>
    <w:rsid w:val="00A81286"/>
    <w:rsid w:val="00A8160F"/>
    <w:rsid w:val="00A816A1"/>
    <w:rsid w:val="00A81E08"/>
    <w:rsid w:val="00A8210F"/>
    <w:rsid w:val="00A821FF"/>
    <w:rsid w:val="00A825AD"/>
    <w:rsid w:val="00A8260F"/>
    <w:rsid w:val="00A82614"/>
    <w:rsid w:val="00A8280F"/>
    <w:rsid w:val="00A82A35"/>
    <w:rsid w:val="00A82A65"/>
    <w:rsid w:val="00A83099"/>
    <w:rsid w:val="00A8316B"/>
    <w:rsid w:val="00A83439"/>
    <w:rsid w:val="00A83562"/>
    <w:rsid w:val="00A83617"/>
    <w:rsid w:val="00A83A29"/>
    <w:rsid w:val="00A83AEA"/>
    <w:rsid w:val="00A83AF0"/>
    <w:rsid w:val="00A83C5D"/>
    <w:rsid w:val="00A84187"/>
    <w:rsid w:val="00A841AE"/>
    <w:rsid w:val="00A8427B"/>
    <w:rsid w:val="00A844FB"/>
    <w:rsid w:val="00A84672"/>
    <w:rsid w:val="00A8485F"/>
    <w:rsid w:val="00A84A77"/>
    <w:rsid w:val="00A84FB1"/>
    <w:rsid w:val="00A855D2"/>
    <w:rsid w:val="00A85681"/>
    <w:rsid w:val="00A8586C"/>
    <w:rsid w:val="00A859FC"/>
    <w:rsid w:val="00A85B90"/>
    <w:rsid w:val="00A862A2"/>
    <w:rsid w:val="00A8649C"/>
    <w:rsid w:val="00A865C0"/>
    <w:rsid w:val="00A86909"/>
    <w:rsid w:val="00A86C07"/>
    <w:rsid w:val="00A86E4E"/>
    <w:rsid w:val="00A87101"/>
    <w:rsid w:val="00A8710B"/>
    <w:rsid w:val="00A87235"/>
    <w:rsid w:val="00A8748D"/>
    <w:rsid w:val="00A87BCB"/>
    <w:rsid w:val="00A87C79"/>
    <w:rsid w:val="00A87C98"/>
    <w:rsid w:val="00A87CBC"/>
    <w:rsid w:val="00A87F96"/>
    <w:rsid w:val="00A87FF8"/>
    <w:rsid w:val="00A9030F"/>
    <w:rsid w:val="00A904FE"/>
    <w:rsid w:val="00A9092F"/>
    <w:rsid w:val="00A90C89"/>
    <w:rsid w:val="00A91241"/>
    <w:rsid w:val="00A9126A"/>
    <w:rsid w:val="00A915BC"/>
    <w:rsid w:val="00A918D2"/>
    <w:rsid w:val="00A91E80"/>
    <w:rsid w:val="00A92257"/>
    <w:rsid w:val="00A92A54"/>
    <w:rsid w:val="00A92B31"/>
    <w:rsid w:val="00A92D59"/>
    <w:rsid w:val="00A92D64"/>
    <w:rsid w:val="00A92FEC"/>
    <w:rsid w:val="00A9312B"/>
    <w:rsid w:val="00A9335A"/>
    <w:rsid w:val="00A93A64"/>
    <w:rsid w:val="00A93F8E"/>
    <w:rsid w:val="00A94021"/>
    <w:rsid w:val="00A94148"/>
    <w:rsid w:val="00A94210"/>
    <w:rsid w:val="00A942B5"/>
    <w:rsid w:val="00A95257"/>
    <w:rsid w:val="00A9535E"/>
    <w:rsid w:val="00A953A3"/>
    <w:rsid w:val="00A95414"/>
    <w:rsid w:val="00A954CA"/>
    <w:rsid w:val="00A956E8"/>
    <w:rsid w:val="00A95C12"/>
    <w:rsid w:val="00A95D31"/>
    <w:rsid w:val="00A95D89"/>
    <w:rsid w:val="00A95D9E"/>
    <w:rsid w:val="00A96048"/>
    <w:rsid w:val="00A96231"/>
    <w:rsid w:val="00A96427"/>
    <w:rsid w:val="00A9691F"/>
    <w:rsid w:val="00A96D4C"/>
    <w:rsid w:val="00A96E12"/>
    <w:rsid w:val="00A96E40"/>
    <w:rsid w:val="00A96FCB"/>
    <w:rsid w:val="00A96FE5"/>
    <w:rsid w:val="00A97714"/>
    <w:rsid w:val="00A9771E"/>
    <w:rsid w:val="00A97C76"/>
    <w:rsid w:val="00A97F39"/>
    <w:rsid w:val="00AA0196"/>
    <w:rsid w:val="00AA04C3"/>
    <w:rsid w:val="00AA0533"/>
    <w:rsid w:val="00AA0BFD"/>
    <w:rsid w:val="00AA0CBA"/>
    <w:rsid w:val="00AA0D07"/>
    <w:rsid w:val="00AA0E50"/>
    <w:rsid w:val="00AA0F92"/>
    <w:rsid w:val="00AA1743"/>
    <w:rsid w:val="00AA1915"/>
    <w:rsid w:val="00AA1BF6"/>
    <w:rsid w:val="00AA24BC"/>
    <w:rsid w:val="00AA26FA"/>
    <w:rsid w:val="00AA28A5"/>
    <w:rsid w:val="00AA292C"/>
    <w:rsid w:val="00AA2B7F"/>
    <w:rsid w:val="00AA2D80"/>
    <w:rsid w:val="00AA3256"/>
    <w:rsid w:val="00AA3A3F"/>
    <w:rsid w:val="00AA3B0F"/>
    <w:rsid w:val="00AA3C29"/>
    <w:rsid w:val="00AA3C6E"/>
    <w:rsid w:val="00AA3D89"/>
    <w:rsid w:val="00AA4019"/>
    <w:rsid w:val="00AA4482"/>
    <w:rsid w:val="00AA4840"/>
    <w:rsid w:val="00AA49AC"/>
    <w:rsid w:val="00AA4ADF"/>
    <w:rsid w:val="00AA50BD"/>
    <w:rsid w:val="00AA5198"/>
    <w:rsid w:val="00AA558B"/>
    <w:rsid w:val="00AA596D"/>
    <w:rsid w:val="00AA5AA6"/>
    <w:rsid w:val="00AA5F6A"/>
    <w:rsid w:val="00AA6032"/>
    <w:rsid w:val="00AA625B"/>
    <w:rsid w:val="00AA6312"/>
    <w:rsid w:val="00AA6477"/>
    <w:rsid w:val="00AA655B"/>
    <w:rsid w:val="00AA65B3"/>
    <w:rsid w:val="00AA6B40"/>
    <w:rsid w:val="00AA6F15"/>
    <w:rsid w:val="00AA70A4"/>
    <w:rsid w:val="00AA71EB"/>
    <w:rsid w:val="00AA77C9"/>
    <w:rsid w:val="00AA7C0A"/>
    <w:rsid w:val="00AA7C59"/>
    <w:rsid w:val="00AA7E70"/>
    <w:rsid w:val="00AB015C"/>
    <w:rsid w:val="00AB0614"/>
    <w:rsid w:val="00AB0D53"/>
    <w:rsid w:val="00AB0DA8"/>
    <w:rsid w:val="00AB13A8"/>
    <w:rsid w:val="00AB1679"/>
    <w:rsid w:val="00AB1802"/>
    <w:rsid w:val="00AB1C03"/>
    <w:rsid w:val="00AB1DB3"/>
    <w:rsid w:val="00AB1F08"/>
    <w:rsid w:val="00AB26C8"/>
    <w:rsid w:val="00AB27A3"/>
    <w:rsid w:val="00AB27C0"/>
    <w:rsid w:val="00AB28C7"/>
    <w:rsid w:val="00AB2B66"/>
    <w:rsid w:val="00AB2D93"/>
    <w:rsid w:val="00AB2E51"/>
    <w:rsid w:val="00AB3070"/>
    <w:rsid w:val="00AB30F5"/>
    <w:rsid w:val="00AB3122"/>
    <w:rsid w:val="00AB3145"/>
    <w:rsid w:val="00AB3B9A"/>
    <w:rsid w:val="00AB3C5C"/>
    <w:rsid w:val="00AB3D99"/>
    <w:rsid w:val="00AB3DA9"/>
    <w:rsid w:val="00AB3E51"/>
    <w:rsid w:val="00AB408D"/>
    <w:rsid w:val="00AB42BC"/>
    <w:rsid w:val="00AB49C0"/>
    <w:rsid w:val="00AB537B"/>
    <w:rsid w:val="00AB54EB"/>
    <w:rsid w:val="00AB5570"/>
    <w:rsid w:val="00AB5803"/>
    <w:rsid w:val="00AB5A67"/>
    <w:rsid w:val="00AB5C9E"/>
    <w:rsid w:val="00AB6675"/>
    <w:rsid w:val="00AB67C7"/>
    <w:rsid w:val="00AB6D9B"/>
    <w:rsid w:val="00AB7265"/>
    <w:rsid w:val="00AB74C3"/>
    <w:rsid w:val="00AB77D1"/>
    <w:rsid w:val="00AB78A2"/>
    <w:rsid w:val="00AB7A32"/>
    <w:rsid w:val="00AB7BA1"/>
    <w:rsid w:val="00AB7C93"/>
    <w:rsid w:val="00AC03B6"/>
    <w:rsid w:val="00AC0436"/>
    <w:rsid w:val="00AC0580"/>
    <w:rsid w:val="00AC077A"/>
    <w:rsid w:val="00AC11EB"/>
    <w:rsid w:val="00AC1217"/>
    <w:rsid w:val="00AC135C"/>
    <w:rsid w:val="00AC15FC"/>
    <w:rsid w:val="00AC180C"/>
    <w:rsid w:val="00AC18DB"/>
    <w:rsid w:val="00AC1918"/>
    <w:rsid w:val="00AC1B5C"/>
    <w:rsid w:val="00AC1D3A"/>
    <w:rsid w:val="00AC2044"/>
    <w:rsid w:val="00AC238F"/>
    <w:rsid w:val="00AC246C"/>
    <w:rsid w:val="00AC25D8"/>
    <w:rsid w:val="00AC3708"/>
    <w:rsid w:val="00AC387C"/>
    <w:rsid w:val="00AC39CB"/>
    <w:rsid w:val="00AC3A6B"/>
    <w:rsid w:val="00AC3D73"/>
    <w:rsid w:val="00AC3ECE"/>
    <w:rsid w:val="00AC4115"/>
    <w:rsid w:val="00AC430A"/>
    <w:rsid w:val="00AC44F6"/>
    <w:rsid w:val="00AC4B07"/>
    <w:rsid w:val="00AC4E18"/>
    <w:rsid w:val="00AC4E6E"/>
    <w:rsid w:val="00AC4EEF"/>
    <w:rsid w:val="00AC5290"/>
    <w:rsid w:val="00AC5422"/>
    <w:rsid w:val="00AC5432"/>
    <w:rsid w:val="00AC561E"/>
    <w:rsid w:val="00AC562F"/>
    <w:rsid w:val="00AC59A2"/>
    <w:rsid w:val="00AC5BBB"/>
    <w:rsid w:val="00AC5FD8"/>
    <w:rsid w:val="00AC659D"/>
    <w:rsid w:val="00AC6AEC"/>
    <w:rsid w:val="00AC6BBB"/>
    <w:rsid w:val="00AC6E7A"/>
    <w:rsid w:val="00AC7882"/>
    <w:rsid w:val="00AC791F"/>
    <w:rsid w:val="00AD0006"/>
    <w:rsid w:val="00AD01EF"/>
    <w:rsid w:val="00AD08A2"/>
    <w:rsid w:val="00AD0B02"/>
    <w:rsid w:val="00AD1614"/>
    <w:rsid w:val="00AD1A2C"/>
    <w:rsid w:val="00AD1B49"/>
    <w:rsid w:val="00AD1BB4"/>
    <w:rsid w:val="00AD1CCA"/>
    <w:rsid w:val="00AD2041"/>
    <w:rsid w:val="00AD2250"/>
    <w:rsid w:val="00AD238B"/>
    <w:rsid w:val="00AD2914"/>
    <w:rsid w:val="00AD2C3E"/>
    <w:rsid w:val="00AD2E7C"/>
    <w:rsid w:val="00AD38E8"/>
    <w:rsid w:val="00AD3A3C"/>
    <w:rsid w:val="00AD40D1"/>
    <w:rsid w:val="00AD43AC"/>
    <w:rsid w:val="00AD44DD"/>
    <w:rsid w:val="00AD4507"/>
    <w:rsid w:val="00AD461A"/>
    <w:rsid w:val="00AD483E"/>
    <w:rsid w:val="00AD4A97"/>
    <w:rsid w:val="00AD4B3F"/>
    <w:rsid w:val="00AD5197"/>
    <w:rsid w:val="00AD560D"/>
    <w:rsid w:val="00AD5D4C"/>
    <w:rsid w:val="00AD5E14"/>
    <w:rsid w:val="00AD5FEB"/>
    <w:rsid w:val="00AD643C"/>
    <w:rsid w:val="00AD649D"/>
    <w:rsid w:val="00AD65D5"/>
    <w:rsid w:val="00AD65E6"/>
    <w:rsid w:val="00AD6708"/>
    <w:rsid w:val="00AD6E02"/>
    <w:rsid w:val="00AD709F"/>
    <w:rsid w:val="00AD73EC"/>
    <w:rsid w:val="00AD7C77"/>
    <w:rsid w:val="00AE013F"/>
    <w:rsid w:val="00AE04D1"/>
    <w:rsid w:val="00AE0A70"/>
    <w:rsid w:val="00AE0CE9"/>
    <w:rsid w:val="00AE1297"/>
    <w:rsid w:val="00AE149B"/>
    <w:rsid w:val="00AE1592"/>
    <w:rsid w:val="00AE1D20"/>
    <w:rsid w:val="00AE23A9"/>
    <w:rsid w:val="00AE2979"/>
    <w:rsid w:val="00AE29EE"/>
    <w:rsid w:val="00AE2AE9"/>
    <w:rsid w:val="00AE2CBB"/>
    <w:rsid w:val="00AE2F7C"/>
    <w:rsid w:val="00AE2F7F"/>
    <w:rsid w:val="00AE3762"/>
    <w:rsid w:val="00AE3BEF"/>
    <w:rsid w:val="00AE3C69"/>
    <w:rsid w:val="00AE3F16"/>
    <w:rsid w:val="00AE4114"/>
    <w:rsid w:val="00AE4462"/>
    <w:rsid w:val="00AE487F"/>
    <w:rsid w:val="00AE4BF9"/>
    <w:rsid w:val="00AE522C"/>
    <w:rsid w:val="00AE5572"/>
    <w:rsid w:val="00AE5A4D"/>
    <w:rsid w:val="00AE5ADB"/>
    <w:rsid w:val="00AE5D96"/>
    <w:rsid w:val="00AE6064"/>
    <w:rsid w:val="00AE6390"/>
    <w:rsid w:val="00AE655A"/>
    <w:rsid w:val="00AE6799"/>
    <w:rsid w:val="00AE6A65"/>
    <w:rsid w:val="00AE6AA8"/>
    <w:rsid w:val="00AE720D"/>
    <w:rsid w:val="00AE73D3"/>
    <w:rsid w:val="00AE7917"/>
    <w:rsid w:val="00AE79B8"/>
    <w:rsid w:val="00AE79C3"/>
    <w:rsid w:val="00AE79DD"/>
    <w:rsid w:val="00AF0023"/>
    <w:rsid w:val="00AF02F1"/>
    <w:rsid w:val="00AF080E"/>
    <w:rsid w:val="00AF0E31"/>
    <w:rsid w:val="00AF0F3A"/>
    <w:rsid w:val="00AF182C"/>
    <w:rsid w:val="00AF196E"/>
    <w:rsid w:val="00AF1AEB"/>
    <w:rsid w:val="00AF247E"/>
    <w:rsid w:val="00AF2646"/>
    <w:rsid w:val="00AF2A3A"/>
    <w:rsid w:val="00AF2F77"/>
    <w:rsid w:val="00AF2FEC"/>
    <w:rsid w:val="00AF320D"/>
    <w:rsid w:val="00AF33A1"/>
    <w:rsid w:val="00AF3D32"/>
    <w:rsid w:val="00AF41C3"/>
    <w:rsid w:val="00AF44A9"/>
    <w:rsid w:val="00AF4F37"/>
    <w:rsid w:val="00AF5129"/>
    <w:rsid w:val="00AF51D5"/>
    <w:rsid w:val="00AF536A"/>
    <w:rsid w:val="00AF53F3"/>
    <w:rsid w:val="00AF54DC"/>
    <w:rsid w:val="00AF56F2"/>
    <w:rsid w:val="00AF58FA"/>
    <w:rsid w:val="00AF5C04"/>
    <w:rsid w:val="00AF62E1"/>
    <w:rsid w:val="00AF65D3"/>
    <w:rsid w:val="00AF67A0"/>
    <w:rsid w:val="00AF67EB"/>
    <w:rsid w:val="00AF68F0"/>
    <w:rsid w:val="00AF6CDB"/>
    <w:rsid w:val="00AF6EA4"/>
    <w:rsid w:val="00AF6F11"/>
    <w:rsid w:val="00AF7302"/>
    <w:rsid w:val="00B00376"/>
    <w:rsid w:val="00B00403"/>
    <w:rsid w:val="00B00534"/>
    <w:rsid w:val="00B0057E"/>
    <w:rsid w:val="00B00D0A"/>
    <w:rsid w:val="00B00DA0"/>
    <w:rsid w:val="00B00FC9"/>
    <w:rsid w:val="00B01768"/>
    <w:rsid w:val="00B01E01"/>
    <w:rsid w:val="00B01F19"/>
    <w:rsid w:val="00B01F55"/>
    <w:rsid w:val="00B020A1"/>
    <w:rsid w:val="00B0263E"/>
    <w:rsid w:val="00B027D9"/>
    <w:rsid w:val="00B02A08"/>
    <w:rsid w:val="00B02C94"/>
    <w:rsid w:val="00B03119"/>
    <w:rsid w:val="00B0359C"/>
    <w:rsid w:val="00B0363C"/>
    <w:rsid w:val="00B0412F"/>
    <w:rsid w:val="00B04469"/>
    <w:rsid w:val="00B048AA"/>
    <w:rsid w:val="00B04E4B"/>
    <w:rsid w:val="00B04FA0"/>
    <w:rsid w:val="00B0509D"/>
    <w:rsid w:val="00B05104"/>
    <w:rsid w:val="00B05410"/>
    <w:rsid w:val="00B05418"/>
    <w:rsid w:val="00B05574"/>
    <w:rsid w:val="00B05CB4"/>
    <w:rsid w:val="00B0603B"/>
    <w:rsid w:val="00B0662E"/>
    <w:rsid w:val="00B0679D"/>
    <w:rsid w:val="00B06908"/>
    <w:rsid w:val="00B06B1D"/>
    <w:rsid w:val="00B06BF8"/>
    <w:rsid w:val="00B06D00"/>
    <w:rsid w:val="00B072EA"/>
    <w:rsid w:val="00B07393"/>
    <w:rsid w:val="00B076BE"/>
    <w:rsid w:val="00B0781D"/>
    <w:rsid w:val="00B07D97"/>
    <w:rsid w:val="00B07E44"/>
    <w:rsid w:val="00B10382"/>
    <w:rsid w:val="00B109CA"/>
    <w:rsid w:val="00B10E43"/>
    <w:rsid w:val="00B11870"/>
    <w:rsid w:val="00B11924"/>
    <w:rsid w:val="00B11C0D"/>
    <w:rsid w:val="00B11FB9"/>
    <w:rsid w:val="00B11FF8"/>
    <w:rsid w:val="00B12022"/>
    <w:rsid w:val="00B1248F"/>
    <w:rsid w:val="00B12A18"/>
    <w:rsid w:val="00B12C03"/>
    <w:rsid w:val="00B132DA"/>
    <w:rsid w:val="00B1330C"/>
    <w:rsid w:val="00B13369"/>
    <w:rsid w:val="00B1355C"/>
    <w:rsid w:val="00B13670"/>
    <w:rsid w:val="00B13BCC"/>
    <w:rsid w:val="00B150E9"/>
    <w:rsid w:val="00B152EA"/>
    <w:rsid w:val="00B15579"/>
    <w:rsid w:val="00B157AC"/>
    <w:rsid w:val="00B15916"/>
    <w:rsid w:val="00B15986"/>
    <w:rsid w:val="00B1602B"/>
    <w:rsid w:val="00B1634B"/>
    <w:rsid w:val="00B16A29"/>
    <w:rsid w:val="00B16ACC"/>
    <w:rsid w:val="00B16B4E"/>
    <w:rsid w:val="00B16B70"/>
    <w:rsid w:val="00B172ED"/>
    <w:rsid w:val="00B17381"/>
    <w:rsid w:val="00B17736"/>
    <w:rsid w:val="00B17908"/>
    <w:rsid w:val="00B17C85"/>
    <w:rsid w:val="00B17F35"/>
    <w:rsid w:val="00B20380"/>
    <w:rsid w:val="00B2041E"/>
    <w:rsid w:val="00B20459"/>
    <w:rsid w:val="00B207C4"/>
    <w:rsid w:val="00B20A51"/>
    <w:rsid w:val="00B20DA8"/>
    <w:rsid w:val="00B20F1D"/>
    <w:rsid w:val="00B21179"/>
    <w:rsid w:val="00B21226"/>
    <w:rsid w:val="00B21322"/>
    <w:rsid w:val="00B21505"/>
    <w:rsid w:val="00B2170A"/>
    <w:rsid w:val="00B21B1F"/>
    <w:rsid w:val="00B21BCF"/>
    <w:rsid w:val="00B2226B"/>
    <w:rsid w:val="00B22529"/>
    <w:rsid w:val="00B22F25"/>
    <w:rsid w:val="00B23701"/>
    <w:rsid w:val="00B23CFD"/>
    <w:rsid w:val="00B23D0E"/>
    <w:rsid w:val="00B2416E"/>
    <w:rsid w:val="00B24555"/>
    <w:rsid w:val="00B2472A"/>
    <w:rsid w:val="00B24963"/>
    <w:rsid w:val="00B24B85"/>
    <w:rsid w:val="00B24BF4"/>
    <w:rsid w:val="00B24E49"/>
    <w:rsid w:val="00B25A5F"/>
    <w:rsid w:val="00B25D87"/>
    <w:rsid w:val="00B25ED0"/>
    <w:rsid w:val="00B266F6"/>
    <w:rsid w:val="00B26FD2"/>
    <w:rsid w:val="00B27023"/>
    <w:rsid w:val="00B27353"/>
    <w:rsid w:val="00B276BD"/>
    <w:rsid w:val="00B27842"/>
    <w:rsid w:val="00B30086"/>
    <w:rsid w:val="00B3010E"/>
    <w:rsid w:val="00B305A0"/>
    <w:rsid w:val="00B308C9"/>
    <w:rsid w:val="00B30C41"/>
    <w:rsid w:val="00B312EA"/>
    <w:rsid w:val="00B3137E"/>
    <w:rsid w:val="00B3148B"/>
    <w:rsid w:val="00B317CE"/>
    <w:rsid w:val="00B318FC"/>
    <w:rsid w:val="00B31AF7"/>
    <w:rsid w:val="00B31C87"/>
    <w:rsid w:val="00B31E5D"/>
    <w:rsid w:val="00B32347"/>
    <w:rsid w:val="00B324CF"/>
    <w:rsid w:val="00B328AC"/>
    <w:rsid w:val="00B328EA"/>
    <w:rsid w:val="00B32F11"/>
    <w:rsid w:val="00B32F15"/>
    <w:rsid w:val="00B335F4"/>
    <w:rsid w:val="00B33B57"/>
    <w:rsid w:val="00B33F24"/>
    <w:rsid w:val="00B33F66"/>
    <w:rsid w:val="00B34746"/>
    <w:rsid w:val="00B35770"/>
    <w:rsid w:val="00B357A0"/>
    <w:rsid w:val="00B35C96"/>
    <w:rsid w:val="00B35D58"/>
    <w:rsid w:val="00B360EA"/>
    <w:rsid w:val="00B36376"/>
    <w:rsid w:val="00B36488"/>
    <w:rsid w:val="00B36868"/>
    <w:rsid w:val="00B36869"/>
    <w:rsid w:val="00B36B72"/>
    <w:rsid w:val="00B36CB1"/>
    <w:rsid w:val="00B36E28"/>
    <w:rsid w:val="00B3721D"/>
    <w:rsid w:val="00B375A5"/>
    <w:rsid w:val="00B376F6"/>
    <w:rsid w:val="00B3787E"/>
    <w:rsid w:val="00B37A24"/>
    <w:rsid w:val="00B37AB2"/>
    <w:rsid w:val="00B400C2"/>
    <w:rsid w:val="00B40118"/>
    <w:rsid w:val="00B4018E"/>
    <w:rsid w:val="00B40332"/>
    <w:rsid w:val="00B40371"/>
    <w:rsid w:val="00B40492"/>
    <w:rsid w:val="00B4060C"/>
    <w:rsid w:val="00B40867"/>
    <w:rsid w:val="00B40964"/>
    <w:rsid w:val="00B40DE5"/>
    <w:rsid w:val="00B40F42"/>
    <w:rsid w:val="00B4132A"/>
    <w:rsid w:val="00B41703"/>
    <w:rsid w:val="00B41755"/>
    <w:rsid w:val="00B41965"/>
    <w:rsid w:val="00B41A22"/>
    <w:rsid w:val="00B41E4D"/>
    <w:rsid w:val="00B42142"/>
    <w:rsid w:val="00B434C8"/>
    <w:rsid w:val="00B43B74"/>
    <w:rsid w:val="00B43FC8"/>
    <w:rsid w:val="00B441C3"/>
    <w:rsid w:val="00B449B5"/>
    <w:rsid w:val="00B449E7"/>
    <w:rsid w:val="00B44AD0"/>
    <w:rsid w:val="00B44C8A"/>
    <w:rsid w:val="00B45125"/>
    <w:rsid w:val="00B45282"/>
    <w:rsid w:val="00B4545D"/>
    <w:rsid w:val="00B45AB2"/>
    <w:rsid w:val="00B461FF"/>
    <w:rsid w:val="00B46361"/>
    <w:rsid w:val="00B463F1"/>
    <w:rsid w:val="00B4694F"/>
    <w:rsid w:val="00B46D6C"/>
    <w:rsid w:val="00B46D7D"/>
    <w:rsid w:val="00B470A6"/>
    <w:rsid w:val="00B47169"/>
    <w:rsid w:val="00B47998"/>
    <w:rsid w:val="00B47B33"/>
    <w:rsid w:val="00B47C63"/>
    <w:rsid w:val="00B503CD"/>
    <w:rsid w:val="00B504A8"/>
    <w:rsid w:val="00B504E6"/>
    <w:rsid w:val="00B504F6"/>
    <w:rsid w:val="00B50628"/>
    <w:rsid w:val="00B506B6"/>
    <w:rsid w:val="00B5086D"/>
    <w:rsid w:val="00B50F2F"/>
    <w:rsid w:val="00B511FB"/>
    <w:rsid w:val="00B51223"/>
    <w:rsid w:val="00B514A8"/>
    <w:rsid w:val="00B51B59"/>
    <w:rsid w:val="00B51DE4"/>
    <w:rsid w:val="00B51EAA"/>
    <w:rsid w:val="00B527EC"/>
    <w:rsid w:val="00B52D12"/>
    <w:rsid w:val="00B533E8"/>
    <w:rsid w:val="00B53D9E"/>
    <w:rsid w:val="00B545F9"/>
    <w:rsid w:val="00B54AA7"/>
    <w:rsid w:val="00B55129"/>
    <w:rsid w:val="00B55794"/>
    <w:rsid w:val="00B55955"/>
    <w:rsid w:val="00B55B13"/>
    <w:rsid w:val="00B55BFF"/>
    <w:rsid w:val="00B56460"/>
    <w:rsid w:val="00B5665F"/>
    <w:rsid w:val="00B5695D"/>
    <w:rsid w:val="00B56B3F"/>
    <w:rsid w:val="00B570E5"/>
    <w:rsid w:val="00B5712C"/>
    <w:rsid w:val="00B579B0"/>
    <w:rsid w:val="00B57C19"/>
    <w:rsid w:val="00B57C42"/>
    <w:rsid w:val="00B57FA1"/>
    <w:rsid w:val="00B60093"/>
    <w:rsid w:val="00B60266"/>
    <w:rsid w:val="00B60E64"/>
    <w:rsid w:val="00B6106B"/>
    <w:rsid w:val="00B61483"/>
    <w:rsid w:val="00B6163A"/>
    <w:rsid w:val="00B61785"/>
    <w:rsid w:val="00B617F4"/>
    <w:rsid w:val="00B61BB1"/>
    <w:rsid w:val="00B61BDA"/>
    <w:rsid w:val="00B62122"/>
    <w:rsid w:val="00B621C6"/>
    <w:rsid w:val="00B6274F"/>
    <w:rsid w:val="00B629FB"/>
    <w:rsid w:val="00B62BEB"/>
    <w:rsid w:val="00B62D5F"/>
    <w:rsid w:val="00B62EC4"/>
    <w:rsid w:val="00B62F51"/>
    <w:rsid w:val="00B62F76"/>
    <w:rsid w:val="00B64141"/>
    <w:rsid w:val="00B64325"/>
    <w:rsid w:val="00B6451B"/>
    <w:rsid w:val="00B645E4"/>
    <w:rsid w:val="00B6479A"/>
    <w:rsid w:val="00B64818"/>
    <w:rsid w:val="00B64958"/>
    <w:rsid w:val="00B64A8A"/>
    <w:rsid w:val="00B65479"/>
    <w:rsid w:val="00B656A0"/>
    <w:rsid w:val="00B656AF"/>
    <w:rsid w:val="00B65E85"/>
    <w:rsid w:val="00B6611B"/>
    <w:rsid w:val="00B662A3"/>
    <w:rsid w:val="00B66849"/>
    <w:rsid w:val="00B66D7B"/>
    <w:rsid w:val="00B66E65"/>
    <w:rsid w:val="00B66EF8"/>
    <w:rsid w:val="00B67713"/>
    <w:rsid w:val="00B6796A"/>
    <w:rsid w:val="00B67EA2"/>
    <w:rsid w:val="00B67EAF"/>
    <w:rsid w:val="00B70139"/>
    <w:rsid w:val="00B707CD"/>
    <w:rsid w:val="00B7107F"/>
    <w:rsid w:val="00B7120C"/>
    <w:rsid w:val="00B714FF"/>
    <w:rsid w:val="00B7166E"/>
    <w:rsid w:val="00B71C2C"/>
    <w:rsid w:val="00B71E3B"/>
    <w:rsid w:val="00B72709"/>
    <w:rsid w:val="00B729AA"/>
    <w:rsid w:val="00B72A06"/>
    <w:rsid w:val="00B72BDD"/>
    <w:rsid w:val="00B72E6B"/>
    <w:rsid w:val="00B72EB6"/>
    <w:rsid w:val="00B73656"/>
    <w:rsid w:val="00B73BDF"/>
    <w:rsid w:val="00B73ED2"/>
    <w:rsid w:val="00B7419D"/>
    <w:rsid w:val="00B7453F"/>
    <w:rsid w:val="00B74963"/>
    <w:rsid w:val="00B75269"/>
    <w:rsid w:val="00B75325"/>
    <w:rsid w:val="00B7537F"/>
    <w:rsid w:val="00B7577A"/>
    <w:rsid w:val="00B759C8"/>
    <w:rsid w:val="00B75B03"/>
    <w:rsid w:val="00B75CAD"/>
    <w:rsid w:val="00B75CE4"/>
    <w:rsid w:val="00B75D34"/>
    <w:rsid w:val="00B75D3C"/>
    <w:rsid w:val="00B75D6A"/>
    <w:rsid w:val="00B75DA2"/>
    <w:rsid w:val="00B76207"/>
    <w:rsid w:val="00B763A2"/>
    <w:rsid w:val="00B768D7"/>
    <w:rsid w:val="00B76B5C"/>
    <w:rsid w:val="00B76C52"/>
    <w:rsid w:val="00B76ED1"/>
    <w:rsid w:val="00B76FB7"/>
    <w:rsid w:val="00B7759B"/>
    <w:rsid w:val="00B77B72"/>
    <w:rsid w:val="00B77F97"/>
    <w:rsid w:val="00B8016E"/>
    <w:rsid w:val="00B8095D"/>
    <w:rsid w:val="00B80A15"/>
    <w:rsid w:val="00B80A48"/>
    <w:rsid w:val="00B80D53"/>
    <w:rsid w:val="00B80EC8"/>
    <w:rsid w:val="00B80FE9"/>
    <w:rsid w:val="00B8105A"/>
    <w:rsid w:val="00B81701"/>
    <w:rsid w:val="00B817F0"/>
    <w:rsid w:val="00B81DED"/>
    <w:rsid w:val="00B81F33"/>
    <w:rsid w:val="00B82156"/>
    <w:rsid w:val="00B8221C"/>
    <w:rsid w:val="00B82AD5"/>
    <w:rsid w:val="00B82FA0"/>
    <w:rsid w:val="00B830B3"/>
    <w:rsid w:val="00B8322A"/>
    <w:rsid w:val="00B83A15"/>
    <w:rsid w:val="00B83C12"/>
    <w:rsid w:val="00B83D8A"/>
    <w:rsid w:val="00B83EBD"/>
    <w:rsid w:val="00B840C7"/>
    <w:rsid w:val="00B84A2A"/>
    <w:rsid w:val="00B854E6"/>
    <w:rsid w:val="00B85717"/>
    <w:rsid w:val="00B85AB6"/>
    <w:rsid w:val="00B85D10"/>
    <w:rsid w:val="00B85D1A"/>
    <w:rsid w:val="00B85DD5"/>
    <w:rsid w:val="00B85F76"/>
    <w:rsid w:val="00B86163"/>
    <w:rsid w:val="00B86FC2"/>
    <w:rsid w:val="00B87084"/>
    <w:rsid w:val="00B8735B"/>
    <w:rsid w:val="00B87538"/>
    <w:rsid w:val="00B87784"/>
    <w:rsid w:val="00B8786A"/>
    <w:rsid w:val="00B879B2"/>
    <w:rsid w:val="00B87CA7"/>
    <w:rsid w:val="00B90386"/>
    <w:rsid w:val="00B903CC"/>
    <w:rsid w:val="00B904AD"/>
    <w:rsid w:val="00B905D9"/>
    <w:rsid w:val="00B9074A"/>
    <w:rsid w:val="00B90CAB"/>
    <w:rsid w:val="00B90ED6"/>
    <w:rsid w:val="00B912D0"/>
    <w:rsid w:val="00B91688"/>
    <w:rsid w:val="00B917CD"/>
    <w:rsid w:val="00B91905"/>
    <w:rsid w:val="00B91AB5"/>
    <w:rsid w:val="00B92048"/>
    <w:rsid w:val="00B92137"/>
    <w:rsid w:val="00B924DD"/>
    <w:rsid w:val="00B92816"/>
    <w:rsid w:val="00B93183"/>
    <w:rsid w:val="00B932CC"/>
    <w:rsid w:val="00B936F7"/>
    <w:rsid w:val="00B93715"/>
    <w:rsid w:val="00B93A38"/>
    <w:rsid w:val="00B93F7D"/>
    <w:rsid w:val="00B944EE"/>
    <w:rsid w:val="00B94D20"/>
    <w:rsid w:val="00B95558"/>
    <w:rsid w:val="00B9640D"/>
    <w:rsid w:val="00B9654A"/>
    <w:rsid w:val="00B96565"/>
    <w:rsid w:val="00B9691D"/>
    <w:rsid w:val="00B96936"/>
    <w:rsid w:val="00B9694A"/>
    <w:rsid w:val="00B969DD"/>
    <w:rsid w:val="00B96D9D"/>
    <w:rsid w:val="00B96EDE"/>
    <w:rsid w:val="00B97A69"/>
    <w:rsid w:val="00B97B23"/>
    <w:rsid w:val="00B97FA7"/>
    <w:rsid w:val="00BA01C4"/>
    <w:rsid w:val="00BA0341"/>
    <w:rsid w:val="00BA039B"/>
    <w:rsid w:val="00BA059C"/>
    <w:rsid w:val="00BA0724"/>
    <w:rsid w:val="00BA0802"/>
    <w:rsid w:val="00BA0D5F"/>
    <w:rsid w:val="00BA1186"/>
    <w:rsid w:val="00BA1728"/>
    <w:rsid w:val="00BA1854"/>
    <w:rsid w:val="00BA1F09"/>
    <w:rsid w:val="00BA1F5C"/>
    <w:rsid w:val="00BA20AD"/>
    <w:rsid w:val="00BA239F"/>
    <w:rsid w:val="00BA23F5"/>
    <w:rsid w:val="00BA2591"/>
    <w:rsid w:val="00BA27F4"/>
    <w:rsid w:val="00BA2B34"/>
    <w:rsid w:val="00BA2E1D"/>
    <w:rsid w:val="00BA3277"/>
    <w:rsid w:val="00BA336E"/>
    <w:rsid w:val="00BA38DF"/>
    <w:rsid w:val="00BA458C"/>
    <w:rsid w:val="00BA473C"/>
    <w:rsid w:val="00BA4C2D"/>
    <w:rsid w:val="00BA4E00"/>
    <w:rsid w:val="00BA506E"/>
    <w:rsid w:val="00BA50E2"/>
    <w:rsid w:val="00BA515F"/>
    <w:rsid w:val="00BA53BB"/>
    <w:rsid w:val="00BA5590"/>
    <w:rsid w:val="00BA5AE6"/>
    <w:rsid w:val="00BA5B8F"/>
    <w:rsid w:val="00BA5CF3"/>
    <w:rsid w:val="00BA5E22"/>
    <w:rsid w:val="00BA5F06"/>
    <w:rsid w:val="00BA60A3"/>
    <w:rsid w:val="00BA61E0"/>
    <w:rsid w:val="00BA662F"/>
    <w:rsid w:val="00BA663F"/>
    <w:rsid w:val="00BA68A6"/>
    <w:rsid w:val="00BA6ADB"/>
    <w:rsid w:val="00BA6CFF"/>
    <w:rsid w:val="00BA70E9"/>
    <w:rsid w:val="00BA72EB"/>
    <w:rsid w:val="00BA74C3"/>
    <w:rsid w:val="00BA7936"/>
    <w:rsid w:val="00BA79AC"/>
    <w:rsid w:val="00BA7BF9"/>
    <w:rsid w:val="00BA7D41"/>
    <w:rsid w:val="00BB031D"/>
    <w:rsid w:val="00BB0683"/>
    <w:rsid w:val="00BB16EB"/>
    <w:rsid w:val="00BB174F"/>
    <w:rsid w:val="00BB1913"/>
    <w:rsid w:val="00BB19EE"/>
    <w:rsid w:val="00BB1B22"/>
    <w:rsid w:val="00BB1C2E"/>
    <w:rsid w:val="00BB2631"/>
    <w:rsid w:val="00BB26A1"/>
    <w:rsid w:val="00BB2A1D"/>
    <w:rsid w:val="00BB2B18"/>
    <w:rsid w:val="00BB2D78"/>
    <w:rsid w:val="00BB2DC3"/>
    <w:rsid w:val="00BB2FB1"/>
    <w:rsid w:val="00BB3205"/>
    <w:rsid w:val="00BB3223"/>
    <w:rsid w:val="00BB33E1"/>
    <w:rsid w:val="00BB36C7"/>
    <w:rsid w:val="00BB37A7"/>
    <w:rsid w:val="00BB38F7"/>
    <w:rsid w:val="00BB3B88"/>
    <w:rsid w:val="00BB3BBE"/>
    <w:rsid w:val="00BB3C1D"/>
    <w:rsid w:val="00BB3C90"/>
    <w:rsid w:val="00BB3EC5"/>
    <w:rsid w:val="00BB3F55"/>
    <w:rsid w:val="00BB4267"/>
    <w:rsid w:val="00BB43BD"/>
    <w:rsid w:val="00BB4B86"/>
    <w:rsid w:val="00BB4DA8"/>
    <w:rsid w:val="00BB4E7D"/>
    <w:rsid w:val="00BB5065"/>
    <w:rsid w:val="00BB51DB"/>
    <w:rsid w:val="00BB53A0"/>
    <w:rsid w:val="00BB57BE"/>
    <w:rsid w:val="00BB57C6"/>
    <w:rsid w:val="00BB5888"/>
    <w:rsid w:val="00BB5A81"/>
    <w:rsid w:val="00BB5BC6"/>
    <w:rsid w:val="00BB5C51"/>
    <w:rsid w:val="00BB5F17"/>
    <w:rsid w:val="00BB6429"/>
    <w:rsid w:val="00BB659F"/>
    <w:rsid w:val="00BB674D"/>
    <w:rsid w:val="00BB6837"/>
    <w:rsid w:val="00BB7225"/>
    <w:rsid w:val="00BB7687"/>
    <w:rsid w:val="00BB7934"/>
    <w:rsid w:val="00BB7967"/>
    <w:rsid w:val="00BB7C3D"/>
    <w:rsid w:val="00BB7DF5"/>
    <w:rsid w:val="00BC0A82"/>
    <w:rsid w:val="00BC0B2F"/>
    <w:rsid w:val="00BC0B57"/>
    <w:rsid w:val="00BC0F3D"/>
    <w:rsid w:val="00BC21D0"/>
    <w:rsid w:val="00BC2239"/>
    <w:rsid w:val="00BC22B5"/>
    <w:rsid w:val="00BC23C6"/>
    <w:rsid w:val="00BC2571"/>
    <w:rsid w:val="00BC2A93"/>
    <w:rsid w:val="00BC3422"/>
    <w:rsid w:val="00BC420D"/>
    <w:rsid w:val="00BC4620"/>
    <w:rsid w:val="00BC467D"/>
    <w:rsid w:val="00BC4766"/>
    <w:rsid w:val="00BC4985"/>
    <w:rsid w:val="00BC49C7"/>
    <w:rsid w:val="00BC4E06"/>
    <w:rsid w:val="00BC50E7"/>
    <w:rsid w:val="00BC523A"/>
    <w:rsid w:val="00BC528C"/>
    <w:rsid w:val="00BC52DC"/>
    <w:rsid w:val="00BC53B2"/>
    <w:rsid w:val="00BC55EA"/>
    <w:rsid w:val="00BC592D"/>
    <w:rsid w:val="00BC5ADC"/>
    <w:rsid w:val="00BC5C88"/>
    <w:rsid w:val="00BC5DB3"/>
    <w:rsid w:val="00BC5FC4"/>
    <w:rsid w:val="00BC6A84"/>
    <w:rsid w:val="00BC6B15"/>
    <w:rsid w:val="00BC6C7D"/>
    <w:rsid w:val="00BC6FF0"/>
    <w:rsid w:val="00BC7202"/>
    <w:rsid w:val="00BC757B"/>
    <w:rsid w:val="00BC7783"/>
    <w:rsid w:val="00BC79B2"/>
    <w:rsid w:val="00BC7BCE"/>
    <w:rsid w:val="00BC7E9A"/>
    <w:rsid w:val="00BD04C6"/>
    <w:rsid w:val="00BD058F"/>
    <w:rsid w:val="00BD18AF"/>
    <w:rsid w:val="00BD197B"/>
    <w:rsid w:val="00BD1D43"/>
    <w:rsid w:val="00BD2052"/>
    <w:rsid w:val="00BD20AC"/>
    <w:rsid w:val="00BD2F63"/>
    <w:rsid w:val="00BD3C77"/>
    <w:rsid w:val="00BD3DA2"/>
    <w:rsid w:val="00BD3F40"/>
    <w:rsid w:val="00BD4006"/>
    <w:rsid w:val="00BD411E"/>
    <w:rsid w:val="00BD415E"/>
    <w:rsid w:val="00BD4598"/>
    <w:rsid w:val="00BD48BC"/>
    <w:rsid w:val="00BD4AB0"/>
    <w:rsid w:val="00BD4B9F"/>
    <w:rsid w:val="00BD4E1E"/>
    <w:rsid w:val="00BD567C"/>
    <w:rsid w:val="00BD56DC"/>
    <w:rsid w:val="00BD5860"/>
    <w:rsid w:val="00BD5E41"/>
    <w:rsid w:val="00BD5E63"/>
    <w:rsid w:val="00BD62B3"/>
    <w:rsid w:val="00BD6395"/>
    <w:rsid w:val="00BD650A"/>
    <w:rsid w:val="00BD67EE"/>
    <w:rsid w:val="00BD6B8B"/>
    <w:rsid w:val="00BD6CB1"/>
    <w:rsid w:val="00BD731F"/>
    <w:rsid w:val="00BD7515"/>
    <w:rsid w:val="00BD7662"/>
    <w:rsid w:val="00BD77C7"/>
    <w:rsid w:val="00BD7AF8"/>
    <w:rsid w:val="00BE04C1"/>
    <w:rsid w:val="00BE094B"/>
    <w:rsid w:val="00BE0B9E"/>
    <w:rsid w:val="00BE0C8C"/>
    <w:rsid w:val="00BE10A9"/>
    <w:rsid w:val="00BE193A"/>
    <w:rsid w:val="00BE1EC6"/>
    <w:rsid w:val="00BE24F0"/>
    <w:rsid w:val="00BE252A"/>
    <w:rsid w:val="00BE29A7"/>
    <w:rsid w:val="00BE3045"/>
    <w:rsid w:val="00BE321B"/>
    <w:rsid w:val="00BE34D6"/>
    <w:rsid w:val="00BE356A"/>
    <w:rsid w:val="00BE37F9"/>
    <w:rsid w:val="00BE41D3"/>
    <w:rsid w:val="00BE437C"/>
    <w:rsid w:val="00BE4992"/>
    <w:rsid w:val="00BE5164"/>
    <w:rsid w:val="00BE5952"/>
    <w:rsid w:val="00BE5999"/>
    <w:rsid w:val="00BE5A52"/>
    <w:rsid w:val="00BE5A54"/>
    <w:rsid w:val="00BE5D01"/>
    <w:rsid w:val="00BE6080"/>
    <w:rsid w:val="00BE6092"/>
    <w:rsid w:val="00BE6452"/>
    <w:rsid w:val="00BE67B5"/>
    <w:rsid w:val="00BE6847"/>
    <w:rsid w:val="00BE68DD"/>
    <w:rsid w:val="00BE69D0"/>
    <w:rsid w:val="00BE6AFE"/>
    <w:rsid w:val="00BE6F1A"/>
    <w:rsid w:val="00BE7283"/>
    <w:rsid w:val="00BE764A"/>
    <w:rsid w:val="00BE7C3B"/>
    <w:rsid w:val="00BE7C72"/>
    <w:rsid w:val="00BE7D6B"/>
    <w:rsid w:val="00BF0249"/>
    <w:rsid w:val="00BF0592"/>
    <w:rsid w:val="00BF0D35"/>
    <w:rsid w:val="00BF0F0E"/>
    <w:rsid w:val="00BF1240"/>
    <w:rsid w:val="00BF164E"/>
    <w:rsid w:val="00BF1659"/>
    <w:rsid w:val="00BF1753"/>
    <w:rsid w:val="00BF179B"/>
    <w:rsid w:val="00BF199C"/>
    <w:rsid w:val="00BF1A08"/>
    <w:rsid w:val="00BF1E39"/>
    <w:rsid w:val="00BF1EAD"/>
    <w:rsid w:val="00BF217D"/>
    <w:rsid w:val="00BF21EA"/>
    <w:rsid w:val="00BF26BA"/>
    <w:rsid w:val="00BF2B62"/>
    <w:rsid w:val="00BF30C2"/>
    <w:rsid w:val="00BF338A"/>
    <w:rsid w:val="00BF33D6"/>
    <w:rsid w:val="00BF342A"/>
    <w:rsid w:val="00BF3572"/>
    <w:rsid w:val="00BF35B2"/>
    <w:rsid w:val="00BF38D5"/>
    <w:rsid w:val="00BF3947"/>
    <w:rsid w:val="00BF3961"/>
    <w:rsid w:val="00BF3AD9"/>
    <w:rsid w:val="00BF3EF5"/>
    <w:rsid w:val="00BF3F5F"/>
    <w:rsid w:val="00BF40A4"/>
    <w:rsid w:val="00BF43CE"/>
    <w:rsid w:val="00BF4411"/>
    <w:rsid w:val="00BF477B"/>
    <w:rsid w:val="00BF48FB"/>
    <w:rsid w:val="00BF4DB6"/>
    <w:rsid w:val="00BF4E59"/>
    <w:rsid w:val="00BF517B"/>
    <w:rsid w:val="00BF5194"/>
    <w:rsid w:val="00BF51D5"/>
    <w:rsid w:val="00BF53A0"/>
    <w:rsid w:val="00BF5A91"/>
    <w:rsid w:val="00BF5C9A"/>
    <w:rsid w:val="00BF621A"/>
    <w:rsid w:val="00BF668E"/>
    <w:rsid w:val="00BF66D5"/>
    <w:rsid w:val="00BF6D4E"/>
    <w:rsid w:val="00BF73CE"/>
    <w:rsid w:val="00BF74AB"/>
    <w:rsid w:val="00BF781B"/>
    <w:rsid w:val="00BF7B28"/>
    <w:rsid w:val="00BF7BBA"/>
    <w:rsid w:val="00BF7BF7"/>
    <w:rsid w:val="00BF7D67"/>
    <w:rsid w:val="00BF7DA2"/>
    <w:rsid w:val="00C00290"/>
    <w:rsid w:val="00C005F1"/>
    <w:rsid w:val="00C0073E"/>
    <w:rsid w:val="00C007A9"/>
    <w:rsid w:val="00C00D53"/>
    <w:rsid w:val="00C0122E"/>
    <w:rsid w:val="00C01657"/>
    <w:rsid w:val="00C01825"/>
    <w:rsid w:val="00C01922"/>
    <w:rsid w:val="00C019FF"/>
    <w:rsid w:val="00C01B50"/>
    <w:rsid w:val="00C021E7"/>
    <w:rsid w:val="00C024F5"/>
    <w:rsid w:val="00C027BA"/>
    <w:rsid w:val="00C0297C"/>
    <w:rsid w:val="00C02AF1"/>
    <w:rsid w:val="00C02F4A"/>
    <w:rsid w:val="00C03367"/>
    <w:rsid w:val="00C03BED"/>
    <w:rsid w:val="00C03F53"/>
    <w:rsid w:val="00C04167"/>
    <w:rsid w:val="00C042B2"/>
    <w:rsid w:val="00C046A4"/>
    <w:rsid w:val="00C0476D"/>
    <w:rsid w:val="00C0484A"/>
    <w:rsid w:val="00C04A2C"/>
    <w:rsid w:val="00C04B8D"/>
    <w:rsid w:val="00C04C57"/>
    <w:rsid w:val="00C04D98"/>
    <w:rsid w:val="00C052B9"/>
    <w:rsid w:val="00C052C6"/>
    <w:rsid w:val="00C05D55"/>
    <w:rsid w:val="00C06261"/>
    <w:rsid w:val="00C0629C"/>
    <w:rsid w:val="00C063E4"/>
    <w:rsid w:val="00C065EB"/>
    <w:rsid w:val="00C06A72"/>
    <w:rsid w:val="00C06EA8"/>
    <w:rsid w:val="00C071A4"/>
    <w:rsid w:val="00C07205"/>
    <w:rsid w:val="00C07338"/>
    <w:rsid w:val="00C074BE"/>
    <w:rsid w:val="00C07810"/>
    <w:rsid w:val="00C07958"/>
    <w:rsid w:val="00C07B56"/>
    <w:rsid w:val="00C07B6B"/>
    <w:rsid w:val="00C1025E"/>
    <w:rsid w:val="00C10327"/>
    <w:rsid w:val="00C10704"/>
    <w:rsid w:val="00C10720"/>
    <w:rsid w:val="00C10867"/>
    <w:rsid w:val="00C109FB"/>
    <w:rsid w:val="00C10E34"/>
    <w:rsid w:val="00C11013"/>
    <w:rsid w:val="00C1101B"/>
    <w:rsid w:val="00C11231"/>
    <w:rsid w:val="00C113E7"/>
    <w:rsid w:val="00C11489"/>
    <w:rsid w:val="00C11556"/>
    <w:rsid w:val="00C119F6"/>
    <w:rsid w:val="00C11AD0"/>
    <w:rsid w:val="00C11D75"/>
    <w:rsid w:val="00C11FEA"/>
    <w:rsid w:val="00C120A8"/>
    <w:rsid w:val="00C120E4"/>
    <w:rsid w:val="00C12452"/>
    <w:rsid w:val="00C1293F"/>
    <w:rsid w:val="00C12A4B"/>
    <w:rsid w:val="00C132F8"/>
    <w:rsid w:val="00C13678"/>
    <w:rsid w:val="00C13AFB"/>
    <w:rsid w:val="00C13C04"/>
    <w:rsid w:val="00C13F49"/>
    <w:rsid w:val="00C13F7C"/>
    <w:rsid w:val="00C13F9A"/>
    <w:rsid w:val="00C1401A"/>
    <w:rsid w:val="00C1403B"/>
    <w:rsid w:val="00C14078"/>
    <w:rsid w:val="00C14E5D"/>
    <w:rsid w:val="00C150D0"/>
    <w:rsid w:val="00C150EC"/>
    <w:rsid w:val="00C15135"/>
    <w:rsid w:val="00C1545B"/>
    <w:rsid w:val="00C1548D"/>
    <w:rsid w:val="00C15DE2"/>
    <w:rsid w:val="00C161E7"/>
    <w:rsid w:val="00C165C6"/>
    <w:rsid w:val="00C16CE1"/>
    <w:rsid w:val="00C16E46"/>
    <w:rsid w:val="00C174E4"/>
    <w:rsid w:val="00C179FA"/>
    <w:rsid w:val="00C17DAF"/>
    <w:rsid w:val="00C17E8E"/>
    <w:rsid w:val="00C203D2"/>
    <w:rsid w:val="00C205BA"/>
    <w:rsid w:val="00C207AC"/>
    <w:rsid w:val="00C20E8A"/>
    <w:rsid w:val="00C212B7"/>
    <w:rsid w:val="00C21360"/>
    <w:rsid w:val="00C21CDF"/>
    <w:rsid w:val="00C21F0D"/>
    <w:rsid w:val="00C22102"/>
    <w:rsid w:val="00C224F2"/>
    <w:rsid w:val="00C2287A"/>
    <w:rsid w:val="00C22922"/>
    <w:rsid w:val="00C22F61"/>
    <w:rsid w:val="00C22F8E"/>
    <w:rsid w:val="00C235A2"/>
    <w:rsid w:val="00C23788"/>
    <w:rsid w:val="00C23873"/>
    <w:rsid w:val="00C239E5"/>
    <w:rsid w:val="00C23D71"/>
    <w:rsid w:val="00C24460"/>
    <w:rsid w:val="00C2473C"/>
    <w:rsid w:val="00C2486F"/>
    <w:rsid w:val="00C24951"/>
    <w:rsid w:val="00C249CA"/>
    <w:rsid w:val="00C24AFB"/>
    <w:rsid w:val="00C24B8C"/>
    <w:rsid w:val="00C24BEA"/>
    <w:rsid w:val="00C24DB9"/>
    <w:rsid w:val="00C25247"/>
    <w:rsid w:val="00C255B3"/>
    <w:rsid w:val="00C255CC"/>
    <w:rsid w:val="00C25631"/>
    <w:rsid w:val="00C25B1E"/>
    <w:rsid w:val="00C25DC2"/>
    <w:rsid w:val="00C260C6"/>
    <w:rsid w:val="00C2663C"/>
    <w:rsid w:val="00C2666C"/>
    <w:rsid w:val="00C27646"/>
    <w:rsid w:val="00C277DB"/>
    <w:rsid w:val="00C279E5"/>
    <w:rsid w:val="00C27D90"/>
    <w:rsid w:val="00C27ECE"/>
    <w:rsid w:val="00C3001A"/>
    <w:rsid w:val="00C30ABF"/>
    <w:rsid w:val="00C310DB"/>
    <w:rsid w:val="00C31164"/>
    <w:rsid w:val="00C314E1"/>
    <w:rsid w:val="00C31A4E"/>
    <w:rsid w:val="00C32118"/>
    <w:rsid w:val="00C3228F"/>
    <w:rsid w:val="00C32543"/>
    <w:rsid w:val="00C32753"/>
    <w:rsid w:val="00C32980"/>
    <w:rsid w:val="00C32B45"/>
    <w:rsid w:val="00C32D8D"/>
    <w:rsid w:val="00C33088"/>
    <w:rsid w:val="00C3347C"/>
    <w:rsid w:val="00C3374F"/>
    <w:rsid w:val="00C3375F"/>
    <w:rsid w:val="00C3396E"/>
    <w:rsid w:val="00C33CE4"/>
    <w:rsid w:val="00C348C3"/>
    <w:rsid w:val="00C34DE5"/>
    <w:rsid w:val="00C34F41"/>
    <w:rsid w:val="00C34F8F"/>
    <w:rsid w:val="00C3570F"/>
    <w:rsid w:val="00C35789"/>
    <w:rsid w:val="00C3587E"/>
    <w:rsid w:val="00C359B4"/>
    <w:rsid w:val="00C35E12"/>
    <w:rsid w:val="00C362AD"/>
    <w:rsid w:val="00C3638A"/>
    <w:rsid w:val="00C364D7"/>
    <w:rsid w:val="00C366F0"/>
    <w:rsid w:val="00C369C4"/>
    <w:rsid w:val="00C371D0"/>
    <w:rsid w:val="00C374C4"/>
    <w:rsid w:val="00C375CD"/>
    <w:rsid w:val="00C3762F"/>
    <w:rsid w:val="00C37808"/>
    <w:rsid w:val="00C3786C"/>
    <w:rsid w:val="00C37912"/>
    <w:rsid w:val="00C37D2C"/>
    <w:rsid w:val="00C405B7"/>
    <w:rsid w:val="00C409C2"/>
    <w:rsid w:val="00C40A01"/>
    <w:rsid w:val="00C410D6"/>
    <w:rsid w:val="00C41DEE"/>
    <w:rsid w:val="00C42374"/>
    <w:rsid w:val="00C4254A"/>
    <w:rsid w:val="00C42681"/>
    <w:rsid w:val="00C42A03"/>
    <w:rsid w:val="00C42AD5"/>
    <w:rsid w:val="00C42C55"/>
    <w:rsid w:val="00C42E76"/>
    <w:rsid w:val="00C42F57"/>
    <w:rsid w:val="00C43115"/>
    <w:rsid w:val="00C4326C"/>
    <w:rsid w:val="00C432FA"/>
    <w:rsid w:val="00C4343F"/>
    <w:rsid w:val="00C43550"/>
    <w:rsid w:val="00C43C8F"/>
    <w:rsid w:val="00C442BB"/>
    <w:rsid w:val="00C44726"/>
    <w:rsid w:val="00C44796"/>
    <w:rsid w:val="00C447EA"/>
    <w:rsid w:val="00C44EFC"/>
    <w:rsid w:val="00C450EA"/>
    <w:rsid w:val="00C45155"/>
    <w:rsid w:val="00C45843"/>
    <w:rsid w:val="00C45854"/>
    <w:rsid w:val="00C4598F"/>
    <w:rsid w:val="00C45CF2"/>
    <w:rsid w:val="00C4668E"/>
    <w:rsid w:val="00C4683D"/>
    <w:rsid w:val="00C46851"/>
    <w:rsid w:val="00C46C27"/>
    <w:rsid w:val="00C46C38"/>
    <w:rsid w:val="00C46DF9"/>
    <w:rsid w:val="00C46EB8"/>
    <w:rsid w:val="00C46EEC"/>
    <w:rsid w:val="00C47038"/>
    <w:rsid w:val="00C47142"/>
    <w:rsid w:val="00C4718E"/>
    <w:rsid w:val="00C47BBB"/>
    <w:rsid w:val="00C47FD4"/>
    <w:rsid w:val="00C50164"/>
    <w:rsid w:val="00C5017E"/>
    <w:rsid w:val="00C507F9"/>
    <w:rsid w:val="00C508F0"/>
    <w:rsid w:val="00C5108C"/>
    <w:rsid w:val="00C511BD"/>
    <w:rsid w:val="00C51877"/>
    <w:rsid w:val="00C52170"/>
    <w:rsid w:val="00C528B2"/>
    <w:rsid w:val="00C52AB8"/>
    <w:rsid w:val="00C52D83"/>
    <w:rsid w:val="00C52E45"/>
    <w:rsid w:val="00C533AF"/>
    <w:rsid w:val="00C53886"/>
    <w:rsid w:val="00C53A16"/>
    <w:rsid w:val="00C53F71"/>
    <w:rsid w:val="00C5407B"/>
    <w:rsid w:val="00C54333"/>
    <w:rsid w:val="00C54340"/>
    <w:rsid w:val="00C5444A"/>
    <w:rsid w:val="00C5451A"/>
    <w:rsid w:val="00C54CF5"/>
    <w:rsid w:val="00C55130"/>
    <w:rsid w:val="00C5526D"/>
    <w:rsid w:val="00C55464"/>
    <w:rsid w:val="00C55787"/>
    <w:rsid w:val="00C55A70"/>
    <w:rsid w:val="00C55B2F"/>
    <w:rsid w:val="00C55D49"/>
    <w:rsid w:val="00C55E4E"/>
    <w:rsid w:val="00C56110"/>
    <w:rsid w:val="00C56789"/>
    <w:rsid w:val="00C56C28"/>
    <w:rsid w:val="00C5707E"/>
    <w:rsid w:val="00C5729D"/>
    <w:rsid w:val="00C57300"/>
    <w:rsid w:val="00C5735C"/>
    <w:rsid w:val="00C573C1"/>
    <w:rsid w:val="00C5756B"/>
    <w:rsid w:val="00C57597"/>
    <w:rsid w:val="00C57A84"/>
    <w:rsid w:val="00C57B32"/>
    <w:rsid w:val="00C57BCE"/>
    <w:rsid w:val="00C57F97"/>
    <w:rsid w:val="00C60115"/>
    <w:rsid w:val="00C6035A"/>
    <w:rsid w:val="00C605F4"/>
    <w:rsid w:val="00C608AF"/>
    <w:rsid w:val="00C60BB6"/>
    <w:rsid w:val="00C61207"/>
    <w:rsid w:val="00C613E9"/>
    <w:rsid w:val="00C61409"/>
    <w:rsid w:val="00C61B68"/>
    <w:rsid w:val="00C61CA0"/>
    <w:rsid w:val="00C6210D"/>
    <w:rsid w:val="00C62210"/>
    <w:rsid w:val="00C62416"/>
    <w:rsid w:val="00C624D3"/>
    <w:rsid w:val="00C630B5"/>
    <w:rsid w:val="00C6312F"/>
    <w:rsid w:val="00C635A4"/>
    <w:rsid w:val="00C6383D"/>
    <w:rsid w:val="00C63A6D"/>
    <w:rsid w:val="00C63AEC"/>
    <w:rsid w:val="00C63B82"/>
    <w:rsid w:val="00C63E85"/>
    <w:rsid w:val="00C63E9A"/>
    <w:rsid w:val="00C63EF8"/>
    <w:rsid w:val="00C640AB"/>
    <w:rsid w:val="00C64156"/>
    <w:rsid w:val="00C64691"/>
    <w:rsid w:val="00C64830"/>
    <w:rsid w:val="00C64A0E"/>
    <w:rsid w:val="00C64B40"/>
    <w:rsid w:val="00C64D79"/>
    <w:rsid w:val="00C64EEC"/>
    <w:rsid w:val="00C64F36"/>
    <w:rsid w:val="00C65162"/>
    <w:rsid w:val="00C653D5"/>
    <w:rsid w:val="00C65485"/>
    <w:rsid w:val="00C65496"/>
    <w:rsid w:val="00C65CF3"/>
    <w:rsid w:val="00C65FFC"/>
    <w:rsid w:val="00C6673B"/>
    <w:rsid w:val="00C66AC9"/>
    <w:rsid w:val="00C66EEF"/>
    <w:rsid w:val="00C67168"/>
    <w:rsid w:val="00C6768A"/>
    <w:rsid w:val="00C6770C"/>
    <w:rsid w:val="00C67870"/>
    <w:rsid w:val="00C67A7F"/>
    <w:rsid w:val="00C67CB8"/>
    <w:rsid w:val="00C67F72"/>
    <w:rsid w:val="00C70560"/>
    <w:rsid w:val="00C70BD9"/>
    <w:rsid w:val="00C70FF5"/>
    <w:rsid w:val="00C71034"/>
    <w:rsid w:val="00C71210"/>
    <w:rsid w:val="00C71830"/>
    <w:rsid w:val="00C71CCF"/>
    <w:rsid w:val="00C71D84"/>
    <w:rsid w:val="00C71EEB"/>
    <w:rsid w:val="00C72014"/>
    <w:rsid w:val="00C7206E"/>
    <w:rsid w:val="00C72390"/>
    <w:rsid w:val="00C726C6"/>
    <w:rsid w:val="00C72A0A"/>
    <w:rsid w:val="00C73015"/>
    <w:rsid w:val="00C73BFC"/>
    <w:rsid w:val="00C73C6A"/>
    <w:rsid w:val="00C74044"/>
    <w:rsid w:val="00C741D9"/>
    <w:rsid w:val="00C74A44"/>
    <w:rsid w:val="00C74B26"/>
    <w:rsid w:val="00C74D36"/>
    <w:rsid w:val="00C74EDE"/>
    <w:rsid w:val="00C75164"/>
    <w:rsid w:val="00C75860"/>
    <w:rsid w:val="00C75B0A"/>
    <w:rsid w:val="00C75B9B"/>
    <w:rsid w:val="00C761F1"/>
    <w:rsid w:val="00C768C4"/>
    <w:rsid w:val="00C76D0F"/>
    <w:rsid w:val="00C76E13"/>
    <w:rsid w:val="00C76F79"/>
    <w:rsid w:val="00C77145"/>
    <w:rsid w:val="00C77C01"/>
    <w:rsid w:val="00C77CC9"/>
    <w:rsid w:val="00C80824"/>
    <w:rsid w:val="00C80F97"/>
    <w:rsid w:val="00C8125A"/>
    <w:rsid w:val="00C81934"/>
    <w:rsid w:val="00C81A86"/>
    <w:rsid w:val="00C81AC2"/>
    <w:rsid w:val="00C81AE9"/>
    <w:rsid w:val="00C81C20"/>
    <w:rsid w:val="00C81E9D"/>
    <w:rsid w:val="00C82108"/>
    <w:rsid w:val="00C823B7"/>
    <w:rsid w:val="00C82EA1"/>
    <w:rsid w:val="00C83451"/>
    <w:rsid w:val="00C83473"/>
    <w:rsid w:val="00C83605"/>
    <w:rsid w:val="00C838B8"/>
    <w:rsid w:val="00C8410E"/>
    <w:rsid w:val="00C8420D"/>
    <w:rsid w:val="00C8423D"/>
    <w:rsid w:val="00C845B7"/>
    <w:rsid w:val="00C84758"/>
    <w:rsid w:val="00C84C07"/>
    <w:rsid w:val="00C84CCC"/>
    <w:rsid w:val="00C84DD0"/>
    <w:rsid w:val="00C8523A"/>
    <w:rsid w:val="00C85344"/>
    <w:rsid w:val="00C859EE"/>
    <w:rsid w:val="00C85A55"/>
    <w:rsid w:val="00C85D25"/>
    <w:rsid w:val="00C862B3"/>
    <w:rsid w:val="00C86365"/>
    <w:rsid w:val="00C86946"/>
    <w:rsid w:val="00C869C5"/>
    <w:rsid w:val="00C86C57"/>
    <w:rsid w:val="00C86FC8"/>
    <w:rsid w:val="00C8714A"/>
    <w:rsid w:val="00C87A58"/>
    <w:rsid w:val="00C87BE4"/>
    <w:rsid w:val="00C9067D"/>
    <w:rsid w:val="00C90CAA"/>
    <w:rsid w:val="00C91069"/>
    <w:rsid w:val="00C9119F"/>
    <w:rsid w:val="00C913C1"/>
    <w:rsid w:val="00C915BA"/>
    <w:rsid w:val="00C9160C"/>
    <w:rsid w:val="00C91994"/>
    <w:rsid w:val="00C91B2F"/>
    <w:rsid w:val="00C91EBE"/>
    <w:rsid w:val="00C91FE6"/>
    <w:rsid w:val="00C9213A"/>
    <w:rsid w:val="00C922C0"/>
    <w:rsid w:val="00C92365"/>
    <w:rsid w:val="00C92391"/>
    <w:rsid w:val="00C92423"/>
    <w:rsid w:val="00C927E3"/>
    <w:rsid w:val="00C92864"/>
    <w:rsid w:val="00C92892"/>
    <w:rsid w:val="00C92D0D"/>
    <w:rsid w:val="00C93620"/>
    <w:rsid w:val="00C93874"/>
    <w:rsid w:val="00C93C8D"/>
    <w:rsid w:val="00C93CC3"/>
    <w:rsid w:val="00C93EC7"/>
    <w:rsid w:val="00C942BC"/>
    <w:rsid w:val="00C9435B"/>
    <w:rsid w:val="00C94886"/>
    <w:rsid w:val="00C954B9"/>
    <w:rsid w:val="00C957AF"/>
    <w:rsid w:val="00C95EC1"/>
    <w:rsid w:val="00C95F5F"/>
    <w:rsid w:val="00C9618A"/>
    <w:rsid w:val="00C96308"/>
    <w:rsid w:val="00C964B3"/>
    <w:rsid w:val="00C969AA"/>
    <w:rsid w:val="00C969D0"/>
    <w:rsid w:val="00C96D95"/>
    <w:rsid w:val="00C96E4A"/>
    <w:rsid w:val="00C96E9F"/>
    <w:rsid w:val="00C971BF"/>
    <w:rsid w:val="00C9770F"/>
    <w:rsid w:val="00CA00DF"/>
    <w:rsid w:val="00CA032A"/>
    <w:rsid w:val="00CA0655"/>
    <w:rsid w:val="00CA0F69"/>
    <w:rsid w:val="00CA148B"/>
    <w:rsid w:val="00CA19F0"/>
    <w:rsid w:val="00CA1A7F"/>
    <w:rsid w:val="00CA1C36"/>
    <w:rsid w:val="00CA272B"/>
    <w:rsid w:val="00CA2C58"/>
    <w:rsid w:val="00CA32BC"/>
    <w:rsid w:val="00CA3814"/>
    <w:rsid w:val="00CA3936"/>
    <w:rsid w:val="00CA396D"/>
    <w:rsid w:val="00CA3AF2"/>
    <w:rsid w:val="00CA3C56"/>
    <w:rsid w:val="00CA3C58"/>
    <w:rsid w:val="00CA3CE8"/>
    <w:rsid w:val="00CA3D5B"/>
    <w:rsid w:val="00CA3F21"/>
    <w:rsid w:val="00CA40A8"/>
    <w:rsid w:val="00CA461F"/>
    <w:rsid w:val="00CA46B1"/>
    <w:rsid w:val="00CA46FF"/>
    <w:rsid w:val="00CA4763"/>
    <w:rsid w:val="00CA47AD"/>
    <w:rsid w:val="00CA4CE0"/>
    <w:rsid w:val="00CA4E38"/>
    <w:rsid w:val="00CA4F52"/>
    <w:rsid w:val="00CA5332"/>
    <w:rsid w:val="00CA59D0"/>
    <w:rsid w:val="00CA6312"/>
    <w:rsid w:val="00CA6E34"/>
    <w:rsid w:val="00CA6F88"/>
    <w:rsid w:val="00CA6FCD"/>
    <w:rsid w:val="00CA70AE"/>
    <w:rsid w:val="00CA728B"/>
    <w:rsid w:val="00CA7291"/>
    <w:rsid w:val="00CA79FB"/>
    <w:rsid w:val="00CA7E48"/>
    <w:rsid w:val="00CB0314"/>
    <w:rsid w:val="00CB04CB"/>
    <w:rsid w:val="00CB0674"/>
    <w:rsid w:val="00CB0CD8"/>
    <w:rsid w:val="00CB114B"/>
    <w:rsid w:val="00CB1585"/>
    <w:rsid w:val="00CB1884"/>
    <w:rsid w:val="00CB1885"/>
    <w:rsid w:val="00CB1CD8"/>
    <w:rsid w:val="00CB1D20"/>
    <w:rsid w:val="00CB1DE8"/>
    <w:rsid w:val="00CB24B5"/>
    <w:rsid w:val="00CB2B1D"/>
    <w:rsid w:val="00CB3A2D"/>
    <w:rsid w:val="00CB3E51"/>
    <w:rsid w:val="00CB3ED6"/>
    <w:rsid w:val="00CB405F"/>
    <w:rsid w:val="00CB468F"/>
    <w:rsid w:val="00CB4A87"/>
    <w:rsid w:val="00CB4D47"/>
    <w:rsid w:val="00CB50D9"/>
    <w:rsid w:val="00CB533C"/>
    <w:rsid w:val="00CB571F"/>
    <w:rsid w:val="00CB59D5"/>
    <w:rsid w:val="00CB5C9B"/>
    <w:rsid w:val="00CB61F7"/>
    <w:rsid w:val="00CB6278"/>
    <w:rsid w:val="00CB64AE"/>
    <w:rsid w:val="00CB654D"/>
    <w:rsid w:val="00CB6590"/>
    <w:rsid w:val="00CB70AF"/>
    <w:rsid w:val="00CB76E2"/>
    <w:rsid w:val="00CB7CFA"/>
    <w:rsid w:val="00CC0039"/>
    <w:rsid w:val="00CC00B2"/>
    <w:rsid w:val="00CC022E"/>
    <w:rsid w:val="00CC02DE"/>
    <w:rsid w:val="00CC05F9"/>
    <w:rsid w:val="00CC0722"/>
    <w:rsid w:val="00CC2493"/>
    <w:rsid w:val="00CC2518"/>
    <w:rsid w:val="00CC2678"/>
    <w:rsid w:val="00CC2A7B"/>
    <w:rsid w:val="00CC2BEF"/>
    <w:rsid w:val="00CC32E9"/>
    <w:rsid w:val="00CC3A4B"/>
    <w:rsid w:val="00CC3A92"/>
    <w:rsid w:val="00CC3B52"/>
    <w:rsid w:val="00CC3CD0"/>
    <w:rsid w:val="00CC3DC1"/>
    <w:rsid w:val="00CC3EC0"/>
    <w:rsid w:val="00CC443D"/>
    <w:rsid w:val="00CC4F3F"/>
    <w:rsid w:val="00CC507C"/>
    <w:rsid w:val="00CC515D"/>
    <w:rsid w:val="00CC52D8"/>
    <w:rsid w:val="00CC5530"/>
    <w:rsid w:val="00CC578C"/>
    <w:rsid w:val="00CC58AF"/>
    <w:rsid w:val="00CC59EA"/>
    <w:rsid w:val="00CC64A9"/>
    <w:rsid w:val="00CC6838"/>
    <w:rsid w:val="00CC6D24"/>
    <w:rsid w:val="00CC6E0E"/>
    <w:rsid w:val="00CC72A6"/>
    <w:rsid w:val="00CC7328"/>
    <w:rsid w:val="00CC78F0"/>
    <w:rsid w:val="00CC79F7"/>
    <w:rsid w:val="00CC7B42"/>
    <w:rsid w:val="00CC7BBC"/>
    <w:rsid w:val="00CC7E1F"/>
    <w:rsid w:val="00CD007F"/>
    <w:rsid w:val="00CD0172"/>
    <w:rsid w:val="00CD017F"/>
    <w:rsid w:val="00CD027A"/>
    <w:rsid w:val="00CD041C"/>
    <w:rsid w:val="00CD0558"/>
    <w:rsid w:val="00CD0619"/>
    <w:rsid w:val="00CD1280"/>
    <w:rsid w:val="00CD135F"/>
    <w:rsid w:val="00CD164B"/>
    <w:rsid w:val="00CD1663"/>
    <w:rsid w:val="00CD1707"/>
    <w:rsid w:val="00CD190E"/>
    <w:rsid w:val="00CD19BD"/>
    <w:rsid w:val="00CD1AC7"/>
    <w:rsid w:val="00CD232A"/>
    <w:rsid w:val="00CD25E3"/>
    <w:rsid w:val="00CD281D"/>
    <w:rsid w:val="00CD29FC"/>
    <w:rsid w:val="00CD2DB6"/>
    <w:rsid w:val="00CD2E06"/>
    <w:rsid w:val="00CD34B2"/>
    <w:rsid w:val="00CD3728"/>
    <w:rsid w:val="00CD427B"/>
    <w:rsid w:val="00CD42DB"/>
    <w:rsid w:val="00CD4369"/>
    <w:rsid w:val="00CD4375"/>
    <w:rsid w:val="00CD43F0"/>
    <w:rsid w:val="00CD4688"/>
    <w:rsid w:val="00CD46EB"/>
    <w:rsid w:val="00CD4FB5"/>
    <w:rsid w:val="00CD50AB"/>
    <w:rsid w:val="00CD5634"/>
    <w:rsid w:val="00CD5688"/>
    <w:rsid w:val="00CD5937"/>
    <w:rsid w:val="00CD63D3"/>
    <w:rsid w:val="00CD666E"/>
    <w:rsid w:val="00CD677C"/>
    <w:rsid w:val="00CD684D"/>
    <w:rsid w:val="00CD6A6C"/>
    <w:rsid w:val="00CD6BDD"/>
    <w:rsid w:val="00CD6C24"/>
    <w:rsid w:val="00CD6E7C"/>
    <w:rsid w:val="00CD72BC"/>
    <w:rsid w:val="00CD7333"/>
    <w:rsid w:val="00CD7567"/>
    <w:rsid w:val="00CD7682"/>
    <w:rsid w:val="00CD77EB"/>
    <w:rsid w:val="00CD7A0B"/>
    <w:rsid w:val="00CD7FC4"/>
    <w:rsid w:val="00CE001F"/>
    <w:rsid w:val="00CE1148"/>
    <w:rsid w:val="00CE17D3"/>
    <w:rsid w:val="00CE1B74"/>
    <w:rsid w:val="00CE281A"/>
    <w:rsid w:val="00CE2C29"/>
    <w:rsid w:val="00CE2E48"/>
    <w:rsid w:val="00CE2EA3"/>
    <w:rsid w:val="00CE3137"/>
    <w:rsid w:val="00CE3635"/>
    <w:rsid w:val="00CE3B06"/>
    <w:rsid w:val="00CE3E05"/>
    <w:rsid w:val="00CE3E40"/>
    <w:rsid w:val="00CE4A27"/>
    <w:rsid w:val="00CE4A98"/>
    <w:rsid w:val="00CE4BFD"/>
    <w:rsid w:val="00CE51C7"/>
    <w:rsid w:val="00CE5A13"/>
    <w:rsid w:val="00CE6220"/>
    <w:rsid w:val="00CE62CF"/>
    <w:rsid w:val="00CE6CC0"/>
    <w:rsid w:val="00CE6CC5"/>
    <w:rsid w:val="00CE6EF8"/>
    <w:rsid w:val="00CE770D"/>
    <w:rsid w:val="00CE7BB1"/>
    <w:rsid w:val="00CE7D25"/>
    <w:rsid w:val="00CF00FE"/>
    <w:rsid w:val="00CF0107"/>
    <w:rsid w:val="00CF0110"/>
    <w:rsid w:val="00CF03F0"/>
    <w:rsid w:val="00CF046F"/>
    <w:rsid w:val="00CF07B0"/>
    <w:rsid w:val="00CF07E4"/>
    <w:rsid w:val="00CF0895"/>
    <w:rsid w:val="00CF0C1B"/>
    <w:rsid w:val="00CF1429"/>
    <w:rsid w:val="00CF1473"/>
    <w:rsid w:val="00CF159B"/>
    <w:rsid w:val="00CF176B"/>
    <w:rsid w:val="00CF187F"/>
    <w:rsid w:val="00CF1931"/>
    <w:rsid w:val="00CF1D75"/>
    <w:rsid w:val="00CF1FE8"/>
    <w:rsid w:val="00CF20E8"/>
    <w:rsid w:val="00CF247A"/>
    <w:rsid w:val="00CF2731"/>
    <w:rsid w:val="00CF276E"/>
    <w:rsid w:val="00CF2BA2"/>
    <w:rsid w:val="00CF2FDE"/>
    <w:rsid w:val="00CF3142"/>
    <w:rsid w:val="00CF3453"/>
    <w:rsid w:val="00CF3536"/>
    <w:rsid w:val="00CF4181"/>
    <w:rsid w:val="00CF423C"/>
    <w:rsid w:val="00CF4891"/>
    <w:rsid w:val="00CF48BA"/>
    <w:rsid w:val="00CF4AC4"/>
    <w:rsid w:val="00CF4BBC"/>
    <w:rsid w:val="00CF4CD3"/>
    <w:rsid w:val="00CF5231"/>
    <w:rsid w:val="00CF5254"/>
    <w:rsid w:val="00CF587B"/>
    <w:rsid w:val="00CF5BDF"/>
    <w:rsid w:val="00CF5C81"/>
    <w:rsid w:val="00CF5DC0"/>
    <w:rsid w:val="00CF5FCA"/>
    <w:rsid w:val="00CF60DA"/>
    <w:rsid w:val="00CF619C"/>
    <w:rsid w:val="00CF6245"/>
    <w:rsid w:val="00CF659B"/>
    <w:rsid w:val="00CF6885"/>
    <w:rsid w:val="00CF68B3"/>
    <w:rsid w:val="00CF69AF"/>
    <w:rsid w:val="00CF6C51"/>
    <w:rsid w:val="00CF6F19"/>
    <w:rsid w:val="00CF7212"/>
    <w:rsid w:val="00CF765E"/>
    <w:rsid w:val="00CF78D1"/>
    <w:rsid w:val="00CF797E"/>
    <w:rsid w:val="00CF7AE3"/>
    <w:rsid w:val="00CF7E48"/>
    <w:rsid w:val="00D00375"/>
    <w:rsid w:val="00D00660"/>
    <w:rsid w:val="00D011A5"/>
    <w:rsid w:val="00D01235"/>
    <w:rsid w:val="00D0124F"/>
    <w:rsid w:val="00D01470"/>
    <w:rsid w:val="00D019BE"/>
    <w:rsid w:val="00D01C26"/>
    <w:rsid w:val="00D01C5B"/>
    <w:rsid w:val="00D01E86"/>
    <w:rsid w:val="00D01F2B"/>
    <w:rsid w:val="00D02258"/>
    <w:rsid w:val="00D02312"/>
    <w:rsid w:val="00D0232A"/>
    <w:rsid w:val="00D02807"/>
    <w:rsid w:val="00D029DF"/>
    <w:rsid w:val="00D02E02"/>
    <w:rsid w:val="00D03018"/>
    <w:rsid w:val="00D031B6"/>
    <w:rsid w:val="00D03FB2"/>
    <w:rsid w:val="00D04090"/>
    <w:rsid w:val="00D04EE2"/>
    <w:rsid w:val="00D04F14"/>
    <w:rsid w:val="00D052A4"/>
    <w:rsid w:val="00D053E4"/>
    <w:rsid w:val="00D05458"/>
    <w:rsid w:val="00D05C5D"/>
    <w:rsid w:val="00D0623E"/>
    <w:rsid w:val="00D06503"/>
    <w:rsid w:val="00D067EF"/>
    <w:rsid w:val="00D06800"/>
    <w:rsid w:val="00D06A5B"/>
    <w:rsid w:val="00D06CC6"/>
    <w:rsid w:val="00D06F95"/>
    <w:rsid w:val="00D071A0"/>
    <w:rsid w:val="00D073B3"/>
    <w:rsid w:val="00D0749B"/>
    <w:rsid w:val="00D07552"/>
    <w:rsid w:val="00D07631"/>
    <w:rsid w:val="00D076DD"/>
    <w:rsid w:val="00D076FC"/>
    <w:rsid w:val="00D0791B"/>
    <w:rsid w:val="00D10333"/>
    <w:rsid w:val="00D10690"/>
    <w:rsid w:val="00D1093D"/>
    <w:rsid w:val="00D10BEA"/>
    <w:rsid w:val="00D10E95"/>
    <w:rsid w:val="00D10F38"/>
    <w:rsid w:val="00D10F57"/>
    <w:rsid w:val="00D110A4"/>
    <w:rsid w:val="00D110C9"/>
    <w:rsid w:val="00D1161D"/>
    <w:rsid w:val="00D1164E"/>
    <w:rsid w:val="00D11818"/>
    <w:rsid w:val="00D11ED5"/>
    <w:rsid w:val="00D124DA"/>
    <w:rsid w:val="00D126C0"/>
    <w:rsid w:val="00D128D2"/>
    <w:rsid w:val="00D12A39"/>
    <w:rsid w:val="00D12AAC"/>
    <w:rsid w:val="00D12E2C"/>
    <w:rsid w:val="00D12F07"/>
    <w:rsid w:val="00D131CA"/>
    <w:rsid w:val="00D13522"/>
    <w:rsid w:val="00D1363A"/>
    <w:rsid w:val="00D1391B"/>
    <w:rsid w:val="00D13A64"/>
    <w:rsid w:val="00D13AB7"/>
    <w:rsid w:val="00D13D1A"/>
    <w:rsid w:val="00D13D72"/>
    <w:rsid w:val="00D143F5"/>
    <w:rsid w:val="00D145EE"/>
    <w:rsid w:val="00D14A0F"/>
    <w:rsid w:val="00D150ED"/>
    <w:rsid w:val="00D15166"/>
    <w:rsid w:val="00D15665"/>
    <w:rsid w:val="00D1592F"/>
    <w:rsid w:val="00D1594C"/>
    <w:rsid w:val="00D15ABD"/>
    <w:rsid w:val="00D15D16"/>
    <w:rsid w:val="00D1601F"/>
    <w:rsid w:val="00D160DB"/>
    <w:rsid w:val="00D162C2"/>
    <w:rsid w:val="00D169D9"/>
    <w:rsid w:val="00D16FE0"/>
    <w:rsid w:val="00D1715D"/>
    <w:rsid w:val="00D17652"/>
    <w:rsid w:val="00D17780"/>
    <w:rsid w:val="00D17F49"/>
    <w:rsid w:val="00D2182D"/>
    <w:rsid w:val="00D2213E"/>
    <w:rsid w:val="00D228B5"/>
    <w:rsid w:val="00D22A8C"/>
    <w:rsid w:val="00D22FC6"/>
    <w:rsid w:val="00D232A6"/>
    <w:rsid w:val="00D232B7"/>
    <w:rsid w:val="00D23551"/>
    <w:rsid w:val="00D23880"/>
    <w:rsid w:val="00D2392F"/>
    <w:rsid w:val="00D239BC"/>
    <w:rsid w:val="00D23F17"/>
    <w:rsid w:val="00D24935"/>
    <w:rsid w:val="00D24A2A"/>
    <w:rsid w:val="00D24B70"/>
    <w:rsid w:val="00D24BA8"/>
    <w:rsid w:val="00D24DD4"/>
    <w:rsid w:val="00D24DD6"/>
    <w:rsid w:val="00D25230"/>
    <w:rsid w:val="00D258AD"/>
    <w:rsid w:val="00D25C3B"/>
    <w:rsid w:val="00D26227"/>
    <w:rsid w:val="00D266FA"/>
    <w:rsid w:val="00D269EB"/>
    <w:rsid w:val="00D26A42"/>
    <w:rsid w:val="00D26B82"/>
    <w:rsid w:val="00D27474"/>
    <w:rsid w:val="00D27C8A"/>
    <w:rsid w:val="00D27ECC"/>
    <w:rsid w:val="00D30417"/>
    <w:rsid w:val="00D30C77"/>
    <w:rsid w:val="00D30D60"/>
    <w:rsid w:val="00D311E6"/>
    <w:rsid w:val="00D314D9"/>
    <w:rsid w:val="00D315CC"/>
    <w:rsid w:val="00D317C9"/>
    <w:rsid w:val="00D31BCE"/>
    <w:rsid w:val="00D3208C"/>
    <w:rsid w:val="00D321B5"/>
    <w:rsid w:val="00D326AE"/>
    <w:rsid w:val="00D328C7"/>
    <w:rsid w:val="00D32B6A"/>
    <w:rsid w:val="00D32B86"/>
    <w:rsid w:val="00D32BC7"/>
    <w:rsid w:val="00D32D24"/>
    <w:rsid w:val="00D32E18"/>
    <w:rsid w:val="00D32FF2"/>
    <w:rsid w:val="00D3315B"/>
    <w:rsid w:val="00D33869"/>
    <w:rsid w:val="00D33A36"/>
    <w:rsid w:val="00D33D40"/>
    <w:rsid w:val="00D34100"/>
    <w:rsid w:val="00D34241"/>
    <w:rsid w:val="00D344E0"/>
    <w:rsid w:val="00D3478D"/>
    <w:rsid w:val="00D34A7A"/>
    <w:rsid w:val="00D34DBA"/>
    <w:rsid w:val="00D3538B"/>
    <w:rsid w:val="00D35A21"/>
    <w:rsid w:val="00D35A92"/>
    <w:rsid w:val="00D35BD8"/>
    <w:rsid w:val="00D35D5E"/>
    <w:rsid w:val="00D35D76"/>
    <w:rsid w:val="00D35E5A"/>
    <w:rsid w:val="00D363EB"/>
    <w:rsid w:val="00D366B7"/>
    <w:rsid w:val="00D36991"/>
    <w:rsid w:val="00D36A75"/>
    <w:rsid w:val="00D36ADE"/>
    <w:rsid w:val="00D36C77"/>
    <w:rsid w:val="00D36E5D"/>
    <w:rsid w:val="00D37E94"/>
    <w:rsid w:val="00D40F0A"/>
    <w:rsid w:val="00D41159"/>
    <w:rsid w:val="00D41181"/>
    <w:rsid w:val="00D41BBE"/>
    <w:rsid w:val="00D41DF5"/>
    <w:rsid w:val="00D42386"/>
    <w:rsid w:val="00D428C1"/>
    <w:rsid w:val="00D42A7C"/>
    <w:rsid w:val="00D4303B"/>
    <w:rsid w:val="00D44819"/>
    <w:rsid w:val="00D44D1D"/>
    <w:rsid w:val="00D4525C"/>
    <w:rsid w:val="00D4527C"/>
    <w:rsid w:val="00D45959"/>
    <w:rsid w:val="00D459EA"/>
    <w:rsid w:val="00D45F20"/>
    <w:rsid w:val="00D460A2"/>
    <w:rsid w:val="00D460CA"/>
    <w:rsid w:val="00D478E4"/>
    <w:rsid w:val="00D479D1"/>
    <w:rsid w:val="00D47ADE"/>
    <w:rsid w:val="00D47B33"/>
    <w:rsid w:val="00D47D23"/>
    <w:rsid w:val="00D5071C"/>
    <w:rsid w:val="00D50846"/>
    <w:rsid w:val="00D508F0"/>
    <w:rsid w:val="00D50FAF"/>
    <w:rsid w:val="00D51C88"/>
    <w:rsid w:val="00D52653"/>
    <w:rsid w:val="00D528D7"/>
    <w:rsid w:val="00D52FF0"/>
    <w:rsid w:val="00D5327B"/>
    <w:rsid w:val="00D5346B"/>
    <w:rsid w:val="00D538D8"/>
    <w:rsid w:val="00D53976"/>
    <w:rsid w:val="00D53D25"/>
    <w:rsid w:val="00D5443D"/>
    <w:rsid w:val="00D545CD"/>
    <w:rsid w:val="00D5468C"/>
    <w:rsid w:val="00D5482E"/>
    <w:rsid w:val="00D54920"/>
    <w:rsid w:val="00D5518B"/>
    <w:rsid w:val="00D5522E"/>
    <w:rsid w:val="00D55252"/>
    <w:rsid w:val="00D552F5"/>
    <w:rsid w:val="00D554C7"/>
    <w:rsid w:val="00D55642"/>
    <w:rsid w:val="00D55979"/>
    <w:rsid w:val="00D55A80"/>
    <w:rsid w:val="00D55AFA"/>
    <w:rsid w:val="00D55C58"/>
    <w:rsid w:val="00D55DC2"/>
    <w:rsid w:val="00D55F5B"/>
    <w:rsid w:val="00D56081"/>
    <w:rsid w:val="00D56282"/>
    <w:rsid w:val="00D56846"/>
    <w:rsid w:val="00D56EBF"/>
    <w:rsid w:val="00D5714B"/>
    <w:rsid w:val="00D57259"/>
    <w:rsid w:val="00D57586"/>
    <w:rsid w:val="00D57F3F"/>
    <w:rsid w:val="00D6007D"/>
    <w:rsid w:val="00D606D2"/>
    <w:rsid w:val="00D60823"/>
    <w:rsid w:val="00D6091A"/>
    <w:rsid w:val="00D6092B"/>
    <w:rsid w:val="00D60CD0"/>
    <w:rsid w:val="00D60DB0"/>
    <w:rsid w:val="00D60EE0"/>
    <w:rsid w:val="00D60FC3"/>
    <w:rsid w:val="00D61605"/>
    <w:rsid w:val="00D61619"/>
    <w:rsid w:val="00D616C7"/>
    <w:rsid w:val="00D6177A"/>
    <w:rsid w:val="00D618EF"/>
    <w:rsid w:val="00D61A88"/>
    <w:rsid w:val="00D62647"/>
    <w:rsid w:val="00D627CE"/>
    <w:rsid w:val="00D62A1F"/>
    <w:rsid w:val="00D62A99"/>
    <w:rsid w:val="00D62AFE"/>
    <w:rsid w:val="00D63064"/>
    <w:rsid w:val="00D630D4"/>
    <w:rsid w:val="00D632E1"/>
    <w:rsid w:val="00D633AC"/>
    <w:rsid w:val="00D639DC"/>
    <w:rsid w:val="00D63BB9"/>
    <w:rsid w:val="00D6438B"/>
    <w:rsid w:val="00D64A6F"/>
    <w:rsid w:val="00D64BFB"/>
    <w:rsid w:val="00D650A2"/>
    <w:rsid w:val="00D654C5"/>
    <w:rsid w:val="00D65A48"/>
    <w:rsid w:val="00D65DED"/>
    <w:rsid w:val="00D65E00"/>
    <w:rsid w:val="00D6649F"/>
    <w:rsid w:val="00D667EE"/>
    <w:rsid w:val="00D66952"/>
    <w:rsid w:val="00D67087"/>
    <w:rsid w:val="00D6793B"/>
    <w:rsid w:val="00D6799B"/>
    <w:rsid w:val="00D67A23"/>
    <w:rsid w:val="00D67B71"/>
    <w:rsid w:val="00D67DAD"/>
    <w:rsid w:val="00D67E1C"/>
    <w:rsid w:val="00D67E3D"/>
    <w:rsid w:val="00D67F1C"/>
    <w:rsid w:val="00D7014D"/>
    <w:rsid w:val="00D7048D"/>
    <w:rsid w:val="00D70492"/>
    <w:rsid w:val="00D70931"/>
    <w:rsid w:val="00D70A54"/>
    <w:rsid w:val="00D71086"/>
    <w:rsid w:val="00D7157B"/>
    <w:rsid w:val="00D7166B"/>
    <w:rsid w:val="00D71733"/>
    <w:rsid w:val="00D723A8"/>
    <w:rsid w:val="00D7247F"/>
    <w:rsid w:val="00D72502"/>
    <w:rsid w:val="00D728F8"/>
    <w:rsid w:val="00D72AC1"/>
    <w:rsid w:val="00D72C59"/>
    <w:rsid w:val="00D73330"/>
    <w:rsid w:val="00D73984"/>
    <w:rsid w:val="00D73B0B"/>
    <w:rsid w:val="00D74268"/>
    <w:rsid w:val="00D742CB"/>
    <w:rsid w:val="00D743EE"/>
    <w:rsid w:val="00D744B5"/>
    <w:rsid w:val="00D74853"/>
    <w:rsid w:val="00D7486D"/>
    <w:rsid w:val="00D74E20"/>
    <w:rsid w:val="00D750BA"/>
    <w:rsid w:val="00D75B68"/>
    <w:rsid w:val="00D75D28"/>
    <w:rsid w:val="00D76193"/>
    <w:rsid w:val="00D7629F"/>
    <w:rsid w:val="00D76BC8"/>
    <w:rsid w:val="00D77132"/>
    <w:rsid w:val="00D771A5"/>
    <w:rsid w:val="00D772B6"/>
    <w:rsid w:val="00D77339"/>
    <w:rsid w:val="00D7735F"/>
    <w:rsid w:val="00D777D3"/>
    <w:rsid w:val="00D77859"/>
    <w:rsid w:val="00D77B99"/>
    <w:rsid w:val="00D77DA8"/>
    <w:rsid w:val="00D77E25"/>
    <w:rsid w:val="00D8042E"/>
    <w:rsid w:val="00D8046D"/>
    <w:rsid w:val="00D80572"/>
    <w:rsid w:val="00D809C9"/>
    <w:rsid w:val="00D81390"/>
    <w:rsid w:val="00D816C2"/>
    <w:rsid w:val="00D818EE"/>
    <w:rsid w:val="00D81B9C"/>
    <w:rsid w:val="00D81BE7"/>
    <w:rsid w:val="00D81C18"/>
    <w:rsid w:val="00D81D06"/>
    <w:rsid w:val="00D823B5"/>
    <w:rsid w:val="00D826D7"/>
    <w:rsid w:val="00D82782"/>
    <w:rsid w:val="00D8288A"/>
    <w:rsid w:val="00D82B03"/>
    <w:rsid w:val="00D82EA4"/>
    <w:rsid w:val="00D83241"/>
    <w:rsid w:val="00D833A9"/>
    <w:rsid w:val="00D835D2"/>
    <w:rsid w:val="00D837EA"/>
    <w:rsid w:val="00D83B40"/>
    <w:rsid w:val="00D83D94"/>
    <w:rsid w:val="00D83FB0"/>
    <w:rsid w:val="00D840FD"/>
    <w:rsid w:val="00D845F3"/>
    <w:rsid w:val="00D84CD3"/>
    <w:rsid w:val="00D84E6A"/>
    <w:rsid w:val="00D85483"/>
    <w:rsid w:val="00D8557C"/>
    <w:rsid w:val="00D858A2"/>
    <w:rsid w:val="00D85B32"/>
    <w:rsid w:val="00D85F2B"/>
    <w:rsid w:val="00D8679F"/>
    <w:rsid w:val="00D8682D"/>
    <w:rsid w:val="00D86840"/>
    <w:rsid w:val="00D86883"/>
    <w:rsid w:val="00D86B0F"/>
    <w:rsid w:val="00D86B99"/>
    <w:rsid w:val="00D8704D"/>
    <w:rsid w:val="00D87210"/>
    <w:rsid w:val="00D878E8"/>
    <w:rsid w:val="00D90397"/>
    <w:rsid w:val="00D905EB"/>
    <w:rsid w:val="00D90710"/>
    <w:rsid w:val="00D907A3"/>
    <w:rsid w:val="00D9105D"/>
    <w:rsid w:val="00D910A1"/>
    <w:rsid w:val="00D9150B"/>
    <w:rsid w:val="00D91A03"/>
    <w:rsid w:val="00D91C41"/>
    <w:rsid w:val="00D91F61"/>
    <w:rsid w:val="00D92A11"/>
    <w:rsid w:val="00D92C51"/>
    <w:rsid w:val="00D934E4"/>
    <w:rsid w:val="00D9383D"/>
    <w:rsid w:val="00D93AF3"/>
    <w:rsid w:val="00D93CD2"/>
    <w:rsid w:val="00D93E4D"/>
    <w:rsid w:val="00D94215"/>
    <w:rsid w:val="00D9438B"/>
    <w:rsid w:val="00D944E8"/>
    <w:rsid w:val="00D94646"/>
    <w:rsid w:val="00D9481A"/>
    <w:rsid w:val="00D949EC"/>
    <w:rsid w:val="00D94A2C"/>
    <w:rsid w:val="00D94BC3"/>
    <w:rsid w:val="00D950C9"/>
    <w:rsid w:val="00D95BAE"/>
    <w:rsid w:val="00D9685D"/>
    <w:rsid w:val="00D96959"/>
    <w:rsid w:val="00D969CC"/>
    <w:rsid w:val="00D96A7D"/>
    <w:rsid w:val="00D971EF"/>
    <w:rsid w:val="00D972D9"/>
    <w:rsid w:val="00D97838"/>
    <w:rsid w:val="00D97A06"/>
    <w:rsid w:val="00DA0081"/>
    <w:rsid w:val="00DA039A"/>
    <w:rsid w:val="00DA0B91"/>
    <w:rsid w:val="00DA0C69"/>
    <w:rsid w:val="00DA0C9B"/>
    <w:rsid w:val="00DA0E64"/>
    <w:rsid w:val="00DA1195"/>
    <w:rsid w:val="00DA1406"/>
    <w:rsid w:val="00DA191E"/>
    <w:rsid w:val="00DA1BE8"/>
    <w:rsid w:val="00DA1F50"/>
    <w:rsid w:val="00DA2B2A"/>
    <w:rsid w:val="00DA2EED"/>
    <w:rsid w:val="00DA301C"/>
    <w:rsid w:val="00DA3941"/>
    <w:rsid w:val="00DA3BD2"/>
    <w:rsid w:val="00DA3C67"/>
    <w:rsid w:val="00DA45AB"/>
    <w:rsid w:val="00DA470C"/>
    <w:rsid w:val="00DA4A01"/>
    <w:rsid w:val="00DA4BEA"/>
    <w:rsid w:val="00DA4C11"/>
    <w:rsid w:val="00DA4CEF"/>
    <w:rsid w:val="00DA4EE0"/>
    <w:rsid w:val="00DA5677"/>
    <w:rsid w:val="00DA5685"/>
    <w:rsid w:val="00DA5932"/>
    <w:rsid w:val="00DA5C53"/>
    <w:rsid w:val="00DA5E3C"/>
    <w:rsid w:val="00DA62ED"/>
    <w:rsid w:val="00DA633C"/>
    <w:rsid w:val="00DA68F5"/>
    <w:rsid w:val="00DA6A7D"/>
    <w:rsid w:val="00DA6C89"/>
    <w:rsid w:val="00DA6E8B"/>
    <w:rsid w:val="00DA6F14"/>
    <w:rsid w:val="00DA772D"/>
    <w:rsid w:val="00DA789E"/>
    <w:rsid w:val="00DA7AC7"/>
    <w:rsid w:val="00DA7D7C"/>
    <w:rsid w:val="00DB022C"/>
    <w:rsid w:val="00DB02B9"/>
    <w:rsid w:val="00DB0346"/>
    <w:rsid w:val="00DB03CA"/>
    <w:rsid w:val="00DB0419"/>
    <w:rsid w:val="00DB0676"/>
    <w:rsid w:val="00DB0D90"/>
    <w:rsid w:val="00DB0E27"/>
    <w:rsid w:val="00DB105A"/>
    <w:rsid w:val="00DB1693"/>
    <w:rsid w:val="00DB17E4"/>
    <w:rsid w:val="00DB1D95"/>
    <w:rsid w:val="00DB2049"/>
    <w:rsid w:val="00DB27A6"/>
    <w:rsid w:val="00DB27CD"/>
    <w:rsid w:val="00DB2F43"/>
    <w:rsid w:val="00DB362E"/>
    <w:rsid w:val="00DB3A54"/>
    <w:rsid w:val="00DB3BCB"/>
    <w:rsid w:val="00DB3F3B"/>
    <w:rsid w:val="00DB3F48"/>
    <w:rsid w:val="00DB404D"/>
    <w:rsid w:val="00DB4095"/>
    <w:rsid w:val="00DB4763"/>
    <w:rsid w:val="00DB4BE8"/>
    <w:rsid w:val="00DB4EC7"/>
    <w:rsid w:val="00DB4F89"/>
    <w:rsid w:val="00DB4FC9"/>
    <w:rsid w:val="00DB536E"/>
    <w:rsid w:val="00DB5464"/>
    <w:rsid w:val="00DB595B"/>
    <w:rsid w:val="00DB5EAF"/>
    <w:rsid w:val="00DB6916"/>
    <w:rsid w:val="00DB6E62"/>
    <w:rsid w:val="00DB7704"/>
    <w:rsid w:val="00DB7868"/>
    <w:rsid w:val="00DB7E6C"/>
    <w:rsid w:val="00DC035A"/>
    <w:rsid w:val="00DC0528"/>
    <w:rsid w:val="00DC0A61"/>
    <w:rsid w:val="00DC0E13"/>
    <w:rsid w:val="00DC1128"/>
    <w:rsid w:val="00DC1305"/>
    <w:rsid w:val="00DC142B"/>
    <w:rsid w:val="00DC1681"/>
    <w:rsid w:val="00DC1A1D"/>
    <w:rsid w:val="00DC1A41"/>
    <w:rsid w:val="00DC1AA7"/>
    <w:rsid w:val="00DC1AC3"/>
    <w:rsid w:val="00DC1B2F"/>
    <w:rsid w:val="00DC1BD2"/>
    <w:rsid w:val="00DC1F7A"/>
    <w:rsid w:val="00DC205E"/>
    <w:rsid w:val="00DC2AE1"/>
    <w:rsid w:val="00DC2C8A"/>
    <w:rsid w:val="00DC327A"/>
    <w:rsid w:val="00DC36D8"/>
    <w:rsid w:val="00DC39D8"/>
    <w:rsid w:val="00DC3A53"/>
    <w:rsid w:val="00DC3CCB"/>
    <w:rsid w:val="00DC40AA"/>
    <w:rsid w:val="00DC41CC"/>
    <w:rsid w:val="00DC4211"/>
    <w:rsid w:val="00DC478D"/>
    <w:rsid w:val="00DC4D8C"/>
    <w:rsid w:val="00DC4E0E"/>
    <w:rsid w:val="00DC5223"/>
    <w:rsid w:val="00DC57D9"/>
    <w:rsid w:val="00DC624B"/>
    <w:rsid w:val="00DC671C"/>
    <w:rsid w:val="00DC67D9"/>
    <w:rsid w:val="00DC68B7"/>
    <w:rsid w:val="00DC6DC5"/>
    <w:rsid w:val="00DC700E"/>
    <w:rsid w:val="00DC7177"/>
    <w:rsid w:val="00DC73DF"/>
    <w:rsid w:val="00DC75F7"/>
    <w:rsid w:val="00DC76F8"/>
    <w:rsid w:val="00DC78EE"/>
    <w:rsid w:val="00DC7922"/>
    <w:rsid w:val="00DC7BB1"/>
    <w:rsid w:val="00DD0145"/>
    <w:rsid w:val="00DD02E8"/>
    <w:rsid w:val="00DD04CD"/>
    <w:rsid w:val="00DD06D4"/>
    <w:rsid w:val="00DD0AC8"/>
    <w:rsid w:val="00DD0C59"/>
    <w:rsid w:val="00DD12CD"/>
    <w:rsid w:val="00DD1345"/>
    <w:rsid w:val="00DD1564"/>
    <w:rsid w:val="00DD1757"/>
    <w:rsid w:val="00DD193F"/>
    <w:rsid w:val="00DD1AE2"/>
    <w:rsid w:val="00DD1F63"/>
    <w:rsid w:val="00DD221E"/>
    <w:rsid w:val="00DD29CB"/>
    <w:rsid w:val="00DD2BDC"/>
    <w:rsid w:val="00DD2CAD"/>
    <w:rsid w:val="00DD2EE5"/>
    <w:rsid w:val="00DD30A5"/>
    <w:rsid w:val="00DD33C8"/>
    <w:rsid w:val="00DD3503"/>
    <w:rsid w:val="00DD36C1"/>
    <w:rsid w:val="00DD3A57"/>
    <w:rsid w:val="00DD41A4"/>
    <w:rsid w:val="00DD44FD"/>
    <w:rsid w:val="00DD4554"/>
    <w:rsid w:val="00DD4F3A"/>
    <w:rsid w:val="00DD5361"/>
    <w:rsid w:val="00DD5E7A"/>
    <w:rsid w:val="00DD5FC4"/>
    <w:rsid w:val="00DD6212"/>
    <w:rsid w:val="00DD6220"/>
    <w:rsid w:val="00DD63A1"/>
    <w:rsid w:val="00DD6471"/>
    <w:rsid w:val="00DD65BA"/>
    <w:rsid w:val="00DD67CA"/>
    <w:rsid w:val="00DD689A"/>
    <w:rsid w:val="00DD690B"/>
    <w:rsid w:val="00DD6FA5"/>
    <w:rsid w:val="00DD7082"/>
    <w:rsid w:val="00DD7115"/>
    <w:rsid w:val="00DD7131"/>
    <w:rsid w:val="00DD746C"/>
    <w:rsid w:val="00DD76D6"/>
    <w:rsid w:val="00DD7EB5"/>
    <w:rsid w:val="00DE0094"/>
    <w:rsid w:val="00DE0473"/>
    <w:rsid w:val="00DE05C2"/>
    <w:rsid w:val="00DE0626"/>
    <w:rsid w:val="00DE0FF8"/>
    <w:rsid w:val="00DE10D5"/>
    <w:rsid w:val="00DE1277"/>
    <w:rsid w:val="00DE144C"/>
    <w:rsid w:val="00DE1572"/>
    <w:rsid w:val="00DE16F2"/>
    <w:rsid w:val="00DE1ACF"/>
    <w:rsid w:val="00DE230E"/>
    <w:rsid w:val="00DE241A"/>
    <w:rsid w:val="00DE2457"/>
    <w:rsid w:val="00DE2701"/>
    <w:rsid w:val="00DE2830"/>
    <w:rsid w:val="00DE2A44"/>
    <w:rsid w:val="00DE2EB4"/>
    <w:rsid w:val="00DE33C1"/>
    <w:rsid w:val="00DE3E69"/>
    <w:rsid w:val="00DE4574"/>
    <w:rsid w:val="00DE46A4"/>
    <w:rsid w:val="00DE493D"/>
    <w:rsid w:val="00DE4D14"/>
    <w:rsid w:val="00DE508E"/>
    <w:rsid w:val="00DE54F8"/>
    <w:rsid w:val="00DE58E7"/>
    <w:rsid w:val="00DE5C17"/>
    <w:rsid w:val="00DE7224"/>
    <w:rsid w:val="00DE74E8"/>
    <w:rsid w:val="00DE76F7"/>
    <w:rsid w:val="00DE78E2"/>
    <w:rsid w:val="00DE7C44"/>
    <w:rsid w:val="00DF00B2"/>
    <w:rsid w:val="00DF07B6"/>
    <w:rsid w:val="00DF0827"/>
    <w:rsid w:val="00DF0E56"/>
    <w:rsid w:val="00DF10C6"/>
    <w:rsid w:val="00DF10DE"/>
    <w:rsid w:val="00DF141B"/>
    <w:rsid w:val="00DF1513"/>
    <w:rsid w:val="00DF153B"/>
    <w:rsid w:val="00DF15B1"/>
    <w:rsid w:val="00DF188A"/>
    <w:rsid w:val="00DF1964"/>
    <w:rsid w:val="00DF19E3"/>
    <w:rsid w:val="00DF1A21"/>
    <w:rsid w:val="00DF1BE3"/>
    <w:rsid w:val="00DF1C58"/>
    <w:rsid w:val="00DF1EE9"/>
    <w:rsid w:val="00DF20E7"/>
    <w:rsid w:val="00DF286A"/>
    <w:rsid w:val="00DF2DA4"/>
    <w:rsid w:val="00DF2ED3"/>
    <w:rsid w:val="00DF3040"/>
    <w:rsid w:val="00DF307D"/>
    <w:rsid w:val="00DF36D0"/>
    <w:rsid w:val="00DF3B63"/>
    <w:rsid w:val="00DF401A"/>
    <w:rsid w:val="00DF40CE"/>
    <w:rsid w:val="00DF41A6"/>
    <w:rsid w:val="00DF431C"/>
    <w:rsid w:val="00DF460A"/>
    <w:rsid w:val="00DF47BE"/>
    <w:rsid w:val="00DF4A82"/>
    <w:rsid w:val="00DF53C8"/>
    <w:rsid w:val="00DF559B"/>
    <w:rsid w:val="00DF572A"/>
    <w:rsid w:val="00DF587F"/>
    <w:rsid w:val="00DF5AB1"/>
    <w:rsid w:val="00DF5ACE"/>
    <w:rsid w:val="00DF5CAD"/>
    <w:rsid w:val="00DF5D04"/>
    <w:rsid w:val="00DF60CA"/>
    <w:rsid w:val="00DF680B"/>
    <w:rsid w:val="00DF6B4F"/>
    <w:rsid w:val="00DF6BD6"/>
    <w:rsid w:val="00DF6CA3"/>
    <w:rsid w:val="00DF6D2A"/>
    <w:rsid w:val="00DF6D5A"/>
    <w:rsid w:val="00DF6EC1"/>
    <w:rsid w:val="00DF6EE0"/>
    <w:rsid w:val="00DF7024"/>
    <w:rsid w:val="00DF7136"/>
    <w:rsid w:val="00DF7208"/>
    <w:rsid w:val="00DF7276"/>
    <w:rsid w:val="00DF76EC"/>
    <w:rsid w:val="00DF7AD3"/>
    <w:rsid w:val="00DF7D45"/>
    <w:rsid w:val="00DF7F9F"/>
    <w:rsid w:val="00E001CA"/>
    <w:rsid w:val="00E0047E"/>
    <w:rsid w:val="00E00775"/>
    <w:rsid w:val="00E00A02"/>
    <w:rsid w:val="00E00B83"/>
    <w:rsid w:val="00E00BF3"/>
    <w:rsid w:val="00E00CF8"/>
    <w:rsid w:val="00E01196"/>
    <w:rsid w:val="00E011B5"/>
    <w:rsid w:val="00E0153D"/>
    <w:rsid w:val="00E01740"/>
    <w:rsid w:val="00E0206E"/>
    <w:rsid w:val="00E020DC"/>
    <w:rsid w:val="00E0227F"/>
    <w:rsid w:val="00E025E1"/>
    <w:rsid w:val="00E0270E"/>
    <w:rsid w:val="00E02FB0"/>
    <w:rsid w:val="00E0327D"/>
    <w:rsid w:val="00E032F3"/>
    <w:rsid w:val="00E03666"/>
    <w:rsid w:val="00E03B9B"/>
    <w:rsid w:val="00E03DA2"/>
    <w:rsid w:val="00E03FB8"/>
    <w:rsid w:val="00E041F7"/>
    <w:rsid w:val="00E046F9"/>
    <w:rsid w:val="00E04887"/>
    <w:rsid w:val="00E05435"/>
    <w:rsid w:val="00E05788"/>
    <w:rsid w:val="00E057D5"/>
    <w:rsid w:val="00E05C16"/>
    <w:rsid w:val="00E0621C"/>
    <w:rsid w:val="00E06312"/>
    <w:rsid w:val="00E06883"/>
    <w:rsid w:val="00E068EF"/>
    <w:rsid w:val="00E06A3B"/>
    <w:rsid w:val="00E06B70"/>
    <w:rsid w:val="00E06E3D"/>
    <w:rsid w:val="00E06E73"/>
    <w:rsid w:val="00E07025"/>
    <w:rsid w:val="00E071B1"/>
    <w:rsid w:val="00E07295"/>
    <w:rsid w:val="00E07307"/>
    <w:rsid w:val="00E0765B"/>
    <w:rsid w:val="00E077C1"/>
    <w:rsid w:val="00E07CB5"/>
    <w:rsid w:val="00E07E8A"/>
    <w:rsid w:val="00E10080"/>
    <w:rsid w:val="00E1008D"/>
    <w:rsid w:val="00E10097"/>
    <w:rsid w:val="00E10E9F"/>
    <w:rsid w:val="00E10F98"/>
    <w:rsid w:val="00E11079"/>
    <w:rsid w:val="00E114A3"/>
    <w:rsid w:val="00E1155D"/>
    <w:rsid w:val="00E11749"/>
    <w:rsid w:val="00E11D04"/>
    <w:rsid w:val="00E12005"/>
    <w:rsid w:val="00E12154"/>
    <w:rsid w:val="00E121A3"/>
    <w:rsid w:val="00E121B9"/>
    <w:rsid w:val="00E124BE"/>
    <w:rsid w:val="00E1263F"/>
    <w:rsid w:val="00E12B7F"/>
    <w:rsid w:val="00E12D4B"/>
    <w:rsid w:val="00E13340"/>
    <w:rsid w:val="00E135CB"/>
    <w:rsid w:val="00E13BA4"/>
    <w:rsid w:val="00E13E17"/>
    <w:rsid w:val="00E14400"/>
    <w:rsid w:val="00E1449C"/>
    <w:rsid w:val="00E14529"/>
    <w:rsid w:val="00E146C6"/>
    <w:rsid w:val="00E146E0"/>
    <w:rsid w:val="00E14D51"/>
    <w:rsid w:val="00E14E80"/>
    <w:rsid w:val="00E14F25"/>
    <w:rsid w:val="00E15364"/>
    <w:rsid w:val="00E15A08"/>
    <w:rsid w:val="00E15FC4"/>
    <w:rsid w:val="00E163A9"/>
    <w:rsid w:val="00E16887"/>
    <w:rsid w:val="00E16C1F"/>
    <w:rsid w:val="00E16E0C"/>
    <w:rsid w:val="00E1728A"/>
    <w:rsid w:val="00E1775E"/>
    <w:rsid w:val="00E1778A"/>
    <w:rsid w:val="00E17874"/>
    <w:rsid w:val="00E1793F"/>
    <w:rsid w:val="00E17DDD"/>
    <w:rsid w:val="00E20349"/>
    <w:rsid w:val="00E204A1"/>
    <w:rsid w:val="00E204FA"/>
    <w:rsid w:val="00E209AC"/>
    <w:rsid w:val="00E20A9A"/>
    <w:rsid w:val="00E2100E"/>
    <w:rsid w:val="00E2104C"/>
    <w:rsid w:val="00E2111F"/>
    <w:rsid w:val="00E213A8"/>
    <w:rsid w:val="00E214C3"/>
    <w:rsid w:val="00E215C3"/>
    <w:rsid w:val="00E21792"/>
    <w:rsid w:val="00E218F5"/>
    <w:rsid w:val="00E21EF9"/>
    <w:rsid w:val="00E22466"/>
    <w:rsid w:val="00E231D3"/>
    <w:rsid w:val="00E23223"/>
    <w:rsid w:val="00E2341F"/>
    <w:rsid w:val="00E2413C"/>
    <w:rsid w:val="00E245C6"/>
    <w:rsid w:val="00E24DA6"/>
    <w:rsid w:val="00E24EA6"/>
    <w:rsid w:val="00E251E8"/>
    <w:rsid w:val="00E258BC"/>
    <w:rsid w:val="00E25EBD"/>
    <w:rsid w:val="00E26274"/>
    <w:rsid w:val="00E26673"/>
    <w:rsid w:val="00E26C12"/>
    <w:rsid w:val="00E27198"/>
    <w:rsid w:val="00E272C8"/>
    <w:rsid w:val="00E27400"/>
    <w:rsid w:val="00E27499"/>
    <w:rsid w:val="00E27FA1"/>
    <w:rsid w:val="00E303AB"/>
    <w:rsid w:val="00E307E9"/>
    <w:rsid w:val="00E30976"/>
    <w:rsid w:val="00E3162A"/>
    <w:rsid w:val="00E31DEB"/>
    <w:rsid w:val="00E31EBD"/>
    <w:rsid w:val="00E32019"/>
    <w:rsid w:val="00E32534"/>
    <w:rsid w:val="00E3314C"/>
    <w:rsid w:val="00E33454"/>
    <w:rsid w:val="00E334E5"/>
    <w:rsid w:val="00E338BC"/>
    <w:rsid w:val="00E33AEE"/>
    <w:rsid w:val="00E33C4B"/>
    <w:rsid w:val="00E340F8"/>
    <w:rsid w:val="00E343E3"/>
    <w:rsid w:val="00E345F0"/>
    <w:rsid w:val="00E346C9"/>
    <w:rsid w:val="00E34E4E"/>
    <w:rsid w:val="00E3558E"/>
    <w:rsid w:val="00E35D3A"/>
    <w:rsid w:val="00E360BD"/>
    <w:rsid w:val="00E362B9"/>
    <w:rsid w:val="00E36353"/>
    <w:rsid w:val="00E367CF"/>
    <w:rsid w:val="00E36873"/>
    <w:rsid w:val="00E36983"/>
    <w:rsid w:val="00E36A6C"/>
    <w:rsid w:val="00E36B1F"/>
    <w:rsid w:val="00E37048"/>
    <w:rsid w:val="00E3741A"/>
    <w:rsid w:val="00E374C1"/>
    <w:rsid w:val="00E37A8E"/>
    <w:rsid w:val="00E37F67"/>
    <w:rsid w:val="00E40502"/>
    <w:rsid w:val="00E40F65"/>
    <w:rsid w:val="00E41269"/>
    <w:rsid w:val="00E416B7"/>
    <w:rsid w:val="00E41A4D"/>
    <w:rsid w:val="00E41B53"/>
    <w:rsid w:val="00E42044"/>
    <w:rsid w:val="00E428DC"/>
    <w:rsid w:val="00E42F58"/>
    <w:rsid w:val="00E43323"/>
    <w:rsid w:val="00E43676"/>
    <w:rsid w:val="00E4405B"/>
    <w:rsid w:val="00E443FF"/>
    <w:rsid w:val="00E44504"/>
    <w:rsid w:val="00E44A07"/>
    <w:rsid w:val="00E44AF7"/>
    <w:rsid w:val="00E44C4E"/>
    <w:rsid w:val="00E44E08"/>
    <w:rsid w:val="00E45519"/>
    <w:rsid w:val="00E4552B"/>
    <w:rsid w:val="00E4595F"/>
    <w:rsid w:val="00E45F5F"/>
    <w:rsid w:val="00E461E0"/>
    <w:rsid w:val="00E46227"/>
    <w:rsid w:val="00E464B2"/>
    <w:rsid w:val="00E46680"/>
    <w:rsid w:val="00E46B95"/>
    <w:rsid w:val="00E46D5D"/>
    <w:rsid w:val="00E46EA4"/>
    <w:rsid w:val="00E46F73"/>
    <w:rsid w:val="00E47856"/>
    <w:rsid w:val="00E4793A"/>
    <w:rsid w:val="00E50284"/>
    <w:rsid w:val="00E50433"/>
    <w:rsid w:val="00E509C6"/>
    <w:rsid w:val="00E51501"/>
    <w:rsid w:val="00E51912"/>
    <w:rsid w:val="00E51D74"/>
    <w:rsid w:val="00E51E29"/>
    <w:rsid w:val="00E52180"/>
    <w:rsid w:val="00E523C6"/>
    <w:rsid w:val="00E52E1B"/>
    <w:rsid w:val="00E52F10"/>
    <w:rsid w:val="00E52FF1"/>
    <w:rsid w:val="00E535F0"/>
    <w:rsid w:val="00E53AD4"/>
    <w:rsid w:val="00E53D5B"/>
    <w:rsid w:val="00E547B8"/>
    <w:rsid w:val="00E54A24"/>
    <w:rsid w:val="00E54CCE"/>
    <w:rsid w:val="00E54E62"/>
    <w:rsid w:val="00E55E38"/>
    <w:rsid w:val="00E56393"/>
    <w:rsid w:val="00E564F9"/>
    <w:rsid w:val="00E56500"/>
    <w:rsid w:val="00E56734"/>
    <w:rsid w:val="00E5674B"/>
    <w:rsid w:val="00E5683B"/>
    <w:rsid w:val="00E56BB4"/>
    <w:rsid w:val="00E56C82"/>
    <w:rsid w:val="00E56D29"/>
    <w:rsid w:val="00E56DFF"/>
    <w:rsid w:val="00E56F90"/>
    <w:rsid w:val="00E574F5"/>
    <w:rsid w:val="00E575B2"/>
    <w:rsid w:val="00E57DF2"/>
    <w:rsid w:val="00E60845"/>
    <w:rsid w:val="00E60BB4"/>
    <w:rsid w:val="00E60CCD"/>
    <w:rsid w:val="00E60E0F"/>
    <w:rsid w:val="00E612EF"/>
    <w:rsid w:val="00E61418"/>
    <w:rsid w:val="00E616FC"/>
    <w:rsid w:val="00E618A7"/>
    <w:rsid w:val="00E61E88"/>
    <w:rsid w:val="00E61F4A"/>
    <w:rsid w:val="00E6221F"/>
    <w:rsid w:val="00E624A2"/>
    <w:rsid w:val="00E6270A"/>
    <w:rsid w:val="00E6286D"/>
    <w:rsid w:val="00E62ADE"/>
    <w:rsid w:val="00E62BAF"/>
    <w:rsid w:val="00E63019"/>
    <w:rsid w:val="00E630AB"/>
    <w:rsid w:val="00E63226"/>
    <w:rsid w:val="00E63B35"/>
    <w:rsid w:val="00E63F05"/>
    <w:rsid w:val="00E641CF"/>
    <w:rsid w:val="00E644DC"/>
    <w:rsid w:val="00E64A96"/>
    <w:rsid w:val="00E64BFD"/>
    <w:rsid w:val="00E64C52"/>
    <w:rsid w:val="00E64D85"/>
    <w:rsid w:val="00E64E12"/>
    <w:rsid w:val="00E64E69"/>
    <w:rsid w:val="00E64FBE"/>
    <w:rsid w:val="00E65497"/>
    <w:rsid w:val="00E656BF"/>
    <w:rsid w:val="00E659D7"/>
    <w:rsid w:val="00E66062"/>
    <w:rsid w:val="00E66365"/>
    <w:rsid w:val="00E66476"/>
    <w:rsid w:val="00E66587"/>
    <w:rsid w:val="00E667D9"/>
    <w:rsid w:val="00E66AD0"/>
    <w:rsid w:val="00E66CB1"/>
    <w:rsid w:val="00E67203"/>
    <w:rsid w:val="00E67370"/>
    <w:rsid w:val="00E6758A"/>
    <w:rsid w:val="00E67850"/>
    <w:rsid w:val="00E678C8"/>
    <w:rsid w:val="00E7016A"/>
    <w:rsid w:val="00E702FF"/>
    <w:rsid w:val="00E7048A"/>
    <w:rsid w:val="00E709BC"/>
    <w:rsid w:val="00E70BBF"/>
    <w:rsid w:val="00E70CCF"/>
    <w:rsid w:val="00E70D32"/>
    <w:rsid w:val="00E70FB3"/>
    <w:rsid w:val="00E71147"/>
    <w:rsid w:val="00E7193E"/>
    <w:rsid w:val="00E71D95"/>
    <w:rsid w:val="00E721B9"/>
    <w:rsid w:val="00E72303"/>
    <w:rsid w:val="00E723C5"/>
    <w:rsid w:val="00E725E3"/>
    <w:rsid w:val="00E726EB"/>
    <w:rsid w:val="00E726FE"/>
    <w:rsid w:val="00E72BCB"/>
    <w:rsid w:val="00E72FA5"/>
    <w:rsid w:val="00E72FD4"/>
    <w:rsid w:val="00E7372A"/>
    <w:rsid w:val="00E73961"/>
    <w:rsid w:val="00E73C88"/>
    <w:rsid w:val="00E73DE4"/>
    <w:rsid w:val="00E742A5"/>
    <w:rsid w:val="00E74548"/>
    <w:rsid w:val="00E7471E"/>
    <w:rsid w:val="00E74818"/>
    <w:rsid w:val="00E748C1"/>
    <w:rsid w:val="00E74CB6"/>
    <w:rsid w:val="00E74DD1"/>
    <w:rsid w:val="00E74F88"/>
    <w:rsid w:val="00E76656"/>
    <w:rsid w:val="00E76D07"/>
    <w:rsid w:val="00E76E13"/>
    <w:rsid w:val="00E77010"/>
    <w:rsid w:val="00E77357"/>
    <w:rsid w:val="00E77540"/>
    <w:rsid w:val="00E77625"/>
    <w:rsid w:val="00E77B28"/>
    <w:rsid w:val="00E81324"/>
    <w:rsid w:val="00E816C1"/>
    <w:rsid w:val="00E8174B"/>
    <w:rsid w:val="00E817AF"/>
    <w:rsid w:val="00E82266"/>
    <w:rsid w:val="00E822EA"/>
    <w:rsid w:val="00E8246D"/>
    <w:rsid w:val="00E82497"/>
    <w:rsid w:val="00E82C03"/>
    <w:rsid w:val="00E82CA6"/>
    <w:rsid w:val="00E82EE0"/>
    <w:rsid w:val="00E82FE3"/>
    <w:rsid w:val="00E837EA"/>
    <w:rsid w:val="00E83821"/>
    <w:rsid w:val="00E83B6E"/>
    <w:rsid w:val="00E83E57"/>
    <w:rsid w:val="00E841A6"/>
    <w:rsid w:val="00E84262"/>
    <w:rsid w:val="00E844FB"/>
    <w:rsid w:val="00E848F9"/>
    <w:rsid w:val="00E84D66"/>
    <w:rsid w:val="00E852C2"/>
    <w:rsid w:val="00E854D6"/>
    <w:rsid w:val="00E85639"/>
    <w:rsid w:val="00E85739"/>
    <w:rsid w:val="00E85ABC"/>
    <w:rsid w:val="00E868DC"/>
    <w:rsid w:val="00E86AEF"/>
    <w:rsid w:val="00E871F7"/>
    <w:rsid w:val="00E87712"/>
    <w:rsid w:val="00E877AC"/>
    <w:rsid w:val="00E877C8"/>
    <w:rsid w:val="00E87C01"/>
    <w:rsid w:val="00E9010B"/>
    <w:rsid w:val="00E90365"/>
    <w:rsid w:val="00E90E68"/>
    <w:rsid w:val="00E90F91"/>
    <w:rsid w:val="00E91242"/>
    <w:rsid w:val="00E91C29"/>
    <w:rsid w:val="00E91C92"/>
    <w:rsid w:val="00E921C5"/>
    <w:rsid w:val="00E922A3"/>
    <w:rsid w:val="00E93005"/>
    <w:rsid w:val="00E931EE"/>
    <w:rsid w:val="00E939E1"/>
    <w:rsid w:val="00E940F7"/>
    <w:rsid w:val="00E94137"/>
    <w:rsid w:val="00E943FC"/>
    <w:rsid w:val="00E94685"/>
    <w:rsid w:val="00E946C2"/>
    <w:rsid w:val="00E94BBF"/>
    <w:rsid w:val="00E94C23"/>
    <w:rsid w:val="00E94CF0"/>
    <w:rsid w:val="00E94FCE"/>
    <w:rsid w:val="00E95060"/>
    <w:rsid w:val="00E9531C"/>
    <w:rsid w:val="00E955E7"/>
    <w:rsid w:val="00E956C7"/>
    <w:rsid w:val="00E958F1"/>
    <w:rsid w:val="00E95AA8"/>
    <w:rsid w:val="00E95C2D"/>
    <w:rsid w:val="00E95DF0"/>
    <w:rsid w:val="00E95DF6"/>
    <w:rsid w:val="00E9639D"/>
    <w:rsid w:val="00E96573"/>
    <w:rsid w:val="00E96667"/>
    <w:rsid w:val="00E96846"/>
    <w:rsid w:val="00E96BB9"/>
    <w:rsid w:val="00E96EF3"/>
    <w:rsid w:val="00E97275"/>
    <w:rsid w:val="00E9755C"/>
    <w:rsid w:val="00EA0A9A"/>
    <w:rsid w:val="00EA0F3A"/>
    <w:rsid w:val="00EA12BC"/>
    <w:rsid w:val="00EA15FE"/>
    <w:rsid w:val="00EA19A6"/>
    <w:rsid w:val="00EA1B6D"/>
    <w:rsid w:val="00EA1BBA"/>
    <w:rsid w:val="00EA1CD9"/>
    <w:rsid w:val="00EA1E0E"/>
    <w:rsid w:val="00EA1F90"/>
    <w:rsid w:val="00EA245B"/>
    <w:rsid w:val="00EA273E"/>
    <w:rsid w:val="00EA2890"/>
    <w:rsid w:val="00EA2935"/>
    <w:rsid w:val="00EA2BE6"/>
    <w:rsid w:val="00EA35D8"/>
    <w:rsid w:val="00EA39E8"/>
    <w:rsid w:val="00EA3C8A"/>
    <w:rsid w:val="00EA3F93"/>
    <w:rsid w:val="00EA4307"/>
    <w:rsid w:val="00EA43D9"/>
    <w:rsid w:val="00EA43DE"/>
    <w:rsid w:val="00EA4D48"/>
    <w:rsid w:val="00EA4FA0"/>
    <w:rsid w:val="00EA57D5"/>
    <w:rsid w:val="00EA5C54"/>
    <w:rsid w:val="00EA6089"/>
    <w:rsid w:val="00EA6140"/>
    <w:rsid w:val="00EA622B"/>
    <w:rsid w:val="00EA6242"/>
    <w:rsid w:val="00EA66DD"/>
    <w:rsid w:val="00EA66F9"/>
    <w:rsid w:val="00EA6731"/>
    <w:rsid w:val="00EA6B4B"/>
    <w:rsid w:val="00EA6CD7"/>
    <w:rsid w:val="00EA6E84"/>
    <w:rsid w:val="00EA7520"/>
    <w:rsid w:val="00EB02EB"/>
    <w:rsid w:val="00EB07B4"/>
    <w:rsid w:val="00EB0EE8"/>
    <w:rsid w:val="00EB175F"/>
    <w:rsid w:val="00EB19B9"/>
    <w:rsid w:val="00EB1C3B"/>
    <w:rsid w:val="00EB203A"/>
    <w:rsid w:val="00EB21DB"/>
    <w:rsid w:val="00EB2CEA"/>
    <w:rsid w:val="00EB2F42"/>
    <w:rsid w:val="00EB3361"/>
    <w:rsid w:val="00EB3374"/>
    <w:rsid w:val="00EB3382"/>
    <w:rsid w:val="00EB3414"/>
    <w:rsid w:val="00EB3645"/>
    <w:rsid w:val="00EB394C"/>
    <w:rsid w:val="00EB3C99"/>
    <w:rsid w:val="00EB3D4F"/>
    <w:rsid w:val="00EB48B6"/>
    <w:rsid w:val="00EB4AD7"/>
    <w:rsid w:val="00EB5165"/>
    <w:rsid w:val="00EB5436"/>
    <w:rsid w:val="00EB59EA"/>
    <w:rsid w:val="00EB5F94"/>
    <w:rsid w:val="00EB5FDD"/>
    <w:rsid w:val="00EB6064"/>
    <w:rsid w:val="00EB6430"/>
    <w:rsid w:val="00EB64DA"/>
    <w:rsid w:val="00EB6560"/>
    <w:rsid w:val="00EB65AD"/>
    <w:rsid w:val="00EB6772"/>
    <w:rsid w:val="00EB68F0"/>
    <w:rsid w:val="00EB6A42"/>
    <w:rsid w:val="00EB6A5D"/>
    <w:rsid w:val="00EB7661"/>
    <w:rsid w:val="00EC010F"/>
    <w:rsid w:val="00EC0370"/>
    <w:rsid w:val="00EC0689"/>
    <w:rsid w:val="00EC0C9E"/>
    <w:rsid w:val="00EC0E15"/>
    <w:rsid w:val="00EC1022"/>
    <w:rsid w:val="00EC10EC"/>
    <w:rsid w:val="00EC15ED"/>
    <w:rsid w:val="00EC1C64"/>
    <w:rsid w:val="00EC1C8B"/>
    <w:rsid w:val="00EC1E22"/>
    <w:rsid w:val="00EC1EB6"/>
    <w:rsid w:val="00EC1EBF"/>
    <w:rsid w:val="00EC22D2"/>
    <w:rsid w:val="00EC24DB"/>
    <w:rsid w:val="00EC276A"/>
    <w:rsid w:val="00EC27E4"/>
    <w:rsid w:val="00EC2DB5"/>
    <w:rsid w:val="00EC3393"/>
    <w:rsid w:val="00EC36BD"/>
    <w:rsid w:val="00EC38ED"/>
    <w:rsid w:val="00EC391E"/>
    <w:rsid w:val="00EC396A"/>
    <w:rsid w:val="00EC3D28"/>
    <w:rsid w:val="00EC3ECA"/>
    <w:rsid w:val="00EC4252"/>
    <w:rsid w:val="00EC4300"/>
    <w:rsid w:val="00EC43C5"/>
    <w:rsid w:val="00EC447D"/>
    <w:rsid w:val="00EC46A7"/>
    <w:rsid w:val="00EC5182"/>
    <w:rsid w:val="00EC51F2"/>
    <w:rsid w:val="00EC5330"/>
    <w:rsid w:val="00EC53B8"/>
    <w:rsid w:val="00EC558A"/>
    <w:rsid w:val="00EC5CF8"/>
    <w:rsid w:val="00EC63CC"/>
    <w:rsid w:val="00EC7143"/>
    <w:rsid w:val="00EC748E"/>
    <w:rsid w:val="00EC74FD"/>
    <w:rsid w:val="00EC7543"/>
    <w:rsid w:val="00EC79B6"/>
    <w:rsid w:val="00EC7A67"/>
    <w:rsid w:val="00EC7E87"/>
    <w:rsid w:val="00ED03AD"/>
    <w:rsid w:val="00ED0530"/>
    <w:rsid w:val="00ED07AD"/>
    <w:rsid w:val="00ED09FE"/>
    <w:rsid w:val="00ED0BE5"/>
    <w:rsid w:val="00ED0CBB"/>
    <w:rsid w:val="00ED12BF"/>
    <w:rsid w:val="00ED1527"/>
    <w:rsid w:val="00ED18D0"/>
    <w:rsid w:val="00ED1F06"/>
    <w:rsid w:val="00ED20BB"/>
    <w:rsid w:val="00ED22AB"/>
    <w:rsid w:val="00ED22DF"/>
    <w:rsid w:val="00ED26B4"/>
    <w:rsid w:val="00ED2858"/>
    <w:rsid w:val="00ED2923"/>
    <w:rsid w:val="00ED2ABB"/>
    <w:rsid w:val="00ED2D06"/>
    <w:rsid w:val="00ED2E09"/>
    <w:rsid w:val="00ED2F9B"/>
    <w:rsid w:val="00ED3114"/>
    <w:rsid w:val="00ED31AE"/>
    <w:rsid w:val="00ED327E"/>
    <w:rsid w:val="00ED3910"/>
    <w:rsid w:val="00ED3FB9"/>
    <w:rsid w:val="00ED4218"/>
    <w:rsid w:val="00ED45D7"/>
    <w:rsid w:val="00ED4609"/>
    <w:rsid w:val="00ED4895"/>
    <w:rsid w:val="00ED4A58"/>
    <w:rsid w:val="00ED4E53"/>
    <w:rsid w:val="00ED4F7B"/>
    <w:rsid w:val="00ED542F"/>
    <w:rsid w:val="00ED5B56"/>
    <w:rsid w:val="00ED5E8B"/>
    <w:rsid w:val="00ED5F4E"/>
    <w:rsid w:val="00ED5FD6"/>
    <w:rsid w:val="00ED619B"/>
    <w:rsid w:val="00ED625B"/>
    <w:rsid w:val="00ED669D"/>
    <w:rsid w:val="00ED69DB"/>
    <w:rsid w:val="00ED6AEB"/>
    <w:rsid w:val="00ED6BBE"/>
    <w:rsid w:val="00ED6CE4"/>
    <w:rsid w:val="00ED7108"/>
    <w:rsid w:val="00ED7666"/>
    <w:rsid w:val="00ED7716"/>
    <w:rsid w:val="00ED798E"/>
    <w:rsid w:val="00ED7D91"/>
    <w:rsid w:val="00EE072A"/>
    <w:rsid w:val="00EE0C84"/>
    <w:rsid w:val="00EE0C8B"/>
    <w:rsid w:val="00EE11F7"/>
    <w:rsid w:val="00EE11FF"/>
    <w:rsid w:val="00EE1EED"/>
    <w:rsid w:val="00EE252A"/>
    <w:rsid w:val="00EE2897"/>
    <w:rsid w:val="00EE2B04"/>
    <w:rsid w:val="00EE2F16"/>
    <w:rsid w:val="00EE2F18"/>
    <w:rsid w:val="00EE2FCE"/>
    <w:rsid w:val="00EE30AA"/>
    <w:rsid w:val="00EE32EE"/>
    <w:rsid w:val="00EE350D"/>
    <w:rsid w:val="00EE3B08"/>
    <w:rsid w:val="00EE3B3A"/>
    <w:rsid w:val="00EE414E"/>
    <w:rsid w:val="00EE420F"/>
    <w:rsid w:val="00EE4312"/>
    <w:rsid w:val="00EE4481"/>
    <w:rsid w:val="00EE45F6"/>
    <w:rsid w:val="00EE467D"/>
    <w:rsid w:val="00EE4946"/>
    <w:rsid w:val="00EE4AEC"/>
    <w:rsid w:val="00EE4C18"/>
    <w:rsid w:val="00EE4F6B"/>
    <w:rsid w:val="00EE51B3"/>
    <w:rsid w:val="00EE55E4"/>
    <w:rsid w:val="00EE5867"/>
    <w:rsid w:val="00EE5B04"/>
    <w:rsid w:val="00EE6219"/>
    <w:rsid w:val="00EE6332"/>
    <w:rsid w:val="00EE6514"/>
    <w:rsid w:val="00EE663F"/>
    <w:rsid w:val="00EE66CF"/>
    <w:rsid w:val="00EE66D1"/>
    <w:rsid w:val="00EE68A1"/>
    <w:rsid w:val="00EE6BBB"/>
    <w:rsid w:val="00EE711B"/>
    <w:rsid w:val="00EE779D"/>
    <w:rsid w:val="00EE796C"/>
    <w:rsid w:val="00EE7AC9"/>
    <w:rsid w:val="00EF00C1"/>
    <w:rsid w:val="00EF012F"/>
    <w:rsid w:val="00EF02EA"/>
    <w:rsid w:val="00EF09C0"/>
    <w:rsid w:val="00EF0A31"/>
    <w:rsid w:val="00EF0E16"/>
    <w:rsid w:val="00EF0ED9"/>
    <w:rsid w:val="00EF102C"/>
    <w:rsid w:val="00EF1145"/>
    <w:rsid w:val="00EF11D7"/>
    <w:rsid w:val="00EF1321"/>
    <w:rsid w:val="00EF16FB"/>
    <w:rsid w:val="00EF1EE2"/>
    <w:rsid w:val="00EF2275"/>
    <w:rsid w:val="00EF2657"/>
    <w:rsid w:val="00EF26AD"/>
    <w:rsid w:val="00EF29B1"/>
    <w:rsid w:val="00EF2CA3"/>
    <w:rsid w:val="00EF3051"/>
    <w:rsid w:val="00EF3506"/>
    <w:rsid w:val="00EF3A93"/>
    <w:rsid w:val="00EF3BE2"/>
    <w:rsid w:val="00EF3CD4"/>
    <w:rsid w:val="00EF4387"/>
    <w:rsid w:val="00EF458C"/>
    <w:rsid w:val="00EF548E"/>
    <w:rsid w:val="00EF57C4"/>
    <w:rsid w:val="00EF59EE"/>
    <w:rsid w:val="00EF5AC5"/>
    <w:rsid w:val="00EF5AF1"/>
    <w:rsid w:val="00EF5E0A"/>
    <w:rsid w:val="00EF5E96"/>
    <w:rsid w:val="00EF6188"/>
    <w:rsid w:val="00EF621D"/>
    <w:rsid w:val="00EF6555"/>
    <w:rsid w:val="00EF6AC8"/>
    <w:rsid w:val="00EF6BDA"/>
    <w:rsid w:val="00EF71A0"/>
    <w:rsid w:val="00EF7550"/>
    <w:rsid w:val="00EF7589"/>
    <w:rsid w:val="00EF7F31"/>
    <w:rsid w:val="00F00089"/>
    <w:rsid w:val="00F003E5"/>
    <w:rsid w:val="00F00A6B"/>
    <w:rsid w:val="00F00AB5"/>
    <w:rsid w:val="00F00B79"/>
    <w:rsid w:val="00F00D4B"/>
    <w:rsid w:val="00F00E85"/>
    <w:rsid w:val="00F015CA"/>
    <w:rsid w:val="00F01A5D"/>
    <w:rsid w:val="00F01A83"/>
    <w:rsid w:val="00F01C54"/>
    <w:rsid w:val="00F01C6C"/>
    <w:rsid w:val="00F01E5C"/>
    <w:rsid w:val="00F01FE8"/>
    <w:rsid w:val="00F020CA"/>
    <w:rsid w:val="00F0216E"/>
    <w:rsid w:val="00F02533"/>
    <w:rsid w:val="00F02737"/>
    <w:rsid w:val="00F02D2E"/>
    <w:rsid w:val="00F02DC2"/>
    <w:rsid w:val="00F03097"/>
    <w:rsid w:val="00F03249"/>
    <w:rsid w:val="00F03BAF"/>
    <w:rsid w:val="00F03D5B"/>
    <w:rsid w:val="00F0427E"/>
    <w:rsid w:val="00F04421"/>
    <w:rsid w:val="00F04815"/>
    <w:rsid w:val="00F04832"/>
    <w:rsid w:val="00F04996"/>
    <w:rsid w:val="00F04B6D"/>
    <w:rsid w:val="00F04E77"/>
    <w:rsid w:val="00F04FD8"/>
    <w:rsid w:val="00F054CC"/>
    <w:rsid w:val="00F056D3"/>
    <w:rsid w:val="00F05C0B"/>
    <w:rsid w:val="00F05F9F"/>
    <w:rsid w:val="00F062DD"/>
    <w:rsid w:val="00F0666E"/>
    <w:rsid w:val="00F068B6"/>
    <w:rsid w:val="00F06DEA"/>
    <w:rsid w:val="00F0704B"/>
    <w:rsid w:val="00F07205"/>
    <w:rsid w:val="00F07227"/>
    <w:rsid w:val="00F07605"/>
    <w:rsid w:val="00F079E9"/>
    <w:rsid w:val="00F07B8E"/>
    <w:rsid w:val="00F10D9C"/>
    <w:rsid w:val="00F1100C"/>
    <w:rsid w:val="00F11438"/>
    <w:rsid w:val="00F1161C"/>
    <w:rsid w:val="00F11778"/>
    <w:rsid w:val="00F11857"/>
    <w:rsid w:val="00F11E73"/>
    <w:rsid w:val="00F12141"/>
    <w:rsid w:val="00F12447"/>
    <w:rsid w:val="00F1253C"/>
    <w:rsid w:val="00F12A07"/>
    <w:rsid w:val="00F13E9D"/>
    <w:rsid w:val="00F13F77"/>
    <w:rsid w:val="00F14001"/>
    <w:rsid w:val="00F144B2"/>
    <w:rsid w:val="00F14598"/>
    <w:rsid w:val="00F145FE"/>
    <w:rsid w:val="00F14706"/>
    <w:rsid w:val="00F1482C"/>
    <w:rsid w:val="00F148AC"/>
    <w:rsid w:val="00F14DF0"/>
    <w:rsid w:val="00F15228"/>
    <w:rsid w:val="00F15548"/>
    <w:rsid w:val="00F1591E"/>
    <w:rsid w:val="00F15A90"/>
    <w:rsid w:val="00F15ACC"/>
    <w:rsid w:val="00F15F07"/>
    <w:rsid w:val="00F16040"/>
    <w:rsid w:val="00F16060"/>
    <w:rsid w:val="00F1679A"/>
    <w:rsid w:val="00F167C4"/>
    <w:rsid w:val="00F168B9"/>
    <w:rsid w:val="00F16BD1"/>
    <w:rsid w:val="00F16C16"/>
    <w:rsid w:val="00F16D8F"/>
    <w:rsid w:val="00F17124"/>
    <w:rsid w:val="00F17FB9"/>
    <w:rsid w:val="00F20670"/>
    <w:rsid w:val="00F2081F"/>
    <w:rsid w:val="00F20B42"/>
    <w:rsid w:val="00F20BEA"/>
    <w:rsid w:val="00F20F60"/>
    <w:rsid w:val="00F21D69"/>
    <w:rsid w:val="00F21FDE"/>
    <w:rsid w:val="00F22C04"/>
    <w:rsid w:val="00F22CBE"/>
    <w:rsid w:val="00F2337B"/>
    <w:rsid w:val="00F23409"/>
    <w:rsid w:val="00F2371B"/>
    <w:rsid w:val="00F2372B"/>
    <w:rsid w:val="00F23CAD"/>
    <w:rsid w:val="00F23E33"/>
    <w:rsid w:val="00F2415E"/>
    <w:rsid w:val="00F24529"/>
    <w:rsid w:val="00F24A79"/>
    <w:rsid w:val="00F24B6A"/>
    <w:rsid w:val="00F255D9"/>
    <w:rsid w:val="00F25A57"/>
    <w:rsid w:val="00F25BB1"/>
    <w:rsid w:val="00F25C72"/>
    <w:rsid w:val="00F2605E"/>
    <w:rsid w:val="00F26108"/>
    <w:rsid w:val="00F26131"/>
    <w:rsid w:val="00F26193"/>
    <w:rsid w:val="00F26289"/>
    <w:rsid w:val="00F2693B"/>
    <w:rsid w:val="00F269A7"/>
    <w:rsid w:val="00F2700E"/>
    <w:rsid w:val="00F2724B"/>
    <w:rsid w:val="00F27F61"/>
    <w:rsid w:val="00F301CD"/>
    <w:rsid w:val="00F3048C"/>
    <w:rsid w:val="00F306AA"/>
    <w:rsid w:val="00F30A62"/>
    <w:rsid w:val="00F30B0E"/>
    <w:rsid w:val="00F31181"/>
    <w:rsid w:val="00F312FD"/>
    <w:rsid w:val="00F315F4"/>
    <w:rsid w:val="00F31918"/>
    <w:rsid w:val="00F3218D"/>
    <w:rsid w:val="00F321DB"/>
    <w:rsid w:val="00F324A2"/>
    <w:rsid w:val="00F32654"/>
    <w:rsid w:val="00F32C02"/>
    <w:rsid w:val="00F32CA8"/>
    <w:rsid w:val="00F32DD3"/>
    <w:rsid w:val="00F33113"/>
    <w:rsid w:val="00F331FE"/>
    <w:rsid w:val="00F33426"/>
    <w:rsid w:val="00F33433"/>
    <w:rsid w:val="00F337E2"/>
    <w:rsid w:val="00F33E48"/>
    <w:rsid w:val="00F33EEC"/>
    <w:rsid w:val="00F34169"/>
    <w:rsid w:val="00F34492"/>
    <w:rsid w:val="00F34627"/>
    <w:rsid w:val="00F34691"/>
    <w:rsid w:val="00F34C5F"/>
    <w:rsid w:val="00F35162"/>
    <w:rsid w:val="00F353EE"/>
    <w:rsid w:val="00F35BF5"/>
    <w:rsid w:val="00F36594"/>
    <w:rsid w:val="00F36597"/>
    <w:rsid w:val="00F36CAB"/>
    <w:rsid w:val="00F371CC"/>
    <w:rsid w:val="00F3761E"/>
    <w:rsid w:val="00F3761F"/>
    <w:rsid w:val="00F376B1"/>
    <w:rsid w:val="00F37D6B"/>
    <w:rsid w:val="00F4013C"/>
    <w:rsid w:val="00F401D6"/>
    <w:rsid w:val="00F40448"/>
    <w:rsid w:val="00F40939"/>
    <w:rsid w:val="00F40B38"/>
    <w:rsid w:val="00F40D0E"/>
    <w:rsid w:val="00F40D67"/>
    <w:rsid w:val="00F40F65"/>
    <w:rsid w:val="00F419BC"/>
    <w:rsid w:val="00F41C9C"/>
    <w:rsid w:val="00F41DC7"/>
    <w:rsid w:val="00F420E7"/>
    <w:rsid w:val="00F421DE"/>
    <w:rsid w:val="00F429A2"/>
    <w:rsid w:val="00F42A95"/>
    <w:rsid w:val="00F42CE6"/>
    <w:rsid w:val="00F42E2B"/>
    <w:rsid w:val="00F43131"/>
    <w:rsid w:val="00F43818"/>
    <w:rsid w:val="00F4391E"/>
    <w:rsid w:val="00F44128"/>
    <w:rsid w:val="00F449CE"/>
    <w:rsid w:val="00F44CD7"/>
    <w:rsid w:val="00F44D88"/>
    <w:rsid w:val="00F45975"/>
    <w:rsid w:val="00F45DFA"/>
    <w:rsid w:val="00F46070"/>
    <w:rsid w:val="00F467F6"/>
    <w:rsid w:val="00F4682F"/>
    <w:rsid w:val="00F46C4E"/>
    <w:rsid w:val="00F46FE4"/>
    <w:rsid w:val="00F4700C"/>
    <w:rsid w:val="00F47275"/>
    <w:rsid w:val="00F478FC"/>
    <w:rsid w:val="00F47AAB"/>
    <w:rsid w:val="00F47CE1"/>
    <w:rsid w:val="00F47F27"/>
    <w:rsid w:val="00F501C8"/>
    <w:rsid w:val="00F5059B"/>
    <w:rsid w:val="00F505F5"/>
    <w:rsid w:val="00F507A0"/>
    <w:rsid w:val="00F5093F"/>
    <w:rsid w:val="00F50CA0"/>
    <w:rsid w:val="00F50CC4"/>
    <w:rsid w:val="00F51AA8"/>
    <w:rsid w:val="00F51AD6"/>
    <w:rsid w:val="00F51C6D"/>
    <w:rsid w:val="00F520D8"/>
    <w:rsid w:val="00F521B3"/>
    <w:rsid w:val="00F52763"/>
    <w:rsid w:val="00F52C22"/>
    <w:rsid w:val="00F52E1D"/>
    <w:rsid w:val="00F53532"/>
    <w:rsid w:val="00F53B78"/>
    <w:rsid w:val="00F54138"/>
    <w:rsid w:val="00F549AD"/>
    <w:rsid w:val="00F54A71"/>
    <w:rsid w:val="00F54ACD"/>
    <w:rsid w:val="00F5507C"/>
    <w:rsid w:val="00F55C5E"/>
    <w:rsid w:val="00F55DBD"/>
    <w:rsid w:val="00F56033"/>
    <w:rsid w:val="00F562EB"/>
    <w:rsid w:val="00F5655F"/>
    <w:rsid w:val="00F5668F"/>
    <w:rsid w:val="00F56DC8"/>
    <w:rsid w:val="00F573A4"/>
    <w:rsid w:val="00F57B8B"/>
    <w:rsid w:val="00F57BAB"/>
    <w:rsid w:val="00F60210"/>
    <w:rsid w:val="00F60331"/>
    <w:rsid w:val="00F60436"/>
    <w:rsid w:val="00F604E9"/>
    <w:rsid w:val="00F606FD"/>
    <w:rsid w:val="00F60838"/>
    <w:rsid w:val="00F60EC2"/>
    <w:rsid w:val="00F60EF9"/>
    <w:rsid w:val="00F61593"/>
    <w:rsid w:val="00F61596"/>
    <w:rsid w:val="00F61699"/>
    <w:rsid w:val="00F618D4"/>
    <w:rsid w:val="00F61F94"/>
    <w:rsid w:val="00F620AF"/>
    <w:rsid w:val="00F623E7"/>
    <w:rsid w:val="00F62629"/>
    <w:rsid w:val="00F6275B"/>
    <w:rsid w:val="00F627D0"/>
    <w:rsid w:val="00F628F9"/>
    <w:rsid w:val="00F6290E"/>
    <w:rsid w:val="00F62BCD"/>
    <w:rsid w:val="00F630CF"/>
    <w:rsid w:val="00F63214"/>
    <w:rsid w:val="00F6342B"/>
    <w:rsid w:val="00F634ED"/>
    <w:rsid w:val="00F63538"/>
    <w:rsid w:val="00F635CC"/>
    <w:rsid w:val="00F636F0"/>
    <w:rsid w:val="00F63989"/>
    <w:rsid w:val="00F63DF3"/>
    <w:rsid w:val="00F641FC"/>
    <w:rsid w:val="00F64D48"/>
    <w:rsid w:val="00F6518B"/>
    <w:rsid w:val="00F653CB"/>
    <w:rsid w:val="00F65857"/>
    <w:rsid w:val="00F65995"/>
    <w:rsid w:val="00F666D7"/>
    <w:rsid w:val="00F668AD"/>
    <w:rsid w:val="00F66A7E"/>
    <w:rsid w:val="00F66B99"/>
    <w:rsid w:val="00F6743E"/>
    <w:rsid w:val="00F67925"/>
    <w:rsid w:val="00F67956"/>
    <w:rsid w:val="00F67C1F"/>
    <w:rsid w:val="00F67D47"/>
    <w:rsid w:val="00F67FC1"/>
    <w:rsid w:val="00F700A4"/>
    <w:rsid w:val="00F700DB"/>
    <w:rsid w:val="00F70236"/>
    <w:rsid w:val="00F70695"/>
    <w:rsid w:val="00F706D9"/>
    <w:rsid w:val="00F70CC3"/>
    <w:rsid w:val="00F70E93"/>
    <w:rsid w:val="00F711F3"/>
    <w:rsid w:val="00F71256"/>
    <w:rsid w:val="00F7126F"/>
    <w:rsid w:val="00F7187E"/>
    <w:rsid w:val="00F72157"/>
    <w:rsid w:val="00F721E1"/>
    <w:rsid w:val="00F722AB"/>
    <w:rsid w:val="00F725BD"/>
    <w:rsid w:val="00F72661"/>
    <w:rsid w:val="00F7275C"/>
    <w:rsid w:val="00F72871"/>
    <w:rsid w:val="00F728C4"/>
    <w:rsid w:val="00F7294A"/>
    <w:rsid w:val="00F72969"/>
    <w:rsid w:val="00F729F5"/>
    <w:rsid w:val="00F73578"/>
    <w:rsid w:val="00F73805"/>
    <w:rsid w:val="00F73A02"/>
    <w:rsid w:val="00F7406F"/>
    <w:rsid w:val="00F744E7"/>
    <w:rsid w:val="00F7478B"/>
    <w:rsid w:val="00F74A04"/>
    <w:rsid w:val="00F74C04"/>
    <w:rsid w:val="00F74DFD"/>
    <w:rsid w:val="00F752A3"/>
    <w:rsid w:val="00F757F6"/>
    <w:rsid w:val="00F75CC6"/>
    <w:rsid w:val="00F75EBC"/>
    <w:rsid w:val="00F75F79"/>
    <w:rsid w:val="00F7627F"/>
    <w:rsid w:val="00F76416"/>
    <w:rsid w:val="00F765BB"/>
    <w:rsid w:val="00F7684E"/>
    <w:rsid w:val="00F76B88"/>
    <w:rsid w:val="00F77259"/>
    <w:rsid w:val="00F77555"/>
    <w:rsid w:val="00F77758"/>
    <w:rsid w:val="00F77B9A"/>
    <w:rsid w:val="00F77E4D"/>
    <w:rsid w:val="00F802D2"/>
    <w:rsid w:val="00F8050F"/>
    <w:rsid w:val="00F8079B"/>
    <w:rsid w:val="00F80DE4"/>
    <w:rsid w:val="00F80F0F"/>
    <w:rsid w:val="00F817F8"/>
    <w:rsid w:val="00F81C4D"/>
    <w:rsid w:val="00F81D7C"/>
    <w:rsid w:val="00F81F20"/>
    <w:rsid w:val="00F821F9"/>
    <w:rsid w:val="00F823C6"/>
    <w:rsid w:val="00F829A9"/>
    <w:rsid w:val="00F82B71"/>
    <w:rsid w:val="00F82E99"/>
    <w:rsid w:val="00F83118"/>
    <w:rsid w:val="00F831EF"/>
    <w:rsid w:val="00F832C7"/>
    <w:rsid w:val="00F8349F"/>
    <w:rsid w:val="00F83B75"/>
    <w:rsid w:val="00F83C2D"/>
    <w:rsid w:val="00F83FE7"/>
    <w:rsid w:val="00F846C2"/>
    <w:rsid w:val="00F8497F"/>
    <w:rsid w:val="00F84BF6"/>
    <w:rsid w:val="00F84F9C"/>
    <w:rsid w:val="00F85094"/>
    <w:rsid w:val="00F850F8"/>
    <w:rsid w:val="00F85437"/>
    <w:rsid w:val="00F854FE"/>
    <w:rsid w:val="00F85744"/>
    <w:rsid w:val="00F85AA4"/>
    <w:rsid w:val="00F86A95"/>
    <w:rsid w:val="00F86CAB"/>
    <w:rsid w:val="00F87266"/>
    <w:rsid w:val="00F8749B"/>
    <w:rsid w:val="00F87DDE"/>
    <w:rsid w:val="00F87F40"/>
    <w:rsid w:val="00F900E5"/>
    <w:rsid w:val="00F90414"/>
    <w:rsid w:val="00F90452"/>
    <w:rsid w:val="00F90952"/>
    <w:rsid w:val="00F90A0B"/>
    <w:rsid w:val="00F90BFA"/>
    <w:rsid w:val="00F90E11"/>
    <w:rsid w:val="00F90E2A"/>
    <w:rsid w:val="00F90FE9"/>
    <w:rsid w:val="00F911D3"/>
    <w:rsid w:val="00F91200"/>
    <w:rsid w:val="00F9136D"/>
    <w:rsid w:val="00F913C2"/>
    <w:rsid w:val="00F91839"/>
    <w:rsid w:val="00F92387"/>
    <w:rsid w:val="00F92FB3"/>
    <w:rsid w:val="00F936C2"/>
    <w:rsid w:val="00F93871"/>
    <w:rsid w:val="00F93A81"/>
    <w:rsid w:val="00F93C8F"/>
    <w:rsid w:val="00F93FE0"/>
    <w:rsid w:val="00F94297"/>
    <w:rsid w:val="00F94653"/>
    <w:rsid w:val="00F94936"/>
    <w:rsid w:val="00F94FEB"/>
    <w:rsid w:val="00F950BD"/>
    <w:rsid w:val="00F951E8"/>
    <w:rsid w:val="00F953AA"/>
    <w:rsid w:val="00F958CE"/>
    <w:rsid w:val="00F958D1"/>
    <w:rsid w:val="00F9597C"/>
    <w:rsid w:val="00F95A40"/>
    <w:rsid w:val="00F960E7"/>
    <w:rsid w:val="00F963B0"/>
    <w:rsid w:val="00F96408"/>
    <w:rsid w:val="00F9669E"/>
    <w:rsid w:val="00F96D62"/>
    <w:rsid w:val="00F97200"/>
    <w:rsid w:val="00F97BC8"/>
    <w:rsid w:val="00F97F96"/>
    <w:rsid w:val="00FA0103"/>
    <w:rsid w:val="00FA0130"/>
    <w:rsid w:val="00FA0556"/>
    <w:rsid w:val="00FA06C5"/>
    <w:rsid w:val="00FA07BD"/>
    <w:rsid w:val="00FA0835"/>
    <w:rsid w:val="00FA0BDB"/>
    <w:rsid w:val="00FA0F68"/>
    <w:rsid w:val="00FA0FF6"/>
    <w:rsid w:val="00FA10F0"/>
    <w:rsid w:val="00FA117E"/>
    <w:rsid w:val="00FA11FB"/>
    <w:rsid w:val="00FA14F8"/>
    <w:rsid w:val="00FA151A"/>
    <w:rsid w:val="00FA1797"/>
    <w:rsid w:val="00FA1E2D"/>
    <w:rsid w:val="00FA231F"/>
    <w:rsid w:val="00FA2559"/>
    <w:rsid w:val="00FA2B43"/>
    <w:rsid w:val="00FA2C21"/>
    <w:rsid w:val="00FA34DF"/>
    <w:rsid w:val="00FA36DF"/>
    <w:rsid w:val="00FA3FE4"/>
    <w:rsid w:val="00FA4144"/>
    <w:rsid w:val="00FA42C5"/>
    <w:rsid w:val="00FA42E5"/>
    <w:rsid w:val="00FA44C7"/>
    <w:rsid w:val="00FA47B9"/>
    <w:rsid w:val="00FA4F42"/>
    <w:rsid w:val="00FA4F48"/>
    <w:rsid w:val="00FA52A8"/>
    <w:rsid w:val="00FA52B2"/>
    <w:rsid w:val="00FA54FB"/>
    <w:rsid w:val="00FA5927"/>
    <w:rsid w:val="00FA5C76"/>
    <w:rsid w:val="00FA6366"/>
    <w:rsid w:val="00FA640C"/>
    <w:rsid w:val="00FA65DD"/>
    <w:rsid w:val="00FA6757"/>
    <w:rsid w:val="00FA69FA"/>
    <w:rsid w:val="00FA6B9F"/>
    <w:rsid w:val="00FA6F7E"/>
    <w:rsid w:val="00FA728C"/>
    <w:rsid w:val="00FA738F"/>
    <w:rsid w:val="00FA76B6"/>
    <w:rsid w:val="00FA7DCC"/>
    <w:rsid w:val="00FB019B"/>
    <w:rsid w:val="00FB0FA1"/>
    <w:rsid w:val="00FB12FC"/>
    <w:rsid w:val="00FB1490"/>
    <w:rsid w:val="00FB1591"/>
    <w:rsid w:val="00FB194C"/>
    <w:rsid w:val="00FB1A2A"/>
    <w:rsid w:val="00FB1EC9"/>
    <w:rsid w:val="00FB1FBA"/>
    <w:rsid w:val="00FB2056"/>
    <w:rsid w:val="00FB2403"/>
    <w:rsid w:val="00FB2CEC"/>
    <w:rsid w:val="00FB2D1D"/>
    <w:rsid w:val="00FB3812"/>
    <w:rsid w:val="00FB384A"/>
    <w:rsid w:val="00FB3AD1"/>
    <w:rsid w:val="00FB40B2"/>
    <w:rsid w:val="00FB4285"/>
    <w:rsid w:val="00FB43A4"/>
    <w:rsid w:val="00FB44F1"/>
    <w:rsid w:val="00FB491F"/>
    <w:rsid w:val="00FB4A01"/>
    <w:rsid w:val="00FB4BE1"/>
    <w:rsid w:val="00FB4D32"/>
    <w:rsid w:val="00FB51BE"/>
    <w:rsid w:val="00FB55BF"/>
    <w:rsid w:val="00FB581A"/>
    <w:rsid w:val="00FB5F2A"/>
    <w:rsid w:val="00FB5FEF"/>
    <w:rsid w:val="00FB6029"/>
    <w:rsid w:val="00FB608C"/>
    <w:rsid w:val="00FB60D6"/>
    <w:rsid w:val="00FB6258"/>
    <w:rsid w:val="00FB6750"/>
    <w:rsid w:val="00FB6A77"/>
    <w:rsid w:val="00FB6D55"/>
    <w:rsid w:val="00FB6D8B"/>
    <w:rsid w:val="00FB6E11"/>
    <w:rsid w:val="00FB6E32"/>
    <w:rsid w:val="00FB6E96"/>
    <w:rsid w:val="00FB6FD1"/>
    <w:rsid w:val="00FB70DD"/>
    <w:rsid w:val="00FB73E3"/>
    <w:rsid w:val="00FB7524"/>
    <w:rsid w:val="00FB752C"/>
    <w:rsid w:val="00FB7D88"/>
    <w:rsid w:val="00FC06A0"/>
    <w:rsid w:val="00FC0899"/>
    <w:rsid w:val="00FC0C6C"/>
    <w:rsid w:val="00FC0DB7"/>
    <w:rsid w:val="00FC17F4"/>
    <w:rsid w:val="00FC190B"/>
    <w:rsid w:val="00FC1B5D"/>
    <w:rsid w:val="00FC1E5A"/>
    <w:rsid w:val="00FC2261"/>
    <w:rsid w:val="00FC23A8"/>
    <w:rsid w:val="00FC240D"/>
    <w:rsid w:val="00FC2D58"/>
    <w:rsid w:val="00FC2F0A"/>
    <w:rsid w:val="00FC35C3"/>
    <w:rsid w:val="00FC3F7B"/>
    <w:rsid w:val="00FC4436"/>
    <w:rsid w:val="00FC46FF"/>
    <w:rsid w:val="00FC47B1"/>
    <w:rsid w:val="00FC4908"/>
    <w:rsid w:val="00FC4AF0"/>
    <w:rsid w:val="00FC4CA6"/>
    <w:rsid w:val="00FC4E3D"/>
    <w:rsid w:val="00FC4ED4"/>
    <w:rsid w:val="00FC54DA"/>
    <w:rsid w:val="00FC5622"/>
    <w:rsid w:val="00FC5639"/>
    <w:rsid w:val="00FC570C"/>
    <w:rsid w:val="00FC5A98"/>
    <w:rsid w:val="00FC6032"/>
    <w:rsid w:val="00FC6068"/>
    <w:rsid w:val="00FC608F"/>
    <w:rsid w:val="00FC73F4"/>
    <w:rsid w:val="00FC74CF"/>
    <w:rsid w:val="00FC7636"/>
    <w:rsid w:val="00FC77DD"/>
    <w:rsid w:val="00FC7A13"/>
    <w:rsid w:val="00FC7A3E"/>
    <w:rsid w:val="00FC7B04"/>
    <w:rsid w:val="00FC7C72"/>
    <w:rsid w:val="00FC7CFB"/>
    <w:rsid w:val="00FC7FBF"/>
    <w:rsid w:val="00FD12D3"/>
    <w:rsid w:val="00FD133F"/>
    <w:rsid w:val="00FD1A5D"/>
    <w:rsid w:val="00FD1C96"/>
    <w:rsid w:val="00FD1F28"/>
    <w:rsid w:val="00FD223A"/>
    <w:rsid w:val="00FD2375"/>
    <w:rsid w:val="00FD2C46"/>
    <w:rsid w:val="00FD2DDA"/>
    <w:rsid w:val="00FD334A"/>
    <w:rsid w:val="00FD3777"/>
    <w:rsid w:val="00FD3A96"/>
    <w:rsid w:val="00FD3BE9"/>
    <w:rsid w:val="00FD3C6E"/>
    <w:rsid w:val="00FD3D0B"/>
    <w:rsid w:val="00FD3E63"/>
    <w:rsid w:val="00FD49B4"/>
    <w:rsid w:val="00FD53C3"/>
    <w:rsid w:val="00FD5C41"/>
    <w:rsid w:val="00FD5CB8"/>
    <w:rsid w:val="00FD5D5D"/>
    <w:rsid w:val="00FD5DFC"/>
    <w:rsid w:val="00FD64F6"/>
    <w:rsid w:val="00FD67E4"/>
    <w:rsid w:val="00FD6859"/>
    <w:rsid w:val="00FD7449"/>
    <w:rsid w:val="00FD7613"/>
    <w:rsid w:val="00FD78AD"/>
    <w:rsid w:val="00FD79A6"/>
    <w:rsid w:val="00FD7CF0"/>
    <w:rsid w:val="00FE0541"/>
    <w:rsid w:val="00FE06D6"/>
    <w:rsid w:val="00FE08A3"/>
    <w:rsid w:val="00FE0951"/>
    <w:rsid w:val="00FE0A68"/>
    <w:rsid w:val="00FE0B34"/>
    <w:rsid w:val="00FE0EEC"/>
    <w:rsid w:val="00FE1175"/>
    <w:rsid w:val="00FE12B7"/>
    <w:rsid w:val="00FE13B7"/>
    <w:rsid w:val="00FE1481"/>
    <w:rsid w:val="00FE194B"/>
    <w:rsid w:val="00FE1C7C"/>
    <w:rsid w:val="00FE2222"/>
    <w:rsid w:val="00FE28A5"/>
    <w:rsid w:val="00FE2EF4"/>
    <w:rsid w:val="00FE2F33"/>
    <w:rsid w:val="00FE300D"/>
    <w:rsid w:val="00FE3122"/>
    <w:rsid w:val="00FE3336"/>
    <w:rsid w:val="00FE338C"/>
    <w:rsid w:val="00FE3521"/>
    <w:rsid w:val="00FE35E9"/>
    <w:rsid w:val="00FE3615"/>
    <w:rsid w:val="00FE3997"/>
    <w:rsid w:val="00FE3A69"/>
    <w:rsid w:val="00FE3DD7"/>
    <w:rsid w:val="00FE4147"/>
    <w:rsid w:val="00FE4294"/>
    <w:rsid w:val="00FE473D"/>
    <w:rsid w:val="00FE4768"/>
    <w:rsid w:val="00FE4775"/>
    <w:rsid w:val="00FE4833"/>
    <w:rsid w:val="00FE4934"/>
    <w:rsid w:val="00FE4DFE"/>
    <w:rsid w:val="00FE506E"/>
    <w:rsid w:val="00FE522A"/>
    <w:rsid w:val="00FE528C"/>
    <w:rsid w:val="00FE533C"/>
    <w:rsid w:val="00FE5D77"/>
    <w:rsid w:val="00FE5F63"/>
    <w:rsid w:val="00FE68D7"/>
    <w:rsid w:val="00FE6A4F"/>
    <w:rsid w:val="00FE6D64"/>
    <w:rsid w:val="00FE6D90"/>
    <w:rsid w:val="00FE7104"/>
    <w:rsid w:val="00FE7341"/>
    <w:rsid w:val="00FE736F"/>
    <w:rsid w:val="00FF00C1"/>
    <w:rsid w:val="00FF033C"/>
    <w:rsid w:val="00FF0566"/>
    <w:rsid w:val="00FF0CEC"/>
    <w:rsid w:val="00FF0DA0"/>
    <w:rsid w:val="00FF0DED"/>
    <w:rsid w:val="00FF1025"/>
    <w:rsid w:val="00FF11FF"/>
    <w:rsid w:val="00FF12DD"/>
    <w:rsid w:val="00FF144D"/>
    <w:rsid w:val="00FF17E2"/>
    <w:rsid w:val="00FF18ED"/>
    <w:rsid w:val="00FF200D"/>
    <w:rsid w:val="00FF206C"/>
    <w:rsid w:val="00FF218C"/>
    <w:rsid w:val="00FF2527"/>
    <w:rsid w:val="00FF26A1"/>
    <w:rsid w:val="00FF2EEB"/>
    <w:rsid w:val="00FF34B0"/>
    <w:rsid w:val="00FF38BD"/>
    <w:rsid w:val="00FF3A4A"/>
    <w:rsid w:val="00FF3C71"/>
    <w:rsid w:val="00FF3E4C"/>
    <w:rsid w:val="00FF413B"/>
    <w:rsid w:val="00FF45D8"/>
    <w:rsid w:val="00FF478F"/>
    <w:rsid w:val="00FF497E"/>
    <w:rsid w:val="00FF4987"/>
    <w:rsid w:val="00FF530C"/>
    <w:rsid w:val="00FF5383"/>
    <w:rsid w:val="00FF5446"/>
    <w:rsid w:val="00FF5472"/>
    <w:rsid w:val="00FF57CD"/>
    <w:rsid w:val="00FF5ACE"/>
    <w:rsid w:val="00FF5E45"/>
    <w:rsid w:val="00FF60FE"/>
    <w:rsid w:val="00FF641F"/>
    <w:rsid w:val="00FF6A96"/>
    <w:rsid w:val="00FF6ADD"/>
    <w:rsid w:val="00FF6C22"/>
    <w:rsid w:val="00FF6F90"/>
    <w:rsid w:val="00FF717B"/>
    <w:rsid w:val="00FF7404"/>
    <w:rsid w:val="00FF7531"/>
    <w:rsid w:val="00FF7960"/>
    <w:rsid w:val="011AB4C1"/>
    <w:rsid w:val="0136944F"/>
    <w:rsid w:val="0163B622"/>
    <w:rsid w:val="01CE4003"/>
    <w:rsid w:val="030B0BD5"/>
    <w:rsid w:val="032443DD"/>
    <w:rsid w:val="03E35F26"/>
    <w:rsid w:val="0411A609"/>
    <w:rsid w:val="052FD893"/>
    <w:rsid w:val="0535582A"/>
    <w:rsid w:val="058FCFAB"/>
    <w:rsid w:val="05A02CBE"/>
    <w:rsid w:val="05F1348A"/>
    <w:rsid w:val="06296ABE"/>
    <w:rsid w:val="06AA7A8A"/>
    <w:rsid w:val="06E88D4E"/>
    <w:rsid w:val="06F2450A"/>
    <w:rsid w:val="0768452A"/>
    <w:rsid w:val="08A834D8"/>
    <w:rsid w:val="08D1D8B7"/>
    <w:rsid w:val="094F4FAD"/>
    <w:rsid w:val="095C9284"/>
    <w:rsid w:val="096430EF"/>
    <w:rsid w:val="09736E2D"/>
    <w:rsid w:val="09742B67"/>
    <w:rsid w:val="09D04FDA"/>
    <w:rsid w:val="0A4AC57B"/>
    <w:rsid w:val="0ABE72B9"/>
    <w:rsid w:val="0B65D164"/>
    <w:rsid w:val="0B669D85"/>
    <w:rsid w:val="0BDDF7CE"/>
    <w:rsid w:val="0C775946"/>
    <w:rsid w:val="0C7EF4C3"/>
    <w:rsid w:val="0CA89E80"/>
    <w:rsid w:val="0CF8C16E"/>
    <w:rsid w:val="0D0CD93E"/>
    <w:rsid w:val="0F281CB1"/>
    <w:rsid w:val="106A82F9"/>
    <w:rsid w:val="10AE8C54"/>
    <w:rsid w:val="11C25E5B"/>
    <w:rsid w:val="122A6F8A"/>
    <w:rsid w:val="12736041"/>
    <w:rsid w:val="133B1765"/>
    <w:rsid w:val="135C5E7F"/>
    <w:rsid w:val="13962107"/>
    <w:rsid w:val="1450AE2E"/>
    <w:rsid w:val="14F50B73"/>
    <w:rsid w:val="162B5E17"/>
    <w:rsid w:val="166A1008"/>
    <w:rsid w:val="167A046B"/>
    <w:rsid w:val="169F37DA"/>
    <w:rsid w:val="16FF74E4"/>
    <w:rsid w:val="17D611F6"/>
    <w:rsid w:val="17E79B5A"/>
    <w:rsid w:val="18A196FA"/>
    <w:rsid w:val="18F9BDB4"/>
    <w:rsid w:val="19A152B7"/>
    <w:rsid w:val="19ED106E"/>
    <w:rsid w:val="19F373A5"/>
    <w:rsid w:val="1AAB6959"/>
    <w:rsid w:val="1AB5E17D"/>
    <w:rsid w:val="1C6E6F03"/>
    <w:rsid w:val="1CCB1404"/>
    <w:rsid w:val="1DE1101E"/>
    <w:rsid w:val="1E8C12F8"/>
    <w:rsid w:val="1ED93EA2"/>
    <w:rsid w:val="1F2ED960"/>
    <w:rsid w:val="1FA30024"/>
    <w:rsid w:val="1FB3EA48"/>
    <w:rsid w:val="1FEDD2CA"/>
    <w:rsid w:val="20D1C531"/>
    <w:rsid w:val="20DF0F30"/>
    <w:rsid w:val="210C0AB0"/>
    <w:rsid w:val="2128ED7D"/>
    <w:rsid w:val="212F83B0"/>
    <w:rsid w:val="218E1B57"/>
    <w:rsid w:val="21A31AB0"/>
    <w:rsid w:val="246644DC"/>
    <w:rsid w:val="249D42B1"/>
    <w:rsid w:val="250F6EED"/>
    <w:rsid w:val="252014CE"/>
    <w:rsid w:val="255E3DFF"/>
    <w:rsid w:val="257127E6"/>
    <w:rsid w:val="25835564"/>
    <w:rsid w:val="25A8EE59"/>
    <w:rsid w:val="263C9205"/>
    <w:rsid w:val="2723F6F8"/>
    <w:rsid w:val="272E0791"/>
    <w:rsid w:val="274B32DD"/>
    <w:rsid w:val="2AAEEF86"/>
    <w:rsid w:val="2CFFF891"/>
    <w:rsid w:val="2D1AFFE0"/>
    <w:rsid w:val="2D4064A8"/>
    <w:rsid w:val="2D62CAA6"/>
    <w:rsid w:val="2DA36DB4"/>
    <w:rsid w:val="2DE85312"/>
    <w:rsid w:val="2E818264"/>
    <w:rsid w:val="2EAC6771"/>
    <w:rsid w:val="2EF8CEDA"/>
    <w:rsid w:val="312F6643"/>
    <w:rsid w:val="3196BC84"/>
    <w:rsid w:val="31C13D7E"/>
    <w:rsid w:val="322AE614"/>
    <w:rsid w:val="32C939F4"/>
    <w:rsid w:val="32DCF629"/>
    <w:rsid w:val="32DF593C"/>
    <w:rsid w:val="33057532"/>
    <w:rsid w:val="346F6F85"/>
    <w:rsid w:val="34839189"/>
    <w:rsid w:val="34A563FC"/>
    <w:rsid w:val="3517C3D4"/>
    <w:rsid w:val="3521FA2F"/>
    <w:rsid w:val="35517795"/>
    <w:rsid w:val="3666905B"/>
    <w:rsid w:val="36B9D90B"/>
    <w:rsid w:val="36F28F7A"/>
    <w:rsid w:val="37ADE886"/>
    <w:rsid w:val="384A973D"/>
    <w:rsid w:val="38D80A75"/>
    <w:rsid w:val="390B5735"/>
    <w:rsid w:val="3940D974"/>
    <w:rsid w:val="3989D24C"/>
    <w:rsid w:val="398B0394"/>
    <w:rsid w:val="39B0930B"/>
    <w:rsid w:val="3A3A2813"/>
    <w:rsid w:val="3A5A130C"/>
    <w:rsid w:val="3AF0A17A"/>
    <w:rsid w:val="3BBA60E6"/>
    <w:rsid w:val="3BF01024"/>
    <w:rsid w:val="3CEAEF03"/>
    <w:rsid w:val="3E4BD9E4"/>
    <w:rsid w:val="3E834BB0"/>
    <w:rsid w:val="3F901327"/>
    <w:rsid w:val="3FF486C4"/>
    <w:rsid w:val="4042B131"/>
    <w:rsid w:val="4174DA77"/>
    <w:rsid w:val="41A1DA83"/>
    <w:rsid w:val="41AE3D8B"/>
    <w:rsid w:val="41AE5CB0"/>
    <w:rsid w:val="41DA9F6F"/>
    <w:rsid w:val="41F4B8DE"/>
    <w:rsid w:val="4231ADAE"/>
    <w:rsid w:val="427AF014"/>
    <w:rsid w:val="428C3FD6"/>
    <w:rsid w:val="42CFD237"/>
    <w:rsid w:val="42D06687"/>
    <w:rsid w:val="43540E19"/>
    <w:rsid w:val="4370CD3F"/>
    <w:rsid w:val="43B6C46A"/>
    <w:rsid w:val="43E1AB90"/>
    <w:rsid w:val="44AF77F3"/>
    <w:rsid w:val="453B3E69"/>
    <w:rsid w:val="457E4597"/>
    <w:rsid w:val="45A97219"/>
    <w:rsid w:val="45AC05E2"/>
    <w:rsid w:val="460A762B"/>
    <w:rsid w:val="47399A73"/>
    <w:rsid w:val="47A40C6C"/>
    <w:rsid w:val="4804E20D"/>
    <w:rsid w:val="481FB6D2"/>
    <w:rsid w:val="4844BFAF"/>
    <w:rsid w:val="48C42098"/>
    <w:rsid w:val="48E9DB05"/>
    <w:rsid w:val="494E4193"/>
    <w:rsid w:val="49F5EBFC"/>
    <w:rsid w:val="4AA5752D"/>
    <w:rsid w:val="4ABCC00B"/>
    <w:rsid w:val="4B0E0884"/>
    <w:rsid w:val="4B13C9FC"/>
    <w:rsid w:val="4B22BBAF"/>
    <w:rsid w:val="4C448E51"/>
    <w:rsid w:val="4C9488E1"/>
    <w:rsid w:val="4CBF994E"/>
    <w:rsid w:val="4DC26330"/>
    <w:rsid w:val="4E50F363"/>
    <w:rsid w:val="4E88B0F1"/>
    <w:rsid w:val="4F13B579"/>
    <w:rsid w:val="4F2245AF"/>
    <w:rsid w:val="4F23569A"/>
    <w:rsid w:val="4FC00336"/>
    <w:rsid w:val="5052C393"/>
    <w:rsid w:val="50FEC4C1"/>
    <w:rsid w:val="50FF7265"/>
    <w:rsid w:val="51798009"/>
    <w:rsid w:val="524A8927"/>
    <w:rsid w:val="52E30351"/>
    <w:rsid w:val="5352EAD5"/>
    <w:rsid w:val="538A3D17"/>
    <w:rsid w:val="53ACE678"/>
    <w:rsid w:val="53B7C760"/>
    <w:rsid w:val="53CA5ECE"/>
    <w:rsid w:val="53F86B2E"/>
    <w:rsid w:val="54612B9B"/>
    <w:rsid w:val="55343E23"/>
    <w:rsid w:val="553B5B6B"/>
    <w:rsid w:val="56131059"/>
    <w:rsid w:val="58CBEFFA"/>
    <w:rsid w:val="58D26C09"/>
    <w:rsid w:val="58F2AAFC"/>
    <w:rsid w:val="5B095A01"/>
    <w:rsid w:val="5B3A6BA6"/>
    <w:rsid w:val="5B497F6D"/>
    <w:rsid w:val="5BFC76B6"/>
    <w:rsid w:val="5C538778"/>
    <w:rsid w:val="5DC09622"/>
    <w:rsid w:val="5EADD4A5"/>
    <w:rsid w:val="5F12ADC1"/>
    <w:rsid w:val="5F36F66B"/>
    <w:rsid w:val="5F8DEF21"/>
    <w:rsid w:val="60728B3F"/>
    <w:rsid w:val="609B61F6"/>
    <w:rsid w:val="60F9D974"/>
    <w:rsid w:val="6163499B"/>
    <w:rsid w:val="61FE1109"/>
    <w:rsid w:val="6213641D"/>
    <w:rsid w:val="6226D6F9"/>
    <w:rsid w:val="62274277"/>
    <w:rsid w:val="632938CA"/>
    <w:rsid w:val="6360479A"/>
    <w:rsid w:val="63948E72"/>
    <w:rsid w:val="63A826BE"/>
    <w:rsid w:val="6646EC6B"/>
    <w:rsid w:val="68AC344B"/>
    <w:rsid w:val="68D2D5A8"/>
    <w:rsid w:val="69026FB3"/>
    <w:rsid w:val="69495946"/>
    <w:rsid w:val="6953370F"/>
    <w:rsid w:val="6A2C907B"/>
    <w:rsid w:val="6A6328B1"/>
    <w:rsid w:val="6C377C89"/>
    <w:rsid w:val="6CD303C6"/>
    <w:rsid w:val="6E169E08"/>
    <w:rsid w:val="6E504D36"/>
    <w:rsid w:val="6FD9E7D9"/>
    <w:rsid w:val="7021749E"/>
    <w:rsid w:val="7102EED0"/>
    <w:rsid w:val="7150ADBF"/>
    <w:rsid w:val="71FC5B6E"/>
    <w:rsid w:val="7220890A"/>
    <w:rsid w:val="7299A5FD"/>
    <w:rsid w:val="73113968"/>
    <w:rsid w:val="736C6E50"/>
    <w:rsid w:val="7374C507"/>
    <w:rsid w:val="73A02BB6"/>
    <w:rsid w:val="7477FE20"/>
    <w:rsid w:val="7492A4B8"/>
    <w:rsid w:val="76481E71"/>
    <w:rsid w:val="766E5AFF"/>
    <w:rsid w:val="76B21B85"/>
    <w:rsid w:val="77038675"/>
    <w:rsid w:val="77730863"/>
    <w:rsid w:val="77915134"/>
    <w:rsid w:val="78475384"/>
    <w:rsid w:val="7850D920"/>
    <w:rsid w:val="791A91AC"/>
    <w:rsid w:val="793C0F05"/>
    <w:rsid w:val="7A3FEB31"/>
    <w:rsid w:val="7A843EBD"/>
    <w:rsid w:val="7A9F1FE4"/>
    <w:rsid w:val="7AC9C5FA"/>
    <w:rsid w:val="7C0E64EC"/>
    <w:rsid w:val="7D19752C"/>
    <w:rsid w:val="7D817750"/>
    <w:rsid w:val="7DB2746C"/>
    <w:rsid w:val="7F45E698"/>
    <w:rsid w:val="7FB0064F"/>
    <w:rsid w:val="7FD58105"/>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24EE6896"/>
  <w15:docId w15:val="{7DEC1901-827B-4355-B8BA-379D23459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iPriority="1" w:qFormat="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063B"/>
    <w:pPr>
      <w:spacing w:before="240"/>
      <w:jc w:val="both"/>
    </w:pPr>
    <w:rPr>
      <w:rFonts w:ascii="Times New Roman" w:hAnsi="Times New Roman"/>
      <w:sz w:val="24"/>
      <w:lang w:val="en-GB" w:eastAsia="en-US"/>
    </w:rPr>
  </w:style>
  <w:style w:type="paragraph" w:styleId="Heading1">
    <w:name w:val="heading 1"/>
    <w:aliases w:val="Headline 1,h1"/>
    <w:basedOn w:val="Normal"/>
    <w:next w:val="Normal"/>
    <w:link w:val="Heading1Char"/>
    <w:qFormat/>
    <w:rsid w:val="00313E5F"/>
    <w:pPr>
      <w:keepNext/>
      <w:pageBreakBefore/>
      <w:numPr>
        <w:numId w:val="158"/>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link w:val="Heading2Char"/>
    <w:qFormat/>
    <w:rsid w:val="00FA69FA"/>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link w:val="Heading3Char"/>
    <w:qFormat/>
    <w:rsid w:val="002E6CC9"/>
    <w:pPr>
      <w:numPr>
        <w:ilvl w:val="2"/>
      </w:numPr>
      <w:spacing w:before="360"/>
      <w:outlineLvl w:val="2"/>
    </w:pPr>
    <w:rPr>
      <w:i/>
      <w:sz w:val="24"/>
    </w:rPr>
  </w:style>
  <w:style w:type="paragraph" w:styleId="Heading4">
    <w:name w:val="heading 4"/>
    <w:basedOn w:val="Heading3"/>
    <w:next w:val="Normal"/>
    <w:link w:val="Heading4Char"/>
    <w:qFormat/>
    <w:rsid w:val="002E6CC9"/>
    <w:pPr>
      <w:numPr>
        <w:ilvl w:val="3"/>
      </w:numPr>
      <w:outlineLvl w:val="3"/>
    </w:pPr>
    <w:rPr>
      <w:i w:val="0"/>
    </w:rPr>
  </w:style>
  <w:style w:type="paragraph" w:styleId="Heading5">
    <w:name w:val="heading 5"/>
    <w:basedOn w:val="Heading4"/>
    <w:next w:val="Normal"/>
    <w:link w:val="Heading5Char"/>
    <w:qFormat/>
    <w:rsid w:val="00FA69FA"/>
    <w:pPr>
      <w:numPr>
        <w:ilvl w:val="4"/>
      </w:numPr>
      <w:spacing w:before="240" w:after="0"/>
      <w:outlineLvl w:val="4"/>
    </w:pPr>
    <w:rPr>
      <w:i/>
    </w:rPr>
  </w:style>
  <w:style w:type="paragraph" w:styleId="Heading6">
    <w:name w:val="heading 6"/>
    <w:basedOn w:val="Heading5"/>
    <w:next w:val="Normal"/>
    <w:link w:val="Heading6Char"/>
    <w:qFormat/>
    <w:rsid w:val="00FA69FA"/>
    <w:pPr>
      <w:keepLines/>
      <w:numPr>
        <w:ilvl w:val="5"/>
      </w:numPr>
      <w:outlineLvl w:val="5"/>
    </w:pPr>
  </w:style>
  <w:style w:type="paragraph" w:styleId="Heading7">
    <w:name w:val="heading 7"/>
    <w:basedOn w:val="Normal"/>
    <w:next w:val="Normal"/>
    <w:link w:val="Heading7Char"/>
    <w:qFormat/>
    <w:rsid w:val="00CD19BD"/>
    <w:pPr>
      <w:numPr>
        <w:ilvl w:val="6"/>
        <w:numId w:val="158"/>
      </w:numPr>
      <w:spacing w:after="60"/>
      <w:outlineLvl w:val="6"/>
    </w:pPr>
    <w:rPr>
      <w:i/>
    </w:rPr>
  </w:style>
  <w:style w:type="paragraph" w:styleId="Heading8">
    <w:name w:val="heading 8"/>
    <w:basedOn w:val="Normal"/>
    <w:next w:val="Normal"/>
    <w:link w:val="Heading8Char"/>
    <w:qFormat/>
    <w:rsid w:val="00FA69FA"/>
    <w:pPr>
      <w:numPr>
        <w:ilvl w:val="7"/>
        <w:numId w:val="158"/>
      </w:numPr>
      <w:spacing w:after="60"/>
      <w:outlineLvl w:val="7"/>
    </w:pPr>
    <w:rPr>
      <w:rFonts w:ascii="Arial" w:hAnsi="Arial"/>
      <w:i/>
    </w:rPr>
  </w:style>
  <w:style w:type="paragraph" w:styleId="Heading9">
    <w:name w:val="heading 9"/>
    <w:basedOn w:val="Normal"/>
    <w:next w:val="Normal"/>
    <w:link w:val="Heading9Char"/>
    <w:qFormat/>
    <w:rsid w:val="00FA69FA"/>
    <w:pPr>
      <w:numPr>
        <w:ilvl w:val="8"/>
        <w:numId w:val="158"/>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line 2 Char,h2 Char,2 Char,headi Char,heading2 Char,h21 Char,h22 Char,21 Char,H2 Char,l2 Char,kopregel 2 Char"/>
    <w:link w:val="Heading2"/>
    <w:rsid w:val="00FA69FA"/>
    <w:rPr>
      <w:rFonts w:ascii="Times New Roman" w:hAnsi="Times New Roman"/>
      <w:b/>
      <w:sz w:val="28"/>
      <w:lang w:val="en-GB" w:eastAsia="en-US"/>
    </w:rPr>
  </w:style>
  <w:style w:type="character" w:customStyle="1" w:styleId="Heading4Char">
    <w:name w:val="Heading 4 Char"/>
    <w:basedOn w:val="DefaultParagraphFont"/>
    <w:link w:val="Heading4"/>
    <w:rsid w:val="002E6CC9"/>
    <w:rPr>
      <w:rFonts w:ascii="Times New Roman" w:hAnsi="Times New Roman"/>
      <w:b/>
      <w:sz w:val="24"/>
      <w:lang w:val="en-GB" w:eastAsia="en-US"/>
    </w:rPr>
  </w:style>
  <w:style w:type="character" w:customStyle="1" w:styleId="Heading7Char">
    <w:name w:val="Heading 7 Char"/>
    <w:basedOn w:val="DefaultParagraphFont"/>
    <w:link w:val="Heading7"/>
    <w:rsid w:val="005F047E"/>
    <w:rPr>
      <w:rFonts w:ascii="Times New Roman" w:hAnsi="Times New Roman"/>
      <w:i/>
      <w:sz w:val="24"/>
      <w:lang w:val="en-GB" w:eastAsia="en-US"/>
    </w:rPr>
  </w:style>
  <w:style w:type="paragraph" w:styleId="TOC8">
    <w:name w:val="toc 8"/>
    <w:basedOn w:val="Normal"/>
    <w:next w:val="Normal"/>
    <w:uiPriority w:val="39"/>
    <w:rsid w:val="00FA69FA"/>
    <w:pPr>
      <w:spacing w:before="0"/>
      <w:ind w:left="1680"/>
      <w:jc w:val="left"/>
    </w:pPr>
    <w:rPr>
      <w:szCs w:val="21"/>
    </w:rPr>
  </w:style>
  <w:style w:type="paragraph" w:styleId="TOC7">
    <w:name w:val="toc 7"/>
    <w:basedOn w:val="Normal"/>
    <w:next w:val="Normal"/>
    <w:uiPriority w:val="39"/>
    <w:rsid w:val="00FA69FA"/>
    <w:pPr>
      <w:spacing w:before="0"/>
      <w:ind w:left="1440"/>
      <w:jc w:val="left"/>
    </w:pPr>
    <w:rPr>
      <w:szCs w:val="21"/>
    </w:rPr>
  </w:style>
  <w:style w:type="paragraph" w:styleId="TOC6">
    <w:name w:val="toc 6"/>
    <w:basedOn w:val="Normal"/>
    <w:next w:val="Normal"/>
    <w:uiPriority w:val="39"/>
    <w:rsid w:val="00FA69FA"/>
    <w:pPr>
      <w:spacing w:before="0"/>
      <w:ind w:left="1200"/>
      <w:jc w:val="left"/>
    </w:pPr>
    <w:rPr>
      <w:szCs w:val="21"/>
    </w:rPr>
  </w:style>
  <w:style w:type="paragraph" w:styleId="TOC5">
    <w:name w:val="toc 5"/>
    <w:basedOn w:val="TOC4"/>
    <w:next w:val="Normal"/>
    <w:uiPriority w:val="39"/>
    <w:rsid w:val="00FA69FA"/>
    <w:pPr>
      <w:ind w:left="960"/>
    </w:pPr>
  </w:style>
  <w:style w:type="paragraph" w:styleId="TOC4">
    <w:name w:val="toc 4"/>
    <w:basedOn w:val="TOC3"/>
    <w:next w:val="Normal"/>
    <w:uiPriority w:val="39"/>
    <w:rsid w:val="00FA69FA"/>
    <w:pPr>
      <w:ind w:left="720"/>
    </w:pPr>
    <w:rPr>
      <w:i w:val="0"/>
      <w:iCs w:val="0"/>
      <w:szCs w:val="21"/>
    </w:rPr>
  </w:style>
  <w:style w:type="paragraph" w:styleId="TOC3">
    <w:name w:val="toc 3"/>
    <w:basedOn w:val="TOC2"/>
    <w:next w:val="Normal"/>
    <w:uiPriority w:val="39"/>
    <w:qFormat/>
    <w:rsid w:val="00FA69FA"/>
    <w:pPr>
      <w:ind w:left="480"/>
    </w:pPr>
    <w:rPr>
      <w:i/>
      <w:iCs/>
      <w:smallCaps w:val="0"/>
    </w:rPr>
  </w:style>
  <w:style w:type="paragraph" w:styleId="TOC2">
    <w:name w:val="toc 2"/>
    <w:basedOn w:val="TOC1"/>
    <w:next w:val="Normal"/>
    <w:uiPriority w:val="39"/>
    <w:qFormat/>
    <w:rsid w:val="00FA69FA"/>
    <w:pPr>
      <w:spacing w:before="0" w:after="0"/>
      <w:ind w:left="240"/>
    </w:pPr>
    <w:rPr>
      <w:b w:val="0"/>
      <w:bCs w:val="0"/>
      <w:caps w:val="0"/>
      <w:smallCaps/>
    </w:rPr>
  </w:style>
  <w:style w:type="paragraph" w:styleId="TOC1">
    <w:name w:val="toc 1"/>
    <w:basedOn w:val="Normal"/>
    <w:next w:val="Normal"/>
    <w:uiPriority w:val="39"/>
    <w:qFormat/>
    <w:rsid w:val="00FA69FA"/>
    <w:pPr>
      <w:spacing w:before="120" w:after="120"/>
      <w:jc w:val="left"/>
    </w:pPr>
    <w:rPr>
      <w:b/>
      <w:bCs/>
      <w:caps/>
      <w:szCs w:val="24"/>
    </w:rPr>
  </w:style>
  <w:style w:type="paragraph" w:styleId="Footer">
    <w:name w:val="footer"/>
    <w:link w:val="FooterChar"/>
    <w:uiPriority w:val="1"/>
    <w:rsid w:val="00FA69FA"/>
    <w:pPr>
      <w:pBdr>
        <w:top w:val="single" w:sz="12" w:space="2" w:color="auto"/>
      </w:pBdr>
      <w:tabs>
        <w:tab w:val="center" w:pos="4253"/>
        <w:tab w:val="right" w:pos="8504"/>
      </w:tabs>
    </w:pPr>
    <w:rPr>
      <w:rFonts w:ascii="Times New Roman" w:hAnsi="Times New Roman"/>
      <w:noProof/>
      <w:sz w:val="16"/>
    </w:rPr>
  </w:style>
  <w:style w:type="character" w:customStyle="1" w:styleId="FooterChar">
    <w:name w:val="Footer Char"/>
    <w:link w:val="Footer"/>
    <w:uiPriority w:val="1"/>
    <w:rsid w:val="00222A9E"/>
    <w:rPr>
      <w:rFonts w:ascii="Times New Roman" w:hAnsi="Times New Roman"/>
      <w:noProof/>
      <w:sz w:val="16"/>
      <w:lang w:bidi="ar-SA"/>
    </w:rPr>
  </w:style>
  <w:style w:type="paragraph" w:styleId="Header">
    <w:name w:val="header"/>
    <w:link w:val="HeaderChar"/>
    <w:rsid w:val="00FA69FA"/>
    <w:pPr>
      <w:tabs>
        <w:tab w:val="left" w:pos="567"/>
      </w:tabs>
    </w:pPr>
    <w:rPr>
      <w:rFonts w:ascii="Arial" w:hAnsi="Arial"/>
      <w:b/>
      <w:caps/>
      <w:noProof/>
      <w:lang w:val="en-US" w:eastAsia="en-US"/>
    </w:rPr>
  </w:style>
  <w:style w:type="paragraph" w:customStyle="1" w:styleId="Heading0">
    <w:name w:val="Heading 0"/>
    <w:link w:val="Heading0Char"/>
    <w:rsid w:val="00AA28A5"/>
    <w:pPr>
      <w:pageBreakBefore/>
      <w:spacing w:after="240"/>
      <w:jc w:val="center"/>
      <w:outlineLvl w:val="0"/>
    </w:pPr>
    <w:rPr>
      <w:rFonts w:ascii="Arial" w:hAnsi="Arial"/>
      <w:b/>
      <w:caps/>
      <w:sz w:val="28"/>
      <w:lang w:val="en-GB" w:eastAsia="en-US"/>
    </w:rPr>
  </w:style>
  <w:style w:type="character" w:customStyle="1" w:styleId="Heading0Char">
    <w:name w:val="Heading 0 Char"/>
    <w:link w:val="Heading0"/>
    <w:rsid w:val="00AA28A5"/>
    <w:rPr>
      <w:rFonts w:ascii="Arial" w:hAnsi="Arial"/>
      <w:b/>
      <w:caps/>
      <w:sz w:val="28"/>
      <w:lang w:val="en-GB" w:eastAsia="en-US" w:bidi="ar-SA"/>
    </w:rPr>
  </w:style>
  <w:style w:type="paragraph" w:styleId="Title">
    <w:name w:val="Title"/>
    <w:basedOn w:val="Normal"/>
    <w:link w:val="TitleChar"/>
    <w:qFormat/>
    <w:rsid w:val="00FA69FA"/>
    <w:pPr>
      <w:keepNext/>
      <w:spacing w:after="240" w:line="320" w:lineRule="atLeast"/>
    </w:pPr>
    <w:rPr>
      <w:rFonts w:ascii="Arial" w:hAnsi="Arial"/>
      <w:b/>
      <w:sz w:val="28"/>
    </w:rPr>
  </w:style>
  <w:style w:type="paragraph" w:styleId="TOC9">
    <w:name w:val="toc 9"/>
    <w:basedOn w:val="Normal"/>
    <w:next w:val="Normal"/>
    <w:uiPriority w:val="39"/>
    <w:rsid w:val="00FA69FA"/>
    <w:pPr>
      <w:spacing w:before="0"/>
      <w:ind w:left="1920"/>
      <w:jc w:val="left"/>
    </w:pPr>
    <w:rPr>
      <w:szCs w:val="21"/>
    </w:rPr>
  </w:style>
  <w:style w:type="character" w:customStyle="1" w:styleId="Bold">
    <w:name w:val="Bold"/>
    <w:rsid w:val="00FA69FA"/>
    <w:rPr>
      <w:b/>
    </w:rPr>
  </w:style>
  <w:style w:type="paragraph" w:styleId="Caption">
    <w:name w:val="caption"/>
    <w:aliases w:val="CaptionCFMU"/>
    <w:basedOn w:val="Normal"/>
    <w:next w:val="Normal"/>
    <w:link w:val="CaptionChar"/>
    <w:autoRedefine/>
    <w:qFormat/>
    <w:rsid w:val="008F703C"/>
    <w:pPr>
      <w:spacing w:before="120" w:after="120"/>
      <w:ind w:left="720"/>
      <w:jc w:val="center"/>
    </w:pPr>
    <w:rPr>
      <w:b/>
      <w:szCs w:val="24"/>
    </w:rPr>
  </w:style>
  <w:style w:type="paragraph" w:customStyle="1" w:styleId="Indent1">
    <w:name w:val="Indent 1"/>
    <w:basedOn w:val="Normal"/>
    <w:rsid w:val="00FA69FA"/>
    <w:pPr>
      <w:ind w:left="284" w:hanging="284"/>
    </w:pPr>
  </w:style>
  <w:style w:type="paragraph" w:customStyle="1" w:styleId="Indent2">
    <w:name w:val="Indent 2"/>
    <w:basedOn w:val="Normal"/>
    <w:rsid w:val="00FA69FA"/>
    <w:pPr>
      <w:ind w:left="851" w:hanging="284"/>
    </w:pPr>
  </w:style>
  <w:style w:type="paragraph" w:customStyle="1" w:styleId="Indent3">
    <w:name w:val="Indent 3"/>
    <w:basedOn w:val="Normal"/>
    <w:rsid w:val="00FA69FA"/>
    <w:pPr>
      <w:ind w:left="1417" w:hanging="283"/>
    </w:pPr>
  </w:style>
  <w:style w:type="paragraph" w:customStyle="1" w:styleId="Section">
    <w:name w:val="Section"/>
    <w:basedOn w:val="Heading1"/>
    <w:next w:val="Normal"/>
    <w:rsid w:val="00FA69FA"/>
    <w:pPr>
      <w:outlineLvl w:val="9"/>
    </w:pPr>
  </w:style>
  <w:style w:type="paragraph" w:customStyle="1" w:styleId="Table">
    <w:name w:val="Table"/>
    <w:basedOn w:val="Normal"/>
    <w:link w:val="TableChar"/>
    <w:qFormat/>
    <w:rsid w:val="00FA69FA"/>
    <w:pPr>
      <w:spacing w:after="60"/>
      <w:jc w:val="left"/>
    </w:pPr>
    <w:rPr>
      <w:sz w:val="20"/>
    </w:rPr>
  </w:style>
  <w:style w:type="paragraph" w:customStyle="1" w:styleId="TableHDR">
    <w:name w:val="TableHDR"/>
    <w:basedOn w:val="Normal"/>
    <w:rsid w:val="00FA69FA"/>
    <w:pPr>
      <w:jc w:val="center"/>
    </w:pPr>
    <w:rPr>
      <w:b/>
      <w:sz w:val="20"/>
    </w:rPr>
  </w:style>
  <w:style w:type="paragraph" w:customStyle="1" w:styleId="TableID">
    <w:name w:val="TableID"/>
    <w:basedOn w:val="Table"/>
    <w:rsid w:val="00FA69FA"/>
    <w:rPr>
      <w:b/>
    </w:rPr>
  </w:style>
  <w:style w:type="paragraph" w:customStyle="1" w:styleId="TableBullet">
    <w:name w:val="TableBullet"/>
    <w:basedOn w:val="Table"/>
    <w:rsid w:val="00FA69FA"/>
    <w:pPr>
      <w:ind w:left="283" w:hanging="283"/>
    </w:pPr>
  </w:style>
  <w:style w:type="paragraph" w:customStyle="1" w:styleId="TableFTR">
    <w:name w:val="TableFTR"/>
    <w:basedOn w:val="Table"/>
    <w:rsid w:val="00FA69FA"/>
    <w:rPr>
      <w:b/>
    </w:rPr>
  </w:style>
  <w:style w:type="paragraph" w:customStyle="1" w:styleId="TableNum">
    <w:name w:val="TableNum"/>
    <w:basedOn w:val="Table"/>
    <w:rsid w:val="00FA69FA"/>
    <w:pPr>
      <w:ind w:left="283" w:hanging="283"/>
    </w:pPr>
  </w:style>
  <w:style w:type="paragraph" w:customStyle="1" w:styleId="Subtitle1">
    <w:name w:val="Subtitle1"/>
    <w:basedOn w:val="Normal"/>
    <w:rsid w:val="00FA69FA"/>
    <w:pPr>
      <w:keepNext/>
      <w:spacing w:before="120"/>
    </w:pPr>
    <w:rPr>
      <w:b/>
      <w:u w:val="single"/>
    </w:rPr>
  </w:style>
  <w:style w:type="paragraph" w:customStyle="1" w:styleId="TableBullet2">
    <w:name w:val="TableBullet2"/>
    <w:basedOn w:val="TableBullet"/>
    <w:rsid w:val="00FA69FA"/>
    <w:pPr>
      <w:ind w:left="567"/>
    </w:pPr>
  </w:style>
  <w:style w:type="paragraph" w:styleId="MacroText">
    <w:name w:val="macro"/>
    <w:link w:val="MacroTextChar"/>
    <w:semiHidden/>
    <w:qFormat/>
    <w:rsid w:val="00FA69FA"/>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qFormat/>
    <w:rsid w:val="00FA69FA"/>
    <w:rPr>
      <w:position w:val="6"/>
      <w:sz w:val="16"/>
    </w:rPr>
  </w:style>
  <w:style w:type="paragraph" w:styleId="FootnoteText">
    <w:name w:val="footnote text"/>
    <w:aliases w:val="Footnote text,Schriftart: 9 pt,Schriftart: 10 pt,Schriftart: 8 pt Char Char,Schriftart: 8 pt,single space,FOOTNOTES,fn,ADB,pod carou"/>
    <w:basedOn w:val="Normal"/>
    <w:link w:val="FootnoteTextChar"/>
    <w:uiPriority w:val="99"/>
    <w:qFormat/>
    <w:rsid w:val="00FA69FA"/>
    <w:rPr>
      <w:sz w:val="20"/>
    </w:rPr>
  </w:style>
  <w:style w:type="character" w:customStyle="1" w:styleId="FootnoteTextChar">
    <w:name w:val="Footnote Text Char"/>
    <w:aliases w:val="Footnote text Char,Schriftart: 9 pt Char,Schriftart: 10 pt Char,Schriftart: 8 pt Char Char Char,Schriftart: 8 pt Char,single space Char,FOOTNOTES Char,fn Char,ADB Char,pod carou Char"/>
    <w:link w:val="FootnoteText"/>
    <w:uiPriority w:val="99"/>
    <w:qFormat/>
    <w:rsid w:val="00FA69FA"/>
    <w:rPr>
      <w:rFonts w:ascii="Times New Roman" w:hAnsi="Times New Roman"/>
      <w:lang w:val="en-GB"/>
    </w:rPr>
  </w:style>
  <w:style w:type="paragraph" w:styleId="TableofFigures">
    <w:name w:val="table of figures"/>
    <w:basedOn w:val="Normal"/>
    <w:next w:val="Normal"/>
    <w:uiPriority w:val="99"/>
    <w:rsid w:val="00B152EA"/>
    <w:pPr>
      <w:tabs>
        <w:tab w:val="left" w:leader="dot" w:pos="8505"/>
      </w:tabs>
      <w:spacing w:before="0"/>
      <w:ind w:left="1134" w:right="170" w:hanging="1134"/>
      <w:jc w:val="left"/>
    </w:pPr>
    <w:rPr>
      <w:smallCaps/>
      <w:szCs w:val="24"/>
    </w:rPr>
  </w:style>
  <w:style w:type="paragraph" w:customStyle="1" w:styleId="TOC0">
    <w:name w:val="TOC 0"/>
    <w:basedOn w:val="Normal"/>
    <w:next w:val="Normal"/>
    <w:rsid w:val="00FA69FA"/>
    <w:pPr>
      <w:spacing w:before="120"/>
    </w:pPr>
    <w:rPr>
      <w:rFonts w:ascii="Arial" w:hAnsi="Arial"/>
      <w:b/>
      <w:i/>
      <w:caps/>
    </w:rPr>
  </w:style>
  <w:style w:type="paragraph" w:customStyle="1" w:styleId="Figure">
    <w:name w:val="Figure"/>
    <w:next w:val="Normal"/>
    <w:qFormat/>
    <w:rsid w:val="00FA69FA"/>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FA69FA"/>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FA69FA"/>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FA69FA"/>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FA69FA"/>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FA69FA"/>
    <w:pPr>
      <w:keepLines/>
    </w:pPr>
    <w:rPr>
      <w:rFonts w:ascii="Arial" w:hAnsi="Arial"/>
      <w:sz w:val="16"/>
    </w:rPr>
  </w:style>
  <w:style w:type="paragraph" w:customStyle="1" w:styleId="Table10">
    <w:name w:val="Table 10"/>
    <w:rsid w:val="00FA69FA"/>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FA69FA"/>
    <w:rPr>
      <w:rFonts w:ascii="Courier New" w:hAnsi="Courier New"/>
      <w:sz w:val="20"/>
    </w:rPr>
  </w:style>
  <w:style w:type="paragraph" w:customStyle="1" w:styleId="synopsis">
    <w:name w:val="synopsis"/>
    <w:basedOn w:val="Normal"/>
    <w:rsid w:val="00FA69FA"/>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FA69FA"/>
    <w:pPr>
      <w:numPr>
        <w:numId w:val="180"/>
      </w:numPr>
      <w:spacing w:after="120"/>
    </w:pPr>
  </w:style>
  <w:style w:type="character" w:styleId="CommentReference">
    <w:name w:val="annotation reference"/>
    <w:uiPriority w:val="99"/>
    <w:rsid w:val="00FA69FA"/>
    <w:rPr>
      <w:sz w:val="16"/>
    </w:rPr>
  </w:style>
  <w:style w:type="paragraph" w:styleId="CommentText">
    <w:name w:val="annotation text"/>
    <w:basedOn w:val="Normal"/>
    <w:link w:val="CommentTextChar"/>
    <w:rsid w:val="00FA69FA"/>
    <w:pPr>
      <w:tabs>
        <w:tab w:val="left" w:pos="1134"/>
        <w:tab w:val="left" w:pos="1701"/>
        <w:tab w:val="left" w:pos="2268"/>
      </w:tabs>
    </w:pPr>
  </w:style>
  <w:style w:type="character" w:customStyle="1" w:styleId="CommentTextChar">
    <w:name w:val="Comment Text Char"/>
    <w:link w:val="CommentText"/>
    <w:rsid w:val="00FA69FA"/>
    <w:rPr>
      <w:rFonts w:ascii="Times New Roman" w:hAnsi="Times New Roman"/>
      <w:sz w:val="24"/>
      <w:lang w:eastAsia="en-US"/>
    </w:rPr>
  </w:style>
  <w:style w:type="character" w:styleId="LineNumber">
    <w:name w:val="line number"/>
    <w:rsid w:val="00FA69FA"/>
    <w:rPr>
      <w:rFonts w:ascii="Arial" w:hAnsi="Arial"/>
      <w:i/>
      <w:noProof w:val="0"/>
      <w:sz w:val="12"/>
      <w:lang w:val="en-GB"/>
    </w:rPr>
  </w:style>
  <w:style w:type="paragraph" w:customStyle="1" w:styleId="Footerland">
    <w:name w:val="Footer land"/>
    <w:rsid w:val="00FA69FA"/>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FA69FA"/>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FA69FA"/>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FA69FA"/>
    <w:pPr>
      <w:tabs>
        <w:tab w:val="center" w:pos="7002"/>
        <w:tab w:val="right" w:pos="14005"/>
      </w:tabs>
    </w:pPr>
    <w:rPr>
      <w:b/>
      <w:i/>
    </w:rPr>
  </w:style>
  <w:style w:type="paragraph" w:customStyle="1" w:styleId="Headerport">
    <w:name w:val="Header port"/>
    <w:basedOn w:val="Normal"/>
    <w:rsid w:val="00FA69FA"/>
    <w:pPr>
      <w:tabs>
        <w:tab w:val="center" w:pos="4536"/>
        <w:tab w:val="right" w:pos="9072"/>
      </w:tabs>
    </w:pPr>
    <w:rPr>
      <w:b/>
      <w:i/>
    </w:rPr>
  </w:style>
  <w:style w:type="paragraph" w:customStyle="1" w:styleId="Heading2TOC">
    <w:name w:val="Heading 2 TOC"/>
    <w:basedOn w:val="Heading2"/>
    <w:rsid w:val="00FA69FA"/>
    <w:pPr>
      <w:keepLines/>
      <w:spacing w:after="480"/>
      <w:ind w:left="0" w:firstLine="0"/>
      <w:jc w:val="center"/>
      <w:outlineLvl w:val="9"/>
    </w:pPr>
  </w:style>
  <w:style w:type="paragraph" w:customStyle="1" w:styleId="Heading5TOC">
    <w:name w:val="Heading 5 TOC"/>
    <w:basedOn w:val="Headerland"/>
    <w:rsid w:val="00FA69FA"/>
    <w:pPr>
      <w:spacing w:before="120"/>
      <w:ind w:left="794"/>
    </w:pPr>
    <w:rPr>
      <w:b w:val="0"/>
    </w:rPr>
  </w:style>
  <w:style w:type="paragraph" w:customStyle="1" w:styleId="poistionnumber">
    <w:name w:val="poistionnumber"/>
    <w:basedOn w:val="Normal"/>
    <w:rsid w:val="00FA69FA"/>
    <w:pPr>
      <w:spacing w:after="120" w:line="240" w:lineRule="atLeast"/>
    </w:pPr>
    <w:rPr>
      <w:sz w:val="16"/>
    </w:rPr>
  </w:style>
  <w:style w:type="paragraph" w:customStyle="1" w:styleId="poistionnumber1st">
    <w:name w:val="poistionnumber1st"/>
    <w:basedOn w:val="poistionnumber"/>
    <w:next w:val="poistionnumber"/>
    <w:rsid w:val="00FA69FA"/>
    <w:pPr>
      <w:spacing w:before="120"/>
    </w:pPr>
  </w:style>
  <w:style w:type="paragraph" w:customStyle="1" w:styleId="position">
    <w:name w:val="position"/>
    <w:rsid w:val="00FA69FA"/>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FA69FA"/>
    <w:pPr>
      <w:spacing w:before="120"/>
    </w:pPr>
  </w:style>
  <w:style w:type="paragraph" w:customStyle="1" w:styleId="Table12">
    <w:name w:val="Table12"/>
    <w:rsid w:val="00FA69FA"/>
    <w:pPr>
      <w:keepLines/>
      <w:spacing w:before="40" w:after="40"/>
    </w:pPr>
    <w:rPr>
      <w:rFonts w:ascii="Times New Roman" w:hAnsi="Times New Roman"/>
      <w:sz w:val="24"/>
      <w:lang w:val="en-GB" w:eastAsia="en-US"/>
    </w:rPr>
  </w:style>
  <w:style w:type="paragraph" w:customStyle="1" w:styleId="table8bullet">
    <w:name w:val="table8bullet"/>
    <w:rsid w:val="00FA69FA"/>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FA69FA"/>
    <w:rPr>
      <w:color w:val="0000FF"/>
      <w:u w:val="single"/>
    </w:rPr>
  </w:style>
  <w:style w:type="character" w:styleId="Strong">
    <w:name w:val="Strong"/>
    <w:qFormat/>
    <w:rsid w:val="00FA69FA"/>
    <w:rPr>
      <w:b/>
    </w:rPr>
  </w:style>
  <w:style w:type="paragraph" w:styleId="DocumentMap">
    <w:name w:val="Document Map"/>
    <w:basedOn w:val="Normal"/>
    <w:link w:val="DocumentMapChar"/>
    <w:semiHidden/>
    <w:rsid w:val="00FA69FA"/>
    <w:pPr>
      <w:shd w:val="clear" w:color="auto" w:fill="000080"/>
    </w:pPr>
    <w:rPr>
      <w:rFonts w:ascii="Tahoma" w:hAnsi="Tahoma"/>
    </w:rPr>
  </w:style>
  <w:style w:type="paragraph" w:customStyle="1" w:styleId="Reference">
    <w:name w:val="Reference"/>
    <w:basedOn w:val="Normal"/>
    <w:next w:val="Normal"/>
    <w:rsid w:val="00FA69FA"/>
    <w:pPr>
      <w:tabs>
        <w:tab w:val="left" w:pos="1134"/>
        <w:tab w:val="left" w:pos="1701"/>
        <w:tab w:val="left" w:pos="2268"/>
      </w:tabs>
      <w:spacing w:before="0"/>
      <w:ind w:left="1702" w:hanging="851"/>
      <w:jc w:val="left"/>
    </w:pPr>
    <w:rPr>
      <w:sz w:val="22"/>
    </w:rPr>
  </w:style>
  <w:style w:type="paragraph" w:styleId="EndnoteText">
    <w:name w:val="endnote text"/>
    <w:basedOn w:val="Normal"/>
    <w:link w:val="EndnoteTextChar"/>
    <w:rsid w:val="00FA69FA"/>
    <w:rPr>
      <w:sz w:val="20"/>
    </w:rPr>
  </w:style>
  <w:style w:type="character" w:customStyle="1" w:styleId="EndnoteTextChar">
    <w:name w:val="Endnote Text Char"/>
    <w:basedOn w:val="DefaultParagraphFont"/>
    <w:link w:val="EndnoteText"/>
    <w:rsid w:val="00CF4BBC"/>
    <w:rPr>
      <w:rFonts w:ascii="Times New Roman" w:hAnsi="Times New Roman"/>
      <w:lang w:val="en-GB" w:eastAsia="en-US"/>
    </w:rPr>
  </w:style>
  <w:style w:type="character" w:styleId="EndnoteReference">
    <w:name w:val="endnote reference"/>
    <w:rsid w:val="00FA69FA"/>
    <w:rPr>
      <w:vertAlign w:val="superscript"/>
    </w:rPr>
  </w:style>
  <w:style w:type="character" w:styleId="PageNumber">
    <w:name w:val="page number"/>
    <w:basedOn w:val="DefaultParagraphFont"/>
    <w:rsid w:val="00FA69FA"/>
  </w:style>
  <w:style w:type="paragraph" w:customStyle="1" w:styleId="TableColomnTitle">
    <w:name w:val="Table Colomn Title"/>
    <w:basedOn w:val="TableCell"/>
    <w:rsid w:val="00FA69FA"/>
    <w:rPr>
      <w:b/>
    </w:rPr>
  </w:style>
  <w:style w:type="paragraph" w:customStyle="1" w:styleId="TableCell">
    <w:name w:val="Table Cell"/>
    <w:basedOn w:val="Normal"/>
    <w:rsid w:val="00FA69FA"/>
    <w:pPr>
      <w:widowControl w:val="0"/>
      <w:spacing w:after="60"/>
    </w:pPr>
    <w:rPr>
      <w:sz w:val="22"/>
      <w:lang w:val="en-US"/>
    </w:rPr>
  </w:style>
  <w:style w:type="paragraph" w:styleId="Index1">
    <w:name w:val="index 1"/>
    <w:basedOn w:val="Normal"/>
    <w:next w:val="Normal"/>
    <w:autoRedefine/>
    <w:semiHidden/>
    <w:rsid w:val="00FA69FA"/>
    <w:pPr>
      <w:widowControl w:val="0"/>
      <w:spacing w:after="60"/>
    </w:pPr>
    <w:rPr>
      <w:b/>
      <w:sz w:val="22"/>
      <w:lang w:val="en-US"/>
    </w:rPr>
  </w:style>
  <w:style w:type="paragraph" w:customStyle="1" w:styleId="Heading4a">
    <w:name w:val="Heading 4a"/>
    <w:basedOn w:val="Heading4"/>
    <w:rsid w:val="00FA69FA"/>
    <w:pPr>
      <w:tabs>
        <w:tab w:val="num" w:pos="1514"/>
      </w:tabs>
      <w:ind w:left="794" w:firstLine="0"/>
    </w:pPr>
  </w:style>
  <w:style w:type="paragraph" w:customStyle="1" w:styleId="DefaultParagraphFont1">
    <w:name w:val="Default Paragraph Font1"/>
    <w:next w:val="Normal"/>
    <w:rsid w:val="00FA69FA"/>
    <w:pPr>
      <w:spacing w:after="120"/>
    </w:pPr>
    <w:rPr>
      <w:lang w:val="en-US" w:eastAsia="en-US"/>
    </w:rPr>
  </w:style>
  <w:style w:type="character" w:styleId="Emphasis">
    <w:name w:val="Emphasis"/>
    <w:qFormat/>
    <w:rsid w:val="00FA69FA"/>
    <w:rPr>
      <w:i/>
    </w:rPr>
  </w:style>
  <w:style w:type="character" w:styleId="FollowedHyperlink">
    <w:name w:val="FollowedHyperlink"/>
    <w:rsid w:val="00FA69FA"/>
    <w:rPr>
      <w:color w:val="800080"/>
      <w:u w:val="single"/>
    </w:rPr>
  </w:style>
  <w:style w:type="paragraph" w:styleId="ListBullet2">
    <w:name w:val="List Bullet 2"/>
    <w:basedOn w:val="Normal"/>
    <w:autoRedefine/>
    <w:rsid w:val="00A620A3"/>
    <w:pPr>
      <w:numPr>
        <w:numId w:val="77"/>
      </w:numPr>
    </w:pPr>
  </w:style>
  <w:style w:type="paragraph" w:styleId="ListContinue2">
    <w:name w:val="List Continue 2"/>
    <w:basedOn w:val="Normal"/>
    <w:rsid w:val="00FA69FA"/>
    <w:pPr>
      <w:spacing w:after="120"/>
      <w:ind w:left="566"/>
    </w:pPr>
  </w:style>
  <w:style w:type="paragraph" w:styleId="PlainText">
    <w:name w:val="Plain Text"/>
    <w:basedOn w:val="Normal"/>
    <w:link w:val="PlainTextChar"/>
    <w:rsid w:val="00FA69FA"/>
    <w:rPr>
      <w:rFonts w:ascii="Courier New" w:hAnsi="Courier New"/>
      <w:sz w:val="20"/>
      <w:lang w:val="en-AU"/>
    </w:rPr>
  </w:style>
  <w:style w:type="paragraph" w:customStyle="1" w:styleId="GROUP">
    <w:name w:val="GROUP"/>
    <w:basedOn w:val="Normal"/>
    <w:next w:val="Normal"/>
    <w:autoRedefine/>
    <w:rsid w:val="00FA69FA"/>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FA69FA"/>
    <w:pPr>
      <w:pBdr>
        <w:top w:val="single" w:sz="6" w:space="1" w:color="000080"/>
        <w:left w:val="single" w:sz="6" w:space="29" w:color="000080"/>
        <w:bottom w:val="single" w:sz="6" w:space="1" w:color="000080"/>
        <w:right w:val="single" w:sz="6" w:space="4" w:color="000080"/>
      </w:pBdr>
      <w:tabs>
        <w:tab w:val="left" w:pos="567"/>
        <w:tab w:val="left" w:pos="851"/>
        <w:tab w:val="left" w:pos="1134"/>
        <w:tab w:val="left" w:pos="1418"/>
        <w:tab w:val="left" w:pos="6237"/>
        <w:tab w:val="right" w:pos="6521"/>
        <w:tab w:val="left" w:pos="6804"/>
        <w:tab w:val="left" w:pos="6946"/>
        <w:tab w:val="left" w:pos="7938"/>
      </w:tabs>
      <w:spacing w:before="0"/>
    </w:pPr>
    <w:rPr>
      <w:rFonts w:ascii="Courier New" w:hAnsi="Courier New" w:cs="Courier New"/>
      <w:b/>
      <w:bCs/>
      <w:smallCaps/>
    </w:rPr>
  </w:style>
  <w:style w:type="paragraph" w:customStyle="1" w:styleId="Table11">
    <w:name w:val="Table 11"/>
    <w:basedOn w:val="Normal"/>
    <w:rsid w:val="00FA69FA"/>
    <w:pPr>
      <w:widowControl w:val="0"/>
      <w:tabs>
        <w:tab w:val="left" w:pos="567"/>
      </w:tabs>
      <w:spacing w:before="40" w:after="40"/>
      <w:jc w:val="left"/>
    </w:pPr>
    <w:rPr>
      <w:sz w:val="22"/>
    </w:rPr>
  </w:style>
  <w:style w:type="paragraph" w:customStyle="1" w:styleId="Table11TITLE">
    <w:name w:val="Table 11 TITLE"/>
    <w:basedOn w:val="Table11"/>
    <w:rsid w:val="00FA69FA"/>
    <w:pPr>
      <w:jc w:val="center"/>
    </w:pPr>
    <w:rPr>
      <w:b/>
    </w:rPr>
  </w:style>
  <w:style w:type="paragraph" w:customStyle="1" w:styleId="TableCaption">
    <w:name w:val="TableCaption"/>
    <w:basedOn w:val="Caption"/>
    <w:rsid w:val="00FA69FA"/>
  </w:style>
  <w:style w:type="paragraph" w:customStyle="1" w:styleId="TableHeading">
    <w:name w:val="Table Heading"/>
    <w:basedOn w:val="Normal"/>
    <w:rsid w:val="00FA69FA"/>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FA69FA"/>
    <w:pPr>
      <w:tabs>
        <w:tab w:val="left" w:pos="1134"/>
        <w:tab w:val="left" w:pos="1701"/>
        <w:tab w:val="left" w:pos="2268"/>
      </w:tabs>
    </w:pPr>
    <w:rPr>
      <w:i/>
      <w:vanish/>
      <w:color w:val="0000FF"/>
    </w:rPr>
  </w:style>
  <w:style w:type="paragraph" w:styleId="Date">
    <w:name w:val="Date"/>
    <w:basedOn w:val="Normal"/>
    <w:next w:val="Normal"/>
    <w:link w:val="DateChar"/>
    <w:rsid w:val="00FA69FA"/>
    <w:pPr>
      <w:spacing w:before="360" w:after="240" w:line="240" w:lineRule="exact"/>
      <w:jc w:val="right"/>
    </w:pPr>
    <w:rPr>
      <w:rFonts w:ascii="CG Times (W1)" w:hAnsi="CG Times (W1)"/>
      <w:sz w:val="22"/>
    </w:rPr>
  </w:style>
  <w:style w:type="paragraph" w:styleId="BodyTextIndent">
    <w:name w:val="Body Text Indent"/>
    <w:basedOn w:val="Normal"/>
    <w:link w:val="BodyTextIndentChar"/>
    <w:rsid w:val="00FA69FA"/>
  </w:style>
  <w:style w:type="paragraph" w:styleId="BodyTextIndent2">
    <w:name w:val="Body Text Indent 2"/>
    <w:basedOn w:val="Normal"/>
    <w:link w:val="BodyTextIndent2Char"/>
    <w:rsid w:val="00FA69FA"/>
    <w:pPr>
      <w:ind w:left="851"/>
    </w:pPr>
  </w:style>
  <w:style w:type="paragraph" w:styleId="BodyTextIndent3">
    <w:name w:val="Body Text Indent 3"/>
    <w:basedOn w:val="Normal"/>
    <w:link w:val="BodyTextIndent3Char"/>
    <w:rsid w:val="00FA69FA"/>
    <w:pPr>
      <w:ind w:left="924"/>
    </w:pPr>
  </w:style>
  <w:style w:type="paragraph" w:styleId="BodyText">
    <w:name w:val="Body Text"/>
    <w:basedOn w:val="Normal"/>
    <w:link w:val="BodyTextChar"/>
    <w:rsid w:val="00FA69FA"/>
    <w:pPr>
      <w:spacing w:before="120" w:after="120"/>
      <w:jc w:val="left"/>
    </w:pPr>
    <w:rPr>
      <w:b/>
    </w:rPr>
  </w:style>
  <w:style w:type="paragraph" w:customStyle="1" w:styleId="paratext">
    <w:name w:val="paratext"/>
    <w:rsid w:val="00FA69FA"/>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FA69FA"/>
    <w:pPr>
      <w:keepLines/>
      <w:numPr>
        <w:numId w:val="3"/>
      </w:numPr>
      <w:jc w:val="both"/>
    </w:pPr>
    <w:rPr>
      <w:rFonts w:ascii="Times New Roman" w:hAnsi="Times New Roman"/>
      <w:sz w:val="24"/>
      <w:lang w:val="en-GB"/>
    </w:rPr>
  </w:style>
  <w:style w:type="paragraph" w:customStyle="1" w:styleId="Bullet2">
    <w:name w:val="Bullet2"/>
    <w:basedOn w:val="Bullet10"/>
    <w:rsid w:val="00FA69FA"/>
    <w:pPr>
      <w:ind w:left="851"/>
    </w:pPr>
  </w:style>
  <w:style w:type="paragraph" w:customStyle="1" w:styleId="Bullet10">
    <w:name w:val="Bullet1"/>
    <w:basedOn w:val="Normal"/>
    <w:rsid w:val="00FA69FA"/>
    <w:pPr>
      <w:spacing w:before="0"/>
      <w:ind w:left="284" w:hanging="284"/>
      <w:jc w:val="left"/>
    </w:pPr>
    <w:rPr>
      <w:sz w:val="20"/>
      <w:lang w:eastAsia="el-GR"/>
    </w:rPr>
  </w:style>
  <w:style w:type="paragraph" w:customStyle="1" w:styleId="1">
    <w:name w:val="Κείμενο πλαισίου1"/>
    <w:basedOn w:val="Normal"/>
    <w:semiHidden/>
    <w:rsid w:val="00FA69FA"/>
    <w:rPr>
      <w:rFonts w:ascii="Tahoma" w:hAnsi="Tahoma" w:cs="Tahoma"/>
      <w:sz w:val="16"/>
      <w:szCs w:val="16"/>
    </w:rPr>
  </w:style>
  <w:style w:type="paragraph" w:customStyle="1" w:styleId="Heading2index">
    <w:name w:val="Heading 2 index"/>
    <w:basedOn w:val="Normal"/>
    <w:rsid w:val="00FA69FA"/>
    <w:pPr>
      <w:numPr>
        <w:ilvl w:val="1"/>
        <w:numId w:val="24"/>
      </w:numPr>
    </w:pPr>
  </w:style>
  <w:style w:type="paragraph" w:customStyle="1" w:styleId="bullet">
    <w:name w:val="bullet"/>
    <w:basedOn w:val="BodyText"/>
    <w:autoRedefine/>
    <w:rsid w:val="00FA69FA"/>
    <w:pPr>
      <w:numPr>
        <w:numId w:val="28"/>
      </w:numPr>
      <w:tabs>
        <w:tab w:val="clear" w:pos="1287"/>
      </w:tabs>
    </w:pPr>
  </w:style>
  <w:style w:type="paragraph" w:customStyle="1" w:styleId="NormalBullet">
    <w:name w:val="Normal Bullet"/>
    <w:basedOn w:val="Normal"/>
    <w:rsid w:val="00FA69FA"/>
    <w:pPr>
      <w:numPr>
        <w:numId w:val="26"/>
      </w:numPr>
      <w:tabs>
        <w:tab w:val="clear" w:pos="720"/>
      </w:tabs>
    </w:pPr>
  </w:style>
  <w:style w:type="paragraph" w:styleId="BodyText2">
    <w:name w:val="Body Text 2"/>
    <w:basedOn w:val="Normal"/>
    <w:link w:val="BodyText2Char"/>
    <w:rsid w:val="00FA69FA"/>
    <w:pPr>
      <w:spacing w:after="120" w:line="480" w:lineRule="auto"/>
    </w:pPr>
  </w:style>
  <w:style w:type="paragraph" w:styleId="Subtitle">
    <w:name w:val="Subtitle"/>
    <w:basedOn w:val="Normal"/>
    <w:link w:val="SubtitleChar"/>
    <w:qFormat/>
    <w:rsid w:val="00FA69FA"/>
    <w:pPr>
      <w:spacing w:after="120"/>
      <w:jc w:val="center"/>
    </w:pPr>
    <w:rPr>
      <w:b/>
      <w:smallCaps/>
      <w:sz w:val="28"/>
    </w:rPr>
  </w:style>
  <w:style w:type="paragraph" w:customStyle="1" w:styleId="bullet3">
    <w:name w:val="bullet3"/>
    <w:basedOn w:val="Bullet2"/>
    <w:rsid w:val="00FA69FA"/>
    <w:pPr>
      <w:keepLines/>
      <w:tabs>
        <w:tab w:val="num" w:pos="360"/>
      </w:tabs>
      <w:ind w:left="1645"/>
      <w:jc w:val="both"/>
    </w:pPr>
    <w:rPr>
      <w:sz w:val="24"/>
      <w:lang w:eastAsia="en-US"/>
    </w:rPr>
  </w:style>
  <w:style w:type="paragraph" w:customStyle="1" w:styleId="docsrefer">
    <w:name w:val="docsrefer"/>
    <w:basedOn w:val="Normal"/>
    <w:rsid w:val="00FA69FA"/>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link w:val="BaseChar"/>
    <w:rsid w:val="00FA69FA"/>
    <w:pPr>
      <w:spacing w:before="60" w:after="60"/>
    </w:pPr>
    <w:rPr>
      <w:rFonts w:ascii="Times New Roman" w:hAnsi="Times New Roman"/>
      <w:sz w:val="24"/>
      <w:szCs w:val="24"/>
      <w:lang w:val="en-GB" w:eastAsia="en-US"/>
    </w:rPr>
  </w:style>
  <w:style w:type="paragraph" w:customStyle="1" w:styleId="Headingx1">
    <w:name w:val="Headingx 1"/>
    <w:basedOn w:val="Heading1"/>
    <w:rsid w:val="00FA69FA"/>
    <w:rPr>
      <w:szCs w:val="32"/>
    </w:rPr>
  </w:style>
  <w:style w:type="paragraph" w:styleId="ListBullet5">
    <w:name w:val="List Bullet 5"/>
    <w:basedOn w:val="Normal"/>
    <w:autoRedefine/>
    <w:rsid w:val="00FA69FA"/>
    <w:pPr>
      <w:numPr>
        <w:numId w:val="29"/>
      </w:numPr>
    </w:pPr>
  </w:style>
  <w:style w:type="paragraph" w:customStyle="1" w:styleId="n">
    <w:name w:val="n"/>
    <w:basedOn w:val="Headingx1"/>
    <w:rsid w:val="00FA69FA"/>
  </w:style>
  <w:style w:type="paragraph" w:customStyle="1" w:styleId="NormalList">
    <w:name w:val="Normal List"/>
    <w:basedOn w:val="Normal"/>
    <w:rsid w:val="00FA69FA"/>
    <w:pPr>
      <w:numPr>
        <w:numId w:val="31"/>
      </w:numPr>
      <w:tabs>
        <w:tab w:val="clear" w:pos="927"/>
      </w:tabs>
      <w:spacing w:before="0"/>
    </w:pPr>
    <w:rPr>
      <w:lang w:val="en-US"/>
    </w:rPr>
  </w:style>
  <w:style w:type="paragraph" w:customStyle="1" w:styleId="10">
    <w:name w:val="Θέμα σχολίου1"/>
    <w:basedOn w:val="CommentText"/>
    <w:next w:val="CommentText"/>
    <w:semiHidden/>
    <w:rsid w:val="00FA69FA"/>
    <w:pPr>
      <w:tabs>
        <w:tab w:val="clear" w:pos="1134"/>
        <w:tab w:val="clear" w:pos="1701"/>
        <w:tab w:val="clear" w:pos="2268"/>
      </w:tabs>
    </w:pPr>
    <w:rPr>
      <w:b/>
      <w:bCs/>
      <w:sz w:val="20"/>
    </w:rPr>
  </w:style>
  <w:style w:type="paragraph" w:styleId="BalloonText">
    <w:name w:val="Balloon Text"/>
    <w:basedOn w:val="Normal"/>
    <w:link w:val="BalloonTextChar"/>
    <w:uiPriority w:val="99"/>
    <w:semiHidden/>
    <w:rsid w:val="00FA69FA"/>
    <w:pPr>
      <w:numPr>
        <w:numId w:val="167"/>
      </w:numPr>
    </w:pPr>
    <w:rPr>
      <w:rFonts w:ascii="Tahoma" w:hAnsi="Tahoma"/>
      <w:sz w:val="16"/>
      <w:szCs w:val="16"/>
    </w:rPr>
  </w:style>
  <w:style w:type="character" w:customStyle="1" w:styleId="BalloonTextChar">
    <w:name w:val="Balloon Text Char"/>
    <w:link w:val="BalloonText"/>
    <w:uiPriority w:val="99"/>
    <w:semiHidden/>
    <w:rsid w:val="00FA69FA"/>
    <w:rPr>
      <w:rFonts w:ascii="Tahoma" w:hAnsi="Tahoma"/>
      <w:sz w:val="16"/>
      <w:szCs w:val="16"/>
      <w:lang w:val="en-GB" w:eastAsia="en-US"/>
    </w:rPr>
  </w:style>
  <w:style w:type="paragraph" w:styleId="CommentSubject">
    <w:name w:val="annotation subject"/>
    <w:basedOn w:val="CommentText"/>
    <w:next w:val="CommentText"/>
    <w:link w:val="CommentSubjectChar"/>
    <w:rsid w:val="00FA69FA"/>
    <w:pPr>
      <w:tabs>
        <w:tab w:val="clear" w:pos="1134"/>
        <w:tab w:val="clear" w:pos="1701"/>
        <w:tab w:val="clear" w:pos="2268"/>
      </w:tabs>
    </w:pPr>
    <w:rPr>
      <w:b/>
      <w:bCs/>
      <w:sz w:val="20"/>
    </w:rPr>
  </w:style>
  <w:style w:type="character" w:customStyle="1" w:styleId="CommentSubjectChar">
    <w:name w:val="Comment Subject Char"/>
    <w:basedOn w:val="CommentTextChar"/>
    <w:link w:val="CommentSubject"/>
    <w:rsid w:val="00FA69FA"/>
    <w:rPr>
      <w:rFonts w:ascii="Times New Roman" w:hAnsi="Times New Roman"/>
      <w:sz w:val="24"/>
      <w:lang w:eastAsia="en-US"/>
    </w:rPr>
  </w:style>
  <w:style w:type="paragraph" w:styleId="ListParagraph">
    <w:name w:val="List Paragraph"/>
    <w:basedOn w:val="Normal"/>
    <w:link w:val="ListParagraphChar"/>
    <w:uiPriority w:val="34"/>
    <w:qFormat/>
    <w:rsid w:val="00FA69FA"/>
    <w:pPr>
      <w:ind w:left="720"/>
    </w:pPr>
  </w:style>
  <w:style w:type="character" w:customStyle="1" w:styleId="ListParagraphChar">
    <w:name w:val="List Paragraph Char"/>
    <w:link w:val="ListParagraph"/>
    <w:uiPriority w:val="34"/>
    <w:locked/>
    <w:rsid w:val="006E655B"/>
    <w:rPr>
      <w:rFonts w:ascii="Times New Roman" w:hAnsi="Times New Roman"/>
      <w:sz w:val="24"/>
      <w:lang w:val="en-GB" w:eastAsia="en-US"/>
    </w:rPr>
  </w:style>
  <w:style w:type="paragraph" w:styleId="TOCHeading">
    <w:name w:val="TOC Heading"/>
    <w:basedOn w:val="Heading1"/>
    <w:next w:val="Normal"/>
    <w:uiPriority w:val="39"/>
    <w:semiHidden/>
    <w:unhideWhenUsed/>
    <w:qFormat/>
    <w:rsid w:val="008C20AF"/>
    <w:pPr>
      <w:keepLines/>
      <w:pageBreakBefore w:val="0"/>
      <w:numPr>
        <w:ilvl w:val="1"/>
        <w:numId w:val="169"/>
      </w:numPr>
      <w:tabs>
        <w:tab w:val="clear" w:pos="567"/>
      </w:tabs>
      <w:spacing w:before="480" w:after="0" w:line="276" w:lineRule="auto"/>
      <w:jc w:val="left"/>
      <w:outlineLvl w:val="9"/>
    </w:pPr>
    <w:rPr>
      <w:rFonts w:ascii="Cambria" w:hAnsi="Cambria"/>
      <w:bCs/>
      <w:color w:val="365F91"/>
      <w:sz w:val="28"/>
      <w:szCs w:val="28"/>
      <w:lang w:val="en-US"/>
    </w:rPr>
  </w:style>
  <w:style w:type="paragraph" w:customStyle="1" w:styleId="Style1-t">
    <w:name w:val="Style1-t"/>
    <w:basedOn w:val="Heading0"/>
    <w:link w:val="Style1-tChar"/>
    <w:qFormat/>
    <w:rsid w:val="00AA28A5"/>
    <w:pPr>
      <w:numPr>
        <w:ilvl w:val="2"/>
        <w:numId w:val="169"/>
      </w:numPr>
      <w:tabs>
        <w:tab w:val="clear" w:pos="2608"/>
      </w:tabs>
    </w:pPr>
  </w:style>
  <w:style w:type="character" w:customStyle="1" w:styleId="Style1-tChar">
    <w:name w:val="Style1-t Char"/>
    <w:basedOn w:val="Heading0Char"/>
    <w:link w:val="Style1-t"/>
    <w:rsid w:val="00AA28A5"/>
    <w:rPr>
      <w:rFonts w:ascii="Arial" w:hAnsi="Arial"/>
      <w:b/>
      <w:caps/>
      <w:sz w:val="28"/>
      <w:lang w:val="en-GB" w:eastAsia="en-US" w:bidi="ar-SA"/>
    </w:rPr>
  </w:style>
  <w:style w:type="paragraph" w:styleId="Revision">
    <w:name w:val="Revision"/>
    <w:hidden/>
    <w:uiPriority w:val="99"/>
    <w:semiHidden/>
    <w:rsid w:val="00B84A2A"/>
    <w:rPr>
      <w:rFonts w:ascii="Times New Roman" w:hAnsi="Times New Roman"/>
      <w:sz w:val="24"/>
      <w:lang w:val="en-GB" w:eastAsia="en-US"/>
    </w:rPr>
  </w:style>
  <w:style w:type="paragraph" w:customStyle="1" w:styleId="Default">
    <w:name w:val="Default"/>
    <w:rsid w:val="00B504A8"/>
    <w:pPr>
      <w:autoSpaceDE w:val="0"/>
      <w:autoSpaceDN w:val="0"/>
      <w:adjustRightInd w:val="0"/>
    </w:pPr>
    <w:rPr>
      <w:rFonts w:ascii="Arial" w:hAnsi="Arial" w:cs="Arial"/>
      <w:color w:val="000000"/>
      <w:sz w:val="24"/>
      <w:szCs w:val="24"/>
      <w:lang w:val="en-US" w:eastAsia="en-US"/>
    </w:rPr>
  </w:style>
  <w:style w:type="paragraph" w:customStyle="1" w:styleId="CM1">
    <w:name w:val="CM1"/>
    <w:basedOn w:val="Default"/>
    <w:next w:val="Default"/>
    <w:uiPriority w:val="99"/>
    <w:rsid w:val="006D68FF"/>
    <w:rPr>
      <w:rFonts w:ascii="Times New Roman" w:hAnsi="Times New Roman" w:cs="Times New Roman"/>
      <w:color w:val="auto"/>
      <w:lang w:eastAsia="el-GR"/>
    </w:rPr>
  </w:style>
  <w:style w:type="paragraph" w:customStyle="1" w:styleId="CM3">
    <w:name w:val="CM3"/>
    <w:basedOn w:val="Default"/>
    <w:next w:val="Default"/>
    <w:uiPriority w:val="99"/>
    <w:rsid w:val="006D68FF"/>
    <w:rPr>
      <w:rFonts w:ascii="Times New Roman" w:hAnsi="Times New Roman" w:cs="Times New Roman"/>
      <w:color w:val="auto"/>
      <w:lang w:eastAsia="el-GR"/>
    </w:rPr>
  </w:style>
  <w:style w:type="table" w:styleId="TableGrid">
    <w:name w:val="Table Grid"/>
    <w:basedOn w:val="TableNormal"/>
    <w:rsid w:val="00222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05D47"/>
    <w:rPr>
      <w:color w:val="808080"/>
      <w:shd w:val="clear" w:color="auto" w:fill="E6E6E6"/>
    </w:rPr>
  </w:style>
  <w:style w:type="table" w:styleId="GridTable1Light">
    <w:name w:val="Grid Table 1 Light"/>
    <w:basedOn w:val="TableNormal"/>
    <w:uiPriority w:val="46"/>
    <w:rsid w:val="00F960E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AC5FD8"/>
  </w:style>
  <w:style w:type="paragraph" w:styleId="NormalWeb">
    <w:name w:val="Normal (Web)"/>
    <w:basedOn w:val="Normal"/>
    <w:uiPriority w:val="99"/>
    <w:unhideWhenUsed/>
    <w:rsid w:val="00D85F2B"/>
    <w:pPr>
      <w:spacing w:before="100" w:beforeAutospacing="1" w:after="100" w:afterAutospacing="1"/>
      <w:jc w:val="left"/>
    </w:pPr>
    <w:rPr>
      <w:szCs w:val="24"/>
      <w:lang w:eastAsia="en-GB"/>
    </w:rPr>
  </w:style>
  <w:style w:type="paragraph" w:customStyle="1" w:styleId="Caption1">
    <w:name w:val="Caption1"/>
    <w:basedOn w:val="Normal"/>
    <w:next w:val="Normal"/>
    <w:link w:val="captionChar0"/>
    <w:rsid w:val="00AB7265"/>
    <w:pPr>
      <w:spacing w:before="120" w:after="120"/>
    </w:pPr>
    <w:rPr>
      <w:rFonts w:ascii="Roman PS" w:hAnsi="Roman PS"/>
      <w:b/>
    </w:rPr>
  </w:style>
  <w:style w:type="paragraph" w:customStyle="1" w:styleId="NoteHead">
    <w:name w:val="NoteHead"/>
    <w:basedOn w:val="Normal"/>
    <w:next w:val="Normal"/>
    <w:rsid w:val="00AB7265"/>
    <w:pPr>
      <w:spacing w:before="720" w:after="720"/>
      <w:jc w:val="center"/>
    </w:pPr>
    <w:rPr>
      <w:b/>
      <w:smallCaps/>
    </w:rPr>
  </w:style>
  <w:style w:type="paragraph" w:customStyle="1" w:styleId="normal2">
    <w:name w:val="normal2"/>
    <w:basedOn w:val="Normal"/>
    <w:rsid w:val="00CF4BBC"/>
    <w:pPr>
      <w:spacing w:before="0"/>
    </w:pPr>
    <w:rPr>
      <w:color w:val="000000"/>
      <w:sz w:val="20"/>
    </w:rPr>
  </w:style>
  <w:style w:type="character" w:customStyle="1" w:styleId="UnresolvedMention2">
    <w:name w:val="Unresolved Mention2"/>
    <w:basedOn w:val="DefaultParagraphFont"/>
    <w:uiPriority w:val="99"/>
    <w:semiHidden/>
    <w:unhideWhenUsed/>
    <w:rsid w:val="000002E1"/>
    <w:rPr>
      <w:color w:val="605E5C"/>
      <w:shd w:val="clear" w:color="auto" w:fill="E1DFDD"/>
    </w:rPr>
  </w:style>
  <w:style w:type="character" w:customStyle="1" w:styleId="UnresolvedMention3">
    <w:name w:val="Unresolved Mention3"/>
    <w:basedOn w:val="DefaultParagraphFont"/>
    <w:uiPriority w:val="99"/>
    <w:semiHidden/>
    <w:unhideWhenUsed/>
    <w:rsid w:val="00357AD0"/>
    <w:rPr>
      <w:color w:val="605E5C"/>
      <w:shd w:val="clear" w:color="auto" w:fill="E1DFDD"/>
    </w:rPr>
  </w:style>
  <w:style w:type="character" w:customStyle="1" w:styleId="UnresolvedMention4">
    <w:name w:val="Unresolved Mention4"/>
    <w:basedOn w:val="DefaultParagraphFont"/>
    <w:uiPriority w:val="99"/>
    <w:semiHidden/>
    <w:unhideWhenUsed/>
    <w:rsid w:val="00AA6B40"/>
    <w:rPr>
      <w:color w:val="605E5C"/>
      <w:shd w:val="clear" w:color="auto" w:fill="E1DFDD"/>
    </w:rPr>
  </w:style>
  <w:style w:type="character" w:customStyle="1" w:styleId="Heading3Char">
    <w:name w:val="Heading 3 Char"/>
    <w:aliases w:val="Headline 3 Char,h3 Char,h31 Char,h32 Char,H3 Char,H31 Char"/>
    <w:basedOn w:val="DefaultParagraphFont"/>
    <w:link w:val="Heading3"/>
    <w:rsid w:val="003B56AB"/>
    <w:rPr>
      <w:rFonts w:ascii="Times New Roman" w:hAnsi="Times New Roman"/>
      <w:b/>
      <w:i/>
      <w:sz w:val="24"/>
      <w:lang w:val="en-GB" w:eastAsia="en-US"/>
    </w:rPr>
  </w:style>
  <w:style w:type="character" w:customStyle="1" w:styleId="Heading5Char">
    <w:name w:val="Heading 5 Char"/>
    <w:basedOn w:val="DefaultParagraphFont"/>
    <w:link w:val="Heading5"/>
    <w:rsid w:val="00F167C4"/>
    <w:rPr>
      <w:rFonts w:ascii="Times New Roman" w:hAnsi="Times New Roman"/>
      <w:b/>
      <w:i/>
      <w:sz w:val="24"/>
      <w:lang w:val="en-GB" w:eastAsia="en-US"/>
    </w:rPr>
  </w:style>
  <w:style w:type="character" w:customStyle="1" w:styleId="TableChar">
    <w:name w:val="Table Char"/>
    <w:link w:val="Table"/>
    <w:rsid w:val="00CD46EB"/>
    <w:rPr>
      <w:rFonts w:ascii="Times New Roman" w:hAnsi="Times New Roman"/>
      <w:lang w:val="en-GB" w:eastAsia="en-US"/>
    </w:rPr>
  </w:style>
  <w:style w:type="character" w:customStyle="1" w:styleId="UnresolvedMention5">
    <w:name w:val="Unresolved Mention5"/>
    <w:basedOn w:val="DefaultParagraphFont"/>
    <w:uiPriority w:val="99"/>
    <w:semiHidden/>
    <w:unhideWhenUsed/>
    <w:rsid w:val="0092250D"/>
    <w:rPr>
      <w:color w:val="605E5C"/>
      <w:shd w:val="clear" w:color="auto" w:fill="E1DFDD"/>
    </w:rPr>
  </w:style>
  <w:style w:type="character" w:customStyle="1" w:styleId="BodyTextChar">
    <w:name w:val="Body Text Char"/>
    <w:basedOn w:val="DefaultParagraphFont"/>
    <w:link w:val="BodyText"/>
    <w:rsid w:val="00FE1481"/>
    <w:rPr>
      <w:rFonts w:ascii="Times New Roman" w:hAnsi="Times New Roman"/>
      <w:b/>
      <w:sz w:val="24"/>
      <w:lang w:val="en-GB" w:eastAsia="en-US"/>
    </w:rPr>
  </w:style>
  <w:style w:type="character" w:customStyle="1" w:styleId="Heading6Char">
    <w:name w:val="Heading 6 Char"/>
    <w:basedOn w:val="DefaultParagraphFont"/>
    <w:link w:val="Heading6"/>
    <w:rsid w:val="005004F8"/>
    <w:rPr>
      <w:rFonts w:ascii="Times New Roman" w:hAnsi="Times New Roman"/>
      <w:b/>
      <w:i/>
      <w:sz w:val="24"/>
      <w:lang w:val="en-GB" w:eastAsia="en-US"/>
    </w:rPr>
  </w:style>
  <w:style w:type="paragraph" w:styleId="ListBullet">
    <w:name w:val="List Bullet"/>
    <w:basedOn w:val="Normal"/>
    <w:uiPriority w:val="1"/>
    <w:qFormat/>
    <w:rsid w:val="00923729"/>
    <w:pPr>
      <w:numPr>
        <w:numId w:val="157"/>
      </w:numPr>
      <w:contextualSpacing/>
    </w:pPr>
  </w:style>
  <w:style w:type="character" w:customStyle="1" w:styleId="Heading1Char">
    <w:name w:val="Heading 1 Char"/>
    <w:aliases w:val="Headline 1 Char,h1 Char"/>
    <w:basedOn w:val="DefaultParagraphFont"/>
    <w:link w:val="Heading1"/>
    <w:rsid w:val="00923729"/>
    <w:rPr>
      <w:rFonts w:ascii="Times New Roman" w:hAnsi="Times New Roman"/>
      <w:b/>
      <w:sz w:val="32"/>
      <w:lang w:val="en-GB" w:eastAsia="en-US"/>
    </w:rPr>
  </w:style>
  <w:style w:type="character" w:customStyle="1" w:styleId="Heading8Char">
    <w:name w:val="Heading 8 Char"/>
    <w:basedOn w:val="DefaultParagraphFont"/>
    <w:link w:val="Heading8"/>
    <w:rsid w:val="00923729"/>
    <w:rPr>
      <w:rFonts w:ascii="Arial" w:hAnsi="Arial"/>
      <w:i/>
      <w:sz w:val="24"/>
      <w:lang w:val="en-GB" w:eastAsia="en-US"/>
    </w:rPr>
  </w:style>
  <w:style w:type="character" w:customStyle="1" w:styleId="Heading9Char">
    <w:name w:val="Heading 9 Char"/>
    <w:basedOn w:val="DefaultParagraphFont"/>
    <w:link w:val="Heading9"/>
    <w:rsid w:val="00923729"/>
    <w:rPr>
      <w:rFonts w:ascii="Arial" w:hAnsi="Arial"/>
      <w:i/>
      <w:sz w:val="18"/>
      <w:lang w:val="en-GB" w:eastAsia="en-US"/>
    </w:rPr>
  </w:style>
  <w:style w:type="character" w:styleId="PlaceholderText">
    <w:name w:val="Placeholder Text"/>
    <w:basedOn w:val="DefaultParagraphFont"/>
    <w:uiPriority w:val="99"/>
    <w:semiHidden/>
    <w:rsid w:val="00923729"/>
    <w:rPr>
      <w:color w:val="2C8F6C"/>
    </w:rPr>
  </w:style>
  <w:style w:type="character" w:customStyle="1" w:styleId="BodyPlaceholderText">
    <w:name w:val="BodyPlaceholderText"/>
    <w:basedOn w:val="PlaceholderText"/>
    <w:uiPriority w:val="1"/>
    <w:semiHidden/>
    <w:rsid w:val="00923729"/>
    <w:rPr>
      <w:color w:val="3366CC"/>
    </w:rPr>
  </w:style>
  <w:style w:type="character" w:customStyle="1" w:styleId="CrossReference">
    <w:name w:val="Cross Reference"/>
    <w:basedOn w:val="DefaultParagraphFont"/>
    <w:uiPriority w:val="99"/>
    <w:rsid w:val="00923729"/>
    <w:rPr>
      <w:i/>
    </w:rPr>
  </w:style>
  <w:style w:type="paragraph" w:customStyle="1" w:styleId="Glossary">
    <w:name w:val="Glossary"/>
    <w:basedOn w:val="Normal"/>
    <w:uiPriority w:val="90"/>
    <w:semiHidden/>
    <w:qFormat/>
    <w:rsid w:val="00923729"/>
    <w:pPr>
      <w:tabs>
        <w:tab w:val="left" w:pos="2835"/>
      </w:tabs>
      <w:spacing w:before="0" w:after="120" w:line="264" w:lineRule="auto"/>
      <w:ind w:left="2835" w:hanging="2835"/>
      <w:jc w:val="left"/>
    </w:pPr>
    <w:rPr>
      <w:sz w:val="22"/>
      <w:szCs w:val="24"/>
      <w:lang w:eastAsia="en-GB"/>
    </w:rPr>
  </w:style>
  <w:style w:type="paragraph" w:customStyle="1" w:styleId="GlossaryHeading">
    <w:name w:val="GlossaryHeading"/>
    <w:basedOn w:val="Normal"/>
    <w:uiPriority w:val="1"/>
    <w:rsid w:val="00923729"/>
    <w:pPr>
      <w:spacing w:before="0" w:after="480" w:line="264" w:lineRule="auto"/>
      <w:jc w:val="center"/>
      <w:outlineLvl w:val="0"/>
    </w:pPr>
    <w:rPr>
      <w:rFonts w:ascii="Times New Roman Bold" w:hAnsi="Times New Roman Bold"/>
      <w:b/>
      <w:sz w:val="32"/>
      <w:szCs w:val="24"/>
      <w:lang w:eastAsia="en-GB"/>
    </w:rPr>
  </w:style>
  <w:style w:type="paragraph" w:customStyle="1" w:styleId="ZFlag">
    <w:name w:val="Z_Flag"/>
    <w:basedOn w:val="Normal"/>
    <w:next w:val="Normal"/>
    <w:uiPriority w:val="99"/>
    <w:semiHidden/>
    <w:rsid w:val="00923729"/>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923729"/>
    <w:pPr>
      <w:widowControl w:val="0"/>
      <w:spacing w:before="90"/>
      <w:ind w:right="85"/>
    </w:pPr>
    <w:rPr>
      <w:sz w:val="22"/>
      <w:szCs w:val="24"/>
      <w:lang w:eastAsia="en-GB"/>
    </w:rPr>
  </w:style>
  <w:style w:type="paragraph" w:customStyle="1" w:styleId="ZDGName">
    <w:name w:val="Z_DGName"/>
    <w:basedOn w:val="Normal"/>
    <w:uiPriority w:val="99"/>
    <w:semiHidden/>
    <w:rsid w:val="00923729"/>
    <w:pPr>
      <w:widowControl w:val="0"/>
      <w:spacing w:before="0"/>
      <w:ind w:right="85"/>
      <w:jc w:val="left"/>
    </w:pPr>
    <w:rPr>
      <w:sz w:val="16"/>
      <w:szCs w:val="24"/>
      <w:lang w:eastAsia="en-GB"/>
    </w:rPr>
  </w:style>
  <w:style w:type="paragraph" w:customStyle="1" w:styleId="Contact">
    <w:name w:val="Contact"/>
    <w:basedOn w:val="Normal"/>
    <w:uiPriority w:val="99"/>
    <w:rsid w:val="00923729"/>
    <w:pPr>
      <w:spacing w:before="480" w:line="264" w:lineRule="auto"/>
      <w:ind w:left="567" w:hanging="567"/>
      <w:jc w:val="left"/>
    </w:pPr>
    <w:rPr>
      <w:sz w:val="22"/>
      <w:szCs w:val="24"/>
      <w:lang w:eastAsia="en-GB"/>
    </w:rPr>
  </w:style>
  <w:style w:type="paragraph" w:customStyle="1" w:styleId="Enclosures">
    <w:name w:val="Enclosures"/>
    <w:basedOn w:val="Normal"/>
    <w:next w:val="Normal"/>
    <w:uiPriority w:val="1"/>
    <w:rsid w:val="00923729"/>
    <w:pPr>
      <w:keepNext/>
      <w:keepLines/>
      <w:tabs>
        <w:tab w:val="left" w:pos="5641"/>
      </w:tabs>
      <w:spacing w:before="480" w:line="264" w:lineRule="auto"/>
      <w:ind w:left="1794" w:hanging="1794"/>
    </w:pPr>
    <w:rPr>
      <w:sz w:val="22"/>
      <w:szCs w:val="24"/>
      <w:lang w:eastAsia="en-GB"/>
    </w:rPr>
  </w:style>
  <w:style w:type="character" w:customStyle="1" w:styleId="DateChar">
    <w:name w:val="Date Char"/>
    <w:basedOn w:val="DefaultParagraphFont"/>
    <w:link w:val="Date"/>
    <w:rsid w:val="00923729"/>
    <w:rPr>
      <w:sz w:val="22"/>
      <w:lang w:val="en-GB" w:eastAsia="en-US"/>
    </w:rPr>
  </w:style>
  <w:style w:type="paragraph" w:customStyle="1" w:styleId="References">
    <w:name w:val="References"/>
    <w:basedOn w:val="ListNumber"/>
    <w:rsid w:val="00923729"/>
    <w:pPr>
      <w:tabs>
        <w:tab w:val="num" w:pos="397"/>
        <w:tab w:val="num" w:pos="709"/>
      </w:tabs>
      <w:ind w:left="709" w:hanging="709"/>
    </w:pPr>
  </w:style>
  <w:style w:type="paragraph" w:customStyle="1" w:styleId="FooterLine">
    <w:name w:val="Footer Line"/>
    <w:basedOn w:val="Footer"/>
    <w:next w:val="Footer"/>
    <w:uiPriority w:val="99"/>
    <w:rsid w:val="00923729"/>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NumPar1">
    <w:name w:val="NumPar 1"/>
    <w:basedOn w:val="Heading1"/>
    <w:uiPriority w:val="90"/>
    <w:semiHidden/>
    <w:qFormat/>
    <w:rsid w:val="00923729"/>
    <w:pPr>
      <w:keepNext w:val="0"/>
      <w:pageBreakBefore w:val="0"/>
      <w:tabs>
        <w:tab w:val="clear" w:pos="567"/>
        <w:tab w:val="left" w:pos="227"/>
      </w:tabs>
      <w:spacing w:before="0" w:line="264" w:lineRule="auto"/>
      <w:ind w:left="0" w:firstLine="0"/>
      <w:outlineLvl w:val="9"/>
    </w:pPr>
    <w:rPr>
      <w:b w:val="0"/>
      <w:sz w:val="22"/>
      <w:szCs w:val="24"/>
      <w:lang w:eastAsia="ko-KR"/>
    </w:rPr>
  </w:style>
  <w:style w:type="paragraph" w:customStyle="1" w:styleId="NumPar2">
    <w:name w:val="NumPar 2"/>
    <w:basedOn w:val="Heading2"/>
    <w:uiPriority w:val="90"/>
    <w:semiHidden/>
    <w:qFormat/>
    <w:rsid w:val="00923729"/>
    <w:pPr>
      <w:tabs>
        <w:tab w:val="left" w:pos="397"/>
      </w:tabs>
      <w:spacing w:before="0" w:after="60"/>
      <w:ind w:left="0" w:firstLine="0"/>
      <w:outlineLvl w:val="9"/>
    </w:pPr>
    <w:rPr>
      <w:b w:val="0"/>
      <w:smallCaps/>
      <w:sz w:val="22"/>
      <w:szCs w:val="26"/>
      <w:lang w:eastAsia="ko-KR"/>
    </w:rPr>
  </w:style>
  <w:style w:type="paragraph" w:customStyle="1" w:styleId="NumPar3">
    <w:name w:val="NumPar 3"/>
    <w:basedOn w:val="Heading3"/>
    <w:uiPriority w:val="90"/>
    <w:semiHidden/>
    <w:qFormat/>
    <w:rsid w:val="00923729"/>
    <w:pPr>
      <w:tabs>
        <w:tab w:val="left" w:pos="567"/>
      </w:tabs>
      <w:suppressAutoHyphens/>
      <w:spacing w:before="0" w:after="60"/>
      <w:outlineLvl w:val="9"/>
    </w:pPr>
    <w:rPr>
      <w:b w:val="0"/>
      <w:i w:val="0"/>
      <w:sz w:val="22"/>
      <w:szCs w:val="24"/>
      <w:lang w:val="en"/>
    </w:rPr>
  </w:style>
  <w:style w:type="paragraph" w:customStyle="1" w:styleId="NumPar4">
    <w:name w:val="NumPar 4"/>
    <w:basedOn w:val="Heading4"/>
    <w:uiPriority w:val="90"/>
    <w:semiHidden/>
    <w:qFormat/>
    <w:rsid w:val="00923729"/>
    <w:pPr>
      <w:tabs>
        <w:tab w:val="left" w:pos="737"/>
      </w:tabs>
      <w:spacing w:before="0" w:line="264" w:lineRule="auto"/>
      <w:outlineLvl w:val="9"/>
    </w:pPr>
    <w:rPr>
      <w:sz w:val="22"/>
      <w:szCs w:val="24"/>
      <w:lang w:eastAsia="en-GB"/>
    </w:rPr>
  </w:style>
  <w:style w:type="character" w:customStyle="1" w:styleId="TitleChar">
    <w:name w:val="Title Char"/>
    <w:basedOn w:val="DefaultParagraphFont"/>
    <w:link w:val="Title"/>
    <w:rsid w:val="00923729"/>
    <w:rPr>
      <w:rFonts w:ascii="Arial" w:hAnsi="Arial"/>
      <w:b/>
      <w:sz w:val="28"/>
      <w:lang w:val="en-GB" w:eastAsia="en-US"/>
    </w:rPr>
  </w:style>
  <w:style w:type="paragraph" w:customStyle="1" w:styleId="SubTitle10">
    <w:name w:val="SubTitle 1"/>
    <w:basedOn w:val="Normal"/>
    <w:next w:val="Normal"/>
    <w:uiPriority w:val="4"/>
    <w:rsid w:val="00923729"/>
    <w:pPr>
      <w:spacing w:before="360" w:after="2000" w:line="264" w:lineRule="auto"/>
      <w:jc w:val="center"/>
    </w:pPr>
    <w:rPr>
      <w:b/>
      <w:sz w:val="40"/>
      <w:szCs w:val="24"/>
      <w:lang w:eastAsia="en-GB"/>
    </w:rPr>
  </w:style>
  <w:style w:type="paragraph" w:customStyle="1" w:styleId="SubTitle2">
    <w:name w:val="SubTitle 2"/>
    <w:basedOn w:val="Normal"/>
    <w:rsid w:val="00923729"/>
    <w:pPr>
      <w:spacing w:before="0" w:after="280" w:line="264" w:lineRule="auto"/>
      <w:jc w:val="center"/>
    </w:pPr>
    <w:rPr>
      <w:b/>
      <w:sz w:val="32"/>
      <w:szCs w:val="24"/>
      <w:lang w:eastAsia="en-GB"/>
    </w:rPr>
  </w:style>
  <w:style w:type="paragraph" w:customStyle="1" w:styleId="YReferences">
    <w:name w:val="YReferences"/>
    <w:basedOn w:val="Normal"/>
    <w:next w:val="Normal"/>
    <w:rsid w:val="00923729"/>
    <w:pPr>
      <w:spacing w:before="0" w:after="480" w:line="264" w:lineRule="auto"/>
      <w:ind w:left="1531" w:hanging="1531"/>
    </w:pPr>
    <w:rPr>
      <w:sz w:val="22"/>
      <w:szCs w:val="24"/>
      <w:lang w:eastAsia="en-GB"/>
    </w:rPr>
  </w:style>
  <w:style w:type="paragraph" w:customStyle="1" w:styleId="ListBulletLevel2">
    <w:name w:val="List Bullet (Level 2)"/>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3">
    <w:name w:val="List Bullet (Level 3)"/>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4">
    <w:name w:val="List Bullet (Level 4)"/>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Dash">
    <w:name w:val="List Dash"/>
    <w:basedOn w:val="ListBullet"/>
    <w:uiPriority w:val="1"/>
    <w:qFormat/>
    <w:rsid w:val="00923729"/>
    <w:pPr>
      <w:numPr>
        <w:numId w:val="181"/>
      </w:numPr>
      <w:spacing w:before="0" w:after="120"/>
      <w:contextualSpacing w:val="0"/>
    </w:pPr>
    <w:rPr>
      <w:sz w:val="22"/>
      <w:szCs w:val="24"/>
    </w:rPr>
  </w:style>
  <w:style w:type="paragraph" w:customStyle="1" w:styleId="ListDashLevel2">
    <w:name w:val="List Dash (Level 2)"/>
    <w:basedOn w:val="Normal"/>
    <w:rsid w:val="00923729"/>
    <w:pPr>
      <w:numPr>
        <w:ilvl w:val="1"/>
        <w:numId w:val="161"/>
      </w:numPr>
      <w:tabs>
        <w:tab w:val="clear" w:pos="907"/>
      </w:tabs>
      <w:spacing w:before="0" w:after="120" w:line="264" w:lineRule="auto"/>
      <w:contextualSpacing/>
    </w:pPr>
    <w:rPr>
      <w:sz w:val="22"/>
      <w:szCs w:val="24"/>
      <w:lang w:eastAsia="en-GB"/>
    </w:rPr>
  </w:style>
  <w:style w:type="paragraph" w:customStyle="1" w:styleId="ListDashLevel3">
    <w:name w:val="List Dash (Level 3)"/>
    <w:basedOn w:val="Normal"/>
    <w:rsid w:val="00923729"/>
    <w:pPr>
      <w:numPr>
        <w:ilvl w:val="2"/>
        <w:numId w:val="161"/>
      </w:numPr>
      <w:tabs>
        <w:tab w:val="clear" w:pos="1361"/>
      </w:tabs>
      <w:spacing w:before="0" w:after="120" w:line="264" w:lineRule="auto"/>
      <w:contextualSpacing/>
    </w:pPr>
    <w:rPr>
      <w:sz w:val="22"/>
      <w:szCs w:val="24"/>
      <w:lang w:eastAsia="en-GB"/>
    </w:rPr>
  </w:style>
  <w:style w:type="paragraph" w:customStyle="1" w:styleId="ListDashLevel4">
    <w:name w:val="List Dash (Level 4)"/>
    <w:basedOn w:val="Normal"/>
    <w:rsid w:val="00923729"/>
    <w:pPr>
      <w:numPr>
        <w:ilvl w:val="3"/>
        <w:numId w:val="161"/>
      </w:numPr>
      <w:tabs>
        <w:tab w:val="clear" w:pos="1814"/>
      </w:tabs>
      <w:spacing w:before="0" w:after="120" w:line="264" w:lineRule="auto"/>
      <w:contextualSpacing/>
    </w:pPr>
    <w:rPr>
      <w:sz w:val="22"/>
      <w:szCs w:val="24"/>
      <w:lang w:eastAsia="en-GB"/>
    </w:rPr>
  </w:style>
  <w:style w:type="paragraph" w:styleId="ListNumber">
    <w:name w:val="List Number"/>
    <w:basedOn w:val="Normal"/>
    <w:uiPriority w:val="1"/>
    <w:rsid w:val="00923729"/>
    <w:pPr>
      <w:numPr>
        <w:numId w:val="160"/>
      </w:numPr>
      <w:spacing w:before="0" w:after="120" w:line="264" w:lineRule="auto"/>
      <w:contextualSpacing/>
    </w:pPr>
    <w:rPr>
      <w:sz w:val="22"/>
      <w:szCs w:val="24"/>
      <w:lang w:eastAsia="en-GB"/>
    </w:rPr>
  </w:style>
  <w:style w:type="paragraph" w:customStyle="1" w:styleId="ListNumberLevel2">
    <w:name w:val="List Number (Level 2)"/>
    <w:basedOn w:val="Normal"/>
    <w:rsid w:val="00476438"/>
    <w:pPr>
      <w:numPr>
        <w:ilvl w:val="1"/>
        <w:numId w:val="160"/>
      </w:numPr>
      <w:spacing w:before="0" w:after="120" w:line="264" w:lineRule="auto"/>
      <w:contextualSpacing/>
    </w:pPr>
    <w:rPr>
      <w:sz w:val="22"/>
      <w:szCs w:val="24"/>
      <w:lang w:eastAsia="en-GB"/>
    </w:rPr>
  </w:style>
  <w:style w:type="paragraph" w:customStyle="1" w:styleId="ListNumberLevel3">
    <w:name w:val="List Number (Level 3)"/>
    <w:basedOn w:val="Normal"/>
    <w:rsid w:val="00923729"/>
    <w:pPr>
      <w:numPr>
        <w:ilvl w:val="2"/>
        <w:numId w:val="160"/>
      </w:numPr>
      <w:spacing w:before="0" w:after="120" w:line="264" w:lineRule="auto"/>
      <w:contextualSpacing/>
    </w:pPr>
    <w:rPr>
      <w:sz w:val="22"/>
      <w:szCs w:val="24"/>
      <w:lang w:eastAsia="en-GB"/>
    </w:rPr>
  </w:style>
  <w:style w:type="paragraph" w:customStyle="1" w:styleId="ListNumberLevel4">
    <w:name w:val="List Number (Level 4)"/>
    <w:basedOn w:val="Normal"/>
    <w:rsid w:val="00476438"/>
    <w:pPr>
      <w:numPr>
        <w:ilvl w:val="3"/>
        <w:numId w:val="160"/>
      </w:numPr>
      <w:spacing w:before="0" w:after="120" w:line="264" w:lineRule="auto"/>
      <w:contextualSpacing/>
    </w:pPr>
    <w:rPr>
      <w:sz w:val="22"/>
      <w:szCs w:val="24"/>
      <w:lang w:eastAsia="en-GB"/>
    </w:rPr>
  </w:style>
  <w:style w:type="paragraph" w:customStyle="1" w:styleId="FITTable">
    <w:name w:val="FIT Table"/>
    <w:basedOn w:val="Normal"/>
    <w:uiPriority w:val="1"/>
    <w:rsid w:val="00923729"/>
    <w:pPr>
      <w:spacing w:before="60" w:after="60" w:line="264" w:lineRule="auto"/>
    </w:pPr>
    <w:rPr>
      <w:sz w:val="22"/>
      <w:szCs w:val="24"/>
      <w:lang w:eastAsia="en-GB"/>
    </w:rPr>
  </w:style>
  <w:style w:type="paragraph" w:customStyle="1" w:styleId="Annex">
    <w:name w:val="Annex"/>
    <w:basedOn w:val="Normal"/>
    <w:next w:val="AnnexHeading1"/>
    <w:uiPriority w:val="3"/>
    <w:qFormat/>
    <w:rsid w:val="00923729"/>
    <w:pPr>
      <w:pageBreakBefore/>
      <w:numPr>
        <w:numId w:val="163"/>
      </w:numPr>
      <w:tabs>
        <w:tab w:val="clear" w:pos="397"/>
      </w:tabs>
      <w:spacing w:before="480" w:after="120" w:line="264" w:lineRule="auto"/>
      <w:outlineLvl w:val="0"/>
    </w:pPr>
    <w:rPr>
      <w:b/>
      <w:smallCaps/>
      <w:sz w:val="36"/>
      <w:szCs w:val="24"/>
      <w:lang w:eastAsia="en-GB"/>
    </w:rPr>
  </w:style>
  <w:style w:type="paragraph" w:customStyle="1" w:styleId="AnnexHeading1">
    <w:name w:val="Annex Heading 1"/>
    <w:basedOn w:val="Normal"/>
    <w:next w:val="Normal"/>
    <w:autoRedefine/>
    <w:uiPriority w:val="1"/>
    <w:semiHidden/>
    <w:qFormat/>
    <w:rsid w:val="00923729"/>
    <w:pPr>
      <w:keepNext/>
      <w:numPr>
        <w:numId w:val="164"/>
      </w:numPr>
      <w:tabs>
        <w:tab w:val="clear" w:pos="397"/>
        <w:tab w:val="left" w:pos="510"/>
      </w:tabs>
      <w:spacing w:before="480" w:after="120" w:line="264" w:lineRule="auto"/>
      <w:outlineLvl w:val="0"/>
    </w:pPr>
    <w:rPr>
      <w:b/>
      <w:smallCaps/>
      <w:sz w:val="26"/>
      <w:szCs w:val="24"/>
      <w:lang w:eastAsia="en-GB"/>
    </w:rPr>
  </w:style>
  <w:style w:type="paragraph" w:customStyle="1" w:styleId="PartTitle">
    <w:name w:val="PartTitle"/>
    <w:basedOn w:val="Normal"/>
    <w:next w:val="ChapterTitle"/>
    <w:uiPriority w:val="90"/>
    <w:semiHidden/>
    <w:qFormat/>
    <w:rsid w:val="00923729"/>
    <w:pPr>
      <w:keepNext/>
      <w:pageBreakBefore/>
      <w:spacing w:before="720" w:after="360" w:line="264" w:lineRule="auto"/>
      <w:jc w:val="center"/>
    </w:pPr>
    <w:rPr>
      <w:b/>
      <w:sz w:val="40"/>
      <w:szCs w:val="24"/>
      <w:lang w:eastAsia="en-GB"/>
    </w:rPr>
  </w:style>
  <w:style w:type="paragraph" w:customStyle="1" w:styleId="ChapterTitle">
    <w:name w:val="ChapterTitle"/>
    <w:basedOn w:val="Normal"/>
    <w:next w:val="SectionTitle"/>
    <w:uiPriority w:val="90"/>
    <w:semiHidden/>
    <w:qFormat/>
    <w:rsid w:val="00923729"/>
    <w:pPr>
      <w:keepNext/>
      <w:spacing w:before="720" w:after="360" w:line="264" w:lineRule="auto"/>
      <w:jc w:val="center"/>
    </w:pPr>
    <w:rPr>
      <w:b/>
      <w:sz w:val="36"/>
      <w:szCs w:val="24"/>
      <w:lang w:eastAsia="en-GB"/>
    </w:rPr>
  </w:style>
  <w:style w:type="paragraph" w:customStyle="1" w:styleId="SectionTitle">
    <w:name w:val="SectionTitle"/>
    <w:basedOn w:val="Normal"/>
    <w:next w:val="Heading1"/>
    <w:uiPriority w:val="90"/>
    <w:semiHidden/>
    <w:qFormat/>
    <w:rsid w:val="00923729"/>
    <w:pPr>
      <w:keepNext/>
      <w:spacing w:before="720" w:after="360" w:line="264" w:lineRule="auto"/>
      <w:contextualSpacing/>
      <w:jc w:val="center"/>
    </w:pPr>
    <w:rPr>
      <w:rFonts w:ascii="Times New Roman Bold" w:hAnsi="Times New Roman Bold"/>
      <w:b/>
      <w:smallCaps/>
      <w:sz w:val="32"/>
      <w:szCs w:val="24"/>
      <w:lang w:eastAsia="en-GB"/>
    </w:rPr>
  </w:style>
  <w:style w:type="paragraph" w:customStyle="1" w:styleId="Marking">
    <w:name w:val="Marking"/>
    <w:basedOn w:val="Normal"/>
    <w:rsid w:val="00923729"/>
    <w:pPr>
      <w:spacing w:before="0" w:after="240" w:line="276" w:lineRule="auto"/>
      <w:ind w:left="5114"/>
      <w:contextualSpacing/>
      <w:jc w:val="left"/>
    </w:pPr>
    <w:rPr>
      <w:i/>
      <w:sz w:val="32"/>
      <w:szCs w:val="24"/>
      <w:lang w:eastAsia="en-GB"/>
    </w:rPr>
  </w:style>
  <w:style w:type="paragraph" w:customStyle="1" w:styleId="LegalNumPar">
    <w:name w:val="LegalNumPar"/>
    <w:basedOn w:val="Normal"/>
    <w:uiPriority w:val="90"/>
    <w:semiHidden/>
    <w:qFormat/>
    <w:rsid w:val="00923729"/>
    <w:pPr>
      <w:numPr>
        <w:numId w:val="162"/>
      </w:numPr>
      <w:tabs>
        <w:tab w:val="clear" w:pos="476"/>
      </w:tabs>
      <w:spacing w:before="0" w:after="120" w:line="360" w:lineRule="auto"/>
    </w:pPr>
    <w:rPr>
      <w:sz w:val="22"/>
      <w:szCs w:val="24"/>
      <w:lang w:eastAsia="en-GB"/>
    </w:rPr>
  </w:style>
  <w:style w:type="paragraph" w:customStyle="1" w:styleId="LegalNumPar2">
    <w:name w:val="LegalNumPar2"/>
    <w:basedOn w:val="Normal"/>
    <w:rsid w:val="00923729"/>
    <w:pPr>
      <w:numPr>
        <w:ilvl w:val="1"/>
        <w:numId w:val="162"/>
      </w:numPr>
      <w:spacing w:before="0" w:after="120" w:line="360" w:lineRule="auto"/>
    </w:pPr>
    <w:rPr>
      <w:sz w:val="22"/>
      <w:szCs w:val="24"/>
      <w:lang w:eastAsia="en-GB"/>
    </w:rPr>
  </w:style>
  <w:style w:type="paragraph" w:customStyle="1" w:styleId="LegalNumPar3">
    <w:name w:val="LegalNumPar3"/>
    <w:basedOn w:val="Normal"/>
    <w:rsid w:val="00923729"/>
    <w:pPr>
      <w:numPr>
        <w:ilvl w:val="2"/>
        <w:numId w:val="162"/>
      </w:numPr>
      <w:spacing w:before="0" w:after="120" w:line="360" w:lineRule="auto"/>
    </w:pPr>
    <w:rPr>
      <w:sz w:val="22"/>
      <w:szCs w:val="24"/>
      <w:lang w:eastAsia="en-GB"/>
    </w:rPr>
  </w:style>
  <w:style w:type="paragraph" w:customStyle="1" w:styleId="TableText">
    <w:name w:val="Table Text"/>
    <w:basedOn w:val="Normal"/>
    <w:rsid w:val="00923729"/>
    <w:pPr>
      <w:spacing w:before="60" w:after="60" w:line="264" w:lineRule="auto"/>
    </w:pPr>
    <w:rPr>
      <w:sz w:val="22"/>
      <w:szCs w:val="24"/>
      <w:lang w:eastAsia="en-GB"/>
    </w:rPr>
  </w:style>
  <w:style w:type="paragraph" w:customStyle="1" w:styleId="HistTableHeading">
    <w:name w:val="HistTableHeading"/>
    <w:basedOn w:val="Normal"/>
    <w:next w:val="HistoryTable"/>
    <w:rsid w:val="00923729"/>
    <w:pPr>
      <w:spacing w:before="0" w:after="120" w:line="264" w:lineRule="auto"/>
      <w:jc w:val="center"/>
    </w:pPr>
    <w:rPr>
      <w:rFonts w:ascii="Times New Roman Bold" w:hAnsi="Times New Roman Bold"/>
      <w:b/>
      <w:sz w:val="32"/>
      <w:szCs w:val="24"/>
      <w:lang w:eastAsia="en-GB"/>
    </w:rPr>
  </w:style>
  <w:style w:type="paragraph" w:customStyle="1" w:styleId="HistoryTable">
    <w:name w:val="HistoryTable"/>
    <w:basedOn w:val="Normal"/>
    <w:rsid w:val="00923729"/>
    <w:pPr>
      <w:spacing w:before="60" w:after="60" w:line="264" w:lineRule="auto"/>
    </w:pPr>
    <w:rPr>
      <w:sz w:val="20"/>
      <w:szCs w:val="24"/>
      <w:lang w:eastAsia="en-GB"/>
    </w:rPr>
  </w:style>
  <w:style w:type="paragraph" w:customStyle="1" w:styleId="FigureTitle">
    <w:name w:val="Figure Title"/>
    <w:basedOn w:val="Normal"/>
    <w:next w:val="FigureBody"/>
    <w:uiPriority w:val="6"/>
    <w:rsid w:val="00923729"/>
    <w:pPr>
      <w:keepNext/>
      <w:spacing w:before="120" w:after="120" w:line="264" w:lineRule="auto"/>
    </w:pPr>
    <w:rPr>
      <w:b/>
      <w:i/>
      <w:sz w:val="22"/>
      <w:szCs w:val="24"/>
      <w:lang w:eastAsia="en-GB"/>
    </w:rPr>
  </w:style>
  <w:style w:type="paragraph" w:customStyle="1" w:styleId="FigureBody">
    <w:name w:val="Figure Body"/>
    <w:basedOn w:val="Normal"/>
    <w:next w:val="FigureNote"/>
    <w:uiPriority w:val="7"/>
    <w:rsid w:val="00923729"/>
    <w:pPr>
      <w:keepNext/>
      <w:spacing w:before="0" w:after="40"/>
    </w:pPr>
    <w:rPr>
      <w:sz w:val="22"/>
      <w:szCs w:val="24"/>
      <w:lang w:eastAsia="en-GB"/>
    </w:rPr>
  </w:style>
  <w:style w:type="paragraph" w:customStyle="1" w:styleId="FigureNote">
    <w:name w:val="Figure Note"/>
    <w:basedOn w:val="FigureSource"/>
    <w:next w:val="FigureSource"/>
    <w:uiPriority w:val="7"/>
    <w:rsid w:val="00923729"/>
    <w:rPr>
      <w:b/>
    </w:rPr>
  </w:style>
  <w:style w:type="paragraph" w:customStyle="1" w:styleId="FigureSource">
    <w:name w:val="Figure Source"/>
    <w:basedOn w:val="Normal"/>
    <w:next w:val="Normal"/>
    <w:uiPriority w:val="7"/>
    <w:rsid w:val="00923729"/>
    <w:pPr>
      <w:spacing w:before="0" w:after="240"/>
    </w:pPr>
    <w:rPr>
      <w:sz w:val="18"/>
      <w:szCs w:val="24"/>
      <w:lang w:eastAsia="en-GB"/>
    </w:rPr>
  </w:style>
  <w:style w:type="character" w:customStyle="1" w:styleId="HeaderChar">
    <w:name w:val="Header Char"/>
    <w:basedOn w:val="DefaultParagraphFont"/>
    <w:link w:val="Header"/>
    <w:rsid w:val="00923729"/>
    <w:rPr>
      <w:rFonts w:ascii="Arial" w:hAnsi="Arial"/>
      <w:b/>
      <w:caps/>
      <w:noProof/>
      <w:lang w:val="en-US" w:eastAsia="en-US"/>
    </w:rPr>
  </w:style>
  <w:style w:type="character" w:customStyle="1" w:styleId="MacroTextChar">
    <w:name w:val="Macro Text Char"/>
    <w:basedOn w:val="DefaultParagraphFont"/>
    <w:link w:val="MacroText"/>
    <w:semiHidden/>
    <w:qFormat/>
    <w:rsid w:val="00923729"/>
    <w:rPr>
      <w:rFonts w:ascii="Courier New" w:hAnsi="Courier New"/>
      <w:sz w:val="16"/>
      <w:lang w:val="en-GB" w:eastAsia="en-US"/>
    </w:rPr>
  </w:style>
  <w:style w:type="paragraph" w:customStyle="1" w:styleId="Citation">
    <w:name w:val="Citation"/>
    <w:basedOn w:val="Normal"/>
    <w:link w:val="CitationChar"/>
    <w:uiPriority w:val="90"/>
    <w:semiHidden/>
    <w:qFormat/>
    <w:rsid w:val="00923729"/>
    <w:pPr>
      <w:spacing w:before="0" w:after="120" w:line="264" w:lineRule="auto"/>
      <w:ind w:left="454" w:right="454"/>
    </w:pPr>
    <w:rPr>
      <w:i/>
      <w:sz w:val="22"/>
      <w:szCs w:val="24"/>
      <w:lang w:eastAsia="en-GB"/>
    </w:rPr>
  </w:style>
  <w:style w:type="character" w:customStyle="1" w:styleId="CitationChar">
    <w:name w:val="Citation Char"/>
    <w:link w:val="Citation"/>
    <w:uiPriority w:val="90"/>
    <w:semiHidden/>
    <w:qFormat/>
    <w:rsid w:val="00923729"/>
    <w:rPr>
      <w:rFonts w:ascii="Times New Roman" w:hAnsi="Times New Roman"/>
      <w:i/>
      <w:sz w:val="22"/>
      <w:szCs w:val="24"/>
      <w:lang w:val="en-GB" w:eastAsia="en-GB"/>
    </w:rPr>
  </w:style>
  <w:style w:type="table" w:customStyle="1" w:styleId="PropertiesTable">
    <w:name w:val="Properties Table"/>
    <w:basedOn w:val="TableNormal"/>
    <w:uiPriority w:val="99"/>
    <w:rsid w:val="00923729"/>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923729"/>
    <w:rPr>
      <w:rFonts w:ascii="Times New Roman" w:hAnsi="Times New Roman"/>
      <w:sz w:val="24"/>
      <w:szCs w:val="24"/>
      <w:lang w:val="en-GB" w:eastAsia="en-GB"/>
    </w:rPr>
    <w:tblPr>
      <w:tblCellMar>
        <w:left w:w="0" w:type="dxa"/>
        <w:bottom w:w="340" w:type="dxa"/>
        <w:right w:w="0" w:type="dxa"/>
      </w:tblCellMar>
    </w:tblPr>
  </w:style>
  <w:style w:type="table" w:customStyle="1" w:styleId="TableHistory">
    <w:name w:val="Table History"/>
    <w:basedOn w:val="TableNormal"/>
    <w:uiPriority w:val="99"/>
    <w:rsid w:val="00923729"/>
    <w:pPr>
      <w:spacing w:before="60" w:after="60"/>
    </w:pPr>
    <w:rPr>
      <w:rFonts w:ascii="Times New Roman" w:hAnsi="Times New Roman"/>
      <w:sz w:val="24"/>
      <w:szCs w:val="24"/>
      <w:lang w:val="en-GB" w:eastAsia="en-GB"/>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923729"/>
    <w:pPr>
      <w:spacing w:before="60" w:after="60"/>
    </w:pPr>
    <w:rPr>
      <w:rFonts w:ascii="Times New Roman" w:hAnsi="Times New Roman"/>
      <w:szCs w:val="24"/>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cPr>
    </w:tblStylePr>
  </w:style>
  <w:style w:type="paragraph" w:customStyle="1" w:styleId="HeadingTOC">
    <w:name w:val="Heading TOC"/>
    <w:basedOn w:val="TOCHeading"/>
    <w:uiPriority w:val="3"/>
    <w:qFormat/>
    <w:rsid w:val="00923729"/>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paragraph" w:customStyle="1" w:styleId="HistoryLine1">
    <w:name w:val="History Line 1"/>
    <w:basedOn w:val="Normal"/>
    <w:next w:val="Normal"/>
    <w:rsid w:val="00923729"/>
    <w:pPr>
      <w:keepNext/>
      <w:keepLines/>
      <w:spacing w:before="60" w:after="60"/>
    </w:pPr>
    <w:rPr>
      <w:b/>
      <w:bCs/>
      <w:i/>
      <w:iCs/>
      <w:caps/>
      <w:sz w:val="20"/>
      <w:szCs w:val="18"/>
      <w:lang w:val="en" w:eastAsia="nl-NL"/>
    </w:rPr>
  </w:style>
  <w:style w:type="paragraph" w:customStyle="1" w:styleId="Tableitem">
    <w:name w:val="Table item"/>
    <w:basedOn w:val="Normal"/>
    <w:uiPriority w:val="99"/>
    <w:rsid w:val="00923729"/>
    <w:pPr>
      <w:spacing w:before="0"/>
    </w:pPr>
    <w:rPr>
      <w:sz w:val="20"/>
      <w:szCs w:val="22"/>
      <w:lang w:val="en" w:eastAsia="nl-NL"/>
    </w:rPr>
  </w:style>
  <w:style w:type="paragraph" w:customStyle="1" w:styleId="TableNormal1">
    <w:name w:val="Table Normal1"/>
    <w:basedOn w:val="Normal"/>
    <w:rsid w:val="00923729"/>
    <w:pPr>
      <w:spacing w:before="20" w:after="20" w:line="276" w:lineRule="auto"/>
    </w:pPr>
    <w:rPr>
      <w:sz w:val="22"/>
      <w:szCs w:val="22"/>
      <w:lang w:val="en"/>
    </w:rPr>
  </w:style>
  <w:style w:type="paragraph" w:customStyle="1" w:styleId="TableheaderCentered">
    <w:name w:val="Table header Centered"/>
    <w:basedOn w:val="Normal"/>
    <w:next w:val="Tableitem"/>
    <w:rsid w:val="00923729"/>
    <w:pPr>
      <w:keepNext/>
      <w:keepLines/>
      <w:spacing w:before="120" w:after="120"/>
      <w:jc w:val="center"/>
    </w:pPr>
    <w:rPr>
      <w:b/>
      <w:bCs/>
      <w:sz w:val="22"/>
      <w:szCs w:val="24"/>
      <w:lang w:val="en" w:eastAsia="nl-NL"/>
    </w:rPr>
  </w:style>
  <w:style w:type="character" w:customStyle="1" w:styleId="BaseChar">
    <w:name w:val="Base Char"/>
    <w:link w:val="Base"/>
    <w:rsid w:val="00923729"/>
    <w:rPr>
      <w:rFonts w:ascii="Times New Roman" w:hAnsi="Times New Roman"/>
      <w:sz w:val="24"/>
      <w:szCs w:val="24"/>
      <w:lang w:val="en-GB" w:eastAsia="en-US"/>
    </w:rPr>
  </w:style>
  <w:style w:type="table" w:customStyle="1" w:styleId="TableGrid11">
    <w:name w:val="Table Grid11"/>
    <w:basedOn w:val="TableNormal"/>
    <w:next w:val="TableGrid"/>
    <w:rsid w:val="00923729"/>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uiPriority w:val="1"/>
    <w:semiHidden/>
    <w:locked/>
    <w:rsid w:val="00923729"/>
    <w:rPr>
      <w:rFonts w:cs="Arial"/>
      <w:sz w:val="22"/>
      <w:lang w:eastAsia="en-US"/>
    </w:rPr>
  </w:style>
  <w:style w:type="paragraph" w:customStyle="1" w:styleId="Guidance">
    <w:name w:val="Guidance"/>
    <w:basedOn w:val="Normal"/>
    <w:next w:val="Normal"/>
    <w:link w:val="GuidanceChar"/>
    <w:uiPriority w:val="1"/>
    <w:semiHidden/>
    <w:qFormat/>
    <w:rsid w:val="00923729"/>
    <w:pPr>
      <w:spacing w:before="0" w:after="120"/>
    </w:pPr>
    <w:rPr>
      <w:rFonts w:ascii="CG Times (W1)" w:hAnsi="CG Times (W1)" w:cs="Arial"/>
      <w:sz w:val="22"/>
      <w:lang w:val="el-GR"/>
    </w:rPr>
  </w:style>
  <w:style w:type="paragraph" w:customStyle="1" w:styleId="Text2">
    <w:name w:val="Text 2"/>
    <w:basedOn w:val="Normal"/>
    <w:rsid w:val="00923729"/>
    <w:pPr>
      <w:spacing w:before="0" w:after="120"/>
    </w:pPr>
    <w:rPr>
      <w:rFonts w:ascii="Calibri" w:hAnsi="Calibri"/>
      <w:sz w:val="20"/>
      <w:szCs w:val="24"/>
    </w:rPr>
  </w:style>
  <w:style w:type="paragraph" w:customStyle="1" w:styleId="Guidelines">
    <w:name w:val="Guidelines"/>
    <w:basedOn w:val="BodyText"/>
    <w:link w:val="GuidelinesChar"/>
    <w:uiPriority w:val="2"/>
    <w:qFormat/>
    <w:rsid w:val="00923729"/>
    <w:pPr>
      <w:spacing w:before="0"/>
      <w:jc w:val="both"/>
    </w:pPr>
    <w:rPr>
      <w:rFonts w:cs="Arial"/>
      <w:b w:val="0"/>
      <w:i/>
      <w:color w:val="2E74B5"/>
      <w:sz w:val="22"/>
      <w:szCs w:val="22"/>
      <w:lang w:eastAsia="nl-NL"/>
    </w:rPr>
  </w:style>
  <w:style w:type="character" w:customStyle="1" w:styleId="GuidelinesChar">
    <w:name w:val="Guidelines Char"/>
    <w:basedOn w:val="GuidanceChar"/>
    <w:link w:val="Guidelines"/>
    <w:uiPriority w:val="2"/>
    <w:rsid w:val="00923729"/>
    <w:rPr>
      <w:rFonts w:ascii="Times New Roman" w:hAnsi="Times New Roman" w:cs="Arial"/>
      <w:i/>
      <w:color w:val="2E74B5"/>
      <w:sz w:val="22"/>
      <w:szCs w:val="22"/>
      <w:lang w:val="en-GB" w:eastAsia="nl-NL"/>
    </w:rPr>
  </w:style>
  <w:style w:type="paragraph" w:customStyle="1" w:styleId="StyleStyleHeading212ptJustified">
    <w:name w:val="Style Style Heading 2 + 12 pt + Justified"/>
    <w:basedOn w:val="Normal"/>
    <w:uiPriority w:val="99"/>
    <w:rsid w:val="00923729"/>
    <w:pPr>
      <w:keepNext/>
      <w:numPr>
        <w:ilvl w:val="1"/>
        <w:numId w:val="168"/>
      </w:numPr>
      <w:tabs>
        <w:tab w:val="clear" w:pos="1440"/>
      </w:tabs>
      <w:spacing w:after="60"/>
      <w:outlineLvl w:val="1"/>
    </w:pPr>
    <w:rPr>
      <w:rFonts w:ascii="Arial" w:eastAsia="PMingLiU" w:hAnsi="Arial" w:cs="Arial"/>
      <w:b/>
      <w:bCs/>
      <w:sz w:val="22"/>
      <w:szCs w:val="24"/>
    </w:rPr>
  </w:style>
  <w:style w:type="paragraph" w:customStyle="1" w:styleId="StyleCaption95ptNotBoldBlackCentered">
    <w:name w:val="Style Caption + 95 pt Not Bold Black Centered"/>
    <w:basedOn w:val="Caption"/>
    <w:next w:val="Normal"/>
    <w:rsid w:val="00923729"/>
    <w:pPr>
      <w:spacing w:before="0" w:after="360"/>
    </w:pPr>
    <w:rPr>
      <w:i/>
      <w:sz w:val="22"/>
      <w:lang w:eastAsia="ko-KR"/>
    </w:rPr>
  </w:style>
  <w:style w:type="paragraph" w:customStyle="1" w:styleId="FooterText">
    <w:name w:val="Footer Text"/>
    <w:basedOn w:val="Normal"/>
    <w:uiPriority w:val="1"/>
    <w:rsid w:val="00923729"/>
    <w:pPr>
      <w:spacing w:before="0" w:after="120"/>
    </w:pPr>
    <w:rPr>
      <w:rFonts w:ascii="Century Gothic" w:hAnsi="Century Gothic"/>
      <w:caps/>
      <w:sz w:val="16"/>
      <w:szCs w:val="24"/>
      <w:lang w:val="en-ZW"/>
    </w:rPr>
  </w:style>
  <w:style w:type="paragraph" w:customStyle="1" w:styleId="FooterBottom">
    <w:name w:val="Footer Bottom"/>
    <w:basedOn w:val="FooterText"/>
    <w:uiPriority w:val="1"/>
    <w:rsid w:val="00923729"/>
    <w:rPr>
      <w:caps w:val="0"/>
      <w:sz w:val="8"/>
    </w:rPr>
  </w:style>
  <w:style w:type="paragraph" w:customStyle="1" w:styleId="StyleBodyTextJustified">
    <w:name w:val="Style Body Text + Justified"/>
    <w:basedOn w:val="BodyText"/>
    <w:autoRedefine/>
    <w:rsid w:val="00923729"/>
    <w:pPr>
      <w:spacing w:before="60"/>
      <w:jc w:val="both"/>
    </w:pPr>
    <w:rPr>
      <w:rFonts w:ascii="Tahoma" w:hAnsi="Tahoma" w:cs="Tahoma"/>
      <w:b w:val="0"/>
      <w:sz w:val="22"/>
      <w:szCs w:val="16"/>
      <w:lang w:eastAsia="ko-KR"/>
    </w:rPr>
  </w:style>
  <w:style w:type="paragraph" w:customStyle="1" w:styleId="StyleBulletsPatternClearCustomColorRGB238">
    <w:name w:val="Style Bullets + Pattern: Clear (Custom Color(RGB(238"/>
    <w:aliases w:val="238,238)))"/>
    <w:basedOn w:val="Normal"/>
    <w:rsid w:val="00476438"/>
    <w:pPr>
      <w:keepLines/>
      <w:numPr>
        <w:numId w:val="170"/>
      </w:numPr>
      <w:shd w:val="clear" w:color="auto" w:fill="EEEEEE"/>
      <w:tabs>
        <w:tab w:val="clear" w:pos="643"/>
      </w:tabs>
      <w:spacing w:before="120" w:after="120"/>
      <w:ind w:right="567"/>
      <w:contextualSpacing/>
    </w:pPr>
    <w:rPr>
      <w:i/>
      <w:color w:val="000080"/>
      <w:sz w:val="22"/>
      <w:lang w:eastAsia="ko-KR"/>
    </w:rPr>
  </w:style>
  <w:style w:type="paragraph" w:styleId="NormalIndent">
    <w:name w:val="Normal Indent"/>
    <w:basedOn w:val="Base"/>
    <w:rsid w:val="00923729"/>
    <w:pPr>
      <w:ind w:left="1134"/>
    </w:pPr>
    <w:rPr>
      <w:szCs w:val="20"/>
      <w:lang w:eastAsia="ko-KR"/>
    </w:rPr>
  </w:style>
  <w:style w:type="paragraph" w:customStyle="1" w:styleId="Bullets">
    <w:name w:val="Bullets"/>
    <w:basedOn w:val="Normal"/>
    <w:link w:val="BulletsChar"/>
    <w:uiPriority w:val="1"/>
    <w:rsid w:val="00923729"/>
    <w:pPr>
      <w:keepLines/>
      <w:tabs>
        <w:tab w:val="num" w:pos="1429"/>
      </w:tabs>
      <w:spacing w:before="120" w:after="120"/>
      <w:ind w:left="1429" w:hanging="477"/>
      <w:contextualSpacing/>
    </w:pPr>
    <w:rPr>
      <w:i/>
      <w:color w:val="000080"/>
      <w:sz w:val="22"/>
      <w:lang w:eastAsia="ko-KR"/>
    </w:rPr>
  </w:style>
  <w:style w:type="character" w:customStyle="1" w:styleId="BulletsChar">
    <w:name w:val="Bullets Char"/>
    <w:basedOn w:val="DefaultParagraphFont"/>
    <w:link w:val="Bullets"/>
    <w:uiPriority w:val="1"/>
    <w:rsid w:val="00923729"/>
    <w:rPr>
      <w:rFonts w:ascii="Times New Roman" w:hAnsi="Times New Roman"/>
      <w:i/>
      <w:color w:val="000080"/>
      <w:sz w:val="22"/>
      <w:lang w:val="en-GB" w:eastAsia="ko-KR"/>
    </w:rPr>
  </w:style>
  <w:style w:type="paragraph" w:customStyle="1" w:styleId="StyleNormalBoldLeft0cmFirstline0cm">
    <w:name w:val="Style Normal + Bold Left:  0 cm First line:  0 cm"/>
    <w:basedOn w:val="Normal"/>
    <w:next w:val="Normal"/>
    <w:rsid w:val="00923729"/>
    <w:pPr>
      <w:keepLines/>
      <w:spacing w:before="120" w:after="120"/>
    </w:pPr>
    <w:rPr>
      <w:b/>
      <w:bCs/>
      <w:i/>
      <w:color w:val="000000"/>
      <w:sz w:val="22"/>
      <w:lang w:val="en" w:eastAsia="ko-KR"/>
    </w:rPr>
  </w:style>
  <w:style w:type="paragraph" w:customStyle="1" w:styleId="StyleBlackCentered">
    <w:name w:val="Style Black Centered"/>
    <w:basedOn w:val="Normal"/>
    <w:rsid w:val="00923729"/>
    <w:pPr>
      <w:spacing w:before="120" w:after="120"/>
      <w:jc w:val="center"/>
    </w:pPr>
    <w:rPr>
      <w:i/>
      <w:color w:val="000080"/>
      <w:sz w:val="22"/>
      <w:lang w:eastAsia="ko-KR"/>
    </w:rPr>
  </w:style>
  <w:style w:type="paragraph" w:customStyle="1" w:styleId="figuretitle0">
    <w:name w:val="figuretitle"/>
    <w:basedOn w:val="Normal"/>
    <w:uiPriority w:val="1"/>
    <w:rsid w:val="00923729"/>
    <w:pPr>
      <w:spacing w:after="360"/>
      <w:jc w:val="center"/>
    </w:pPr>
    <w:rPr>
      <w:rFonts w:ascii="Tahoma" w:hAnsi="Tahoma" w:cs="Tahoma"/>
      <w:b/>
      <w:bCs/>
      <w:i/>
      <w:color w:val="000000"/>
      <w:sz w:val="19"/>
      <w:szCs w:val="19"/>
      <w:lang w:eastAsia="ko-KR"/>
    </w:rPr>
  </w:style>
  <w:style w:type="paragraph" w:customStyle="1" w:styleId="TableItem0">
    <w:name w:val="Table Item"/>
    <w:basedOn w:val="Normal"/>
    <w:rsid w:val="00923729"/>
    <w:pPr>
      <w:spacing w:before="120" w:after="120"/>
      <w:ind w:left="180"/>
    </w:pPr>
    <w:rPr>
      <w:i/>
      <w:color w:val="000080"/>
      <w:sz w:val="22"/>
      <w:lang w:eastAsia="ko-KR"/>
    </w:rPr>
  </w:style>
  <w:style w:type="paragraph" w:customStyle="1" w:styleId="CaptionTempo">
    <w:name w:val="Caption Tempo"/>
    <w:basedOn w:val="Caption"/>
    <w:next w:val="Normal"/>
    <w:link w:val="CaptionTempoChar"/>
    <w:uiPriority w:val="1"/>
    <w:rsid w:val="00923729"/>
    <w:pPr>
      <w:keepLines/>
      <w:numPr>
        <w:ilvl w:val="2"/>
        <w:numId w:val="171"/>
      </w:numPr>
      <w:tabs>
        <w:tab w:val="clear" w:pos="720"/>
      </w:tabs>
      <w:spacing w:before="0" w:after="360"/>
    </w:pPr>
    <w:rPr>
      <w:lang w:eastAsia="en-GB"/>
    </w:rPr>
  </w:style>
  <w:style w:type="paragraph" w:customStyle="1" w:styleId="StyleCenteredBefore12ptAfter12pt">
    <w:name w:val="Style Centered Before:  12 pt After:  12 pt"/>
    <w:basedOn w:val="Normal"/>
    <w:rsid w:val="00923729"/>
    <w:pPr>
      <w:spacing w:after="360"/>
      <w:jc w:val="center"/>
    </w:pPr>
    <w:rPr>
      <w:i/>
      <w:color w:val="000080"/>
      <w:sz w:val="20"/>
      <w:lang w:eastAsia="ko-KR"/>
    </w:rPr>
  </w:style>
  <w:style w:type="paragraph" w:customStyle="1" w:styleId="bold0">
    <w:name w:val="bold"/>
    <w:basedOn w:val="Normal"/>
    <w:uiPriority w:val="1"/>
    <w:rsid w:val="00923729"/>
    <w:pPr>
      <w:spacing w:before="120" w:after="120"/>
    </w:pPr>
    <w:rPr>
      <w:rFonts w:cs="Arial"/>
      <w:b/>
      <w:bCs/>
      <w:i/>
      <w:color w:val="000080"/>
      <w:sz w:val="22"/>
      <w:szCs w:val="22"/>
      <w:lang w:eastAsia="ko-KR"/>
    </w:rPr>
  </w:style>
  <w:style w:type="paragraph" w:customStyle="1" w:styleId="Styleglossarydefinition1TimesNewRoman105pt">
    <w:name w:val="Style glossarydefinition1 + Times New Roman 105 pt"/>
    <w:basedOn w:val="Normal"/>
    <w:rsid w:val="00923729"/>
    <w:pPr>
      <w:spacing w:before="100" w:beforeAutospacing="1" w:after="100" w:afterAutospacing="1"/>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923729"/>
    <w:pPr>
      <w:tabs>
        <w:tab w:val="clear" w:pos="567"/>
      </w:tabs>
      <w:spacing w:after="240"/>
    </w:pPr>
    <w:rPr>
      <w:i/>
      <w:caps/>
      <w:color w:val="000080"/>
      <w:lang w:eastAsia="ko-KR"/>
    </w:rPr>
  </w:style>
  <w:style w:type="paragraph" w:customStyle="1" w:styleId="AnnexHeading2">
    <w:name w:val="Annex Heading 2"/>
    <w:basedOn w:val="Normal"/>
    <w:next w:val="Normal"/>
    <w:uiPriority w:val="1"/>
    <w:rsid w:val="00923729"/>
    <w:pPr>
      <w:keepNext/>
      <w:keepLines/>
      <w:spacing w:after="120"/>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923729"/>
    <w:pPr>
      <w:keepNext/>
      <w:keepLines/>
      <w:numPr>
        <w:ilvl w:val="2"/>
        <w:numId w:val="159"/>
      </w:numPr>
      <w:tabs>
        <w:tab w:val="clear" w:pos="1361"/>
      </w:tabs>
      <w:spacing w:before="180" w:after="120"/>
      <w:outlineLvl w:val="2"/>
    </w:pPr>
    <w:rPr>
      <w:b/>
      <w:i/>
      <w:color w:val="000080"/>
      <w:sz w:val="22"/>
      <w:lang w:eastAsia="ko-KR"/>
    </w:rPr>
  </w:style>
  <w:style w:type="paragraph" w:customStyle="1" w:styleId="StyleNormalAfter0pt">
    <w:name w:val="Style Normal + After:  0 pt"/>
    <w:basedOn w:val="Normal"/>
    <w:rsid w:val="00923729"/>
    <w:pPr>
      <w:shd w:val="clear" w:color="auto" w:fill="EEEEEE"/>
      <w:spacing w:before="120" w:after="120"/>
      <w:ind w:left="720" w:right="567"/>
    </w:pPr>
    <w:rPr>
      <w:i/>
      <w:color w:val="000080"/>
      <w:sz w:val="22"/>
      <w:lang w:eastAsia="ko-KR"/>
    </w:rPr>
  </w:style>
  <w:style w:type="paragraph" w:customStyle="1" w:styleId="StyleNormalBoldAfter0pt">
    <w:name w:val="Style Normal + Bold After:  0 pt"/>
    <w:basedOn w:val="Normal"/>
    <w:rsid w:val="00923729"/>
    <w:pPr>
      <w:shd w:val="clear" w:color="auto" w:fill="EEEEEE"/>
      <w:spacing w:before="120" w:after="120"/>
      <w:ind w:left="720" w:right="567"/>
    </w:pPr>
    <w:rPr>
      <w:b/>
      <w:bCs/>
      <w:i/>
      <w:color w:val="000080"/>
      <w:sz w:val="22"/>
      <w:lang w:eastAsia="ko-KR"/>
    </w:rPr>
  </w:style>
  <w:style w:type="paragraph" w:customStyle="1" w:styleId="StyleHeading2Before6ptAfter6pt">
    <w:name w:val="Style Heading 2 + Before:  6 pt After:  6 pt"/>
    <w:basedOn w:val="Heading2"/>
    <w:rsid w:val="00923729"/>
    <w:pPr>
      <w:keepNext/>
      <w:spacing w:before="120"/>
      <w:ind w:left="0" w:firstLine="0"/>
    </w:pPr>
    <w:rPr>
      <w:bCs/>
      <w:i/>
      <w:color w:val="000080"/>
      <w:kern w:val="28"/>
      <w:szCs w:val="28"/>
    </w:rPr>
  </w:style>
  <w:style w:type="paragraph" w:customStyle="1" w:styleId="StyleHeading2">
    <w:name w:val="Style Heading 2"/>
    <w:basedOn w:val="Heading2"/>
    <w:rsid w:val="00923729"/>
    <w:pPr>
      <w:keepNext/>
      <w:spacing w:before="120"/>
      <w:ind w:left="0" w:firstLine="0"/>
    </w:pPr>
    <w:rPr>
      <w:bCs/>
      <w:i/>
      <w:iCs/>
      <w:color w:val="000080"/>
      <w:kern w:val="28"/>
      <w:szCs w:val="28"/>
    </w:rPr>
  </w:style>
  <w:style w:type="paragraph" w:customStyle="1" w:styleId="StyleHeading3Before6ptAfter6pt">
    <w:name w:val="Style Heading 3 + Before:  6 pt After:  6 pt"/>
    <w:basedOn w:val="Heading3"/>
    <w:rsid w:val="00923729"/>
    <w:pPr>
      <w:keepNext/>
      <w:suppressAutoHyphens/>
      <w:spacing w:before="120"/>
      <w:ind w:left="0" w:firstLine="0"/>
    </w:pPr>
    <w:rPr>
      <w:bCs/>
      <w:color w:val="000080"/>
      <w:sz w:val="26"/>
      <w:szCs w:val="26"/>
      <w:lang w:val="en"/>
    </w:rPr>
  </w:style>
  <w:style w:type="paragraph" w:customStyle="1" w:styleId="StyleTableLeft">
    <w:name w:val="Style Table + Left"/>
    <w:basedOn w:val="Normal"/>
    <w:rsid w:val="00476438"/>
    <w:pPr>
      <w:keepLines/>
      <w:numPr>
        <w:ilvl w:val="1"/>
        <w:numId w:val="172"/>
      </w:numPr>
      <w:spacing w:before="60" w:after="60"/>
    </w:pPr>
    <w:rPr>
      <w:i/>
      <w:color w:val="000080"/>
      <w:sz w:val="22"/>
      <w:lang w:eastAsia="ko-KR"/>
    </w:rPr>
  </w:style>
  <w:style w:type="paragraph" w:customStyle="1" w:styleId="StyleTableBoldLeft">
    <w:name w:val="Style Table + Bold Left"/>
    <w:basedOn w:val="StyleTableLeft"/>
    <w:next w:val="StyleTableLeft"/>
    <w:rsid w:val="00923729"/>
    <w:rPr>
      <w:b/>
      <w:bCs/>
    </w:rPr>
  </w:style>
  <w:style w:type="paragraph" w:customStyle="1" w:styleId="StyleTableUnderlineLeft">
    <w:name w:val="Style Table + Underline Left"/>
    <w:basedOn w:val="Normal"/>
    <w:link w:val="StyleTableUnderlineLeftChar"/>
    <w:rsid w:val="00923729"/>
    <w:pPr>
      <w:keepNext/>
      <w:keepLines/>
      <w:spacing w:before="20" w:after="20"/>
    </w:pPr>
    <w:rPr>
      <w:i/>
      <w:color w:val="000080"/>
      <w:sz w:val="22"/>
      <w:szCs w:val="24"/>
      <w:u w:val="single"/>
      <w:lang w:eastAsia="ko-KR"/>
    </w:rPr>
  </w:style>
  <w:style w:type="character" w:customStyle="1" w:styleId="StyleTableUnderlineLeftChar">
    <w:name w:val="Style Table + Underline Left Char"/>
    <w:basedOn w:val="TableChar"/>
    <w:link w:val="StyleTableUnderlineLeft"/>
    <w:rsid w:val="00923729"/>
    <w:rPr>
      <w:rFonts w:ascii="Times New Roman" w:hAnsi="Times New Roman"/>
      <w:i/>
      <w:color w:val="000080"/>
      <w:sz w:val="22"/>
      <w:szCs w:val="24"/>
      <w:u w:val="single"/>
      <w:lang w:val="en-GB" w:eastAsia="ko-KR"/>
    </w:rPr>
  </w:style>
  <w:style w:type="paragraph" w:customStyle="1" w:styleId="BulletsLevel3">
    <w:name w:val="Bullets (Level3)"/>
    <w:basedOn w:val="Bullets"/>
    <w:uiPriority w:val="1"/>
    <w:rsid w:val="00923729"/>
    <w:pPr>
      <w:tabs>
        <w:tab w:val="clear" w:pos="1429"/>
      </w:tabs>
      <w:spacing w:before="0"/>
      <w:ind w:left="0" w:firstLine="0"/>
    </w:pPr>
  </w:style>
  <w:style w:type="paragraph" w:customStyle="1" w:styleId="BulletsLevel2">
    <w:name w:val="Bullets (Level2)"/>
    <w:basedOn w:val="Bullets"/>
    <w:uiPriority w:val="1"/>
    <w:rsid w:val="00476438"/>
    <w:pPr>
      <w:keepLines w:val="0"/>
      <w:numPr>
        <w:ilvl w:val="1"/>
        <w:numId w:val="163"/>
      </w:numPr>
      <w:tabs>
        <w:tab w:val="num" w:pos="1647"/>
      </w:tabs>
      <w:spacing w:before="0"/>
      <w:contextualSpacing w:val="0"/>
    </w:pPr>
  </w:style>
  <w:style w:type="paragraph" w:customStyle="1" w:styleId="NormalItem">
    <w:name w:val="Normal Item"/>
    <w:basedOn w:val="Base"/>
    <w:rsid w:val="00923729"/>
    <w:pPr>
      <w:tabs>
        <w:tab w:val="num" w:pos="397"/>
        <w:tab w:val="num" w:pos="425"/>
      </w:tabs>
      <w:ind w:left="567" w:hanging="567"/>
    </w:pPr>
    <w:rPr>
      <w:szCs w:val="20"/>
      <w:lang w:eastAsia="ko-KR"/>
    </w:rPr>
  </w:style>
  <w:style w:type="paragraph" w:customStyle="1" w:styleId="NormalSubitem">
    <w:name w:val="Normal Subitem"/>
    <w:basedOn w:val="Base"/>
    <w:rsid w:val="00923729"/>
    <w:pPr>
      <w:tabs>
        <w:tab w:val="num" w:pos="425"/>
      </w:tabs>
      <w:ind w:left="425" w:hanging="425"/>
    </w:pPr>
    <w:rPr>
      <w:szCs w:val="20"/>
      <w:lang w:eastAsia="ko-KR"/>
    </w:rPr>
  </w:style>
  <w:style w:type="paragraph" w:customStyle="1" w:styleId="HangingIndent">
    <w:name w:val="Hanging Indent"/>
    <w:basedOn w:val="NormalIndent"/>
    <w:uiPriority w:val="1"/>
    <w:rsid w:val="00923729"/>
    <w:pPr>
      <w:ind w:hanging="567"/>
    </w:pPr>
  </w:style>
  <w:style w:type="paragraph" w:customStyle="1" w:styleId="Pages">
    <w:name w:val="Pages"/>
    <w:basedOn w:val="Base"/>
    <w:rsid w:val="00476438"/>
    <w:pPr>
      <w:numPr>
        <w:numId w:val="173"/>
      </w:numPr>
      <w:tabs>
        <w:tab w:val="clear" w:pos="720"/>
      </w:tabs>
      <w:spacing w:before="0"/>
    </w:pPr>
    <w:rPr>
      <w:rFonts w:ascii="Arial" w:hAnsi="Arial"/>
      <w:sz w:val="28"/>
      <w:szCs w:val="20"/>
      <w:lang w:eastAsia="ko-KR"/>
    </w:rPr>
  </w:style>
  <w:style w:type="paragraph" w:customStyle="1" w:styleId="DoubleIndent">
    <w:name w:val="Double Indent"/>
    <w:basedOn w:val="NormalIndent"/>
    <w:uiPriority w:val="1"/>
    <w:rsid w:val="00476438"/>
    <w:pPr>
      <w:numPr>
        <w:numId w:val="174"/>
      </w:numPr>
      <w:tabs>
        <w:tab w:val="clear" w:pos="1134"/>
        <w:tab w:val="left" w:pos="2835"/>
      </w:tabs>
      <w:spacing w:before="0"/>
    </w:pPr>
  </w:style>
  <w:style w:type="paragraph" w:customStyle="1" w:styleId="DoubleHangingIndent">
    <w:name w:val="Double Hanging Indent"/>
    <w:basedOn w:val="DoubleIndent"/>
    <w:uiPriority w:val="1"/>
    <w:rsid w:val="00923729"/>
    <w:rPr>
      <w:sz w:val="20"/>
    </w:rPr>
  </w:style>
  <w:style w:type="paragraph" w:customStyle="1" w:styleId="Verse">
    <w:name w:val="Verse"/>
    <w:basedOn w:val="Base"/>
    <w:rsid w:val="00923729"/>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923729"/>
  </w:style>
  <w:style w:type="paragraph" w:customStyle="1" w:styleId="App1">
    <w:name w:val="App1"/>
    <w:basedOn w:val="Base"/>
    <w:next w:val="App2"/>
    <w:uiPriority w:val="1"/>
    <w:rsid w:val="00923729"/>
    <w:pPr>
      <w:pageBreakBefore/>
      <w:spacing w:before="120" w:after="240"/>
    </w:pPr>
    <w:rPr>
      <w:b/>
      <w:caps/>
      <w:sz w:val="32"/>
      <w:szCs w:val="20"/>
      <w:lang w:eastAsia="ko-KR"/>
    </w:rPr>
  </w:style>
  <w:style w:type="paragraph" w:customStyle="1" w:styleId="App2">
    <w:name w:val="App2"/>
    <w:basedOn w:val="App1"/>
    <w:uiPriority w:val="1"/>
    <w:rsid w:val="00923729"/>
    <w:pPr>
      <w:pageBreakBefore w:val="0"/>
      <w:spacing w:after="120"/>
    </w:pPr>
    <w:rPr>
      <w:caps w:val="0"/>
      <w:smallCaps/>
      <w:sz w:val="28"/>
    </w:rPr>
  </w:style>
  <w:style w:type="paragraph" w:customStyle="1" w:styleId="App3">
    <w:name w:val="App3"/>
    <w:basedOn w:val="App2"/>
    <w:uiPriority w:val="1"/>
    <w:rsid w:val="00923729"/>
    <w:rPr>
      <w:sz w:val="24"/>
    </w:rPr>
  </w:style>
  <w:style w:type="paragraph" w:customStyle="1" w:styleId="App4">
    <w:name w:val="App4"/>
    <w:basedOn w:val="App3"/>
    <w:uiPriority w:val="1"/>
    <w:rsid w:val="00923729"/>
    <w:rPr>
      <w:b w:val="0"/>
      <w:sz w:val="22"/>
    </w:rPr>
  </w:style>
  <w:style w:type="paragraph" w:customStyle="1" w:styleId="ListNumber1">
    <w:name w:val="List Number 1"/>
    <w:basedOn w:val="Normal"/>
    <w:rsid w:val="00923729"/>
    <w:pPr>
      <w:numPr>
        <w:numId w:val="166"/>
      </w:numPr>
      <w:tabs>
        <w:tab w:val="clear" w:pos="851"/>
      </w:tabs>
      <w:spacing w:before="0" w:after="240"/>
    </w:pPr>
    <w:rPr>
      <w:i/>
      <w:color w:val="000080"/>
      <w:sz w:val="22"/>
    </w:rPr>
  </w:style>
  <w:style w:type="paragraph" w:customStyle="1" w:styleId="ListNumber1Level2">
    <w:name w:val="List Number 1 (Level 2)"/>
    <w:basedOn w:val="Normal"/>
    <w:rsid w:val="00923729"/>
    <w:pPr>
      <w:numPr>
        <w:ilvl w:val="1"/>
        <w:numId w:val="166"/>
      </w:numPr>
      <w:tabs>
        <w:tab w:val="clear" w:pos="851"/>
      </w:tabs>
      <w:spacing w:before="0" w:after="240"/>
    </w:pPr>
    <w:rPr>
      <w:i/>
      <w:color w:val="000080"/>
      <w:sz w:val="22"/>
    </w:rPr>
  </w:style>
  <w:style w:type="paragraph" w:customStyle="1" w:styleId="ListNumber1Level3">
    <w:name w:val="List Number 1 (Level 3)"/>
    <w:basedOn w:val="Normal"/>
    <w:rsid w:val="00923729"/>
    <w:pPr>
      <w:numPr>
        <w:ilvl w:val="2"/>
        <w:numId w:val="166"/>
      </w:numPr>
      <w:tabs>
        <w:tab w:val="clear" w:pos="851"/>
      </w:tabs>
      <w:spacing w:before="0" w:after="240"/>
    </w:pPr>
    <w:rPr>
      <w:i/>
      <w:color w:val="000080"/>
      <w:sz w:val="22"/>
    </w:rPr>
  </w:style>
  <w:style w:type="paragraph" w:customStyle="1" w:styleId="ListNumber1Level4">
    <w:name w:val="List Number 1 (Level 4)"/>
    <w:basedOn w:val="Normal"/>
    <w:rsid w:val="00923729"/>
    <w:pPr>
      <w:numPr>
        <w:ilvl w:val="3"/>
        <w:numId w:val="166"/>
      </w:numPr>
      <w:tabs>
        <w:tab w:val="clear" w:pos="864"/>
      </w:tabs>
      <w:spacing w:before="0" w:after="240"/>
    </w:pPr>
    <w:rPr>
      <w:i/>
      <w:color w:val="000080"/>
      <w:sz w:val="22"/>
    </w:rPr>
  </w:style>
  <w:style w:type="paragraph" w:customStyle="1" w:styleId="Participants">
    <w:name w:val="Participants"/>
    <w:basedOn w:val="Normal"/>
    <w:next w:val="Normal"/>
    <w:autoRedefine/>
    <w:rsid w:val="00923729"/>
    <w:pPr>
      <w:spacing w:before="360" w:after="120"/>
      <w:ind w:left="68" w:right="317" w:hanging="68"/>
    </w:pPr>
    <w:rPr>
      <w:i/>
      <w:color w:val="000080"/>
      <w:sz w:val="22"/>
    </w:rPr>
  </w:style>
  <w:style w:type="paragraph" w:customStyle="1" w:styleId="StyleBefore2ptAfter2pt">
    <w:name w:val="Style Before:  2 pt After:  2 pt"/>
    <w:basedOn w:val="Normal"/>
    <w:autoRedefine/>
    <w:rsid w:val="00923729"/>
    <w:pPr>
      <w:spacing w:before="40" w:after="40"/>
    </w:pPr>
    <w:rPr>
      <w:i/>
      <w:color w:val="000080"/>
      <w:sz w:val="22"/>
      <w:lang w:eastAsia="nl-NL"/>
    </w:rPr>
  </w:style>
  <w:style w:type="table" w:styleId="TableTheme">
    <w:name w:val="Table Theme"/>
    <w:basedOn w:val="TableNormal"/>
    <w:rsid w:val="00923729"/>
    <w:pPr>
      <w:spacing w:before="120" w:after="120"/>
      <w:jc w:val="both"/>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923729"/>
    <w:pPr>
      <w:spacing w:before="0" w:after="120" w:line="240" w:lineRule="atLeast"/>
      <w:jc w:val="center"/>
    </w:pPr>
    <w:rPr>
      <w:i/>
      <w:color w:val="000080"/>
      <w:sz w:val="22"/>
      <w:szCs w:val="24"/>
      <w:lang w:eastAsia="nl-NL"/>
    </w:rPr>
  </w:style>
  <w:style w:type="paragraph" w:customStyle="1" w:styleId="StyleBulletsLevel3Left317cmHanging063cm">
    <w:name w:val="Style Bullets (Level3) + Left:  317 cm Hanging:  063 cm"/>
    <w:basedOn w:val="BulletsLevel3"/>
    <w:rsid w:val="00476438"/>
    <w:pPr>
      <w:numPr>
        <w:numId w:val="175"/>
      </w:numPr>
      <w:tabs>
        <w:tab w:val="clear" w:pos="2520"/>
        <w:tab w:val="num" w:pos="1020"/>
      </w:tabs>
    </w:pPr>
  </w:style>
  <w:style w:type="table" w:customStyle="1" w:styleId="TableGrid2">
    <w:name w:val="Table Grid2"/>
    <w:basedOn w:val="TableNormal"/>
    <w:next w:val="TableGrid"/>
    <w:rsid w:val="00923729"/>
    <w:pPr>
      <w:spacing w:before="120" w:after="120"/>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tionCFMU Char"/>
    <w:basedOn w:val="DefaultParagraphFont"/>
    <w:link w:val="Caption"/>
    <w:rsid w:val="008F703C"/>
    <w:rPr>
      <w:rFonts w:ascii="Times New Roman" w:hAnsi="Times New Roman"/>
      <w:b/>
      <w:sz w:val="24"/>
      <w:szCs w:val="24"/>
      <w:lang w:val="en-GB" w:eastAsia="en-US"/>
    </w:rPr>
  </w:style>
  <w:style w:type="character" w:customStyle="1" w:styleId="CaptionTempoChar">
    <w:name w:val="Caption Tempo Char"/>
    <w:basedOn w:val="CaptionChar"/>
    <w:link w:val="CaptionTempo"/>
    <w:uiPriority w:val="1"/>
    <w:rsid w:val="00923729"/>
    <w:rPr>
      <w:rFonts w:ascii="Times New Roman" w:hAnsi="Times New Roman"/>
      <w:b/>
      <w:sz w:val="24"/>
      <w:szCs w:val="24"/>
      <w:lang w:val="en-GB" w:eastAsia="en-GB"/>
    </w:rPr>
  </w:style>
  <w:style w:type="character" w:customStyle="1" w:styleId="captionChar0">
    <w:name w:val="caption Char"/>
    <w:basedOn w:val="DefaultParagraphFont"/>
    <w:link w:val="Caption1"/>
    <w:rsid w:val="00923729"/>
    <w:rPr>
      <w:rFonts w:ascii="Roman PS" w:hAnsi="Roman PS"/>
      <w:b/>
      <w:sz w:val="24"/>
      <w:lang w:val="en-GB" w:eastAsia="en-US"/>
    </w:rPr>
  </w:style>
  <w:style w:type="paragraph" w:customStyle="1" w:styleId="Heading2Line">
    <w:name w:val="Heading 2 Line"/>
    <w:basedOn w:val="Normal"/>
    <w:next w:val="Normal"/>
    <w:uiPriority w:val="1"/>
    <w:rsid w:val="00923729"/>
    <w:pPr>
      <w:keepNext/>
      <w:keepLines/>
      <w:pBdr>
        <w:top w:val="single" w:sz="12" w:space="1" w:color="auto"/>
      </w:pBdr>
      <w:spacing w:before="0"/>
      <w:ind w:right="7031"/>
    </w:pPr>
    <w:rPr>
      <w:i/>
      <w:noProof/>
      <w:color w:val="000080"/>
      <w:sz w:val="22"/>
      <w:szCs w:val="24"/>
    </w:rPr>
  </w:style>
  <w:style w:type="paragraph" w:customStyle="1" w:styleId="PictureNoIndent">
    <w:name w:val="Picture No Indent"/>
    <w:basedOn w:val="Normal"/>
    <w:next w:val="Normal"/>
    <w:rsid w:val="00923729"/>
    <w:pPr>
      <w:keepLines/>
      <w:spacing w:before="120" w:after="120"/>
      <w:jc w:val="center"/>
    </w:pPr>
    <w:rPr>
      <w:i/>
      <w:color w:val="000080"/>
      <w:sz w:val="22"/>
      <w:szCs w:val="24"/>
    </w:rPr>
  </w:style>
  <w:style w:type="paragraph" w:customStyle="1" w:styleId="NormalArrow">
    <w:name w:val="Normal Arrow"/>
    <w:basedOn w:val="Normal"/>
    <w:next w:val="Normal"/>
    <w:rsid w:val="00923729"/>
    <w:pPr>
      <w:numPr>
        <w:numId w:val="176"/>
      </w:numPr>
      <w:tabs>
        <w:tab w:val="clear" w:pos="2174"/>
      </w:tabs>
      <w:spacing w:before="0" w:after="120"/>
    </w:pPr>
    <w:rPr>
      <w:i/>
      <w:color w:val="000080"/>
      <w:sz w:val="22"/>
      <w:szCs w:val="24"/>
    </w:rPr>
  </w:style>
  <w:style w:type="character" w:customStyle="1" w:styleId="Annexheading1Char">
    <w:name w:val="Annex heading 1 Char"/>
    <w:basedOn w:val="Heading1Char"/>
    <w:link w:val="Annexheading10"/>
    <w:uiPriority w:val="1"/>
    <w:semiHidden/>
    <w:rsid w:val="00923729"/>
    <w:rPr>
      <w:rFonts w:ascii="Times New Roman" w:hAnsi="Times New Roman"/>
      <w:b/>
      <w:i/>
      <w:caps/>
      <w:color w:val="000080"/>
      <w:sz w:val="32"/>
      <w:lang w:val="en-GB" w:eastAsia="ko-KR"/>
    </w:rPr>
  </w:style>
  <w:style w:type="character" w:customStyle="1" w:styleId="DocumentMapChar">
    <w:name w:val="Document Map Char"/>
    <w:basedOn w:val="DefaultParagraphFont"/>
    <w:link w:val="DocumentMap"/>
    <w:semiHidden/>
    <w:rsid w:val="00923729"/>
    <w:rPr>
      <w:rFonts w:ascii="Tahoma" w:hAnsi="Tahoma"/>
      <w:sz w:val="24"/>
      <w:shd w:val="clear" w:color="auto" w:fill="000080"/>
      <w:lang w:val="en-GB" w:eastAsia="en-US"/>
    </w:rPr>
  </w:style>
  <w:style w:type="paragraph" w:styleId="ListNumber2">
    <w:name w:val="List Number 2"/>
    <w:basedOn w:val="Normal"/>
    <w:rsid w:val="00923729"/>
    <w:pPr>
      <w:widowControl w:val="0"/>
      <w:tabs>
        <w:tab w:val="num" w:pos="643"/>
      </w:tabs>
      <w:spacing w:before="120" w:after="120"/>
      <w:ind w:left="643" w:hanging="360"/>
    </w:pPr>
    <w:rPr>
      <w:i/>
      <w:color w:val="000080"/>
      <w:sz w:val="22"/>
      <w:lang w:eastAsia="ko-KR"/>
    </w:rPr>
  </w:style>
  <w:style w:type="paragraph" w:customStyle="1" w:styleId="Bullets2">
    <w:name w:val="Bullets2"/>
    <w:basedOn w:val="Bullets"/>
    <w:uiPriority w:val="1"/>
    <w:rsid w:val="00476438"/>
    <w:pPr>
      <w:keepLines w:val="0"/>
      <w:numPr>
        <w:numId w:val="177"/>
      </w:numPr>
      <w:tabs>
        <w:tab w:val="clear" w:pos="-122"/>
        <w:tab w:val="num" w:pos="1134"/>
        <w:tab w:val="num" w:pos="1287"/>
        <w:tab w:val="num" w:pos="1492"/>
      </w:tabs>
      <w:spacing w:before="60" w:after="0"/>
      <w:contextualSpacing w:val="0"/>
    </w:pPr>
    <w:rPr>
      <w:szCs w:val="22"/>
      <w:lang w:eastAsia="en-US"/>
    </w:rPr>
  </w:style>
  <w:style w:type="character" w:customStyle="1" w:styleId="BulletsCharChar">
    <w:name w:val="Bullets Char Char"/>
    <w:basedOn w:val="DefaultParagraphFont"/>
    <w:uiPriority w:val="1"/>
    <w:rsid w:val="00923729"/>
    <w:rPr>
      <w:sz w:val="22"/>
      <w:szCs w:val="22"/>
      <w:lang w:val="en-GB" w:eastAsia="en-US" w:bidi="ar-SA"/>
    </w:rPr>
  </w:style>
  <w:style w:type="paragraph" w:customStyle="1" w:styleId="Bullets3">
    <w:name w:val="Bullets3"/>
    <w:basedOn w:val="Bullets"/>
    <w:uiPriority w:val="1"/>
    <w:rsid w:val="00923729"/>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923729"/>
    <w:pPr>
      <w:spacing w:before="80" w:after="80" w:line="264" w:lineRule="auto"/>
      <w:jc w:val="left"/>
    </w:pPr>
    <w:rPr>
      <w:rFonts w:ascii="Arial" w:hAnsi="Arial"/>
      <w:b/>
      <w:i/>
      <w:color w:val="000080"/>
      <w:sz w:val="22"/>
      <w:lang w:val="en-US"/>
    </w:rPr>
  </w:style>
  <w:style w:type="paragraph" w:customStyle="1" w:styleId="TableCell0">
    <w:name w:val="TableCell"/>
    <w:basedOn w:val="Normal"/>
    <w:rsid w:val="00923729"/>
    <w:pPr>
      <w:spacing w:before="60"/>
      <w:jc w:val="left"/>
    </w:pPr>
    <w:rPr>
      <w:rFonts w:ascii="Arial" w:hAnsi="Arial"/>
      <w:bCs/>
      <w:i/>
      <w:color w:val="000080"/>
      <w:sz w:val="20"/>
      <w:szCs w:val="24"/>
    </w:rPr>
  </w:style>
  <w:style w:type="paragraph" w:customStyle="1" w:styleId="Heading">
    <w:name w:val="Heading"/>
    <w:basedOn w:val="Normal"/>
    <w:next w:val="Normal"/>
    <w:uiPriority w:val="1"/>
    <w:rsid w:val="00923729"/>
    <w:pPr>
      <w:keepNext/>
      <w:keepLines/>
      <w:overflowPunct w:val="0"/>
      <w:autoSpaceDE w:val="0"/>
      <w:autoSpaceDN w:val="0"/>
      <w:adjustRightInd w:val="0"/>
      <w:spacing w:before="0" w:after="240"/>
      <w:jc w:val="left"/>
      <w:textAlignment w:val="baseline"/>
    </w:pPr>
    <w:rPr>
      <w:rFonts w:ascii="Arial" w:hAnsi="Arial" w:cs="Arial"/>
      <w:b/>
      <w:bCs/>
      <w:i/>
      <w:color w:val="000080"/>
      <w:sz w:val="28"/>
      <w:szCs w:val="28"/>
    </w:rPr>
  </w:style>
  <w:style w:type="character" w:customStyle="1" w:styleId="BodyText2Char">
    <w:name w:val="Body Text 2 Char"/>
    <w:basedOn w:val="DefaultParagraphFont"/>
    <w:link w:val="BodyText2"/>
    <w:rsid w:val="00923729"/>
    <w:rPr>
      <w:rFonts w:ascii="Times New Roman" w:hAnsi="Times New Roman"/>
      <w:sz w:val="24"/>
      <w:lang w:val="en-GB" w:eastAsia="en-US"/>
    </w:rPr>
  </w:style>
  <w:style w:type="paragraph" w:styleId="BlockText">
    <w:name w:val="Block Text"/>
    <w:basedOn w:val="Normal"/>
    <w:uiPriority w:val="1"/>
    <w:rsid w:val="00923729"/>
    <w:pPr>
      <w:spacing w:before="0"/>
      <w:ind w:left="567" w:right="57" w:hanging="283"/>
    </w:pPr>
    <w:rPr>
      <w:i/>
      <w:color w:val="000080"/>
      <w:sz w:val="22"/>
    </w:rPr>
  </w:style>
  <w:style w:type="table" w:styleId="TableGrid7">
    <w:name w:val="Table Grid 7"/>
    <w:basedOn w:val="TableNormal"/>
    <w:rsid w:val="00923729"/>
    <w:pPr>
      <w:spacing w:before="120" w:after="120"/>
      <w:jc w:val="both"/>
    </w:pPr>
    <w:rPr>
      <w:rFonts w:ascii="Times New Roman" w:hAnsi="Times New Roman"/>
      <w:b/>
      <w:bCs/>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923729"/>
  </w:style>
  <w:style w:type="character" w:customStyle="1" w:styleId="NormalbeforeChar">
    <w:name w:val="Normal before Char"/>
    <w:basedOn w:val="DefaultParagraphFont"/>
    <w:rsid w:val="00923729"/>
    <w:rPr>
      <w:sz w:val="24"/>
      <w:szCs w:val="24"/>
      <w:lang w:val="en-GB" w:eastAsia="nl-NL" w:bidi="ar-SA"/>
    </w:rPr>
  </w:style>
  <w:style w:type="paragraph" w:customStyle="1" w:styleId="NormalItemBefore">
    <w:name w:val="Normal Item Before"/>
    <w:basedOn w:val="Normal"/>
    <w:next w:val="NormalItem"/>
    <w:rsid w:val="00923729"/>
    <w:pPr>
      <w:keepNext/>
      <w:spacing w:before="0"/>
      <w:ind w:left="2155"/>
    </w:pPr>
    <w:rPr>
      <w:sz w:val="22"/>
      <w:szCs w:val="24"/>
    </w:rPr>
  </w:style>
  <w:style w:type="paragraph" w:customStyle="1" w:styleId="NormalItemLast">
    <w:name w:val="Normal Item Last"/>
    <w:basedOn w:val="NormalItem"/>
    <w:next w:val="Normal"/>
    <w:rsid w:val="00923729"/>
    <w:pPr>
      <w:numPr>
        <w:numId w:val="178"/>
      </w:numPr>
      <w:spacing w:before="0" w:after="120"/>
      <w:jc w:val="both"/>
    </w:pPr>
    <w:rPr>
      <w:szCs w:val="24"/>
      <w:lang w:eastAsia="en-US"/>
    </w:rPr>
  </w:style>
  <w:style w:type="paragraph" w:customStyle="1" w:styleId="NormalSubitemLast">
    <w:name w:val="Normal Subitem Last"/>
    <w:basedOn w:val="NormalSubitem"/>
    <w:next w:val="Normal"/>
    <w:rsid w:val="00476438"/>
    <w:pPr>
      <w:numPr>
        <w:numId w:val="179"/>
      </w:numPr>
      <w:tabs>
        <w:tab w:val="clear" w:pos="2552"/>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923729"/>
    <w:pPr>
      <w:keepNext/>
      <w:tabs>
        <w:tab w:val="num" w:pos="1002"/>
      </w:tabs>
      <w:spacing w:before="0" w:after="240"/>
    </w:pPr>
    <w:rPr>
      <w:bCs/>
      <w:kern w:val="28"/>
      <w:szCs w:val="28"/>
    </w:rPr>
  </w:style>
  <w:style w:type="paragraph" w:customStyle="1" w:styleId="HistoryLegend">
    <w:name w:val="History Legend"/>
    <w:basedOn w:val="Normal"/>
    <w:next w:val="Normal"/>
    <w:rsid w:val="00923729"/>
    <w:pPr>
      <w:keepLines/>
      <w:suppressAutoHyphens/>
      <w:spacing w:before="120" w:after="600"/>
      <w:jc w:val="left"/>
    </w:pPr>
    <w:rPr>
      <w:i/>
      <w:iCs/>
      <w:sz w:val="20"/>
      <w:szCs w:val="18"/>
      <w:lang w:eastAsia="nl-NL"/>
    </w:rPr>
  </w:style>
  <w:style w:type="paragraph" w:customStyle="1" w:styleId="HeadingTOF">
    <w:name w:val="Heading TOF"/>
    <w:basedOn w:val="HeadingTOC"/>
    <w:next w:val="TableofFigures"/>
    <w:rsid w:val="00923729"/>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23729"/>
  </w:style>
  <w:style w:type="character" w:customStyle="1" w:styleId="Style2">
    <w:name w:val="Style2"/>
    <w:basedOn w:val="DefaultParagraphFont"/>
    <w:uiPriority w:val="1"/>
    <w:rsid w:val="00923729"/>
  </w:style>
  <w:style w:type="character" w:customStyle="1" w:styleId="Style3">
    <w:name w:val="Style3"/>
    <w:basedOn w:val="DefaultParagraphFont"/>
    <w:uiPriority w:val="1"/>
    <w:rsid w:val="00923729"/>
  </w:style>
  <w:style w:type="character" w:customStyle="1" w:styleId="Style4">
    <w:name w:val="Style4"/>
    <w:basedOn w:val="DefaultParagraphFont"/>
    <w:uiPriority w:val="1"/>
    <w:rsid w:val="00923729"/>
  </w:style>
  <w:style w:type="character" w:customStyle="1" w:styleId="Style5">
    <w:name w:val="Style5"/>
    <w:basedOn w:val="DefaultParagraphFont"/>
    <w:uiPriority w:val="1"/>
    <w:rsid w:val="00923729"/>
  </w:style>
  <w:style w:type="character" w:customStyle="1" w:styleId="Style6">
    <w:name w:val="Style6"/>
    <w:basedOn w:val="DefaultParagraphFont"/>
    <w:uiPriority w:val="1"/>
    <w:rsid w:val="00923729"/>
    <w:rPr>
      <w:color w:val="000000"/>
    </w:rPr>
  </w:style>
  <w:style w:type="paragraph" w:customStyle="1" w:styleId="Tableheading0">
    <w:name w:val="Table heading"/>
    <w:basedOn w:val="Normal"/>
    <w:rsid w:val="00923729"/>
    <w:pPr>
      <w:spacing w:before="60" w:after="120" w:line="264" w:lineRule="auto"/>
    </w:pPr>
    <w:rPr>
      <w:b/>
      <w:sz w:val="22"/>
      <w:szCs w:val="24"/>
      <w:lang w:eastAsia="en-GB"/>
    </w:rPr>
  </w:style>
  <w:style w:type="paragraph" w:customStyle="1" w:styleId="Tabletext0">
    <w:name w:val="Table text"/>
    <w:basedOn w:val="Normal"/>
    <w:rsid w:val="00923729"/>
    <w:pPr>
      <w:spacing w:before="60" w:after="120" w:line="264" w:lineRule="auto"/>
    </w:pPr>
    <w:rPr>
      <w:sz w:val="22"/>
      <w:szCs w:val="24"/>
      <w:lang w:eastAsia="en-GB"/>
    </w:rPr>
  </w:style>
  <w:style w:type="paragraph" w:customStyle="1" w:styleId="ListNumbers">
    <w:name w:val="List Numbers"/>
    <w:basedOn w:val="ListDash"/>
    <w:link w:val="ListNumbersChar"/>
    <w:uiPriority w:val="1"/>
    <w:qFormat/>
    <w:rsid w:val="00923729"/>
    <w:pPr>
      <w:numPr>
        <w:numId w:val="182"/>
      </w:numPr>
    </w:pPr>
  </w:style>
  <w:style w:type="numbering" w:customStyle="1" w:styleId="Style7">
    <w:name w:val="Style7"/>
    <w:uiPriority w:val="99"/>
    <w:rsid w:val="00923729"/>
    <w:pPr>
      <w:numPr>
        <w:numId w:val="183"/>
      </w:numPr>
    </w:pPr>
  </w:style>
  <w:style w:type="character" w:customStyle="1" w:styleId="ListNumbersChar">
    <w:name w:val="List Numbers Char"/>
    <w:basedOn w:val="ListParagraphChar"/>
    <w:link w:val="ListNumbers"/>
    <w:uiPriority w:val="1"/>
    <w:rsid w:val="00923729"/>
    <w:rPr>
      <w:rFonts w:ascii="Times New Roman" w:hAnsi="Times New Roman"/>
      <w:sz w:val="22"/>
      <w:szCs w:val="24"/>
      <w:lang w:val="en-GB" w:eastAsia="en-US"/>
    </w:rPr>
  </w:style>
  <w:style w:type="paragraph" w:customStyle="1" w:styleId="Style8">
    <w:name w:val="Style8"/>
    <w:basedOn w:val="Heading1"/>
    <w:link w:val="Style8Char"/>
    <w:rsid w:val="00923729"/>
    <w:pPr>
      <w:pageBreakBefore w:val="0"/>
      <w:tabs>
        <w:tab w:val="clear" w:pos="567"/>
        <w:tab w:val="left" w:pos="510"/>
      </w:tabs>
      <w:spacing w:before="480" w:line="264" w:lineRule="auto"/>
      <w:ind w:left="0" w:firstLine="0"/>
    </w:pPr>
    <w:rPr>
      <w:smallCaps/>
      <w:szCs w:val="24"/>
      <w:lang w:eastAsia="ko-KR"/>
    </w:rPr>
  </w:style>
  <w:style w:type="character" w:customStyle="1" w:styleId="Style8Char">
    <w:name w:val="Style8 Char"/>
    <w:basedOn w:val="Heading1Char"/>
    <w:link w:val="Style8"/>
    <w:rsid w:val="00923729"/>
    <w:rPr>
      <w:rFonts w:ascii="Times New Roman" w:hAnsi="Times New Roman"/>
      <w:b/>
      <w:smallCaps/>
      <w:sz w:val="32"/>
      <w:szCs w:val="24"/>
      <w:lang w:val="en-GB" w:eastAsia="ko-KR"/>
    </w:rPr>
  </w:style>
  <w:style w:type="character" w:customStyle="1" w:styleId="PlainTextChar">
    <w:name w:val="Plain Text Char"/>
    <w:basedOn w:val="DefaultParagraphFont"/>
    <w:link w:val="PlainText"/>
    <w:rsid w:val="00923729"/>
    <w:rPr>
      <w:rFonts w:ascii="Courier New" w:hAnsi="Courier New"/>
      <w:lang w:val="en-AU" w:eastAsia="en-US"/>
    </w:rPr>
  </w:style>
  <w:style w:type="character" w:customStyle="1" w:styleId="BodyTextIndentChar">
    <w:name w:val="Body Text Indent Char"/>
    <w:basedOn w:val="DefaultParagraphFont"/>
    <w:link w:val="BodyTextIndent"/>
    <w:rsid w:val="00923729"/>
    <w:rPr>
      <w:rFonts w:ascii="Times New Roman" w:hAnsi="Times New Roman"/>
      <w:sz w:val="24"/>
      <w:lang w:val="en-GB" w:eastAsia="en-US"/>
    </w:rPr>
  </w:style>
  <w:style w:type="character" w:customStyle="1" w:styleId="BodyTextIndent2Char">
    <w:name w:val="Body Text Indent 2 Char"/>
    <w:basedOn w:val="DefaultParagraphFont"/>
    <w:link w:val="BodyTextIndent2"/>
    <w:rsid w:val="00923729"/>
    <w:rPr>
      <w:rFonts w:ascii="Times New Roman" w:hAnsi="Times New Roman"/>
      <w:sz w:val="24"/>
      <w:lang w:val="en-GB" w:eastAsia="en-US"/>
    </w:rPr>
  </w:style>
  <w:style w:type="character" w:customStyle="1" w:styleId="BodyTextIndent3Char">
    <w:name w:val="Body Text Indent 3 Char"/>
    <w:basedOn w:val="DefaultParagraphFont"/>
    <w:link w:val="BodyTextIndent3"/>
    <w:rsid w:val="00923729"/>
    <w:rPr>
      <w:rFonts w:ascii="Times New Roman" w:hAnsi="Times New Roman"/>
      <w:sz w:val="24"/>
      <w:lang w:val="en-GB" w:eastAsia="en-US"/>
    </w:rPr>
  </w:style>
  <w:style w:type="character" w:customStyle="1" w:styleId="SubtitleChar">
    <w:name w:val="Subtitle Char"/>
    <w:basedOn w:val="DefaultParagraphFont"/>
    <w:link w:val="Subtitle"/>
    <w:rsid w:val="00923729"/>
    <w:rPr>
      <w:rFonts w:ascii="Times New Roman" w:hAnsi="Times New Roman"/>
      <w:b/>
      <w:smallCaps/>
      <w:sz w:val="28"/>
      <w:lang w:val="en-GB" w:eastAsia="en-US"/>
    </w:rPr>
  </w:style>
  <w:style w:type="table" w:customStyle="1" w:styleId="GridTable1Light1">
    <w:name w:val="Grid Table 1 Light1"/>
    <w:basedOn w:val="TableNormal"/>
    <w:next w:val="GridTable1Light"/>
    <w:uiPriority w:val="46"/>
    <w:rsid w:val="0092372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UnresolvedMention6">
    <w:name w:val="Unresolved Mention6"/>
    <w:basedOn w:val="DefaultParagraphFont"/>
    <w:uiPriority w:val="99"/>
    <w:semiHidden/>
    <w:unhideWhenUsed/>
    <w:rsid w:val="00C42F57"/>
    <w:rPr>
      <w:color w:val="605E5C"/>
      <w:shd w:val="clear" w:color="auto" w:fill="E1DFDD"/>
    </w:rPr>
  </w:style>
  <w:style w:type="table" w:customStyle="1" w:styleId="TableGrid3">
    <w:name w:val="Table Grid3"/>
    <w:basedOn w:val="TableNormal"/>
    <w:next w:val="TableGrid"/>
    <w:rsid w:val="005962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15C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100D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161F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935A56"/>
  </w:style>
  <w:style w:type="character" w:customStyle="1" w:styleId="UnresolvedMention7">
    <w:name w:val="Unresolved Mention7"/>
    <w:basedOn w:val="DefaultParagraphFont"/>
    <w:uiPriority w:val="99"/>
    <w:semiHidden/>
    <w:unhideWhenUsed/>
    <w:rsid w:val="00421B50"/>
    <w:rPr>
      <w:color w:val="605E5C"/>
      <w:shd w:val="clear" w:color="auto" w:fill="E1DFDD"/>
    </w:rPr>
  </w:style>
  <w:style w:type="table" w:styleId="GridTable4-Accent1">
    <w:name w:val="Grid Table 4 Accent 1"/>
    <w:basedOn w:val="TableNormal"/>
    <w:uiPriority w:val="49"/>
    <w:rsid w:val="003F392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UnresolvedMention">
    <w:name w:val="Unresolved Mention"/>
    <w:basedOn w:val="DefaultParagraphFont"/>
    <w:uiPriority w:val="99"/>
    <w:semiHidden/>
    <w:unhideWhenUsed/>
    <w:rsid w:val="008904F9"/>
    <w:rPr>
      <w:color w:val="605E5C"/>
      <w:shd w:val="clear" w:color="auto" w:fill="E1DFDD"/>
    </w:rPr>
  </w:style>
  <w:style w:type="character" w:customStyle="1" w:styleId="ui-provider">
    <w:name w:val="ui-provider"/>
    <w:basedOn w:val="DefaultParagraphFont"/>
    <w:rsid w:val="00B64818"/>
  </w:style>
  <w:style w:type="paragraph" w:customStyle="1" w:styleId="pf0">
    <w:name w:val="pf0"/>
    <w:basedOn w:val="Normal"/>
    <w:rsid w:val="00587366"/>
    <w:pPr>
      <w:spacing w:before="100" w:beforeAutospacing="1" w:after="100" w:afterAutospacing="1"/>
      <w:jc w:val="left"/>
    </w:pPr>
    <w:rPr>
      <w:szCs w:val="24"/>
      <w:lang w:val="en-IE" w:eastAsia="en-IE"/>
    </w:rPr>
  </w:style>
  <w:style w:type="character" w:styleId="Mention">
    <w:name w:val="Mention"/>
    <w:basedOn w:val="DefaultParagraphFont"/>
    <w:uiPriority w:val="99"/>
    <w:unhideWhenUsed/>
    <w:rsid w:val="00592FA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3872">
      <w:bodyDiv w:val="1"/>
      <w:marLeft w:val="0"/>
      <w:marRight w:val="0"/>
      <w:marTop w:val="0"/>
      <w:marBottom w:val="0"/>
      <w:divBdr>
        <w:top w:val="none" w:sz="0" w:space="0" w:color="auto"/>
        <w:left w:val="none" w:sz="0" w:space="0" w:color="auto"/>
        <w:bottom w:val="none" w:sz="0" w:space="0" w:color="auto"/>
        <w:right w:val="none" w:sz="0" w:space="0" w:color="auto"/>
      </w:divBdr>
    </w:div>
    <w:div w:id="55321415">
      <w:bodyDiv w:val="1"/>
      <w:marLeft w:val="0"/>
      <w:marRight w:val="0"/>
      <w:marTop w:val="0"/>
      <w:marBottom w:val="0"/>
      <w:divBdr>
        <w:top w:val="none" w:sz="0" w:space="0" w:color="auto"/>
        <w:left w:val="none" w:sz="0" w:space="0" w:color="auto"/>
        <w:bottom w:val="none" w:sz="0" w:space="0" w:color="auto"/>
        <w:right w:val="none" w:sz="0" w:space="0" w:color="auto"/>
      </w:divBdr>
    </w:div>
    <w:div w:id="83110008">
      <w:bodyDiv w:val="1"/>
      <w:marLeft w:val="0"/>
      <w:marRight w:val="0"/>
      <w:marTop w:val="0"/>
      <w:marBottom w:val="0"/>
      <w:divBdr>
        <w:top w:val="none" w:sz="0" w:space="0" w:color="auto"/>
        <w:left w:val="none" w:sz="0" w:space="0" w:color="auto"/>
        <w:bottom w:val="none" w:sz="0" w:space="0" w:color="auto"/>
        <w:right w:val="none" w:sz="0" w:space="0" w:color="auto"/>
      </w:divBdr>
      <w:divsChild>
        <w:div w:id="193468066">
          <w:marLeft w:val="1166"/>
          <w:marRight w:val="0"/>
          <w:marTop w:val="120"/>
          <w:marBottom w:val="120"/>
          <w:divBdr>
            <w:top w:val="none" w:sz="0" w:space="0" w:color="auto"/>
            <w:left w:val="none" w:sz="0" w:space="0" w:color="auto"/>
            <w:bottom w:val="none" w:sz="0" w:space="0" w:color="auto"/>
            <w:right w:val="none" w:sz="0" w:space="0" w:color="auto"/>
          </w:divBdr>
        </w:div>
        <w:div w:id="789396094">
          <w:marLeft w:val="1166"/>
          <w:marRight w:val="0"/>
          <w:marTop w:val="120"/>
          <w:marBottom w:val="120"/>
          <w:divBdr>
            <w:top w:val="none" w:sz="0" w:space="0" w:color="auto"/>
            <w:left w:val="none" w:sz="0" w:space="0" w:color="auto"/>
            <w:bottom w:val="none" w:sz="0" w:space="0" w:color="auto"/>
            <w:right w:val="none" w:sz="0" w:space="0" w:color="auto"/>
          </w:divBdr>
        </w:div>
        <w:div w:id="1807967410">
          <w:marLeft w:val="1166"/>
          <w:marRight w:val="0"/>
          <w:marTop w:val="120"/>
          <w:marBottom w:val="120"/>
          <w:divBdr>
            <w:top w:val="none" w:sz="0" w:space="0" w:color="auto"/>
            <w:left w:val="none" w:sz="0" w:space="0" w:color="auto"/>
            <w:bottom w:val="none" w:sz="0" w:space="0" w:color="auto"/>
            <w:right w:val="none" w:sz="0" w:space="0" w:color="auto"/>
          </w:divBdr>
        </w:div>
      </w:divsChild>
    </w:div>
    <w:div w:id="99880254">
      <w:bodyDiv w:val="1"/>
      <w:marLeft w:val="0"/>
      <w:marRight w:val="0"/>
      <w:marTop w:val="0"/>
      <w:marBottom w:val="0"/>
      <w:divBdr>
        <w:top w:val="none" w:sz="0" w:space="0" w:color="auto"/>
        <w:left w:val="none" w:sz="0" w:space="0" w:color="auto"/>
        <w:bottom w:val="none" w:sz="0" w:space="0" w:color="auto"/>
        <w:right w:val="none" w:sz="0" w:space="0" w:color="auto"/>
      </w:divBdr>
    </w:div>
    <w:div w:id="152572305">
      <w:bodyDiv w:val="1"/>
      <w:marLeft w:val="0"/>
      <w:marRight w:val="0"/>
      <w:marTop w:val="0"/>
      <w:marBottom w:val="0"/>
      <w:divBdr>
        <w:top w:val="none" w:sz="0" w:space="0" w:color="auto"/>
        <w:left w:val="none" w:sz="0" w:space="0" w:color="auto"/>
        <w:bottom w:val="none" w:sz="0" w:space="0" w:color="auto"/>
        <w:right w:val="none" w:sz="0" w:space="0" w:color="auto"/>
      </w:divBdr>
    </w:div>
    <w:div w:id="239296712">
      <w:bodyDiv w:val="1"/>
      <w:marLeft w:val="0"/>
      <w:marRight w:val="0"/>
      <w:marTop w:val="0"/>
      <w:marBottom w:val="0"/>
      <w:divBdr>
        <w:top w:val="none" w:sz="0" w:space="0" w:color="auto"/>
        <w:left w:val="none" w:sz="0" w:space="0" w:color="auto"/>
        <w:bottom w:val="none" w:sz="0" w:space="0" w:color="auto"/>
        <w:right w:val="none" w:sz="0" w:space="0" w:color="auto"/>
      </w:divBdr>
    </w:div>
    <w:div w:id="241837439">
      <w:bodyDiv w:val="1"/>
      <w:marLeft w:val="0"/>
      <w:marRight w:val="0"/>
      <w:marTop w:val="0"/>
      <w:marBottom w:val="0"/>
      <w:divBdr>
        <w:top w:val="none" w:sz="0" w:space="0" w:color="auto"/>
        <w:left w:val="none" w:sz="0" w:space="0" w:color="auto"/>
        <w:bottom w:val="none" w:sz="0" w:space="0" w:color="auto"/>
        <w:right w:val="none" w:sz="0" w:space="0" w:color="auto"/>
      </w:divBdr>
    </w:div>
    <w:div w:id="242958844">
      <w:bodyDiv w:val="1"/>
      <w:marLeft w:val="0"/>
      <w:marRight w:val="0"/>
      <w:marTop w:val="0"/>
      <w:marBottom w:val="0"/>
      <w:divBdr>
        <w:top w:val="none" w:sz="0" w:space="0" w:color="auto"/>
        <w:left w:val="none" w:sz="0" w:space="0" w:color="auto"/>
        <w:bottom w:val="none" w:sz="0" w:space="0" w:color="auto"/>
        <w:right w:val="none" w:sz="0" w:space="0" w:color="auto"/>
      </w:divBdr>
    </w:div>
    <w:div w:id="262030499">
      <w:bodyDiv w:val="1"/>
      <w:marLeft w:val="0"/>
      <w:marRight w:val="0"/>
      <w:marTop w:val="0"/>
      <w:marBottom w:val="0"/>
      <w:divBdr>
        <w:top w:val="none" w:sz="0" w:space="0" w:color="auto"/>
        <w:left w:val="none" w:sz="0" w:space="0" w:color="auto"/>
        <w:bottom w:val="none" w:sz="0" w:space="0" w:color="auto"/>
        <w:right w:val="none" w:sz="0" w:space="0" w:color="auto"/>
      </w:divBdr>
    </w:div>
    <w:div w:id="266353546">
      <w:bodyDiv w:val="1"/>
      <w:marLeft w:val="0"/>
      <w:marRight w:val="0"/>
      <w:marTop w:val="0"/>
      <w:marBottom w:val="0"/>
      <w:divBdr>
        <w:top w:val="none" w:sz="0" w:space="0" w:color="auto"/>
        <w:left w:val="none" w:sz="0" w:space="0" w:color="auto"/>
        <w:bottom w:val="none" w:sz="0" w:space="0" w:color="auto"/>
        <w:right w:val="none" w:sz="0" w:space="0" w:color="auto"/>
      </w:divBdr>
    </w:div>
    <w:div w:id="315958439">
      <w:bodyDiv w:val="1"/>
      <w:marLeft w:val="0"/>
      <w:marRight w:val="0"/>
      <w:marTop w:val="0"/>
      <w:marBottom w:val="0"/>
      <w:divBdr>
        <w:top w:val="none" w:sz="0" w:space="0" w:color="auto"/>
        <w:left w:val="none" w:sz="0" w:space="0" w:color="auto"/>
        <w:bottom w:val="none" w:sz="0" w:space="0" w:color="auto"/>
        <w:right w:val="none" w:sz="0" w:space="0" w:color="auto"/>
      </w:divBdr>
    </w:div>
    <w:div w:id="369427770">
      <w:bodyDiv w:val="1"/>
      <w:marLeft w:val="0"/>
      <w:marRight w:val="0"/>
      <w:marTop w:val="0"/>
      <w:marBottom w:val="0"/>
      <w:divBdr>
        <w:top w:val="none" w:sz="0" w:space="0" w:color="auto"/>
        <w:left w:val="none" w:sz="0" w:space="0" w:color="auto"/>
        <w:bottom w:val="none" w:sz="0" w:space="0" w:color="auto"/>
        <w:right w:val="none" w:sz="0" w:space="0" w:color="auto"/>
      </w:divBdr>
      <w:divsChild>
        <w:div w:id="1590313315">
          <w:marLeft w:val="0"/>
          <w:marRight w:val="0"/>
          <w:marTop w:val="0"/>
          <w:marBottom w:val="0"/>
          <w:divBdr>
            <w:top w:val="none" w:sz="0" w:space="0" w:color="auto"/>
            <w:left w:val="none" w:sz="0" w:space="0" w:color="auto"/>
            <w:bottom w:val="none" w:sz="0" w:space="0" w:color="auto"/>
            <w:right w:val="none" w:sz="0" w:space="0" w:color="auto"/>
          </w:divBdr>
        </w:div>
      </w:divsChild>
    </w:div>
    <w:div w:id="371000010">
      <w:bodyDiv w:val="1"/>
      <w:marLeft w:val="0"/>
      <w:marRight w:val="0"/>
      <w:marTop w:val="0"/>
      <w:marBottom w:val="0"/>
      <w:divBdr>
        <w:top w:val="none" w:sz="0" w:space="0" w:color="auto"/>
        <w:left w:val="none" w:sz="0" w:space="0" w:color="auto"/>
        <w:bottom w:val="none" w:sz="0" w:space="0" w:color="auto"/>
        <w:right w:val="none" w:sz="0" w:space="0" w:color="auto"/>
      </w:divBdr>
    </w:div>
    <w:div w:id="390034230">
      <w:bodyDiv w:val="1"/>
      <w:marLeft w:val="0"/>
      <w:marRight w:val="0"/>
      <w:marTop w:val="0"/>
      <w:marBottom w:val="0"/>
      <w:divBdr>
        <w:top w:val="none" w:sz="0" w:space="0" w:color="auto"/>
        <w:left w:val="none" w:sz="0" w:space="0" w:color="auto"/>
        <w:bottom w:val="none" w:sz="0" w:space="0" w:color="auto"/>
        <w:right w:val="none" w:sz="0" w:space="0" w:color="auto"/>
      </w:divBdr>
    </w:div>
    <w:div w:id="437649691">
      <w:bodyDiv w:val="1"/>
      <w:marLeft w:val="0"/>
      <w:marRight w:val="0"/>
      <w:marTop w:val="0"/>
      <w:marBottom w:val="0"/>
      <w:divBdr>
        <w:top w:val="none" w:sz="0" w:space="0" w:color="auto"/>
        <w:left w:val="none" w:sz="0" w:space="0" w:color="auto"/>
        <w:bottom w:val="none" w:sz="0" w:space="0" w:color="auto"/>
        <w:right w:val="none" w:sz="0" w:space="0" w:color="auto"/>
      </w:divBdr>
    </w:div>
    <w:div w:id="461383816">
      <w:bodyDiv w:val="1"/>
      <w:marLeft w:val="0"/>
      <w:marRight w:val="0"/>
      <w:marTop w:val="0"/>
      <w:marBottom w:val="0"/>
      <w:divBdr>
        <w:top w:val="none" w:sz="0" w:space="0" w:color="auto"/>
        <w:left w:val="none" w:sz="0" w:space="0" w:color="auto"/>
        <w:bottom w:val="none" w:sz="0" w:space="0" w:color="auto"/>
        <w:right w:val="none" w:sz="0" w:space="0" w:color="auto"/>
      </w:divBdr>
    </w:div>
    <w:div w:id="521941703">
      <w:bodyDiv w:val="1"/>
      <w:marLeft w:val="0"/>
      <w:marRight w:val="0"/>
      <w:marTop w:val="0"/>
      <w:marBottom w:val="0"/>
      <w:divBdr>
        <w:top w:val="none" w:sz="0" w:space="0" w:color="auto"/>
        <w:left w:val="none" w:sz="0" w:space="0" w:color="auto"/>
        <w:bottom w:val="none" w:sz="0" w:space="0" w:color="auto"/>
        <w:right w:val="none" w:sz="0" w:space="0" w:color="auto"/>
      </w:divBdr>
      <w:divsChild>
        <w:div w:id="1501240082">
          <w:marLeft w:val="994"/>
          <w:marRight w:val="0"/>
          <w:marTop w:val="120"/>
          <w:marBottom w:val="120"/>
          <w:divBdr>
            <w:top w:val="none" w:sz="0" w:space="0" w:color="auto"/>
            <w:left w:val="none" w:sz="0" w:space="0" w:color="auto"/>
            <w:bottom w:val="none" w:sz="0" w:space="0" w:color="auto"/>
            <w:right w:val="none" w:sz="0" w:space="0" w:color="auto"/>
          </w:divBdr>
        </w:div>
        <w:div w:id="1588730032">
          <w:marLeft w:val="994"/>
          <w:marRight w:val="0"/>
          <w:marTop w:val="120"/>
          <w:marBottom w:val="120"/>
          <w:divBdr>
            <w:top w:val="none" w:sz="0" w:space="0" w:color="auto"/>
            <w:left w:val="none" w:sz="0" w:space="0" w:color="auto"/>
            <w:bottom w:val="none" w:sz="0" w:space="0" w:color="auto"/>
            <w:right w:val="none" w:sz="0" w:space="0" w:color="auto"/>
          </w:divBdr>
        </w:div>
      </w:divsChild>
    </w:div>
    <w:div w:id="554581759">
      <w:bodyDiv w:val="1"/>
      <w:marLeft w:val="0"/>
      <w:marRight w:val="0"/>
      <w:marTop w:val="0"/>
      <w:marBottom w:val="0"/>
      <w:divBdr>
        <w:top w:val="none" w:sz="0" w:space="0" w:color="auto"/>
        <w:left w:val="none" w:sz="0" w:space="0" w:color="auto"/>
        <w:bottom w:val="none" w:sz="0" w:space="0" w:color="auto"/>
        <w:right w:val="none" w:sz="0" w:space="0" w:color="auto"/>
      </w:divBdr>
    </w:div>
    <w:div w:id="565185136">
      <w:bodyDiv w:val="1"/>
      <w:marLeft w:val="0"/>
      <w:marRight w:val="0"/>
      <w:marTop w:val="0"/>
      <w:marBottom w:val="0"/>
      <w:divBdr>
        <w:top w:val="none" w:sz="0" w:space="0" w:color="auto"/>
        <w:left w:val="none" w:sz="0" w:space="0" w:color="auto"/>
        <w:bottom w:val="none" w:sz="0" w:space="0" w:color="auto"/>
        <w:right w:val="none" w:sz="0" w:space="0" w:color="auto"/>
      </w:divBdr>
      <w:divsChild>
        <w:div w:id="695083878">
          <w:marLeft w:val="0"/>
          <w:marRight w:val="0"/>
          <w:marTop w:val="0"/>
          <w:marBottom w:val="0"/>
          <w:divBdr>
            <w:top w:val="none" w:sz="0" w:space="0" w:color="auto"/>
            <w:left w:val="none" w:sz="0" w:space="0" w:color="auto"/>
            <w:bottom w:val="none" w:sz="0" w:space="0" w:color="auto"/>
            <w:right w:val="none" w:sz="0" w:space="0" w:color="auto"/>
          </w:divBdr>
        </w:div>
      </w:divsChild>
    </w:div>
    <w:div w:id="570432562">
      <w:bodyDiv w:val="1"/>
      <w:marLeft w:val="0"/>
      <w:marRight w:val="0"/>
      <w:marTop w:val="0"/>
      <w:marBottom w:val="0"/>
      <w:divBdr>
        <w:top w:val="none" w:sz="0" w:space="0" w:color="auto"/>
        <w:left w:val="none" w:sz="0" w:space="0" w:color="auto"/>
        <w:bottom w:val="none" w:sz="0" w:space="0" w:color="auto"/>
        <w:right w:val="none" w:sz="0" w:space="0" w:color="auto"/>
      </w:divBdr>
    </w:div>
    <w:div w:id="575238306">
      <w:bodyDiv w:val="1"/>
      <w:marLeft w:val="0"/>
      <w:marRight w:val="0"/>
      <w:marTop w:val="0"/>
      <w:marBottom w:val="0"/>
      <w:divBdr>
        <w:top w:val="none" w:sz="0" w:space="0" w:color="auto"/>
        <w:left w:val="none" w:sz="0" w:space="0" w:color="auto"/>
        <w:bottom w:val="none" w:sz="0" w:space="0" w:color="auto"/>
        <w:right w:val="none" w:sz="0" w:space="0" w:color="auto"/>
      </w:divBdr>
    </w:div>
    <w:div w:id="586116967">
      <w:bodyDiv w:val="1"/>
      <w:marLeft w:val="0"/>
      <w:marRight w:val="0"/>
      <w:marTop w:val="0"/>
      <w:marBottom w:val="0"/>
      <w:divBdr>
        <w:top w:val="none" w:sz="0" w:space="0" w:color="auto"/>
        <w:left w:val="none" w:sz="0" w:space="0" w:color="auto"/>
        <w:bottom w:val="none" w:sz="0" w:space="0" w:color="auto"/>
        <w:right w:val="none" w:sz="0" w:space="0" w:color="auto"/>
      </w:divBdr>
    </w:div>
    <w:div w:id="609823277">
      <w:bodyDiv w:val="1"/>
      <w:marLeft w:val="0"/>
      <w:marRight w:val="0"/>
      <w:marTop w:val="0"/>
      <w:marBottom w:val="0"/>
      <w:divBdr>
        <w:top w:val="none" w:sz="0" w:space="0" w:color="auto"/>
        <w:left w:val="none" w:sz="0" w:space="0" w:color="auto"/>
        <w:bottom w:val="none" w:sz="0" w:space="0" w:color="auto"/>
        <w:right w:val="none" w:sz="0" w:space="0" w:color="auto"/>
      </w:divBdr>
    </w:div>
    <w:div w:id="617638545">
      <w:bodyDiv w:val="1"/>
      <w:marLeft w:val="0"/>
      <w:marRight w:val="0"/>
      <w:marTop w:val="0"/>
      <w:marBottom w:val="0"/>
      <w:divBdr>
        <w:top w:val="none" w:sz="0" w:space="0" w:color="auto"/>
        <w:left w:val="none" w:sz="0" w:space="0" w:color="auto"/>
        <w:bottom w:val="none" w:sz="0" w:space="0" w:color="auto"/>
        <w:right w:val="none" w:sz="0" w:space="0" w:color="auto"/>
      </w:divBdr>
    </w:div>
    <w:div w:id="642929085">
      <w:bodyDiv w:val="1"/>
      <w:marLeft w:val="0"/>
      <w:marRight w:val="0"/>
      <w:marTop w:val="0"/>
      <w:marBottom w:val="0"/>
      <w:divBdr>
        <w:top w:val="none" w:sz="0" w:space="0" w:color="auto"/>
        <w:left w:val="none" w:sz="0" w:space="0" w:color="auto"/>
        <w:bottom w:val="none" w:sz="0" w:space="0" w:color="auto"/>
        <w:right w:val="none" w:sz="0" w:space="0" w:color="auto"/>
      </w:divBdr>
    </w:div>
    <w:div w:id="655912119">
      <w:bodyDiv w:val="1"/>
      <w:marLeft w:val="0"/>
      <w:marRight w:val="0"/>
      <w:marTop w:val="0"/>
      <w:marBottom w:val="0"/>
      <w:divBdr>
        <w:top w:val="none" w:sz="0" w:space="0" w:color="auto"/>
        <w:left w:val="none" w:sz="0" w:space="0" w:color="auto"/>
        <w:bottom w:val="none" w:sz="0" w:space="0" w:color="auto"/>
        <w:right w:val="none" w:sz="0" w:space="0" w:color="auto"/>
      </w:divBdr>
      <w:divsChild>
        <w:div w:id="1259873427">
          <w:marLeft w:val="0"/>
          <w:marRight w:val="0"/>
          <w:marTop w:val="0"/>
          <w:marBottom w:val="0"/>
          <w:divBdr>
            <w:top w:val="none" w:sz="0" w:space="0" w:color="auto"/>
            <w:left w:val="none" w:sz="0" w:space="0" w:color="auto"/>
            <w:bottom w:val="none" w:sz="0" w:space="0" w:color="auto"/>
            <w:right w:val="none" w:sz="0" w:space="0" w:color="auto"/>
          </w:divBdr>
        </w:div>
      </w:divsChild>
    </w:div>
    <w:div w:id="668409525">
      <w:bodyDiv w:val="1"/>
      <w:marLeft w:val="0"/>
      <w:marRight w:val="0"/>
      <w:marTop w:val="0"/>
      <w:marBottom w:val="0"/>
      <w:divBdr>
        <w:top w:val="none" w:sz="0" w:space="0" w:color="auto"/>
        <w:left w:val="none" w:sz="0" w:space="0" w:color="auto"/>
        <w:bottom w:val="none" w:sz="0" w:space="0" w:color="auto"/>
        <w:right w:val="none" w:sz="0" w:space="0" w:color="auto"/>
      </w:divBdr>
      <w:divsChild>
        <w:div w:id="2097708225">
          <w:marLeft w:val="0"/>
          <w:marRight w:val="0"/>
          <w:marTop w:val="0"/>
          <w:marBottom w:val="0"/>
          <w:divBdr>
            <w:top w:val="none" w:sz="0" w:space="0" w:color="auto"/>
            <w:left w:val="none" w:sz="0" w:space="0" w:color="auto"/>
            <w:bottom w:val="none" w:sz="0" w:space="0" w:color="auto"/>
            <w:right w:val="none" w:sz="0" w:space="0" w:color="auto"/>
          </w:divBdr>
        </w:div>
      </w:divsChild>
    </w:div>
    <w:div w:id="683164554">
      <w:bodyDiv w:val="1"/>
      <w:marLeft w:val="0"/>
      <w:marRight w:val="0"/>
      <w:marTop w:val="0"/>
      <w:marBottom w:val="0"/>
      <w:divBdr>
        <w:top w:val="none" w:sz="0" w:space="0" w:color="auto"/>
        <w:left w:val="none" w:sz="0" w:space="0" w:color="auto"/>
        <w:bottom w:val="none" w:sz="0" w:space="0" w:color="auto"/>
        <w:right w:val="none" w:sz="0" w:space="0" w:color="auto"/>
      </w:divBdr>
    </w:div>
    <w:div w:id="714044304">
      <w:bodyDiv w:val="1"/>
      <w:marLeft w:val="0"/>
      <w:marRight w:val="0"/>
      <w:marTop w:val="0"/>
      <w:marBottom w:val="0"/>
      <w:divBdr>
        <w:top w:val="none" w:sz="0" w:space="0" w:color="auto"/>
        <w:left w:val="none" w:sz="0" w:space="0" w:color="auto"/>
        <w:bottom w:val="none" w:sz="0" w:space="0" w:color="auto"/>
        <w:right w:val="none" w:sz="0" w:space="0" w:color="auto"/>
      </w:divBdr>
      <w:divsChild>
        <w:div w:id="1254702075">
          <w:marLeft w:val="0"/>
          <w:marRight w:val="0"/>
          <w:marTop w:val="0"/>
          <w:marBottom w:val="0"/>
          <w:divBdr>
            <w:top w:val="none" w:sz="0" w:space="0" w:color="auto"/>
            <w:left w:val="none" w:sz="0" w:space="0" w:color="auto"/>
            <w:bottom w:val="none" w:sz="0" w:space="0" w:color="auto"/>
            <w:right w:val="none" w:sz="0" w:space="0" w:color="auto"/>
          </w:divBdr>
        </w:div>
      </w:divsChild>
    </w:div>
    <w:div w:id="723525792">
      <w:bodyDiv w:val="1"/>
      <w:marLeft w:val="0"/>
      <w:marRight w:val="0"/>
      <w:marTop w:val="0"/>
      <w:marBottom w:val="0"/>
      <w:divBdr>
        <w:top w:val="none" w:sz="0" w:space="0" w:color="auto"/>
        <w:left w:val="none" w:sz="0" w:space="0" w:color="auto"/>
        <w:bottom w:val="none" w:sz="0" w:space="0" w:color="auto"/>
        <w:right w:val="none" w:sz="0" w:space="0" w:color="auto"/>
      </w:divBdr>
    </w:div>
    <w:div w:id="725757706">
      <w:bodyDiv w:val="1"/>
      <w:marLeft w:val="0"/>
      <w:marRight w:val="0"/>
      <w:marTop w:val="0"/>
      <w:marBottom w:val="0"/>
      <w:divBdr>
        <w:top w:val="none" w:sz="0" w:space="0" w:color="auto"/>
        <w:left w:val="none" w:sz="0" w:space="0" w:color="auto"/>
        <w:bottom w:val="none" w:sz="0" w:space="0" w:color="auto"/>
        <w:right w:val="none" w:sz="0" w:space="0" w:color="auto"/>
      </w:divBdr>
    </w:div>
    <w:div w:id="816873389">
      <w:bodyDiv w:val="1"/>
      <w:marLeft w:val="0"/>
      <w:marRight w:val="0"/>
      <w:marTop w:val="0"/>
      <w:marBottom w:val="0"/>
      <w:divBdr>
        <w:top w:val="none" w:sz="0" w:space="0" w:color="auto"/>
        <w:left w:val="none" w:sz="0" w:space="0" w:color="auto"/>
        <w:bottom w:val="none" w:sz="0" w:space="0" w:color="auto"/>
        <w:right w:val="none" w:sz="0" w:space="0" w:color="auto"/>
      </w:divBdr>
    </w:div>
    <w:div w:id="818351292">
      <w:bodyDiv w:val="1"/>
      <w:marLeft w:val="0"/>
      <w:marRight w:val="0"/>
      <w:marTop w:val="0"/>
      <w:marBottom w:val="0"/>
      <w:divBdr>
        <w:top w:val="none" w:sz="0" w:space="0" w:color="auto"/>
        <w:left w:val="none" w:sz="0" w:space="0" w:color="auto"/>
        <w:bottom w:val="none" w:sz="0" w:space="0" w:color="auto"/>
        <w:right w:val="none" w:sz="0" w:space="0" w:color="auto"/>
      </w:divBdr>
    </w:div>
    <w:div w:id="895773296">
      <w:bodyDiv w:val="1"/>
      <w:marLeft w:val="0"/>
      <w:marRight w:val="0"/>
      <w:marTop w:val="0"/>
      <w:marBottom w:val="0"/>
      <w:divBdr>
        <w:top w:val="none" w:sz="0" w:space="0" w:color="auto"/>
        <w:left w:val="none" w:sz="0" w:space="0" w:color="auto"/>
        <w:bottom w:val="none" w:sz="0" w:space="0" w:color="auto"/>
        <w:right w:val="none" w:sz="0" w:space="0" w:color="auto"/>
      </w:divBdr>
    </w:div>
    <w:div w:id="928079130">
      <w:bodyDiv w:val="1"/>
      <w:marLeft w:val="0"/>
      <w:marRight w:val="0"/>
      <w:marTop w:val="0"/>
      <w:marBottom w:val="0"/>
      <w:divBdr>
        <w:top w:val="none" w:sz="0" w:space="0" w:color="auto"/>
        <w:left w:val="none" w:sz="0" w:space="0" w:color="auto"/>
        <w:bottom w:val="none" w:sz="0" w:space="0" w:color="auto"/>
        <w:right w:val="none" w:sz="0" w:space="0" w:color="auto"/>
      </w:divBdr>
    </w:div>
    <w:div w:id="938371573">
      <w:bodyDiv w:val="1"/>
      <w:marLeft w:val="0"/>
      <w:marRight w:val="0"/>
      <w:marTop w:val="0"/>
      <w:marBottom w:val="0"/>
      <w:divBdr>
        <w:top w:val="none" w:sz="0" w:space="0" w:color="auto"/>
        <w:left w:val="none" w:sz="0" w:space="0" w:color="auto"/>
        <w:bottom w:val="none" w:sz="0" w:space="0" w:color="auto"/>
        <w:right w:val="none" w:sz="0" w:space="0" w:color="auto"/>
      </w:divBdr>
    </w:div>
    <w:div w:id="941229906">
      <w:bodyDiv w:val="1"/>
      <w:marLeft w:val="0"/>
      <w:marRight w:val="0"/>
      <w:marTop w:val="0"/>
      <w:marBottom w:val="0"/>
      <w:divBdr>
        <w:top w:val="none" w:sz="0" w:space="0" w:color="auto"/>
        <w:left w:val="none" w:sz="0" w:space="0" w:color="auto"/>
        <w:bottom w:val="none" w:sz="0" w:space="0" w:color="auto"/>
        <w:right w:val="none" w:sz="0" w:space="0" w:color="auto"/>
      </w:divBdr>
    </w:div>
    <w:div w:id="947739724">
      <w:bodyDiv w:val="1"/>
      <w:marLeft w:val="0"/>
      <w:marRight w:val="0"/>
      <w:marTop w:val="0"/>
      <w:marBottom w:val="0"/>
      <w:divBdr>
        <w:top w:val="none" w:sz="0" w:space="0" w:color="auto"/>
        <w:left w:val="none" w:sz="0" w:space="0" w:color="auto"/>
        <w:bottom w:val="none" w:sz="0" w:space="0" w:color="auto"/>
        <w:right w:val="none" w:sz="0" w:space="0" w:color="auto"/>
      </w:divBdr>
      <w:divsChild>
        <w:div w:id="892352764">
          <w:marLeft w:val="634"/>
          <w:marRight w:val="0"/>
          <w:marTop w:val="58"/>
          <w:marBottom w:val="120"/>
          <w:divBdr>
            <w:top w:val="none" w:sz="0" w:space="0" w:color="auto"/>
            <w:left w:val="none" w:sz="0" w:space="0" w:color="auto"/>
            <w:bottom w:val="none" w:sz="0" w:space="0" w:color="auto"/>
            <w:right w:val="none" w:sz="0" w:space="0" w:color="auto"/>
          </w:divBdr>
        </w:div>
      </w:divsChild>
    </w:div>
    <w:div w:id="955410053">
      <w:bodyDiv w:val="1"/>
      <w:marLeft w:val="0"/>
      <w:marRight w:val="0"/>
      <w:marTop w:val="0"/>
      <w:marBottom w:val="0"/>
      <w:divBdr>
        <w:top w:val="none" w:sz="0" w:space="0" w:color="auto"/>
        <w:left w:val="none" w:sz="0" w:space="0" w:color="auto"/>
        <w:bottom w:val="none" w:sz="0" w:space="0" w:color="auto"/>
        <w:right w:val="none" w:sz="0" w:space="0" w:color="auto"/>
      </w:divBdr>
    </w:div>
    <w:div w:id="959413559">
      <w:bodyDiv w:val="1"/>
      <w:marLeft w:val="0"/>
      <w:marRight w:val="0"/>
      <w:marTop w:val="0"/>
      <w:marBottom w:val="0"/>
      <w:divBdr>
        <w:top w:val="none" w:sz="0" w:space="0" w:color="auto"/>
        <w:left w:val="none" w:sz="0" w:space="0" w:color="auto"/>
        <w:bottom w:val="none" w:sz="0" w:space="0" w:color="auto"/>
        <w:right w:val="none" w:sz="0" w:space="0" w:color="auto"/>
      </w:divBdr>
    </w:div>
    <w:div w:id="974215640">
      <w:bodyDiv w:val="1"/>
      <w:marLeft w:val="0"/>
      <w:marRight w:val="0"/>
      <w:marTop w:val="0"/>
      <w:marBottom w:val="0"/>
      <w:divBdr>
        <w:top w:val="none" w:sz="0" w:space="0" w:color="auto"/>
        <w:left w:val="none" w:sz="0" w:space="0" w:color="auto"/>
        <w:bottom w:val="none" w:sz="0" w:space="0" w:color="auto"/>
        <w:right w:val="none" w:sz="0" w:space="0" w:color="auto"/>
      </w:divBdr>
    </w:div>
    <w:div w:id="1003431548">
      <w:bodyDiv w:val="1"/>
      <w:marLeft w:val="0"/>
      <w:marRight w:val="0"/>
      <w:marTop w:val="0"/>
      <w:marBottom w:val="0"/>
      <w:divBdr>
        <w:top w:val="none" w:sz="0" w:space="0" w:color="auto"/>
        <w:left w:val="none" w:sz="0" w:space="0" w:color="auto"/>
        <w:bottom w:val="none" w:sz="0" w:space="0" w:color="auto"/>
        <w:right w:val="none" w:sz="0" w:space="0" w:color="auto"/>
      </w:divBdr>
      <w:divsChild>
        <w:div w:id="2115203902">
          <w:marLeft w:val="0"/>
          <w:marRight w:val="0"/>
          <w:marTop w:val="0"/>
          <w:marBottom w:val="0"/>
          <w:divBdr>
            <w:top w:val="none" w:sz="0" w:space="0" w:color="auto"/>
            <w:left w:val="none" w:sz="0" w:space="0" w:color="auto"/>
            <w:bottom w:val="none" w:sz="0" w:space="0" w:color="auto"/>
            <w:right w:val="none" w:sz="0" w:space="0" w:color="auto"/>
          </w:divBdr>
        </w:div>
      </w:divsChild>
    </w:div>
    <w:div w:id="1012797862">
      <w:bodyDiv w:val="1"/>
      <w:marLeft w:val="0"/>
      <w:marRight w:val="0"/>
      <w:marTop w:val="0"/>
      <w:marBottom w:val="0"/>
      <w:divBdr>
        <w:top w:val="none" w:sz="0" w:space="0" w:color="auto"/>
        <w:left w:val="none" w:sz="0" w:space="0" w:color="auto"/>
        <w:bottom w:val="none" w:sz="0" w:space="0" w:color="auto"/>
        <w:right w:val="none" w:sz="0" w:space="0" w:color="auto"/>
      </w:divBdr>
      <w:divsChild>
        <w:div w:id="1450661262">
          <w:marLeft w:val="1267"/>
          <w:marRight w:val="0"/>
          <w:marTop w:val="120"/>
          <w:marBottom w:val="120"/>
          <w:divBdr>
            <w:top w:val="none" w:sz="0" w:space="0" w:color="auto"/>
            <w:left w:val="none" w:sz="0" w:space="0" w:color="auto"/>
            <w:bottom w:val="none" w:sz="0" w:space="0" w:color="auto"/>
            <w:right w:val="none" w:sz="0" w:space="0" w:color="auto"/>
          </w:divBdr>
        </w:div>
      </w:divsChild>
    </w:div>
    <w:div w:id="1054812095">
      <w:bodyDiv w:val="1"/>
      <w:marLeft w:val="0"/>
      <w:marRight w:val="0"/>
      <w:marTop w:val="0"/>
      <w:marBottom w:val="0"/>
      <w:divBdr>
        <w:top w:val="none" w:sz="0" w:space="0" w:color="auto"/>
        <w:left w:val="none" w:sz="0" w:space="0" w:color="auto"/>
        <w:bottom w:val="none" w:sz="0" w:space="0" w:color="auto"/>
        <w:right w:val="none" w:sz="0" w:space="0" w:color="auto"/>
      </w:divBdr>
    </w:div>
    <w:div w:id="1058017370">
      <w:bodyDiv w:val="1"/>
      <w:marLeft w:val="0"/>
      <w:marRight w:val="0"/>
      <w:marTop w:val="0"/>
      <w:marBottom w:val="0"/>
      <w:divBdr>
        <w:top w:val="none" w:sz="0" w:space="0" w:color="auto"/>
        <w:left w:val="none" w:sz="0" w:space="0" w:color="auto"/>
        <w:bottom w:val="none" w:sz="0" w:space="0" w:color="auto"/>
        <w:right w:val="none" w:sz="0" w:space="0" w:color="auto"/>
      </w:divBdr>
    </w:div>
    <w:div w:id="1059091545">
      <w:bodyDiv w:val="1"/>
      <w:marLeft w:val="0"/>
      <w:marRight w:val="0"/>
      <w:marTop w:val="0"/>
      <w:marBottom w:val="0"/>
      <w:divBdr>
        <w:top w:val="none" w:sz="0" w:space="0" w:color="auto"/>
        <w:left w:val="none" w:sz="0" w:space="0" w:color="auto"/>
        <w:bottom w:val="none" w:sz="0" w:space="0" w:color="auto"/>
        <w:right w:val="none" w:sz="0" w:space="0" w:color="auto"/>
      </w:divBdr>
    </w:div>
    <w:div w:id="1127360564">
      <w:bodyDiv w:val="1"/>
      <w:marLeft w:val="0"/>
      <w:marRight w:val="0"/>
      <w:marTop w:val="0"/>
      <w:marBottom w:val="0"/>
      <w:divBdr>
        <w:top w:val="none" w:sz="0" w:space="0" w:color="auto"/>
        <w:left w:val="none" w:sz="0" w:space="0" w:color="auto"/>
        <w:bottom w:val="none" w:sz="0" w:space="0" w:color="auto"/>
        <w:right w:val="none" w:sz="0" w:space="0" w:color="auto"/>
      </w:divBdr>
      <w:divsChild>
        <w:div w:id="823160041">
          <w:marLeft w:val="0"/>
          <w:marRight w:val="0"/>
          <w:marTop w:val="0"/>
          <w:marBottom w:val="0"/>
          <w:divBdr>
            <w:top w:val="none" w:sz="0" w:space="0" w:color="auto"/>
            <w:left w:val="none" w:sz="0" w:space="0" w:color="auto"/>
            <w:bottom w:val="none" w:sz="0" w:space="0" w:color="auto"/>
            <w:right w:val="none" w:sz="0" w:space="0" w:color="auto"/>
          </w:divBdr>
        </w:div>
      </w:divsChild>
    </w:div>
    <w:div w:id="1146048480">
      <w:bodyDiv w:val="1"/>
      <w:marLeft w:val="0"/>
      <w:marRight w:val="0"/>
      <w:marTop w:val="0"/>
      <w:marBottom w:val="0"/>
      <w:divBdr>
        <w:top w:val="none" w:sz="0" w:space="0" w:color="auto"/>
        <w:left w:val="none" w:sz="0" w:space="0" w:color="auto"/>
        <w:bottom w:val="none" w:sz="0" w:space="0" w:color="auto"/>
        <w:right w:val="none" w:sz="0" w:space="0" w:color="auto"/>
      </w:divBdr>
    </w:div>
    <w:div w:id="1146707468">
      <w:bodyDiv w:val="1"/>
      <w:marLeft w:val="0"/>
      <w:marRight w:val="0"/>
      <w:marTop w:val="0"/>
      <w:marBottom w:val="0"/>
      <w:divBdr>
        <w:top w:val="none" w:sz="0" w:space="0" w:color="auto"/>
        <w:left w:val="none" w:sz="0" w:space="0" w:color="auto"/>
        <w:bottom w:val="none" w:sz="0" w:space="0" w:color="auto"/>
        <w:right w:val="none" w:sz="0" w:space="0" w:color="auto"/>
      </w:divBdr>
      <w:divsChild>
        <w:div w:id="1920366776">
          <w:marLeft w:val="0"/>
          <w:marRight w:val="0"/>
          <w:marTop w:val="0"/>
          <w:marBottom w:val="0"/>
          <w:divBdr>
            <w:top w:val="none" w:sz="0" w:space="0" w:color="auto"/>
            <w:left w:val="none" w:sz="0" w:space="0" w:color="auto"/>
            <w:bottom w:val="none" w:sz="0" w:space="0" w:color="auto"/>
            <w:right w:val="none" w:sz="0" w:space="0" w:color="auto"/>
          </w:divBdr>
        </w:div>
      </w:divsChild>
    </w:div>
    <w:div w:id="1149059410">
      <w:bodyDiv w:val="1"/>
      <w:marLeft w:val="0"/>
      <w:marRight w:val="0"/>
      <w:marTop w:val="0"/>
      <w:marBottom w:val="0"/>
      <w:divBdr>
        <w:top w:val="none" w:sz="0" w:space="0" w:color="auto"/>
        <w:left w:val="none" w:sz="0" w:space="0" w:color="auto"/>
        <w:bottom w:val="none" w:sz="0" w:space="0" w:color="auto"/>
        <w:right w:val="none" w:sz="0" w:space="0" w:color="auto"/>
      </w:divBdr>
      <w:divsChild>
        <w:div w:id="1245143442">
          <w:marLeft w:val="0"/>
          <w:marRight w:val="0"/>
          <w:marTop w:val="0"/>
          <w:marBottom w:val="0"/>
          <w:divBdr>
            <w:top w:val="none" w:sz="0" w:space="0" w:color="auto"/>
            <w:left w:val="none" w:sz="0" w:space="0" w:color="auto"/>
            <w:bottom w:val="none" w:sz="0" w:space="0" w:color="auto"/>
            <w:right w:val="none" w:sz="0" w:space="0" w:color="auto"/>
          </w:divBdr>
        </w:div>
      </w:divsChild>
    </w:div>
    <w:div w:id="1158040409">
      <w:bodyDiv w:val="1"/>
      <w:marLeft w:val="0"/>
      <w:marRight w:val="0"/>
      <w:marTop w:val="0"/>
      <w:marBottom w:val="0"/>
      <w:divBdr>
        <w:top w:val="none" w:sz="0" w:space="0" w:color="auto"/>
        <w:left w:val="none" w:sz="0" w:space="0" w:color="auto"/>
        <w:bottom w:val="none" w:sz="0" w:space="0" w:color="auto"/>
        <w:right w:val="none" w:sz="0" w:space="0" w:color="auto"/>
      </w:divBdr>
    </w:div>
    <w:div w:id="1176992300">
      <w:bodyDiv w:val="1"/>
      <w:marLeft w:val="0"/>
      <w:marRight w:val="0"/>
      <w:marTop w:val="0"/>
      <w:marBottom w:val="0"/>
      <w:divBdr>
        <w:top w:val="none" w:sz="0" w:space="0" w:color="auto"/>
        <w:left w:val="none" w:sz="0" w:space="0" w:color="auto"/>
        <w:bottom w:val="none" w:sz="0" w:space="0" w:color="auto"/>
        <w:right w:val="none" w:sz="0" w:space="0" w:color="auto"/>
      </w:divBdr>
      <w:divsChild>
        <w:div w:id="1072967962">
          <w:marLeft w:val="0"/>
          <w:marRight w:val="0"/>
          <w:marTop w:val="0"/>
          <w:marBottom w:val="0"/>
          <w:divBdr>
            <w:top w:val="none" w:sz="0" w:space="0" w:color="auto"/>
            <w:left w:val="none" w:sz="0" w:space="0" w:color="auto"/>
            <w:bottom w:val="none" w:sz="0" w:space="0" w:color="auto"/>
            <w:right w:val="none" w:sz="0" w:space="0" w:color="auto"/>
          </w:divBdr>
          <w:divsChild>
            <w:div w:id="974944122">
              <w:marLeft w:val="0"/>
              <w:marRight w:val="0"/>
              <w:marTop w:val="0"/>
              <w:marBottom w:val="0"/>
              <w:divBdr>
                <w:top w:val="none" w:sz="0" w:space="0" w:color="auto"/>
                <w:left w:val="none" w:sz="0" w:space="0" w:color="auto"/>
                <w:bottom w:val="none" w:sz="0" w:space="0" w:color="auto"/>
                <w:right w:val="none" w:sz="0" w:space="0" w:color="auto"/>
              </w:divBdr>
              <w:divsChild>
                <w:div w:id="1156411785">
                  <w:marLeft w:val="0"/>
                  <w:marRight w:val="0"/>
                  <w:marTop w:val="0"/>
                  <w:marBottom w:val="0"/>
                  <w:divBdr>
                    <w:top w:val="none" w:sz="0" w:space="0" w:color="auto"/>
                    <w:left w:val="none" w:sz="0" w:space="0" w:color="auto"/>
                    <w:bottom w:val="none" w:sz="0" w:space="0" w:color="auto"/>
                    <w:right w:val="none" w:sz="0" w:space="0" w:color="auto"/>
                  </w:divBdr>
                  <w:divsChild>
                    <w:div w:id="1104498518">
                      <w:marLeft w:val="0"/>
                      <w:marRight w:val="0"/>
                      <w:marTop w:val="0"/>
                      <w:marBottom w:val="0"/>
                      <w:divBdr>
                        <w:top w:val="none" w:sz="0" w:space="0" w:color="auto"/>
                        <w:left w:val="none" w:sz="0" w:space="0" w:color="auto"/>
                        <w:bottom w:val="none" w:sz="0" w:space="0" w:color="auto"/>
                        <w:right w:val="none" w:sz="0" w:space="0" w:color="auto"/>
                      </w:divBdr>
                      <w:divsChild>
                        <w:div w:id="271400012">
                          <w:marLeft w:val="0"/>
                          <w:marRight w:val="0"/>
                          <w:marTop w:val="0"/>
                          <w:marBottom w:val="0"/>
                          <w:divBdr>
                            <w:top w:val="none" w:sz="0" w:space="0" w:color="auto"/>
                            <w:left w:val="none" w:sz="0" w:space="0" w:color="auto"/>
                            <w:bottom w:val="none" w:sz="0" w:space="0" w:color="auto"/>
                            <w:right w:val="none" w:sz="0" w:space="0" w:color="auto"/>
                          </w:divBdr>
                          <w:divsChild>
                            <w:div w:id="401104479">
                              <w:marLeft w:val="0"/>
                              <w:marRight w:val="0"/>
                              <w:marTop w:val="0"/>
                              <w:marBottom w:val="0"/>
                              <w:divBdr>
                                <w:top w:val="none" w:sz="0" w:space="0" w:color="auto"/>
                                <w:left w:val="none" w:sz="0" w:space="0" w:color="auto"/>
                                <w:bottom w:val="none" w:sz="0" w:space="0" w:color="auto"/>
                                <w:right w:val="none" w:sz="0" w:space="0" w:color="auto"/>
                              </w:divBdr>
                              <w:divsChild>
                                <w:div w:id="441655045">
                                  <w:marLeft w:val="0"/>
                                  <w:marRight w:val="0"/>
                                  <w:marTop w:val="0"/>
                                  <w:marBottom w:val="0"/>
                                  <w:divBdr>
                                    <w:top w:val="none" w:sz="0" w:space="0" w:color="auto"/>
                                    <w:left w:val="none" w:sz="0" w:space="0" w:color="auto"/>
                                    <w:bottom w:val="none" w:sz="0" w:space="0" w:color="auto"/>
                                    <w:right w:val="none" w:sz="0" w:space="0" w:color="auto"/>
                                  </w:divBdr>
                                  <w:divsChild>
                                    <w:div w:id="78911447">
                                      <w:marLeft w:val="0"/>
                                      <w:marRight w:val="0"/>
                                      <w:marTop w:val="0"/>
                                      <w:marBottom w:val="0"/>
                                      <w:divBdr>
                                        <w:top w:val="none" w:sz="0" w:space="0" w:color="auto"/>
                                        <w:left w:val="none" w:sz="0" w:space="0" w:color="auto"/>
                                        <w:bottom w:val="none" w:sz="0" w:space="0" w:color="auto"/>
                                        <w:right w:val="none" w:sz="0" w:space="0" w:color="auto"/>
                                      </w:divBdr>
                                      <w:divsChild>
                                        <w:div w:id="380642183">
                                          <w:marLeft w:val="0"/>
                                          <w:marRight w:val="0"/>
                                          <w:marTop w:val="0"/>
                                          <w:marBottom w:val="0"/>
                                          <w:divBdr>
                                            <w:top w:val="none" w:sz="0" w:space="0" w:color="auto"/>
                                            <w:left w:val="none" w:sz="0" w:space="0" w:color="auto"/>
                                            <w:bottom w:val="none" w:sz="0" w:space="0" w:color="auto"/>
                                            <w:right w:val="none" w:sz="0" w:space="0" w:color="auto"/>
                                          </w:divBdr>
                                          <w:divsChild>
                                            <w:div w:id="1693217527">
                                              <w:marLeft w:val="0"/>
                                              <w:marRight w:val="0"/>
                                              <w:marTop w:val="0"/>
                                              <w:marBottom w:val="0"/>
                                              <w:divBdr>
                                                <w:top w:val="none" w:sz="0" w:space="0" w:color="auto"/>
                                                <w:left w:val="none" w:sz="0" w:space="0" w:color="auto"/>
                                                <w:bottom w:val="none" w:sz="0" w:space="0" w:color="auto"/>
                                                <w:right w:val="none" w:sz="0" w:space="0" w:color="auto"/>
                                              </w:divBdr>
                                              <w:divsChild>
                                                <w:div w:id="1007488127">
                                                  <w:marLeft w:val="0"/>
                                                  <w:marRight w:val="0"/>
                                                  <w:marTop w:val="0"/>
                                                  <w:marBottom w:val="0"/>
                                                  <w:divBdr>
                                                    <w:top w:val="none" w:sz="0" w:space="0" w:color="auto"/>
                                                    <w:left w:val="none" w:sz="0" w:space="0" w:color="auto"/>
                                                    <w:bottom w:val="none" w:sz="0" w:space="0" w:color="auto"/>
                                                    <w:right w:val="none" w:sz="0" w:space="0" w:color="auto"/>
                                                  </w:divBdr>
                                                  <w:divsChild>
                                                    <w:div w:id="148525794">
                                                      <w:marLeft w:val="0"/>
                                                      <w:marRight w:val="0"/>
                                                      <w:marTop w:val="0"/>
                                                      <w:marBottom w:val="0"/>
                                                      <w:divBdr>
                                                        <w:top w:val="none" w:sz="0" w:space="0" w:color="auto"/>
                                                        <w:left w:val="none" w:sz="0" w:space="0" w:color="auto"/>
                                                        <w:bottom w:val="none" w:sz="0" w:space="0" w:color="auto"/>
                                                        <w:right w:val="none" w:sz="0" w:space="0" w:color="auto"/>
                                                      </w:divBdr>
                                                      <w:divsChild>
                                                        <w:div w:id="1541699916">
                                                          <w:marLeft w:val="0"/>
                                                          <w:marRight w:val="0"/>
                                                          <w:marTop w:val="0"/>
                                                          <w:marBottom w:val="0"/>
                                                          <w:divBdr>
                                                            <w:top w:val="none" w:sz="0" w:space="0" w:color="auto"/>
                                                            <w:left w:val="none" w:sz="0" w:space="0" w:color="auto"/>
                                                            <w:bottom w:val="none" w:sz="0" w:space="0" w:color="auto"/>
                                                            <w:right w:val="none" w:sz="0" w:space="0" w:color="auto"/>
                                                          </w:divBdr>
                                                          <w:divsChild>
                                                            <w:div w:id="330522786">
                                                              <w:marLeft w:val="0"/>
                                                              <w:marRight w:val="0"/>
                                                              <w:marTop w:val="0"/>
                                                              <w:marBottom w:val="0"/>
                                                              <w:divBdr>
                                                                <w:top w:val="none" w:sz="0" w:space="0" w:color="auto"/>
                                                                <w:left w:val="none" w:sz="0" w:space="0" w:color="auto"/>
                                                                <w:bottom w:val="none" w:sz="0" w:space="0" w:color="auto"/>
                                                                <w:right w:val="none" w:sz="0" w:space="0" w:color="auto"/>
                                                              </w:divBdr>
                                                              <w:divsChild>
                                                                <w:div w:id="806361243">
                                                                  <w:marLeft w:val="0"/>
                                                                  <w:marRight w:val="0"/>
                                                                  <w:marTop w:val="0"/>
                                                                  <w:marBottom w:val="0"/>
                                                                  <w:divBdr>
                                                                    <w:top w:val="none" w:sz="0" w:space="0" w:color="auto"/>
                                                                    <w:left w:val="none" w:sz="0" w:space="0" w:color="auto"/>
                                                                    <w:bottom w:val="none" w:sz="0" w:space="0" w:color="auto"/>
                                                                    <w:right w:val="none" w:sz="0" w:space="0" w:color="auto"/>
                                                                  </w:divBdr>
                                                                  <w:divsChild>
                                                                    <w:div w:id="959996342">
                                                                      <w:marLeft w:val="0"/>
                                                                      <w:marRight w:val="0"/>
                                                                      <w:marTop w:val="0"/>
                                                                      <w:marBottom w:val="0"/>
                                                                      <w:divBdr>
                                                                        <w:top w:val="none" w:sz="0" w:space="0" w:color="auto"/>
                                                                        <w:left w:val="none" w:sz="0" w:space="0" w:color="auto"/>
                                                                        <w:bottom w:val="none" w:sz="0" w:space="0" w:color="auto"/>
                                                                        <w:right w:val="none" w:sz="0" w:space="0" w:color="auto"/>
                                                                      </w:divBdr>
                                                                      <w:divsChild>
                                                                        <w:div w:id="741831586">
                                                                          <w:marLeft w:val="0"/>
                                                                          <w:marRight w:val="0"/>
                                                                          <w:marTop w:val="0"/>
                                                                          <w:marBottom w:val="0"/>
                                                                          <w:divBdr>
                                                                            <w:top w:val="none" w:sz="0" w:space="0" w:color="auto"/>
                                                                            <w:left w:val="none" w:sz="0" w:space="0" w:color="auto"/>
                                                                            <w:bottom w:val="none" w:sz="0" w:space="0" w:color="auto"/>
                                                                            <w:right w:val="none" w:sz="0" w:space="0" w:color="auto"/>
                                                                          </w:divBdr>
                                                                          <w:divsChild>
                                                                            <w:div w:id="1069304681">
                                                                              <w:marLeft w:val="0"/>
                                                                              <w:marRight w:val="0"/>
                                                                              <w:marTop w:val="0"/>
                                                                              <w:marBottom w:val="0"/>
                                                                              <w:divBdr>
                                                                                <w:top w:val="none" w:sz="0" w:space="0" w:color="auto"/>
                                                                                <w:left w:val="none" w:sz="0" w:space="0" w:color="auto"/>
                                                                                <w:bottom w:val="none" w:sz="0" w:space="0" w:color="auto"/>
                                                                                <w:right w:val="none" w:sz="0" w:space="0" w:color="auto"/>
                                                                              </w:divBdr>
                                                                              <w:divsChild>
                                                                                <w:div w:id="1075518766">
                                                                                  <w:marLeft w:val="0"/>
                                                                                  <w:marRight w:val="0"/>
                                                                                  <w:marTop w:val="0"/>
                                                                                  <w:marBottom w:val="0"/>
                                                                                  <w:divBdr>
                                                                                    <w:top w:val="none" w:sz="0" w:space="0" w:color="auto"/>
                                                                                    <w:left w:val="none" w:sz="0" w:space="0" w:color="auto"/>
                                                                                    <w:bottom w:val="none" w:sz="0" w:space="0" w:color="auto"/>
                                                                                    <w:right w:val="none" w:sz="0" w:space="0" w:color="auto"/>
                                                                                  </w:divBdr>
                                                                                  <w:divsChild>
                                                                                    <w:div w:id="2067602722">
                                                                                      <w:marLeft w:val="0"/>
                                                                                      <w:marRight w:val="0"/>
                                                                                      <w:marTop w:val="0"/>
                                                                                      <w:marBottom w:val="0"/>
                                                                                      <w:divBdr>
                                                                                        <w:top w:val="none" w:sz="0" w:space="0" w:color="auto"/>
                                                                                        <w:left w:val="none" w:sz="0" w:space="0" w:color="auto"/>
                                                                                        <w:bottom w:val="none" w:sz="0" w:space="0" w:color="auto"/>
                                                                                        <w:right w:val="none" w:sz="0" w:space="0" w:color="auto"/>
                                                                                      </w:divBdr>
                                                                                      <w:divsChild>
                                                                                        <w:div w:id="259529433">
                                                                                          <w:marLeft w:val="0"/>
                                                                                          <w:marRight w:val="0"/>
                                                                                          <w:marTop w:val="0"/>
                                                                                          <w:marBottom w:val="0"/>
                                                                                          <w:divBdr>
                                                                                            <w:top w:val="none" w:sz="0" w:space="0" w:color="auto"/>
                                                                                            <w:left w:val="none" w:sz="0" w:space="0" w:color="auto"/>
                                                                                            <w:bottom w:val="none" w:sz="0" w:space="0" w:color="auto"/>
                                                                                            <w:right w:val="none" w:sz="0" w:space="0" w:color="auto"/>
                                                                                          </w:divBdr>
                                                                                          <w:divsChild>
                                                                                            <w:div w:id="3172960">
                                                                                              <w:marLeft w:val="0"/>
                                                                                              <w:marRight w:val="0"/>
                                                                                              <w:marTop w:val="0"/>
                                                                                              <w:marBottom w:val="0"/>
                                                                                              <w:divBdr>
                                                                                                <w:top w:val="none" w:sz="0" w:space="0" w:color="auto"/>
                                                                                                <w:left w:val="none" w:sz="0" w:space="0" w:color="auto"/>
                                                                                                <w:bottom w:val="none" w:sz="0" w:space="0" w:color="auto"/>
                                                                                                <w:right w:val="none" w:sz="0" w:space="0" w:color="auto"/>
                                                                                              </w:divBdr>
                                                                                              <w:divsChild>
                                                                                                <w:div w:id="4262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2156768">
      <w:bodyDiv w:val="1"/>
      <w:marLeft w:val="0"/>
      <w:marRight w:val="0"/>
      <w:marTop w:val="0"/>
      <w:marBottom w:val="0"/>
      <w:divBdr>
        <w:top w:val="none" w:sz="0" w:space="0" w:color="auto"/>
        <w:left w:val="none" w:sz="0" w:space="0" w:color="auto"/>
        <w:bottom w:val="none" w:sz="0" w:space="0" w:color="auto"/>
        <w:right w:val="none" w:sz="0" w:space="0" w:color="auto"/>
      </w:divBdr>
    </w:div>
    <w:div w:id="1216315027">
      <w:bodyDiv w:val="1"/>
      <w:marLeft w:val="0"/>
      <w:marRight w:val="0"/>
      <w:marTop w:val="0"/>
      <w:marBottom w:val="0"/>
      <w:divBdr>
        <w:top w:val="none" w:sz="0" w:space="0" w:color="auto"/>
        <w:left w:val="none" w:sz="0" w:space="0" w:color="auto"/>
        <w:bottom w:val="none" w:sz="0" w:space="0" w:color="auto"/>
        <w:right w:val="none" w:sz="0" w:space="0" w:color="auto"/>
      </w:divBdr>
    </w:div>
    <w:div w:id="1277756439">
      <w:bodyDiv w:val="1"/>
      <w:marLeft w:val="0"/>
      <w:marRight w:val="0"/>
      <w:marTop w:val="0"/>
      <w:marBottom w:val="0"/>
      <w:divBdr>
        <w:top w:val="none" w:sz="0" w:space="0" w:color="auto"/>
        <w:left w:val="none" w:sz="0" w:space="0" w:color="auto"/>
        <w:bottom w:val="none" w:sz="0" w:space="0" w:color="auto"/>
        <w:right w:val="none" w:sz="0" w:space="0" w:color="auto"/>
      </w:divBdr>
    </w:div>
    <w:div w:id="1282222854">
      <w:bodyDiv w:val="1"/>
      <w:marLeft w:val="0"/>
      <w:marRight w:val="0"/>
      <w:marTop w:val="0"/>
      <w:marBottom w:val="0"/>
      <w:divBdr>
        <w:top w:val="none" w:sz="0" w:space="0" w:color="auto"/>
        <w:left w:val="none" w:sz="0" w:space="0" w:color="auto"/>
        <w:bottom w:val="none" w:sz="0" w:space="0" w:color="auto"/>
        <w:right w:val="none" w:sz="0" w:space="0" w:color="auto"/>
      </w:divBdr>
    </w:div>
    <w:div w:id="1283920258">
      <w:bodyDiv w:val="1"/>
      <w:marLeft w:val="0"/>
      <w:marRight w:val="0"/>
      <w:marTop w:val="0"/>
      <w:marBottom w:val="0"/>
      <w:divBdr>
        <w:top w:val="none" w:sz="0" w:space="0" w:color="auto"/>
        <w:left w:val="none" w:sz="0" w:space="0" w:color="auto"/>
        <w:bottom w:val="none" w:sz="0" w:space="0" w:color="auto"/>
        <w:right w:val="none" w:sz="0" w:space="0" w:color="auto"/>
      </w:divBdr>
      <w:divsChild>
        <w:div w:id="200678297">
          <w:marLeft w:val="0"/>
          <w:marRight w:val="0"/>
          <w:marTop w:val="0"/>
          <w:marBottom w:val="0"/>
          <w:divBdr>
            <w:top w:val="none" w:sz="0" w:space="0" w:color="auto"/>
            <w:left w:val="none" w:sz="0" w:space="0" w:color="auto"/>
            <w:bottom w:val="none" w:sz="0" w:space="0" w:color="auto"/>
            <w:right w:val="none" w:sz="0" w:space="0" w:color="auto"/>
          </w:divBdr>
        </w:div>
      </w:divsChild>
    </w:div>
    <w:div w:id="1296763682">
      <w:bodyDiv w:val="1"/>
      <w:marLeft w:val="0"/>
      <w:marRight w:val="0"/>
      <w:marTop w:val="0"/>
      <w:marBottom w:val="0"/>
      <w:divBdr>
        <w:top w:val="none" w:sz="0" w:space="0" w:color="auto"/>
        <w:left w:val="none" w:sz="0" w:space="0" w:color="auto"/>
        <w:bottom w:val="none" w:sz="0" w:space="0" w:color="auto"/>
        <w:right w:val="none" w:sz="0" w:space="0" w:color="auto"/>
      </w:divBdr>
    </w:div>
    <w:div w:id="1363361823">
      <w:bodyDiv w:val="1"/>
      <w:marLeft w:val="0"/>
      <w:marRight w:val="0"/>
      <w:marTop w:val="0"/>
      <w:marBottom w:val="0"/>
      <w:divBdr>
        <w:top w:val="none" w:sz="0" w:space="0" w:color="auto"/>
        <w:left w:val="none" w:sz="0" w:space="0" w:color="auto"/>
        <w:bottom w:val="none" w:sz="0" w:space="0" w:color="auto"/>
        <w:right w:val="none" w:sz="0" w:space="0" w:color="auto"/>
      </w:divBdr>
      <w:divsChild>
        <w:div w:id="1174800915">
          <w:marLeft w:val="547"/>
          <w:marRight w:val="0"/>
          <w:marTop w:val="120"/>
          <w:marBottom w:val="120"/>
          <w:divBdr>
            <w:top w:val="none" w:sz="0" w:space="0" w:color="auto"/>
            <w:left w:val="none" w:sz="0" w:space="0" w:color="auto"/>
            <w:bottom w:val="none" w:sz="0" w:space="0" w:color="auto"/>
            <w:right w:val="none" w:sz="0" w:space="0" w:color="auto"/>
          </w:divBdr>
        </w:div>
        <w:div w:id="1648169157">
          <w:marLeft w:val="547"/>
          <w:marRight w:val="0"/>
          <w:marTop w:val="120"/>
          <w:marBottom w:val="120"/>
          <w:divBdr>
            <w:top w:val="none" w:sz="0" w:space="0" w:color="auto"/>
            <w:left w:val="none" w:sz="0" w:space="0" w:color="auto"/>
            <w:bottom w:val="none" w:sz="0" w:space="0" w:color="auto"/>
            <w:right w:val="none" w:sz="0" w:space="0" w:color="auto"/>
          </w:divBdr>
        </w:div>
      </w:divsChild>
    </w:div>
    <w:div w:id="1402144779">
      <w:bodyDiv w:val="1"/>
      <w:marLeft w:val="0"/>
      <w:marRight w:val="0"/>
      <w:marTop w:val="0"/>
      <w:marBottom w:val="0"/>
      <w:divBdr>
        <w:top w:val="none" w:sz="0" w:space="0" w:color="auto"/>
        <w:left w:val="none" w:sz="0" w:space="0" w:color="auto"/>
        <w:bottom w:val="none" w:sz="0" w:space="0" w:color="auto"/>
        <w:right w:val="none" w:sz="0" w:space="0" w:color="auto"/>
      </w:divBdr>
    </w:div>
    <w:div w:id="1559784496">
      <w:bodyDiv w:val="1"/>
      <w:marLeft w:val="0"/>
      <w:marRight w:val="0"/>
      <w:marTop w:val="0"/>
      <w:marBottom w:val="0"/>
      <w:divBdr>
        <w:top w:val="none" w:sz="0" w:space="0" w:color="auto"/>
        <w:left w:val="none" w:sz="0" w:space="0" w:color="auto"/>
        <w:bottom w:val="none" w:sz="0" w:space="0" w:color="auto"/>
        <w:right w:val="none" w:sz="0" w:space="0" w:color="auto"/>
      </w:divBdr>
      <w:divsChild>
        <w:div w:id="744258394">
          <w:marLeft w:val="1166"/>
          <w:marRight w:val="0"/>
          <w:marTop w:val="120"/>
          <w:marBottom w:val="120"/>
          <w:divBdr>
            <w:top w:val="none" w:sz="0" w:space="0" w:color="auto"/>
            <w:left w:val="none" w:sz="0" w:space="0" w:color="auto"/>
            <w:bottom w:val="none" w:sz="0" w:space="0" w:color="auto"/>
            <w:right w:val="none" w:sz="0" w:space="0" w:color="auto"/>
          </w:divBdr>
        </w:div>
      </w:divsChild>
    </w:div>
    <w:div w:id="1561793299">
      <w:bodyDiv w:val="1"/>
      <w:marLeft w:val="0"/>
      <w:marRight w:val="0"/>
      <w:marTop w:val="0"/>
      <w:marBottom w:val="0"/>
      <w:divBdr>
        <w:top w:val="none" w:sz="0" w:space="0" w:color="auto"/>
        <w:left w:val="none" w:sz="0" w:space="0" w:color="auto"/>
        <w:bottom w:val="none" w:sz="0" w:space="0" w:color="auto"/>
        <w:right w:val="none" w:sz="0" w:space="0" w:color="auto"/>
      </w:divBdr>
    </w:div>
    <w:div w:id="1575815535">
      <w:bodyDiv w:val="1"/>
      <w:marLeft w:val="0"/>
      <w:marRight w:val="0"/>
      <w:marTop w:val="0"/>
      <w:marBottom w:val="0"/>
      <w:divBdr>
        <w:top w:val="none" w:sz="0" w:space="0" w:color="auto"/>
        <w:left w:val="none" w:sz="0" w:space="0" w:color="auto"/>
        <w:bottom w:val="none" w:sz="0" w:space="0" w:color="auto"/>
        <w:right w:val="none" w:sz="0" w:space="0" w:color="auto"/>
      </w:divBdr>
    </w:div>
    <w:div w:id="1577981726">
      <w:bodyDiv w:val="1"/>
      <w:marLeft w:val="0"/>
      <w:marRight w:val="0"/>
      <w:marTop w:val="0"/>
      <w:marBottom w:val="0"/>
      <w:divBdr>
        <w:top w:val="none" w:sz="0" w:space="0" w:color="auto"/>
        <w:left w:val="none" w:sz="0" w:space="0" w:color="auto"/>
        <w:bottom w:val="none" w:sz="0" w:space="0" w:color="auto"/>
        <w:right w:val="none" w:sz="0" w:space="0" w:color="auto"/>
      </w:divBdr>
    </w:div>
    <w:div w:id="1594392185">
      <w:bodyDiv w:val="1"/>
      <w:marLeft w:val="0"/>
      <w:marRight w:val="0"/>
      <w:marTop w:val="0"/>
      <w:marBottom w:val="0"/>
      <w:divBdr>
        <w:top w:val="none" w:sz="0" w:space="0" w:color="auto"/>
        <w:left w:val="none" w:sz="0" w:space="0" w:color="auto"/>
        <w:bottom w:val="none" w:sz="0" w:space="0" w:color="auto"/>
        <w:right w:val="none" w:sz="0" w:space="0" w:color="auto"/>
      </w:divBdr>
    </w:div>
    <w:div w:id="1594512288">
      <w:bodyDiv w:val="1"/>
      <w:marLeft w:val="0"/>
      <w:marRight w:val="0"/>
      <w:marTop w:val="0"/>
      <w:marBottom w:val="0"/>
      <w:divBdr>
        <w:top w:val="none" w:sz="0" w:space="0" w:color="auto"/>
        <w:left w:val="none" w:sz="0" w:space="0" w:color="auto"/>
        <w:bottom w:val="none" w:sz="0" w:space="0" w:color="auto"/>
        <w:right w:val="none" w:sz="0" w:space="0" w:color="auto"/>
      </w:divBdr>
    </w:div>
    <w:div w:id="1671372027">
      <w:bodyDiv w:val="1"/>
      <w:marLeft w:val="0"/>
      <w:marRight w:val="0"/>
      <w:marTop w:val="0"/>
      <w:marBottom w:val="0"/>
      <w:divBdr>
        <w:top w:val="none" w:sz="0" w:space="0" w:color="auto"/>
        <w:left w:val="none" w:sz="0" w:space="0" w:color="auto"/>
        <w:bottom w:val="none" w:sz="0" w:space="0" w:color="auto"/>
        <w:right w:val="none" w:sz="0" w:space="0" w:color="auto"/>
      </w:divBdr>
      <w:divsChild>
        <w:div w:id="1950164944">
          <w:marLeft w:val="0"/>
          <w:marRight w:val="0"/>
          <w:marTop w:val="0"/>
          <w:marBottom w:val="0"/>
          <w:divBdr>
            <w:top w:val="none" w:sz="0" w:space="0" w:color="auto"/>
            <w:left w:val="none" w:sz="0" w:space="0" w:color="auto"/>
            <w:bottom w:val="none" w:sz="0" w:space="0" w:color="auto"/>
            <w:right w:val="none" w:sz="0" w:space="0" w:color="auto"/>
          </w:divBdr>
        </w:div>
      </w:divsChild>
    </w:div>
    <w:div w:id="1679892855">
      <w:bodyDiv w:val="1"/>
      <w:marLeft w:val="0"/>
      <w:marRight w:val="0"/>
      <w:marTop w:val="0"/>
      <w:marBottom w:val="0"/>
      <w:divBdr>
        <w:top w:val="none" w:sz="0" w:space="0" w:color="auto"/>
        <w:left w:val="none" w:sz="0" w:space="0" w:color="auto"/>
        <w:bottom w:val="none" w:sz="0" w:space="0" w:color="auto"/>
        <w:right w:val="none" w:sz="0" w:space="0" w:color="auto"/>
      </w:divBdr>
    </w:div>
    <w:div w:id="1748260103">
      <w:bodyDiv w:val="1"/>
      <w:marLeft w:val="0"/>
      <w:marRight w:val="0"/>
      <w:marTop w:val="0"/>
      <w:marBottom w:val="0"/>
      <w:divBdr>
        <w:top w:val="none" w:sz="0" w:space="0" w:color="auto"/>
        <w:left w:val="none" w:sz="0" w:space="0" w:color="auto"/>
        <w:bottom w:val="none" w:sz="0" w:space="0" w:color="auto"/>
        <w:right w:val="none" w:sz="0" w:space="0" w:color="auto"/>
      </w:divBdr>
    </w:div>
    <w:div w:id="1756438059">
      <w:bodyDiv w:val="1"/>
      <w:marLeft w:val="0"/>
      <w:marRight w:val="0"/>
      <w:marTop w:val="0"/>
      <w:marBottom w:val="0"/>
      <w:divBdr>
        <w:top w:val="none" w:sz="0" w:space="0" w:color="auto"/>
        <w:left w:val="none" w:sz="0" w:space="0" w:color="auto"/>
        <w:bottom w:val="none" w:sz="0" w:space="0" w:color="auto"/>
        <w:right w:val="none" w:sz="0" w:space="0" w:color="auto"/>
      </w:divBdr>
    </w:div>
    <w:div w:id="1802729234">
      <w:bodyDiv w:val="1"/>
      <w:marLeft w:val="0"/>
      <w:marRight w:val="0"/>
      <w:marTop w:val="0"/>
      <w:marBottom w:val="0"/>
      <w:divBdr>
        <w:top w:val="none" w:sz="0" w:space="0" w:color="auto"/>
        <w:left w:val="none" w:sz="0" w:space="0" w:color="auto"/>
        <w:bottom w:val="none" w:sz="0" w:space="0" w:color="auto"/>
        <w:right w:val="none" w:sz="0" w:space="0" w:color="auto"/>
      </w:divBdr>
    </w:div>
    <w:div w:id="1815835419">
      <w:bodyDiv w:val="1"/>
      <w:marLeft w:val="0"/>
      <w:marRight w:val="0"/>
      <w:marTop w:val="0"/>
      <w:marBottom w:val="0"/>
      <w:divBdr>
        <w:top w:val="none" w:sz="0" w:space="0" w:color="auto"/>
        <w:left w:val="none" w:sz="0" w:space="0" w:color="auto"/>
        <w:bottom w:val="none" w:sz="0" w:space="0" w:color="auto"/>
        <w:right w:val="none" w:sz="0" w:space="0" w:color="auto"/>
      </w:divBdr>
    </w:div>
    <w:div w:id="1839343551">
      <w:bodyDiv w:val="1"/>
      <w:marLeft w:val="0"/>
      <w:marRight w:val="0"/>
      <w:marTop w:val="0"/>
      <w:marBottom w:val="0"/>
      <w:divBdr>
        <w:top w:val="none" w:sz="0" w:space="0" w:color="auto"/>
        <w:left w:val="none" w:sz="0" w:space="0" w:color="auto"/>
        <w:bottom w:val="none" w:sz="0" w:space="0" w:color="auto"/>
        <w:right w:val="none" w:sz="0" w:space="0" w:color="auto"/>
      </w:divBdr>
    </w:div>
    <w:div w:id="1859157601">
      <w:bodyDiv w:val="1"/>
      <w:marLeft w:val="0"/>
      <w:marRight w:val="0"/>
      <w:marTop w:val="0"/>
      <w:marBottom w:val="0"/>
      <w:divBdr>
        <w:top w:val="none" w:sz="0" w:space="0" w:color="auto"/>
        <w:left w:val="none" w:sz="0" w:space="0" w:color="auto"/>
        <w:bottom w:val="none" w:sz="0" w:space="0" w:color="auto"/>
        <w:right w:val="none" w:sz="0" w:space="0" w:color="auto"/>
      </w:divBdr>
    </w:div>
    <w:div w:id="1878354962">
      <w:bodyDiv w:val="1"/>
      <w:marLeft w:val="0"/>
      <w:marRight w:val="0"/>
      <w:marTop w:val="0"/>
      <w:marBottom w:val="0"/>
      <w:divBdr>
        <w:top w:val="none" w:sz="0" w:space="0" w:color="auto"/>
        <w:left w:val="none" w:sz="0" w:space="0" w:color="auto"/>
        <w:bottom w:val="none" w:sz="0" w:space="0" w:color="auto"/>
        <w:right w:val="none" w:sz="0" w:space="0" w:color="auto"/>
      </w:divBdr>
    </w:div>
    <w:div w:id="1916164695">
      <w:bodyDiv w:val="1"/>
      <w:marLeft w:val="0"/>
      <w:marRight w:val="0"/>
      <w:marTop w:val="0"/>
      <w:marBottom w:val="0"/>
      <w:divBdr>
        <w:top w:val="none" w:sz="0" w:space="0" w:color="auto"/>
        <w:left w:val="none" w:sz="0" w:space="0" w:color="auto"/>
        <w:bottom w:val="none" w:sz="0" w:space="0" w:color="auto"/>
        <w:right w:val="none" w:sz="0" w:space="0" w:color="auto"/>
      </w:divBdr>
      <w:divsChild>
        <w:div w:id="1108815334">
          <w:marLeft w:val="634"/>
          <w:marRight w:val="0"/>
          <w:marTop w:val="58"/>
          <w:marBottom w:val="120"/>
          <w:divBdr>
            <w:top w:val="none" w:sz="0" w:space="0" w:color="auto"/>
            <w:left w:val="none" w:sz="0" w:space="0" w:color="auto"/>
            <w:bottom w:val="none" w:sz="0" w:space="0" w:color="auto"/>
            <w:right w:val="none" w:sz="0" w:space="0" w:color="auto"/>
          </w:divBdr>
        </w:div>
      </w:divsChild>
    </w:div>
    <w:div w:id="1924992958">
      <w:bodyDiv w:val="1"/>
      <w:marLeft w:val="0"/>
      <w:marRight w:val="0"/>
      <w:marTop w:val="0"/>
      <w:marBottom w:val="0"/>
      <w:divBdr>
        <w:top w:val="none" w:sz="0" w:space="0" w:color="auto"/>
        <w:left w:val="none" w:sz="0" w:space="0" w:color="auto"/>
        <w:bottom w:val="none" w:sz="0" w:space="0" w:color="auto"/>
        <w:right w:val="none" w:sz="0" w:space="0" w:color="auto"/>
      </w:divBdr>
    </w:div>
    <w:div w:id="1932857423">
      <w:bodyDiv w:val="1"/>
      <w:marLeft w:val="0"/>
      <w:marRight w:val="0"/>
      <w:marTop w:val="0"/>
      <w:marBottom w:val="0"/>
      <w:divBdr>
        <w:top w:val="none" w:sz="0" w:space="0" w:color="auto"/>
        <w:left w:val="none" w:sz="0" w:space="0" w:color="auto"/>
        <w:bottom w:val="none" w:sz="0" w:space="0" w:color="auto"/>
        <w:right w:val="none" w:sz="0" w:space="0" w:color="auto"/>
      </w:divBdr>
    </w:div>
    <w:div w:id="1964846414">
      <w:bodyDiv w:val="1"/>
      <w:marLeft w:val="0"/>
      <w:marRight w:val="0"/>
      <w:marTop w:val="0"/>
      <w:marBottom w:val="0"/>
      <w:divBdr>
        <w:top w:val="none" w:sz="0" w:space="0" w:color="auto"/>
        <w:left w:val="none" w:sz="0" w:space="0" w:color="auto"/>
        <w:bottom w:val="none" w:sz="0" w:space="0" w:color="auto"/>
        <w:right w:val="none" w:sz="0" w:space="0" w:color="auto"/>
      </w:divBdr>
    </w:div>
    <w:div w:id="1976837741">
      <w:bodyDiv w:val="1"/>
      <w:marLeft w:val="0"/>
      <w:marRight w:val="0"/>
      <w:marTop w:val="0"/>
      <w:marBottom w:val="0"/>
      <w:divBdr>
        <w:top w:val="none" w:sz="0" w:space="0" w:color="auto"/>
        <w:left w:val="none" w:sz="0" w:space="0" w:color="auto"/>
        <w:bottom w:val="none" w:sz="0" w:space="0" w:color="auto"/>
        <w:right w:val="none" w:sz="0" w:space="0" w:color="auto"/>
      </w:divBdr>
    </w:div>
    <w:div w:id="1985038470">
      <w:bodyDiv w:val="1"/>
      <w:marLeft w:val="0"/>
      <w:marRight w:val="0"/>
      <w:marTop w:val="0"/>
      <w:marBottom w:val="0"/>
      <w:divBdr>
        <w:top w:val="none" w:sz="0" w:space="0" w:color="auto"/>
        <w:left w:val="none" w:sz="0" w:space="0" w:color="auto"/>
        <w:bottom w:val="none" w:sz="0" w:space="0" w:color="auto"/>
        <w:right w:val="none" w:sz="0" w:space="0" w:color="auto"/>
      </w:divBdr>
    </w:div>
    <w:div w:id="2032536612">
      <w:bodyDiv w:val="1"/>
      <w:marLeft w:val="0"/>
      <w:marRight w:val="0"/>
      <w:marTop w:val="0"/>
      <w:marBottom w:val="0"/>
      <w:divBdr>
        <w:top w:val="none" w:sz="0" w:space="0" w:color="auto"/>
        <w:left w:val="none" w:sz="0" w:space="0" w:color="auto"/>
        <w:bottom w:val="none" w:sz="0" w:space="0" w:color="auto"/>
        <w:right w:val="none" w:sz="0" w:space="0" w:color="auto"/>
      </w:divBdr>
    </w:div>
    <w:div w:id="2044013350">
      <w:bodyDiv w:val="1"/>
      <w:marLeft w:val="0"/>
      <w:marRight w:val="0"/>
      <w:marTop w:val="0"/>
      <w:marBottom w:val="0"/>
      <w:divBdr>
        <w:top w:val="none" w:sz="0" w:space="0" w:color="auto"/>
        <w:left w:val="none" w:sz="0" w:space="0" w:color="auto"/>
        <w:bottom w:val="none" w:sz="0" w:space="0" w:color="auto"/>
        <w:right w:val="none" w:sz="0" w:space="0" w:color="auto"/>
      </w:divBdr>
    </w:div>
    <w:div w:id="2063406712">
      <w:bodyDiv w:val="1"/>
      <w:marLeft w:val="0"/>
      <w:marRight w:val="0"/>
      <w:marTop w:val="0"/>
      <w:marBottom w:val="0"/>
      <w:divBdr>
        <w:top w:val="none" w:sz="0" w:space="0" w:color="auto"/>
        <w:left w:val="none" w:sz="0" w:space="0" w:color="auto"/>
        <w:bottom w:val="none" w:sz="0" w:space="0" w:color="auto"/>
        <w:right w:val="none" w:sz="0" w:space="0" w:color="auto"/>
      </w:divBdr>
    </w:div>
    <w:div w:id="2083284721">
      <w:bodyDiv w:val="1"/>
      <w:marLeft w:val="0"/>
      <w:marRight w:val="0"/>
      <w:marTop w:val="0"/>
      <w:marBottom w:val="0"/>
      <w:divBdr>
        <w:top w:val="none" w:sz="0" w:space="0" w:color="auto"/>
        <w:left w:val="none" w:sz="0" w:space="0" w:color="auto"/>
        <w:bottom w:val="none" w:sz="0" w:space="0" w:color="auto"/>
        <w:right w:val="none" w:sz="0" w:space="0" w:color="auto"/>
      </w:divBdr>
    </w:div>
    <w:div w:id="2095590199">
      <w:bodyDiv w:val="1"/>
      <w:marLeft w:val="0"/>
      <w:marRight w:val="0"/>
      <w:marTop w:val="0"/>
      <w:marBottom w:val="0"/>
      <w:divBdr>
        <w:top w:val="none" w:sz="0" w:space="0" w:color="auto"/>
        <w:left w:val="none" w:sz="0" w:space="0" w:color="auto"/>
        <w:bottom w:val="none" w:sz="0" w:space="0" w:color="auto"/>
        <w:right w:val="none" w:sz="0" w:space="0" w:color="auto"/>
      </w:divBdr>
      <w:divsChild>
        <w:div w:id="1720667421">
          <w:marLeft w:val="547"/>
          <w:marRight w:val="0"/>
          <w:marTop w:val="120"/>
          <w:marBottom w:val="120"/>
          <w:divBdr>
            <w:top w:val="none" w:sz="0" w:space="0" w:color="auto"/>
            <w:left w:val="none" w:sz="0" w:space="0" w:color="auto"/>
            <w:bottom w:val="none" w:sz="0" w:space="0" w:color="auto"/>
            <w:right w:val="none" w:sz="0" w:space="0" w:color="auto"/>
          </w:divBdr>
        </w:div>
      </w:divsChild>
    </w:div>
    <w:div w:id="2136944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7.emf"/><Relationship Id="rId21" Type="http://schemas.openxmlformats.org/officeDocument/2006/relationships/hyperlink" Target="https://circabc.europa.eu/w/browse/29a6c8b3-ac8d-4bd5-b39a-438049a35e48" TargetMode="External"/><Relationship Id="rId42" Type="http://schemas.openxmlformats.org/officeDocument/2006/relationships/hyperlink" Target="https://circabc.europa.eu/ui/group/74357351-7c61-4729-8f4b-cd92c213ba34/library/733252b1-29b5-44f0-97aa-07a7fe8c9fce?p=1" TargetMode="External"/><Relationship Id="rId63" Type="http://schemas.openxmlformats.org/officeDocument/2006/relationships/hyperlink" Target="https://circabc.europa.eu/ui/group/74357351-7c61-4729-8f4b-cd92c213ba34/library/39364879-a7a1-42ba-9dcd-ef8047afd7a2?p=1" TargetMode="External"/><Relationship Id="rId84" Type="http://schemas.openxmlformats.org/officeDocument/2006/relationships/hyperlink" Target="https://ec.europa.eu/taxation_customs/dds2/mrn/mrn_home.jsp?Lang=en" TargetMode="External"/><Relationship Id="rId138" Type="http://schemas.openxmlformats.org/officeDocument/2006/relationships/image" Target="media/image51.jpg"/><Relationship Id="rId159" Type="http://schemas.openxmlformats.org/officeDocument/2006/relationships/header" Target="header17.xml"/><Relationship Id="rId170" Type="http://schemas.openxmlformats.org/officeDocument/2006/relationships/header" Target="header25.xml"/><Relationship Id="rId107" Type="http://schemas.openxmlformats.org/officeDocument/2006/relationships/image" Target="media/image29.png"/><Relationship Id="rId11" Type="http://schemas.openxmlformats.org/officeDocument/2006/relationships/footnotes" Target="footnotes.xml"/><Relationship Id="rId32" Type="http://schemas.openxmlformats.org/officeDocument/2006/relationships/hyperlink" Target="http://data.europa.eu/eli/reg_del/2016/341/2016-05-01" TargetMode="External"/><Relationship Id="rId53" Type="http://schemas.openxmlformats.org/officeDocument/2006/relationships/hyperlink" Target="https://circabc.europa.eu/ui/group/74357351-7c61-4729-8f4b-cd92c213ba34/library/0c6ea71a-b93c-4805-92bd-a15f45604609?p=2&amp;n=10&amp;sort=modified_DESC" TargetMode="External"/><Relationship Id="rId74" Type="http://schemas.openxmlformats.org/officeDocument/2006/relationships/hyperlink" Target="https://circabc.europa.eu/ui/group/74357351-7c61-4729-8f4b-cd92c213ba34/library/22d6caab-e9a0-43cc-9eca-369ee0f7a411?p=1&amp;n=-1&amp;sort=modified_DESC" TargetMode="External"/><Relationship Id="rId128" Type="http://schemas.openxmlformats.org/officeDocument/2006/relationships/image" Target="media/image44.png"/><Relationship Id="rId149" Type="http://schemas.openxmlformats.org/officeDocument/2006/relationships/footer" Target="footer3.xml"/><Relationship Id="rId5" Type="http://schemas.openxmlformats.org/officeDocument/2006/relationships/customXml" Target="../customXml/item5.xml"/><Relationship Id="rId95" Type="http://schemas.openxmlformats.org/officeDocument/2006/relationships/image" Target="media/image17.svg"/><Relationship Id="rId160" Type="http://schemas.openxmlformats.org/officeDocument/2006/relationships/header" Target="header18.xml"/><Relationship Id="rId22" Type="http://schemas.openxmlformats.org/officeDocument/2006/relationships/hyperlink" Target="https://circabc.europa.eu/ui/me" TargetMode="External"/><Relationship Id="rId43" Type="http://schemas.openxmlformats.org/officeDocument/2006/relationships/hyperlink" Target="https://circabc.europa.eu/ui/group/74357351-7c61-4729-8f4b-cd92c213ba34/library/78ed8a8b-4fbe-4e7b-9bc1-a001070cb292?p=1" TargetMode="External"/><Relationship Id="rId64" Type="http://schemas.openxmlformats.org/officeDocument/2006/relationships/hyperlink" Target="https://circabc.europa.eu/ui/group/74357351-7c61-4729-8f4b-cd92c213ba34/library/6982652d-80c5-4706-987d-ff1a43469243?p=1" TargetMode="External"/><Relationship Id="rId118" Type="http://schemas.openxmlformats.org/officeDocument/2006/relationships/hyperlink" Target="http://ncts.dgtaxud.ec" TargetMode="External"/><Relationship Id="rId139" Type="http://schemas.openxmlformats.org/officeDocument/2006/relationships/image" Target="media/image52.png"/><Relationship Id="rId85" Type="http://schemas.openxmlformats.org/officeDocument/2006/relationships/image" Target="media/image8.emf"/><Relationship Id="rId150" Type="http://schemas.openxmlformats.org/officeDocument/2006/relationships/header" Target="header10.xml"/><Relationship Id="rId171" Type="http://schemas.openxmlformats.org/officeDocument/2006/relationships/fontTable" Target="fontTable.xml"/><Relationship Id="rId12" Type="http://schemas.openxmlformats.org/officeDocument/2006/relationships/endnotes" Target="endnotes.xml"/><Relationship Id="rId33" Type="http://schemas.openxmlformats.org/officeDocument/2006/relationships/hyperlink" Target="https://eur-lex.europa.eu/legal-content/EN/TXT/HTML/?uri=CELEX:32021R0234&amp;from=EN" TargetMode="External"/><Relationship Id="rId108" Type="http://schemas.openxmlformats.org/officeDocument/2006/relationships/image" Target="media/image30.png"/><Relationship Id="rId129" Type="http://schemas.openxmlformats.org/officeDocument/2006/relationships/hyperlink" Target="https://circabc.europa.eu/w/browse/d297088d-9cfa-4e5d-a6e8-d2e47ef33049" TargetMode="External"/><Relationship Id="rId54" Type="http://schemas.openxmlformats.org/officeDocument/2006/relationships/hyperlink" Target="https://circabc.europa.eu/ui/group/74357351-7c61-4729-8f4b-cd92c213ba34/library/1cef2ff4-a172-43cf-9693-b165cc0a62b4/details" TargetMode="External"/><Relationship Id="rId75" Type="http://schemas.openxmlformats.org/officeDocument/2006/relationships/image" Target="media/image2.emf"/><Relationship Id="rId96" Type="http://schemas.openxmlformats.org/officeDocument/2006/relationships/image" Target="media/image18.png"/><Relationship Id="rId140" Type="http://schemas.openxmlformats.org/officeDocument/2006/relationships/image" Target="media/image53.jpeg"/><Relationship Id="rId16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circabc.europa.eu/ui/group/74357351-7c61-4729-8f4b-cd92c213ba34/library/26eee2ca-0234-4ae1-9245-ac49deaa477d/details" TargetMode="External"/><Relationship Id="rId28" Type="http://schemas.openxmlformats.org/officeDocument/2006/relationships/hyperlink" Target="http://data.europa.eu/eli/reg_impl/2015/2447/2020-01-01" TargetMode="External"/><Relationship Id="rId49" Type="http://schemas.openxmlformats.org/officeDocument/2006/relationships/hyperlink" Target="https://circabc.europa.eu/ui/group/74357351-7c61-4729-8f4b-cd92c213ba34/library/52f9ebe7-42ee-4f02-a804-6000d193765f?p=1" TargetMode="External"/><Relationship Id="rId114" Type="http://schemas.openxmlformats.org/officeDocument/2006/relationships/image" Target="media/image34.png"/><Relationship Id="rId119" Type="http://schemas.openxmlformats.org/officeDocument/2006/relationships/hyperlink" Target="http://ecs.dgtaxud.ec" TargetMode="External"/><Relationship Id="rId44" Type="http://schemas.openxmlformats.org/officeDocument/2006/relationships/hyperlink" Target="https://circabc.europa.eu/ui/group/74357351-7c61-4729-8f4b-cd92c213ba34/library/46a292d1-2083-4028-b42b-75bfa8c6a4e2?p=1" TargetMode="External"/><Relationship Id="rId60" Type="http://schemas.openxmlformats.org/officeDocument/2006/relationships/hyperlink" Target="https://circabc.europa.eu/ui/group/74357351-7c61-4729-8f4b-cd92c213ba34/library/e7dd8df2-a9fd-4886-9c4f-ba3e8f52bbaa?p=1" TargetMode="External"/><Relationship Id="rId65" Type="http://schemas.openxmlformats.org/officeDocument/2006/relationships/hyperlink" Target="https://circabc.europa.eu/ui/group/74357351-7c61-4729-8f4b-cd92c213ba34/library/dc554009-1fa5-4696-ae20-78a84b35529e?p=1&amp;n=10&amp;sort=modified_DESC" TargetMode="External"/><Relationship Id="rId81" Type="http://schemas.openxmlformats.org/officeDocument/2006/relationships/header" Target="header4.xml"/><Relationship Id="rId86" Type="http://schemas.openxmlformats.org/officeDocument/2006/relationships/image" Target="media/image9.emf"/><Relationship Id="rId130" Type="http://schemas.openxmlformats.org/officeDocument/2006/relationships/hyperlink" Target="https://circabc.europa.eu/w/browse/e7887955-d799-4392-acc1-6f0c11825c21" TargetMode="External"/><Relationship Id="rId135" Type="http://schemas.openxmlformats.org/officeDocument/2006/relationships/image" Target="media/image48.png"/><Relationship Id="rId151" Type="http://schemas.openxmlformats.org/officeDocument/2006/relationships/header" Target="header11.xml"/><Relationship Id="rId156" Type="http://schemas.openxmlformats.org/officeDocument/2006/relationships/header" Target="header15.xml"/><Relationship Id="rId172" Type="http://schemas.openxmlformats.org/officeDocument/2006/relationships/glossaryDocument" Target="glossary/document.xml"/><Relationship Id="rId13" Type="http://schemas.openxmlformats.org/officeDocument/2006/relationships/image" Target="media/image1.png"/><Relationship Id="rId18" Type="http://schemas.openxmlformats.org/officeDocument/2006/relationships/header" Target="header1.xml"/><Relationship Id="rId39" Type="http://schemas.openxmlformats.org/officeDocument/2006/relationships/hyperlink" Target="https://webgate.ec.europa.eu/fpfis/wikis/display/TEMPO/Glossary" TargetMode="External"/><Relationship Id="rId109" Type="http://schemas.openxmlformats.org/officeDocument/2006/relationships/image" Target="media/image31.png"/><Relationship Id="rId34" Type="http://schemas.openxmlformats.org/officeDocument/2006/relationships/hyperlink" Target="https://eur-lex.europa.eu/legal-content/EN/TXT/?uri=uriserv:OJ.L_.2018.008.01.0001.01.ENG&amp;toc=OJ:L:2018:008:TOC" TargetMode="External"/><Relationship Id="rId50" Type="http://schemas.openxmlformats.org/officeDocument/2006/relationships/hyperlink" Target="https://circabc.europa.eu/ui/group/74357351-7c61-4729-8f4b-cd92c213ba34/library/11fa6963-cab5-46f5-9487-2417a25cd8fe?p=1" TargetMode="External"/><Relationship Id="rId55" Type="http://schemas.openxmlformats.org/officeDocument/2006/relationships/hyperlink" Target="https://circabc.europa.eu/ui/group/74357351-7c61-4729-8f4b-cd92c213ba34/library/39364879-a7a1-42ba-9dcd-ef8047afd7a2?p=1" TargetMode="External"/><Relationship Id="rId76" Type="http://schemas.openxmlformats.org/officeDocument/2006/relationships/image" Target="media/image3.emf"/><Relationship Id="rId97" Type="http://schemas.openxmlformats.org/officeDocument/2006/relationships/image" Target="media/image19.svg"/><Relationship Id="rId104" Type="http://schemas.openxmlformats.org/officeDocument/2006/relationships/image" Target="media/image26.png"/><Relationship Id="rId120" Type="http://schemas.openxmlformats.org/officeDocument/2006/relationships/hyperlink" Target="http://www.w3.org/2007/XMLSchema-versioning" TargetMode="External"/><Relationship Id="rId125" Type="http://schemas.openxmlformats.org/officeDocument/2006/relationships/image" Target="media/image41.png"/><Relationship Id="rId141" Type="http://schemas.openxmlformats.org/officeDocument/2006/relationships/image" Target="media/image54.png"/><Relationship Id="rId146" Type="http://schemas.openxmlformats.org/officeDocument/2006/relationships/header" Target="header7.xml"/><Relationship Id="rId167" Type="http://schemas.openxmlformats.org/officeDocument/2006/relationships/header" Target="header23.xml"/><Relationship Id="rId7" Type="http://schemas.openxmlformats.org/officeDocument/2006/relationships/numbering" Target="numbering.xml"/><Relationship Id="rId71" Type="http://schemas.openxmlformats.org/officeDocument/2006/relationships/hyperlink" Target="https://circabc.europa.eu/ui/group/74357351-7c61-4729-8f4b-cd92c213ba34/library/08640aa8-ff48-438f-83e3-948844d2bd37?p=1" TargetMode="External"/><Relationship Id="rId92" Type="http://schemas.openxmlformats.org/officeDocument/2006/relationships/image" Target="media/image14.png"/><Relationship Id="rId162" Type="http://schemas.openxmlformats.org/officeDocument/2006/relationships/header" Target="header19.xml"/><Relationship Id="rId2" Type="http://schemas.openxmlformats.org/officeDocument/2006/relationships/customXml" Target="../customXml/item2.xml"/><Relationship Id="rId29" Type="http://schemas.openxmlformats.org/officeDocument/2006/relationships/hyperlink" Target="http://data.europa.eu/eli/reg_del/2015/2015/oj" TargetMode="External"/><Relationship Id="rId24" Type="http://schemas.openxmlformats.org/officeDocument/2006/relationships/hyperlink" Target="https://taxation-customs.ec.europa.eu/online-services/online-services-and-databases-customs_en" TargetMode="External"/><Relationship Id="rId40" Type="http://schemas.openxmlformats.org/officeDocument/2006/relationships/hyperlink" Target="https://circabc.europa.eu/ui/group/74357351-7c61-4729-8f4b-cd92c213ba34/library/44cea975-50b8-46fd-941a-cf63186f6587/details" TargetMode="External"/><Relationship Id="rId45" Type="http://schemas.openxmlformats.org/officeDocument/2006/relationships/hyperlink" Target="https://circabc.europa.eu/ui/group/74357351-7c61-4729-8f4b-cd92c213ba34/library/60cc87a2-ed78-4ad3-9399-cd4afc3790c5?p=1" TargetMode="External"/><Relationship Id="rId66" Type="http://schemas.openxmlformats.org/officeDocument/2006/relationships/hyperlink" Target="https://circabc.europa.eu/ui/group/74357351-7c61-4729-8f4b-cd92c213ba34/library/4e227942-cf86-4a1e-a0b0-60b754ced3d3?p=1&amp;n=-1&amp;sort=modified_DESC" TargetMode="External"/><Relationship Id="rId87" Type="http://schemas.openxmlformats.org/officeDocument/2006/relationships/hyperlink" Target="https://ec.europa.eu/taxation_customs/dds2/rd/rd_home.jsp?Lang=en" TargetMode="External"/><Relationship Id="rId110" Type="http://schemas.openxmlformats.org/officeDocument/2006/relationships/image" Target="media/image32.png"/><Relationship Id="rId115" Type="http://schemas.openxmlformats.org/officeDocument/2006/relationships/image" Target="media/image35.emf"/><Relationship Id="rId131" Type="http://schemas.openxmlformats.org/officeDocument/2006/relationships/image" Target="media/image45.png"/><Relationship Id="rId136" Type="http://schemas.openxmlformats.org/officeDocument/2006/relationships/image" Target="media/image49.png"/><Relationship Id="rId157" Type="http://schemas.openxmlformats.org/officeDocument/2006/relationships/footer" Target="footer5.xml"/><Relationship Id="rId61" Type="http://schemas.openxmlformats.org/officeDocument/2006/relationships/hyperlink" Target="https://circabc.europa.eu/ui/group/74357351-7c61-4729-8f4b-cd92c213ba34/library/39e6b430-cb43-45f0-9cbf-8595f7edb0a6/details" TargetMode="External"/><Relationship Id="rId82" Type="http://schemas.openxmlformats.org/officeDocument/2006/relationships/image" Target="media/image6.emf"/><Relationship Id="rId152" Type="http://schemas.openxmlformats.org/officeDocument/2006/relationships/header" Target="header12.xml"/><Relationship Id="rId173" Type="http://schemas.openxmlformats.org/officeDocument/2006/relationships/theme" Target="theme/theme1.xml"/><Relationship Id="rId19" Type="http://schemas.openxmlformats.org/officeDocument/2006/relationships/footer" Target="footer2.xml"/><Relationship Id="rId14" Type="http://schemas.openxmlformats.org/officeDocument/2006/relationships/hyperlink" Target="https://www.nobelprize.org/prizes/peace/2012/press-release/" TargetMode="External"/><Relationship Id="rId30" Type="http://schemas.openxmlformats.org/officeDocument/2006/relationships/hyperlink" Target="http://data.europa.eu/eli/reg_del/2015/2015/2019-07-25" TargetMode="External"/><Relationship Id="rId35" Type="http://schemas.openxmlformats.org/officeDocument/2006/relationships/hyperlink" Target="http://www.w3.org/TR/2008/REC-xml-20081126/" TargetMode="External"/><Relationship Id="rId56" Type="http://schemas.openxmlformats.org/officeDocument/2006/relationships/hyperlink" Target="https://circabc.europa.eu/ui/group/74357351-7c61-4729-8f4b-cd92c213ba34/library/6982652d-80c5-4706-987d-ff1a43469243?p=1" TargetMode="External"/><Relationship Id="rId77" Type="http://schemas.openxmlformats.org/officeDocument/2006/relationships/image" Target="media/image4.wmf"/><Relationship Id="rId100" Type="http://schemas.openxmlformats.org/officeDocument/2006/relationships/image" Target="media/image22.png"/><Relationship Id="rId105" Type="http://schemas.openxmlformats.org/officeDocument/2006/relationships/image" Target="media/image27.png"/><Relationship Id="rId126" Type="http://schemas.openxmlformats.org/officeDocument/2006/relationships/image" Target="media/image42.png"/><Relationship Id="rId147" Type="http://schemas.openxmlformats.org/officeDocument/2006/relationships/header" Target="header8.xml"/><Relationship Id="rId168" Type="http://schemas.openxmlformats.org/officeDocument/2006/relationships/header" Target="header24.xml"/><Relationship Id="rId8" Type="http://schemas.openxmlformats.org/officeDocument/2006/relationships/styles" Target="styles.xml"/><Relationship Id="rId51" Type="http://schemas.openxmlformats.org/officeDocument/2006/relationships/hyperlink" Target="https://circabc.europa.eu/ui/group/3d2149a1-fe92-4981-9b12-3374d670a008/library/dc2e3829-86ff-420e-a1f2-588f105a8efc?p=1&amp;n=-1&amp;sort=modified_DESC" TargetMode="External"/><Relationship Id="rId72" Type="http://schemas.openxmlformats.org/officeDocument/2006/relationships/hyperlink" Target="https://circabc.europa.eu/ui/group/ea5f882b-9153-4fc1-9394-54ac8fe9149a/library/899651cf-76bc-493a-9230-a56bad6e8c43" TargetMode="External"/><Relationship Id="rId93" Type="http://schemas.openxmlformats.org/officeDocument/2006/relationships/image" Target="media/image15.emf"/><Relationship Id="rId98" Type="http://schemas.openxmlformats.org/officeDocument/2006/relationships/image" Target="media/image20.png"/><Relationship Id="rId121" Type="http://schemas.openxmlformats.org/officeDocument/2006/relationships/hyperlink" Target="http://www.w3.org/2001/XMLSchema" TargetMode="External"/><Relationship Id="rId142" Type="http://schemas.openxmlformats.org/officeDocument/2006/relationships/image" Target="media/image55.png"/><Relationship Id="rId163" Type="http://schemas.openxmlformats.org/officeDocument/2006/relationships/header" Target="header20.xml"/><Relationship Id="rId3" Type="http://schemas.openxmlformats.org/officeDocument/2006/relationships/customXml" Target="../customXml/item3.xml"/><Relationship Id="rId25" Type="http://schemas.openxmlformats.org/officeDocument/2006/relationships/hyperlink" Target="https://eur-lex.europa.eu/legal-content/AUTO/?uri=CELEX:32013R0952&amp;qid=1522853648735&amp;rid=1" TargetMode="External"/><Relationship Id="rId46" Type="http://schemas.openxmlformats.org/officeDocument/2006/relationships/hyperlink" Target="https://circabc.europa.eu/ui/group/74357351-7c61-4729-8f4b-cd92c213ba34/library/00205ce8-8219-4643-9c6c-ab108e0bb836?p=1" TargetMode="External"/><Relationship Id="rId67" Type="http://schemas.openxmlformats.org/officeDocument/2006/relationships/hyperlink" Target="https://circabc.europa.eu/ui/group/74357351-7c61-4729-8f4b-cd92c213ba34/library/60cc87a2-ed78-4ad3-9399-cd4afc3790c5?p=1" TargetMode="External"/><Relationship Id="rId116" Type="http://schemas.openxmlformats.org/officeDocument/2006/relationships/image" Target="media/image36.emf"/><Relationship Id="rId137" Type="http://schemas.openxmlformats.org/officeDocument/2006/relationships/image" Target="media/image50.jpeg"/><Relationship Id="rId158" Type="http://schemas.openxmlformats.org/officeDocument/2006/relationships/header" Target="header16.xml"/><Relationship Id="rId20" Type="http://schemas.openxmlformats.org/officeDocument/2006/relationships/hyperlink" Target="https://itsmtaxud.europa.eu/smt/ess" TargetMode="External"/><Relationship Id="rId41" Type="http://schemas.openxmlformats.org/officeDocument/2006/relationships/hyperlink" Target="https://circabc.europa.eu/ui/group/74357351-7c61-4729-8f4b-cd92c213ba34/library/d7b4ef71-8612-4ef3-a3ff-57026d562e03?p=1&amp;n=-1&amp;sort=modified_DESC" TargetMode="External"/><Relationship Id="rId62" Type="http://schemas.openxmlformats.org/officeDocument/2006/relationships/hyperlink" Target="https://circabc.europa.eu/ui/group/74357351-7c61-4729-8f4b-cd92c213ba34/library/727a1936-e4d2-4e3f-95c6-b5cc867ee50d/details" TargetMode="External"/><Relationship Id="rId83" Type="http://schemas.openxmlformats.org/officeDocument/2006/relationships/image" Target="media/image7.emf"/><Relationship Id="rId88" Type="http://schemas.openxmlformats.org/officeDocument/2006/relationships/image" Target="media/image10.jpg"/><Relationship Id="rId111" Type="http://schemas.openxmlformats.org/officeDocument/2006/relationships/hyperlink" Target="https://ec.europa.eu/taxation_customs/dds2/eos/eori_home.jsp?Lang=en" TargetMode="External"/><Relationship Id="rId132" Type="http://schemas.openxmlformats.org/officeDocument/2006/relationships/image" Target="media/image46.emf"/><Relationship Id="rId153" Type="http://schemas.openxmlformats.org/officeDocument/2006/relationships/footer" Target="footer4.xml"/><Relationship Id="rId15" Type="http://schemas.openxmlformats.org/officeDocument/2006/relationships/hyperlink" Target="https://www.nobelprize.org/prizes/peace/2012/press-release/" TargetMode="External"/><Relationship Id="rId36" Type="http://schemas.openxmlformats.org/officeDocument/2006/relationships/hyperlink" Target="https://www.w3.org/TR/xmlschema11-1/" TargetMode="External"/><Relationship Id="rId57" Type="http://schemas.openxmlformats.org/officeDocument/2006/relationships/hyperlink" Target="https://circabc.europa.eu/ui/group/74357351-7c61-4729-8f4b-cd92c213ba34/library/57a5bb80-d01e-4b11-9f24-9e48ff96b3c5?p=1" TargetMode="External"/><Relationship Id="rId106" Type="http://schemas.openxmlformats.org/officeDocument/2006/relationships/image" Target="media/image28.png"/><Relationship Id="rId127" Type="http://schemas.openxmlformats.org/officeDocument/2006/relationships/image" Target="media/image43.png"/><Relationship Id="rId10" Type="http://schemas.openxmlformats.org/officeDocument/2006/relationships/webSettings" Target="webSettings.xml"/><Relationship Id="rId31" Type="http://schemas.openxmlformats.org/officeDocument/2006/relationships/hyperlink" Target="http://data.europa.eu/eli/reg_del/2016/341/2016-05-01" TargetMode="External"/><Relationship Id="rId52" Type="http://schemas.openxmlformats.org/officeDocument/2006/relationships/hyperlink" Target="https://circabc.europa.eu/ui/group/3d2149a1-fe92-4981-9b12-3374d670a008/library/dc2e3829-86ff-420e-a1f2-588f105a8efc?p=1&amp;n=-1&amp;sort=modified_DESC" TargetMode="External"/><Relationship Id="rId73" Type="http://schemas.openxmlformats.org/officeDocument/2006/relationships/hyperlink" Target="https://circabc.europa.eu/ui/group/74357351-7c61-4729-8f4b-cd92c213ba34/library/7fdfb743-8faf-4732-9208-5dcd10cdc7ad?p=1" TargetMode="External"/><Relationship Id="rId78" Type="http://schemas.openxmlformats.org/officeDocument/2006/relationships/image" Target="media/image5.emf"/><Relationship Id="rId94" Type="http://schemas.openxmlformats.org/officeDocument/2006/relationships/image" Target="media/image16.png"/><Relationship Id="rId99" Type="http://schemas.openxmlformats.org/officeDocument/2006/relationships/image" Target="media/image21.svg"/><Relationship Id="rId101" Type="http://schemas.openxmlformats.org/officeDocument/2006/relationships/image" Target="media/image23.svg"/><Relationship Id="rId122" Type="http://schemas.openxmlformats.org/officeDocument/2006/relationships/image" Target="media/image38.png"/><Relationship Id="rId143" Type="http://schemas.openxmlformats.org/officeDocument/2006/relationships/image" Target="media/image56.png"/><Relationship Id="rId148" Type="http://schemas.openxmlformats.org/officeDocument/2006/relationships/header" Target="header9.xml"/><Relationship Id="rId164" Type="http://schemas.openxmlformats.org/officeDocument/2006/relationships/header" Target="header21.xml"/><Relationship Id="rId169"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hyperlink" Target="http://data.europa.eu/eli/reg/2013/952/2020-01-01" TargetMode="External"/><Relationship Id="rId47" Type="http://schemas.openxmlformats.org/officeDocument/2006/relationships/hyperlink" Target="https://circabc.europa.eu/ui/group/74357351-7c61-4729-8f4b-cd92c213ba34/library/aa541e52-1fb4-4838-aa61-b1061306bbe2?p=1" TargetMode="External"/><Relationship Id="rId68" Type="http://schemas.openxmlformats.org/officeDocument/2006/relationships/hyperlink" Target="https://circabc.europa.eu/ui/group/74357351-7c61-4729-8f4b-cd92c213ba34/library/00205ce8-8219-4643-9c6c-ab108e0bb836?p=1" TargetMode="External"/><Relationship Id="rId89" Type="http://schemas.openxmlformats.org/officeDocument/2006/relationships/image" Target="media/image11.wmf"/><Relationship Id="rId112" Type="http://schemas.openxmlformats.org/officeDocument/2006/relationships/hyperlink" Target="https://ec.europa.eu/taxation_customs/dds2/eos/validation/services/validation?wsdl" TargetMode="External"/><Relationship Id="rId133" Type="http://schemas.openxmlformats.org/officeDocument/2006/relationships/oleObject" Target="embeddings/Microsoft_Visio_2003-2010_Drawing.vsd"/><Relationship Id="rId154" Type="http://schemas.openxmlformats.org/officeDocument/2006/relationships/header" Target="header13.xml"/><Relationship Id="rId16" Type="http://schemas.openxmlformats.org/officeDocument/2006/relationships/hyperlink" Target="https://circabc.europa.eu/ui/group/74357351-7c61-4729-8f4b-cd92c213ba34/library/fb63d2fa-6033-4c74-959d-e9c91bd2db6c?p=1" TargetMode="External"/><Relationship Id="rId37" Type="http://schemas.openxmlformats.org/officeDocument/2006/relationships/hyperlink" Target="https://www.w3.org/TR/xmlschema11-2/" TargetMode="External"/><Relationship Id="rId58" Type="http://schemas.openxmlformats.org/officeDocument/2006/relationships/hyperlink" Target="https://circabc.europa.eu/ui/group/74357351-7c61-4729-8f4b-cd92c213ba34/library/9fc7026e-7aca-447d-b736-96e3160f7498?p=1" TargetMode="External"/><Relationship Id="rId79" Type="http://schemas.openxmlformats.org/officeDocument/2006/relationships/header" Target="header2.xml"/><Relationship Id="rId102" Type="http://schemas.openxmlformats.org/officeDocument/2006/relationships/image" Target="media/image24.png"/><Relationship Id="rId123" Type="http://schemas.openxmlformats.org/officeDocument/2006/relationships/image" Target="media/image39.png"/><Relationship Id="rId144" Type="http://schemas.openxmlformats.org/officeDocument/2006/relationships/header" Target="header5.xml"/><Relationship Id="rId90" Type="http://schemas.openxmlformats.org/officeDocument/2006/relationships/image" Target="media/image12.png"/><Relationship Id="rId165" Type="http://schemas.openxmlformats.org/officeDocument/2006/relationships/footer" Target="footer7.xml"/><Relationship Id="rId27" Type="http://schemas.openxmlformats.org/officeDocument/2006/relationships/hyperlink" Target="http://data.europa.eu/eli/reg_impl/2015/2447/oj" TargetMode="External"/><Relationship Id="rId48" Type="http://schemas.openxmlformats.org/officeDocument/2006/relationships/hyperlink" Target="https://circabc.europa.eu/ui/group/74357351-7c61-4729-8f4b-cd92c213ba34/library/232cd235-89ab-4ea3-9b35-86ff6b2f41f1?p=1" TargetMode="External"/><Relationship Id="rId69" Type="http://schemas.openxmlformats.org/officeDocument/2006/relationships/hyperlink" Target="https://circabc.europa.eu/ui/group/74357351-7c61-4729-8f4b-cd92c213ba34/library/6fb1dfb0-bf64-428e-bbd5-9666b4a0eed5?p=1&amp;n=10&amp;sort=modified_DESC" TargetMode="External"/><Relationship Id="rId113" Type="http://schemas.openxmlformats.org/officeDocument/2006/relationships/image" Target="media/image33.png"/><Relationship Id="rId134" Type="http://schemas.openxmlformats.org/officeDocument/2006/relationships/image" Target="media/image47.png"/><Relationship Id="rId80" Type="http://schemas.openxmlformats.org/officeDocument/2006/relationships/header" Target="header3.xml"/><Relationship Id="rId155" Type="http://schemas.openxmlformats.org/officeDocument/2006/relationships/header" Target="header14.xml"/><Relationship Id="rId17" Type="http://schemas.openxmlformats.org/officeDocument/2006/relationships/footer" Target="footer1.xml"/><Relationship Id="rId38" Type="http://schemas.openxmlformats.org/officeDocument/2006/relationships/hyperlink" Target="https://www.iso.org/iso-8601-date-and-time-format.html" TargetMode="External"/><Relationship Id="rId59" Type="http://schemas.openxmlformats.org/officeDocument/2006/relationships/hyperlink" Target="https://circabc.europa.eu/ui/group/74357351-7c61-4729-8f4b-cd92c213ba34/library/70e3b3dd-b845-4de0-9271-f7c204f26532?p=1" TargetMode="External"/><Relationship Id="rId103" Type="http://schemas.openxmlformats.org/officeDocument/2006/relationships/image" Target="media/image25.svg"/><Relationship Id="rId124" Type="http://schemas.openxmlformats.org/officeDocument/2006/relationships/image" Target="media/image40.png"/><Relationship Id="rId70" Type="http://schemas.openxmlformats.org/officeDocument/2006/relationships/hyperlink" Target="https://circabc.europa.eu/ui/group/74357351-7c61-4729-8f4b-cd92c213ba34/library/71a9b3a1-964f-477b-8ef6-ce58b963aa3c?p=1&amp;n=10&amp;sort=modified_DESC" TargetMode="External"/><Relationship Id="rId91" Type="http://schemas.openxmlformats.org/officeDocument/2006/relationships/image" Target="media/image13.png"/><Relationship Id="rId145" Type="http://schemas.openxmlformats.org/officeDocument/2006/relationships/header" Target="header6.xml"/><Relationship Id="rId166" Type="http://schemas.openxmlformats.org/officeDocument/2006/relationships/header" Target="header22.xml"/></Relationships>
</file>

<file path=word/_rels/footnotes.xml.rels><?xml version="1.0" encoding="UTF-8" standalone="yes"?>
<Relationships xmlns="http://schemas.openxmlformats.org/package/2006/relationships"><Relationship Id="rId3" Type="http://schemas.openxmlformats.org/officeDocument/2006/relationships/hyperlink" Target="https://itsmtaxud.europa.eu/" TargetMode="External"/><Relationship Id="rId2" Type="http://schemas.openxmlformats.org/officeDocument/2006/relationships/hyperlink" Target="http://www.w3.org/TR/xml/" TargetMode="External"/><Relationship Id="rId1" Type="http://schemas.openxmlformats.org/officeDocument/2006/relationships/hyperlink" Target="https://en.wikipedia.org/wiki/Truth_tab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sofopou\Document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B1733BA271C4CC2BC6FF8096DA5678F"/>
        <w:category>
          <w:name w:val="General"/>
          <w:gallery w:val="placeholder"/>
        </w:category>
        <w:types>
          <w:type w:val="bbPlcHdr"/>
        </w:types>
        <w:behaviors>
          <w:behavior w:val="content"/>
        </w:behaviors>
        <w:guid w:val="{6A25902A-EAD0-4771-BDC3-1F29F4631666}"/>
      </w:docPartPr>
      <w:docPartBody>
        <w:p w:rsidR="00247AFB" w:rsidRDefault="00C1201A" w:rsidP="00C1201A">
          <w:pPr>
            <w:pStyle w:val="EB1733BA271C4CC2BC6FF8096DA5678F"/>
          </w:pPr>
          <w:r w:rsidRPr="00262E23">
            <w:rPr>
              <w:rStyle w:val="PlaceholderText"/>
              <w:color w:val="984806"/>
              <w:sz w:val="20"/>
            </w:rPr>
            <w:t>Select the DG TAXUD B Unit here.</w:t>
          </w:r>
        </w:p>
      </w:docPartBody>
    </w:docPart>
    <w:docPart>
      <w:docPartPr>
        <w:name w:val="01C79D5792974C74BEDD918A25BFA4FA"/>
        <w:category>
          <w:name w:val="General"/>
          <w:gallery w:val="placeholder"/>
        </w:category>
        <w:types>
          <w:type w:val="bbPlcHdr"/>
        </w:types>
        <w:behaviors>
          <w:behavior w:val="content"/>
        </w:behaviors>
        <w:guid w:val="{F829682A-EA3C-4F8E-A8CC-BDB96C135566}"/>
      </w:docPartPr>
      <w:docPartBody>
        <w:p w:rsidR="00247AFB" w:rsidRDefault="00C1201A" w:rsidP="00C1201A">
          <w:pPr>
            <w:pStyle w:val="01C79D5792974C74BEDD918A25BFA4FA"/>
          </w:pPr>
          <w:r w:rsidRPr="00262E23">
            <w:rPr>
              <w:rStyle w:val="PlaceholderText"/>
              <w:color w:val="984806"/>
              <w:sz w:val="20"/>
            </w:rPr>
            <w:t>Select the DG TAXUD B Unit here.</w:t>
          </w:r>
        </w:p>
      </w:docPartBody>
    </w:docPart>
    <w:docPart>
      <w:docPartPr>
        <w:name w:val="4595955AF96B4F44BB6BBCF352E2ECBE"/>
        <w:category>
          <w:name w:val="General"/>
          <w:gallery w:val="placeholder"/>
        </w:category>
        <w:types>
          <w:type w:val="bbPlcHdr"/>
        </w:types>
        <w:behaviors>
          <w:behavior w:val="content"/>
        </w:behaviors>
        <w:guid w:val="{A209480B-246C-4F61-85A2-2756B5AA74FF}"/>
      </w:docPartPr>
      <w:docPartBody>
        <w:p w:rsidR="00247AFB" w:rsidRDefault="00C1201A" w:rsidP="00C1201A">
          <w:pPr>
            <w:pStyle w:val="4595955AF96B4F44BB6BBCF352E2ECBE"/>
          </w:pPr>
          <w:r w:rsidRPr="00D049F7">
            <w:rPr>
              <w:rStyle w:val="PlaceholderText"/>
              <w:color w:val="auto"/>
              <w:szCs w:val="16"/>
            </w:rPr>
            <w:t>Select the confidentiality classification level here.</w:t>
          </w:r>
        </w:p>
      </w:docPartBody>
    </w:docPart>
    <w:docPart>
      <w:docPartPr>
        <w:name w:val="0F3FBC3CF4F9498FB99BCC48A026E8E8"/>
        <w:category>
          <w:name w:val="General"/>
          <w:gallery w:val="placeholder"/>
        </w:category>
        <w:types>
          <w:type w:val="bbPlcHdr"/>
        </w:types>
        <w:behaviors>
          <w:behavior w:val="content"/>
        </w:behaviors>
        <w:guid w:val="{109A6D3B-30E6-40F1-A880-2F01ACE97F06}"/>
      </w:docPartPr>
      <w:docPartBody>
        <w:p w:rsidR="00A759F3" w:rsidRDefault="00C1201A">
          <w:pPr>
            <w:pStyle w:val="0F3FBC3CF4F9498FB99BCC48A026E8E8"/>
          </w:pPr>
          <w:r w:rsidRPr="00F64B49">
            <w:rPr>
              <w:rStyle w:val="PlaceholderText"/>
              <w:b/>
              <w:color w:val="984806"/>
            </w:rPr>
            <w:t>Select the DG TAXUD Directorate B Unit here.</w:t>
          </w:r>
        </w:p>
      </w:docPartBody>
    </w:docPart>
    <w:docPart>
      <w:docPartPr>
        <w:name w:val="0346B33996DC445799E3A8F1F0DBD302"/>
        <w:category>
          <w:name w:val="General"/>
          <w:gallery w:val="placeholder"/>
        </w:category>
        <w:types>
          <w:type w:val="bbPlcHdr"/>
        </w:types>
        <w:behaviors>
          <w:behavior w:val="content"/>
        </w:behaviors>
        <w:guid w:val="{0D723D3A-5B8F-4E73-A1E6-C24E0BF6444E}"/>
      </w:docPartPr>
      <w:docPartBody>
        <w:p w:rsidR="00A759F3" w:rsidRDefault="00A759F3">
          <w:pPr>
            <w:pStyle w:val="0346B33996DC445799E3A8F1F0DBD302"/>
          </w:pPr>
          <w:r w:rsidRPr="00F64B49">
            <w:rPr>
              <w:rStyle w:val="PlaceholderText"/>
              <w:color w:val="984806"/>
              <w:sz w:val="20"/>
            </w:rPr>
            <w:t>Select the confidentiality classification level here.</w:t>
          </w:r>
        </w:p>
      </w:docPartBody>
    </w:docPart>
    <w:docPart>
      <w:docPartPr>
        <w:name w:val="7FD5DED044EA4020B20584545603C8BE"/>
        <w:category>
          <w:name w:val="General"/>
          <w:gallery w:val="placeholder"/>
        </w:category>
        <w:types>
          <w:type w:val="bbPlcHdr"/>
        </w:types>
        <w:behaviors>
          <w:behavior w:val="content"/>
        </w:behaviors>
        <w:guid w:val="{1CF91F15-7ED6-4061-866C-F939BD4AC9EC}"/>
      </w:docPartPr>
      <w:docPartBody>
        <w:p w:rsidR="004C37F8" w:rsidRDefault="00866A36">
          <w:pPr>
            <w:pStyle w:val="7FD5DED044EA4020B20584545603C8BE"/>
          </w:pPr>
          <w:r w:rsidRPr="00262E23">
            <w:rPr>
              <w:rStyle w:val="PlaceholderText"/>
              <w:color w:val="984806"/>
              <w:sz w:val="20"/>
            </w:rPr>
            <w:t>Select the DG TAXUD B Unit here.</w:t>
          </w:r>
        </w:p>
      </w:docPartBody>
    </w:docPart>
    <w:docPart>
      <w:docPartPr>
        <w:name w:val="223F8AD7461146BCB7C62B1FC815B497"/>
        <w:category>
          <w:name w:val="General"/>
          <w:gallery w:val="placeholder"/>
        </w:category>
        <w:types>
          <w:type w:val="bbPlcHdr"/>
        </w:types>
        <w:behaviors>
          <w:behavior w:val="content"/>
        </w:behaviors>
        <w:guid w:val="{3AB80D19-0D7C-4D5E-90D4-9AE431D64E87}"/>
      </w:docPartPr>
      <w:docPartBody>
        <w:p w:rsidR="0034400E" w:rsidRDefault="0034400E" w:rsidP="0034400E">
          <w:pPr>
            <w:pStyle w:val="223F8AD7461146BCB7C62B1FC815B497"/>
          </w:pPr>
          <w:r w:rsidRPr="00D049F7">
            <w:rPr>
              <w:rStyle w:val="PlaceholderText"/>
              <w:color w:val="auto"/>
              <w:szCs w:val="16"/>
            </w:rPr>
            <w:t>Select the confidentiality classification level here.</w:t>
          </w:r>
        </w:p>
      </w:docPartBody>
    </w:docPart>
    <w:docPart>
      <w:docPartPr>
        <w:name w:val="112F1E7F58CB49558A146D216D7AD540"/>
        <w:category>
          <w:name w:val="General"/>
          <w:gallery w:val="placeholder"/>
        </w:category>
        <w:types>
          <w:type w:val="bbPlcHdr"/>
        </w:types>
        <w:behaviors>
          <w:behavior w:val="content"/>
        </w:behaviors>
        <w:guid w:val="{3B563204-B84F-4BE8-A29F-E946AD19A256}"/>
      </w:docPartPr>
      <w:docPartBody>
        <w:p w:rsidR="0034400E" w:rsidRDefault="0034400E" w:rsidP="0034400E">
          <w:pPr>
            <w:pStyle w:val="112F1E7F58CB49558A146D216D7AD540"/>
          </w:pPr>
          <w:r w:rsidRPr="00D049F7">
            <w:rPr>
              <w:rStyle w:val="PlaceholderText"/>
              <w:color w:val="auto"/>
              <w:szCs w:val="16"/>
            </w:rPr>
            <w:t>Select the confidentiality classification level here.</w:t>
          </w:r>
        </w:p>
      </w:docPartBody>
    </w:docPart>
    <w:docPart>
      <w:docPartPr>
        <w:name w:val="3D04AE643B3648D28DB17B4C0BDA1A75"/>
        <w:category>
          <w:name w:val="General"/>
          <w:gallery w:val="placeholder"/>
        </w:category>
        <w:types>
          <w:type w:val="bbPlcHdr"/>
        </w:types>
        <w:behaviors>
          <w:behavior w:val="content"/>
        </w:behaviors>
        <w:guid w:val="{BDB3F92B-2DF0-436F-9FAD-2B2403852947}"/>
      </w:docPartPr>
      <w:docPartBody>
        <w:p w:rsidR="00B67533" w:rsidRDefault="00EC4C7F" w:rsidP="00EC4C7F">
          <w:pPr>
            <w:pStyle w:val="3D04AE643B3648D28DB17B4C0BDA1A75"/>
          </w:pPr>
          <w:r w:rsidRPr="00D049F7">
            <w:rPr>
              <w:rStyle w:val="PlaceholderText"/>
              <w:color w:val="auto"/>
              <w:szCs w:val="16"/>
            </w:rPr>
            <w:t>Select the confidentiality classification level here.</w:t>
          </w:r>
        </w:p>
      </w:docPartBody>
    </w:docPart>
    <w:docPart>
      <w:docPartPr>
        <w:name w:val="52648AB69BC74372B8C59F4F039C0C6A"/>
        <w:category>
          <w:name w:val="General"/>
          <w:gallery w:val="placeholder"/>
        </w:category>
        <w:types>
          <w:type w:val="bbPlcHdr"/>
        </w:types>
        <w:behaviors>
          <w:behavior w:val="content"/>
        </w:behaviors>
        <w:guid w:val="{00CBBFDA-9F9B-4AFD-9BDF-E62490060DF2}"/>
      </w:docPartPr>
      <w:docPartBody>
        <w:p w:rsidR="00B67533" w:rsidRDefault="00EC4C7F" w:rsidP="00EC4C7F">
          <w:pPr>
            <w:pStyle w:val="52648AB69BC74372B8C59F4F039C0C6A"/>
          </w:pPr>
          <w:r w:rsidRPr="00D049F7">
            <w:rPr>
              <w:rStyle w:val="PlaceholderText"/>
              <w:color w:val="auto"/>
              <w:szCs w:val="16"/>
            </w:rPr>
            <w:t>Select the confidentiality classification level here.</w:t>
          </w:r>
        </w:p>
      </w:docPartBody>
    </w:docPart>
    <w:docPart>
      <w:docPartPr>
        <w:name w:val="D5442A2F093742B09559FD476B2A8855"/>
        <w:category>
          <w:name w:val="General"/>
          <w:gallery w:val="placeholder"/>
        </w:category>
        <w:types>
          <w:type w:val="bbPlcHdr"/>
        </w:types>
        <w:behaviors>
          <w:behavior w:val="content"/>
        </w:behaviors>
        <w:guid w:val="{46DE55B8-2AE3-4E2F-860F-FCC6658C87C4}"/>
      </w:docPartPr>
      <w:docPartBody>
        <w:p w:rsidR="00B67533" w:rsidRDefault="00EC4C7F" w:rsidP="00EC4C7F">
          <w:pPr>
            <w:pStyle w:val="D5442A2F093742B09559FD476B2A8855"/>
          </w:pPr>
          <w:r w:rsidRPr="00D049F7">
            <w:rPr>
              <w:rStyle w:val="PlaceholderText"/>
              <w:color w:val="auto"/>
              <w:szCs w:val="16"/>
            </w:rPr>
            <w:t>Select the confidentiality classification level here.</w:t>
          </w:r>
        </w:p>
      </w:docPartBody>
    </w:docPart>
    <w:docPart>
      <w:docPartPr>
        <w:name w:val="E9ECF012EE00411F81F549ED3A546A53"/>
        <w:category>
          <w:name w:val="General"/>
          <w:gallery w:val="placeholder"/>
        </w:category>
        <w:types>
          <w:type w:val="bbPlcHdr"/>
        </w:types>
        <w:behaviors>
          <w:behavior w:val="content"/>
        </w:behaviors>
        <w:guid w:val="{91E440C3-9640-4E7D-9E10-36965E17736D}"/>
      </w:docPartPr>
      <w:docPartBody>
        <w:p w:rsidR="00B67533" w:rsidRDefault="00EC4C7F" w:rsidP="00EC4C7F">
          <w:pPr>
            <w:pStyle w:val="E9ECF012EE00411F81F549ED3A546A53"/>
          </w:pPr>
          <w:r w:rsidRPr="00D049F7">
            <w:rPr>
              <w:rStyle w:val="PlaceholderText"/>
              <w:color w:val="auto"/>
              <w:szCs w:val="16"/>
            </w:rPr>
            <w:t>Select the confidentiality classification level here.</w:t>
          </w:r>
        </w:p>
      </w:docPartBody>
    </w:docPart>
    <w:docPart>
      <w:docPartPr>
        <w:name w:val="2210DBC88F4C43AFA871E2ECB40021D2"/>
        <w:category>
          <w:name w:val="General"/>
          <w:gallery w:val="placeholder"/>
        </w:category>
        <w:types>
          <w:type w:val="bbPlcHdr"/>
        </w:types>
        <w:behaviors>
          <w:behavior w:val="content"/>
        </w:behaviors>
        <w:guid w:val="{2B0E6BE0-E944-4ED1-8438-145EAB46080B}"/>
      </w:docPartPr>
      <w:docPartBody>
        <w:p w:rsidR="002D7054" w:rsidRDefault="00C1201A">
          <w:pPr>
            <w:pStyle w:val="2210DBC88F4C43AFA871E2ECB40021D2"/>
          </w:pPr>
          <w:r w:rsidRPr="00624562">
            <w:rPr>
              <w:color w:val="984806"/>
            </w:rPr>
            <w:t>Select the applicable value about the location of the previously accepted ver</w:t>
          </w:r>
          <w:r>
            <w:rPr>
              <w:color w:val="984806"/>
            </w:rPr>
            <w:t>sion of this document here.</w:t>
          </w:r>
        </w:p>
      </w:docPartBody>
    </w:docPart>
    <w:docPart>
      <w:docPartPr>
        <w:name w:val="CB6067CB79914FFCAF3A2D8B71D4F15B"/>
        <w:category>
          <w:name w:val="General"/>
          <w:gallery w:val="placeholder"/>
        </w:category>
        <w:types>
          <w:type w:val="bbPlcHdr"/>
        </w:types>
        <w:behaviors>
          <w:behavior w:val="content"/>
        </w:behaviors>
        <w:guid w:val="{63D16342-4742-4CAB-B057-D64AF2046987}"/>
      </w:docPartPr>
      <w:docPartBody>
        <w:p w:rsidR="00957DA0" w:rsidRDefault="00A759F3">
          <w:pPr>
            <w:pStyle w:val="CB6067CB79914FFCAF3A2D8B71D4F15B"/>
          </w:pPr>
          <w:r w:rsidRPr="006D1BC0">
            <w:rPr>
              <w:rStyle w:val="PlaceholderText"/>
            </w:rPr>
            <w:t>Click or tap here to enter text.</w:t>
          </w:r>
        </w:p>
      </w:docPartBody>
    </w:docPart>
    <w:docPart>
      <w:docPartPr>
        <w:name w:val="7F9D153CD50A4D038CDEA0D747C504EC"/>
        <w:category>
          <w:name w:val="General"/>
          <w:gallery w:val="placeholder"/>
        </w:category>
        <w:types>
          <w:type w:val="bbPlcHdr"/>
        </w:types>
        <w:behaviors>
          <w:behavior w:val="content"/>
        </w:behaviors>
        <w:guid w:val="{531BB0B7-6611-42A7-AEA2-179605F234B7}"/>
      </w:docPartPr>
      <w:docPartBody>
        <w:p w:rsidR="00957DA0" w:rsidRDefault="00A759F3">
          <w:pPr>
            <w:pStyle w:val="7F9D153CD50A4D038CDEA0D747C504EC"/>
          </w:pPr>
          <w:r w:rsidRPr="006D1BC0">
            <w:rPr>
              <w:rStyle w:val="PlaceholderText"/>
            </w:rPr>
            <w:t>Click or tap here to enter text.</w:t>
          </w:r>
        </w:p>
      </w:docPartBody>
    </w:docPart>
    <w:docPart>
      <w:docPartPr>
        <w:name w:val="CD252DDB77D14E8C86F7ED34C7DA0C38"/>
        <w:category>
          <w:name w:val="General"/>
          <w:gallery w:val="placeholder"/>
        </w:category>
        <w:types>
          <w:type w:val="bbPlcHdr"/>
        </w:types>
        <w:behaviors>
          <w:behavior w:val="content"/>
        </w:behaviors>
        <w:guid w:val="{57B653F0-8D25-461A-9F15-A9606476FA17}"/>
      </w:docPartPr>
      <w:docPartBody>
        <w:p w:rsidR="00957DA0" w:rsidRDefault="00EC4C7F">
          <w:pPr>
            <w:pStyle w:val="CD252DDB77D14E8C86F7ED34C7DA0C38"/>
          </w:pPr>
          <w:r w:rsidRPr="006D1BC0">
            <w:rPr>
              <w:rStyle w:val="PlaceholderText"/>
            </w:rPr>
            <w:t>Click or tap here to enter text.</w:t>
          </w:r>
        </w:p>
      </w:docPartBody>
    </w:docPart>
    <w:docPart>
      <w:docPartPr>
        <w:name w:val="91DCE3C84F3C44519D22486BDB861C62"/>
        <w:category>
          <w:name w:val="General"/>
          <w:gallery w:val="placeholder"/>
        </w:category>
        <w:types>
          <w:type w:val="bbPlcHdr"/>
        </w:types>
        <w:behaviors>
          <w:behavior w:val="content"/>
        </w:behaviors>
        <w:guid w:val="{BF4C6114-BE4A-446C-A359-397586AC78FE}"/>
      </w:docPartPr>
      <w:docPartBody>
        <w:p w:rsidR="00957DA0" w:rsidRDefault="00EC4C7F">
          <w:pPr>
            <w:pStyle w:val="91DCE3C84F3C44519D22486BDB861C62"/>
          </w:pPr>
          <w:r w:rsidRPr="006D1BC0">
            <w:rPr>
              <w:rStyle w:val="PlaceholderText"/>
            </w:rPr>
            <w:t>Click or tap here to enter text.</w:t>
          </w:r>
        </w:p>
      </w:docPartBody>
    </w:docPart>
    <w:docPart>
      <w:docPartPr>
        <w:name w:val="236E3A26136046EE91614EF21231CC22"/>
        <w:category>
          <w:name w:val="General"/>
          <w:gallery w:val="placeholder"/>
        </w:category>
        <w:types>
          <w:type w:val="bbPlcHdr"/>
        </w:types>
        <w:behaviors>
          <w:behavior w:val="content"/>
        </w:behaviors>
        <w:guid w:val="{1B5F9F86-D86F-40A4-96E1-806914EC603D}"/>
      </w:docPartPr>
      <w:docPartBody>
        <w:p w:rsidR="00957DA0" w:rsidRDefault="00EC4C7F">
          <w:pPr>
            <w:pStyle w:val="236E3A26136046EE91614EF21231CC22"/>
          </w:pPr>
          <w:r w:rsidRPr="006D1BC0">
            <w:rPr>
              <w:rStyle w:val="PlaceholderText"/>
            </w:rPr>
            <w:t>Click or tap here to enter text.</w:t>
          </w:r>
        </w:p>
      </w:docPartBody>
    </w:docPart>
    <w:docPart>
      <w:docPartPr>
        <w:name w:val="3E2475456DBC4AE6B411D024B4A8DD20"/>
        <w:category>
          <w:name w:val="General"/>
          <w:gallery w:val="placeholder"/>
        </w:category>
        <w:types>
          <w:type w:val="bbPlcHdr"/>
        </w:types>
        <w:behaviors>
          <w:behavior w:val="content"/>
        </w:behaviors>
        <w:guid w:val="{DC4FCB2B-F588-401A-8CA0-0247EE3B4261}"/>
      </w:docPartPr>
      <w:docPartBody>
        <w:p w:rsidR="00957DA0" w:rsidRDefault="00EC4C7F">
          <w:pPr>
            <w:pStyle w:val="3E2475456DBC4AE6B411D024B4A8DD20"/>
          </w:pPr>
          <w:r w:rsidRPr="006D1BC0">
            <w:rPr>
              <w:rStyle w:val="PlaceholderText"/>
            </w:rPr>
            <w:t>Click or tap here to enter text.</w:t>
          </w:r>
        </w:p>
      </w:docPartBody>
    </w:docPart>
    <w:docPart>
      <w:docPartPr>
        <w:name w:val="7BC8F911CF40406BA48EB64F84B68018"/>
        <w:category>
          <w:name w:val="General"/>
          <w:gallery w:val="placeholder"/>
        </w:category>
        <w:types>
          <w:type w:val="bbPlcHdr"/>
        </w:types>
        <w:behaviors>
          <w:behavior w:val="content"/>
        </w:behaviors>
        <w:guid w:val="{B533239E-EB5D-4785-BDE6-C2BDCAF0D17C}"/>
      </w:docPartPr>
      <w:docPartBody>
        <w:p w:rsidR="00957DA0" w:rsidRDefault="0034400E">
          <w:pPr>
            <w:pStyle w:val="7BC8F911CF40406BA48EB64F84B68018"/>
          </w:pPr>
          <w:r w:rsidRPr="006D1BC0">
            <w:rPr>
              <w:rStyle w:val="PlaceholderText"/>
            </w:rPr>
            <w:t>Click or tap here to enter text.</w:t>
          </w:r>
        </w:p>
      </w:docPartBody>
    </w:docPart>
    <w:docPart>
      <w:docPartPr>
        <w:name w:val="0B8147D3AF344741B7779A5D52DA363D"/>
        <w:category>
          <w:name w:val="General"/>
          <w:gallery w:val="placeholder"/>
        </w:category>
        <w:types>
          <w:type w:val="bbPlcHdr"/>
        </w:types>
        <w:behaviors>
          <w:behavior w:val="content"/>
        </w:behaviors>
        <w:guid w:val="{992C5171-48D8-428B-8069-71A976BBFFA2}"/>
      </w:docPartPr>
      <w:docPartBody>
        <w:p w:rsidR="00957DA0" w:rsidRDefault="0034400E">
          <w:pPr>
            <w:pStyle w:val="0B8147D3AF344741B7779A5D52DA363D"/>
          </w:pPr>
          <w:r w:rsidRPr="006D1BC0">
            <w:rPr>
              <w:rStyle w:val="PlaceholderText"/>
            </w:rPr>
            <w:t>Click or tap here to enter text.</w:t>
          </w:r>
        </w:p>
      </w:docPartBody>
    </w:docPart>
    <w:docPart>
      <w:docPartPr>
        <w:name w:val="A332994C425C442780D667130EE3657B"/>
        <w:category>
          <w:name w:val="General"/>
          <w:gallery w:val="placeholder"/>
        </w:category>
        <w:types>
          <w:type w:val="bbPlcHdr"/>
        </w:types>
        <w:behaviors>
          <w:behavior w:val="content"/>
        </w:behaviors>
        <w:guid w:val="{7CCE1F63-490A-4542-BFF7-B4E38CEDA46D}"/>
      </w:docPartPr>
      <w:docPartBody>
        <w:p w:rsidR="00957DA0" w:rsidRDefault="00575A1C">
          <w:pPr>
            <w:pStyle w:val="A332994C425C442780D667130EE3657B"/>
          </w:pPr>
          <w:r w:rsidRPr="006D1BC0">
            <w:rPr>
              <w:rStyle w:val="PlaceholderText"/>
            </w:rPr>
            <w:t>Click or tap to enter a date.</w:t>
          </w:r>
        </w:p>
      </w:docPartBody>
    </w:docPart>
    <w:docPart>
      <w:docPartPr>
        <w:name w:val="81C8A28D96394CF5B42E6682453AAC49"/>
        <w:category>
          <w:name w:val="General"/>
          <w:gallery w:val="placeholder"/>
        </w:category>
        <w:types>
          <w:type w:val="bbPlcHdr"/>
        </w:types>
        <w:behaviors>
          <w:behavior w:val="content"/>
        </w:behaviors>
        <w:guid w:val="{11B87236-6584-4532-8AAC-DA09D935BB6B}"/>
      </w:docPartPr>
      <w:docPartBody>
        <w:p w:rsidR="00957DA0" w:rsidRDefault="00575A1C">
          <w:pPr>
            <w:pStyle w:val="81C8A28D96394CF5B42E6682453AAC49"/>
          </w:pPr>
          <w:r w:rsidRPr="006D1BC0">
            <w:rPr>
              <w:rStyle w:val="PlaceholderText"/>
            </w:rPr>
            <w:t>Click or tap here to enter text.</w:t>
          </w:r>
        </w:p>
      </w:docPartBody>
    </w:docPart>
    <w:docPart>
      <w:docPartPr>
        <w:name w:val="2CF958301FE7442AB809A62615DE1D57"/>
        <w:category>
          <w:name w:val="General"/>
          <w:gallery w:val="placeholder"/>
        </w:category>
        <w:types>
          <w:type w:val="bbPlcHdr"/>
        </w:types>
        <w:behaviors>
          <w:behavior w:val="content"/>
        </w:behaviors>
        <w:guid w:val="{18E6FD19-0D40-49D0-9686-77E78BE4E6A7}"/>
      </w:docPartPr>
      <w:docPartBody>
        <w:p w:rsidR="00957DA0" w:rsidRDefault="00575A1C">
          <w:pPr>
            <w:pStyle w:val="2CF958301FE7442AB809A62615DE1D57"/>
          </w:pPr>
          <w:r w:rsidRPr="003C571E">
            <w:t>DG TAXUD</w:t>
          </w:r>
        </w:p>
      </w:docPartBody>
    </w:docPart>
    <w:docPart>
      <w:docPartPr>
        <w:name w:val="62CA8EBDA6AC4AAAAA64AF946F126914"/>
        <w:category>
          <w:name w:val="General"/>
          <w:gallery w:val="placeholder"/>
        </w:category>
        <w:types>
          <w:type w:val="bbPlcHdr"/>
        </w:types>
        <w:behaviors>
          <w:behavior w:val="content"/>
        </w:behaviors>
        <w:guid w:val="{A2A8C63E-0B8E-4E92-A506-B21A9726421D}"/>
      </w:docPartPr>
      <w:docPartBody>
        <w:p w:rsidR="00957DA0" w:rsidRDefault="00575A1C">
          <w:pPr>
            <w:pStyle w:val="62CA8EBDA6AC4AAAAA64AF946F126914"/>
          </w:pPr>
          <w:r w:rsidRPr="00F64B49">
            <w:rPr>
              <w:rStyle w:val="PlaceholderText"/>
              <w:color w:val="984806"/>
            </w:rPr>
            <w:t>Select the public here.</w:t>
          </w:r>
        </w:p>
      </w:docPartBody>
    </w:docPart>
    <w:docPart>
      <w:docPartPr>
        <w:name w:val="195C2C894EE64563ABD624191D9A003A"/>
        <w:category>
          <w:name w:val="General"/>
          <w:gallery w:val="placeholder"/>
        </w:category>
        <w:types>
          <w:type w:val="bbPlcHdr"/>
        </w:types>
        <w:behaviors>
          <w:behavior w:val="content"/>
        </w:behaviors>
        <w:guid w:val="{F026C005-DF62-44E0-B5C7-327DF935916B}"/>
      </w:docPartPr>
      <w:docPartBody>
        <w:p w:rsidR="00957DA0" w:rsidRDefault="00575A1C">
          <w:pPr>
            <w:pStyle w:val="195C2C894EE64563ABD624191D9A003A"/>
          </w:pPr>
          <w:r w:rsidRPr="00F64B49">
            <w:rPr>
              <w:rStyle w:val="PlaceholderText"/>
              <w:color w:val="984806"/>
            </w:rPr>
            <w:t>Select the confidentiality classification level here.</w:t>
          </w:r>
        </w:p>
      </w:docPartBody>
    </w:docPart>
    <w:docPart>
      <w:docPartPr>
        <w:name w:val="881F404EF5FF4513B22C9DE22A917AAF"/>
        <w:category>
          <w:name w:val="General"/>
          <w:gallery w:val="placeholder"/>
        </w:category>
        <w:types>
          <w:type w:val="bbPlcHdr"/>
        </w:types>
        <w:behaviors>
          <w:behavior w:val="content"/>
        </w:behaviors>
        <w:guid w:val="{4EB468FB-7B56-4518-B982-96CCDAED40C9}"/>
      </w:docPartPr>
      <w:docPartBody>
        <w:p w:rsidR="00957DA0" w:rsidRDefault="00A759F3">
          <w:pPr>
            <w:pStyle w:val="881F404EF5FF4513B22C9DE22A917AAF"/>
          </w:pPr>
          <w:r w:rsidRPr="006D1BC0">
            <w:rPr>
              <w:rStyle w:val="PlaceholderText"/>
            </w:rPr>
            <w:t>Click or tap to enter a date.</w:t>
          </w:r>
        </w:p>
      </w:docPartBody>
    </w:docPart>
    <w:docPart>
      <w:docPartPr>
        <w:name w:val="7754CBB5F9964A4899585DB937C8A356"/>
        <w:category>
          <w:name w:val="General"/>
          <w:gallery w:val="placeholder"/>
        </w:category>
        <w:types>
          <w:type w:val="bbPlcHdr"/>
        </w:types>
        <w:behaviors>
          <w:behavior w:val="content"/>
        </w:behaviors>
        <w:guid w:val="{65FD7601-73B7-4389-B9C1-5045B1CF9A76}"/>
      </w:docPartPr>
      <w:docPartBody>
        <w:p w:rsidR="00957DA0" w:rsidRDefault="00A759F3">
          <w:pPr>
            <w:pStyle w:val="7754CBB5F9964A4899585DB937C8A356"/>
          </w:pPr>
          <w:r w:rsidRPr="006D1BC0">
            <w:rPr>
              <w:rStyle w:val="PlaceholderText"/>
            </w:rPr>
            <w:t>Click or tap to enter a date.</w:t>
          </w:r>
        </w:p>
      </w:docPartBody>
    </w:docPart>
    <w:docPart>
      <w:docPartPr>
        <w:name w:val="19F808A2B2794FCC951601C7AEA1E8F6"/>
        <w:category>
          <w:name w:val="General"/>
          <w:gallery w:val="placeholder"/>
        </w:category>
        <w:types>
          <w:type w:val="bbPlcHdr"/>
        </w:types>
        <w:behaviors>
          <w:behavior w:val="content"/>
        </w:behaviors>
        <w:guid w:val="{6653E51E-03BB-4FB5-BDB1-670B22B71C8E}"/>
      </w:docPartPr>
      <w:docPartBody>
        <w:p w:rsidR="00957DA0" w:rsidRDefault="00EC4C7F">
          <w:pPr>
            <w:pStyle w:val="19F808A2B2794FCC951601C7AEA1E8F6"/>
          </w:pPr>
          <w:r w:rsidRPr="006D1BC0">
            <w:rPr>
              <w:rStyle w:val="PlaceholderText"/>
            </w:rPr>
            <w:t>Click or tap to enter a date.</w:t>
          </w:r>
        </w:p>
      </w:docPartBody>
    </w:docPart>
    <w:docPart>
      <w:docPartPr>
        <w:name w:val="F4A56331C4CE432A9AAD8CBA7A24D365"/>
        <w:category>
          <w:name w:val="General"/>
          <w:gallery w:val="placeholder"/>
        </w:category>
        <w:types>
          <w:type w:val="bbPlcHdr"/>
        </w:types>
        <w:behaviors>
          <w:behavior w:val="content"/>
        </w:behaviors>
        <w:guid w:val="{AFF0DDF0-2340-41AC-9D54-4999BA5987D8}"/>
      </w:docPartPr>
      <w:docPartBody>
        <w:p w:rsidR="00957DA0" w:rsidRDefault="00EC4C7F">
          <w:pPr>
            <w:pStyle w:val="F4A56331C4CE432A9AAD8CBA7A24D365"/>
          </w:pPr>
          <w:r w:rsidRPr="006D1BC0">
            <w:rPr>
              <w:rStyle w:val="PlaceholderText"/>
            </w:rPr>
            <w:t>Click or tap to enter a date.</w:t>
          </w:r>
        </w:p>
      </w:docPartBody>
    </w:docPart>
    <w:docPart>
      <w:docPartPr>
        <w:name w:val="620097FFD1374298B96664BB5B5D7B3B"/>
        <w:category>
          <w:name w:val="General"/>
          <w:gallery w:val="placeholder"/>
        </w:category>
        <w:types>
          <w:type w:val="bbPlcHdr"/>
        </w:types>
        <w:behaviors>
          <w:behavior w:val="content"/>
        </w:behaviors>
        <w:guid w:val="{DAEE7564-D26B-4851-8A26-E8FB9B8652E9}"/>
      </w:docPartPr>
      <w:docPartBody>
        <w:p w:rsidR="00957DA0" w:rsidRDefault="00957DA0" w:rsidP="00957DA0">
          <w:pPr>
            <w:pStyle w:val="620097FFD1374298B96664BB5B5D7B3B"/>
          </w:pPr>
          <w:r w:rsidRPr="006D1BC0">
            <w:rPr>
              <w:rStyle w:val="PlaceholderText"/>
            </w:rPr>
            <w:t>Click or tap to enter a date.</w:t>
          </w:r>
        </w:p>
      </w:docPartBody>
    </w:docPart>
    <w:docPart>
      <w:docPartPr>
        <w:name w:val="09F0E43A1F2949BDA39FCED9D1A28A84"/>
        <w:category>
          <w:name w:val="General"/>
          <w:gallery w:val="placeholder"/>
        </w:category>
        <w:types>
          <w:type w:val="bbPlcHdr"/>
        </w:types>
        <w:behaviors>
          <w:behavior w:val="content"/>
        </w:behaviors>
        <w:guid w:val="{DC7BDA87-9980-4711-AB61-8C5D36A59916}"/>
      </w:docPartPr>
      <w:docPartBody>
        <w:p w:rsidR="00957DA0" w:rsidRDefault="00957DA0" w:rsidP="00957DA0">
          <w:pPr>
            <w:pStyle w:val="09F0E43A1F2949BDA39FCED9D1A28A84"/>
          </w:pPr>
          <w:r w:rsidRPr="006D1BC0">
            <w:rPr>
              <w:rStyle w:val="PlaceholderText"/>
            </w:rPr>
            <w:t>Click or tap to enter a date.</w:t>
          </w:r>
        </w:p>
      </w:docPartBody>
    </w:docPart>
    <w:docPart>
      <w:docPartPr>
        <w:name w:val="B5661878ACC84BB8BE03C8884DEBE902"/>
        <w:category>
          <w:name w:val="General"/>
          <w:gallery w:val="placeholder"/>
        </w:category>
        <w:types>
          <w:type w:val="bbPlcHdr"/>
        </w:types>
        <w:behaviors>
          <w:behavior w:val="content"/>
        </w:behaviors>
        <w:guid w:val="{8AA15E1A-CDDB-49E2-AB63-033A56C2ED50}"/>
      </w:docPartPr>
      <w:docPartBody>
        <w:p w:rsidR="00957DA0" w:rsidRDefault="00957DA0" w:rsidP="00957DA0">
          <w:pPr>
            <w:pStyle w:val="B5661878ACC84BB8BE03C8884DEBE902"/>
          </w:pPr>
          <w:r w:rsidRPr="006D1BC0">
            <w:rPr>
              <w:rStyle w:val="PlaceholderText"/>
            </w:rPr>
            <w:t>Click or tap to enter a date.</w:t>
          </w:r>
        </w:p>
      </w:docPartBody>
    </w:docPart>
    <w:docPart>
      <w:docPartPr>
        <w:name w:val="3D05454EFAB74B02AC00E9DC54A43D5F"/>
        <w:category>
          <w:name w:val="General"/>
          <w:gallery w:val="placeholder"/>
        </w:category>
        <w:types>
          <w:type w:val="bbPlcHdr"/>
        </w:types>
        <w:behaviors>
          <w:behavior w:val="content"/>
        </w:behaviors>
        <w:guid w:val="{AC3889A7-CCAF-43B0-A6C1-9BB6FB49AE0B}"/>
      </w:docPartPr>
      <w:docPartBody>
        <w:p w:rsidR="00957DA0" w:rsidRDefault="00957DA0" w:rsidP="00957DA0">
          <w:pPr>
            <w:pStyle w:val="3D05454EFAB74B02AC00E9DC54A43D5F"/>
          </w:pPr>
          <w:r w:rsidRPr="006D1BC0">
            <w:rPr>
              <w:rStyle w:val="PlaceholderText"/>
            </w:rPr>
            <w:t>Click or tap to enter a date.</w:t>
          </w:r>
        </w:p>
      </w:docPartBody>
    </w:docPart>
    <w:docPart>
      <w:docPartPr>
        <w:name w:val="01C5D303D0494091B243A2BE13D74F19"/>
        <w:category>
          <w:name w:val="General"/>
          <w:gallery w:val="placeholder"/>
        </w:category>
        <w:types>
          <w:type w:val="bbPlcHdr"/>
        </w:types>
        <w:behaviors>
          <w:behavior w:val="content"/>
        </w:behaviors>
        <w:guid w:val="{CC87739E-A89F-4517-875F-A481F1495141}"/>
      </w:docPartPr>
      <w:docPartBody>
        <w:p w:rsidR="006C0638" w:rsidRDefault="006C0638" w:rsidP="006C0638">
          <w:pPr>
            <w:pStyle w:val="01C5D303D0494091B243A2BE13D74F19"/>
          </w:pPr>
          <w:r w:rsidRPr="00F64B49">
            <w:rPr>
              <w:rStyle w:val="PlaceholderText"/>
              <w:color w:val="984806"/>
            </w:rPr>
            <w:t>Select the status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Yu Gothic"/>
    <w:panose1 w:val="00000000000000000000"/>
    <w:charset w:val="80"/>
    <w:family w:val="auto"/>
    <w:notTrueType/>
    <w:pitch w:val="default"/>
    <w:sig w:usb0="00000000" w:usb1="08070000" w:usb2="00000010" w:usb3="00000000" w:csb0="00020000" w:csb1="00000000"/>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201A"/>
    <w:rsid w:val="00015EE3"/>
    <w:rsid w:val="000274F3"/>
    <w:rsid w:val="00054A32"/>
    <w:rsid w:val="00055C4D"/>
    <w:rsid w:val="00092743"/>
    <w:rsid w:val="000B7216"/>
    <w:rsid w:val="000E5769"/>
    <w:rsid w:val="0010023E"/>
    <w:rsid w:val="001019C1"/>
    <w:rsid w:val="001029D6"/>
    <w:rsid w:val="001179AD"/>
    <w:rsid w:val="0012106C"/>
    <w:rsid w:val="001418AB"/>
    <w:rsid w:val="00142F88"/>
    <w:rsid w:val="00153523"/>
    <w:rsid w:val="00163971"/>
    <w:rsid w:val="0016667F"/>
    <w:rsid w:val="00192E4E"/>
    <w:rsid w:val="001975E3"/>
    <w:rsid w:val="001E1E14"/>
    <w:rsid w:val="00203E03"/>
    <w:rsid w:val="00247AFB"/>
    <w:rsid w:val="002703E9"/>
    <w:rsid w:val="00290438"/>
    <w:rsid w:val="002A1B47"/>
    <w:rsid w:val="002A2EFB"/>
    <w:rsid w:val="002B101A"/>
    <w:rsid w:val="002B70F8"/>
    <w:rsid w:val="002C60BC"/>
    <w:rsid w:val="002D7054"/>
    <w:rsid w:val="002F454A"/>
    <w:rsid w:val="002F5DF2"/>
    <w:rsid w:val="00323424"/>
    <w:rsid w:val="00334CA3"/>
    <w:rsid w:val="0034400E"/>
    <w:rsid w:val="003504BB"/>
    <w:rsid w:val="00361059"/>
    <w:rsid w:val="003802B9"/>
    <w:rsid w:val="00382830"/>
    <w:rsid w:val="003D7F83"/>
    <w:rsid w:val="003E21EB"/>
    <w:rsid w:val="00405D13"/>
    <w:rsid w:val="00423942"/>
    <w:rsid w:val="00457968"/>
    <w:rsid w:val="00470D52"/>
    <w:rsid w:val="004873A5"/>
    <w:rsid w:val="00491678"/>
    <w:rsid w:val="004A2742"/>
    <w:rsid w:val="004B3157"/>
    <w:rsid w:val="004C37F8"/>
    <w:rsid w:val="004C7768"/>
    <w:rsid w:val="004E5A0B"/>
    <w:rsid w:val="004F4291"/>
    <w:rsid w:val="00572021"/>
    <w:rsid w:val="00575A1C"/>
    <w:rsid w:val="005C5B2E"/>
    <w:rsid w:val="005D24E4"/>
    <w:rsid w:val="0061056E"/>
    <w:rsid w:val="00620EC1"/>
    <w:rsid w:val="00627EE7"/>
    <w:rsid w:val="006534B1"/>
    <w:rsid w:val="00656DA6"/>
    <w:rsid w:val="00683539"/>
    <w:rsid w:val="006836E9"/>
    <w:rsid w:val="006840E2"/>
    <w:rsid w:val="006C0638"/>
    <w:rsid w:val="006F7DFE"/>
    <w:rsid w:val="0072486E"/>
    <w:rsid w:val="00737897"/>
    <w:rsid w:val="007524F8"/>
    <w:rsid w:val="00786B4D"/>
    <w:rsid w:val="007C26B9"/>
    <w:rsid w:val="007D26FF"/>
    <w:rsid w:val="0081134A"/>
    <w:rsid w:val="00811CA0"/>
    <w:rsid w:val="0083153D"/>
    <w:rsid w:val="00832767"/>
    <w:rsid w:val="00845F52"/>
    <w:rsid w:val="00866A36"/>
    <w:rsid w:val="00877213"/>
    <w:rsid w:val="008C182F"/>
    <w:rsid w:val="008D1533"/>
    <w:rsid w:val="009128F0"/>
    <w:rsid w:val="00914792"/>
    <w:rsid w:val="00932309"/>
    <w:rsid w:val="00932D9B"/>
    <w:rsid w:val="00934A0F"/>
    <w:rsid w:val="00956524"/>
    <w:rsid w:val="00957DA0"/>
    <w:rsid w:val="009771E7"/>
    <w:rsid w:val="009B3E29"/>
    <w:rsid w:val="009D3875"/>
    <w:rsid w:val="009F616C"/>
    <w:rsid w:val="00A037C4"/>
    <w:rsid w:val="00A05BA6"/>
    <w:rsid w:val="00A07D97"/>
    <w:rsid w:val="00A2163D"/>
    <w:rsid w:val="00A47724"/>
    <w:rsid w:val="00A759F3"/>
    <w:rsid w:val="00A95800"/>
    <w:rsid w:val="00A95C12"/>
    <w:rsid w:val="00AA695D"/>
    <w:rsid w:val="00B0614B"/>
    <w:rsid w:val="00B15540"/>
    <w:rsid w:val="00B157A5"/>
    <w:rsid w:val="00B67533"/>
    <w:rsid w:val="00BB7A63"/>
    <w:rsid w:val="00BC4D98"/>
    <w:rsid w:val="00BD0A3B"/>
    <w:rsid w:val="00BD2D6E"/>
    <w:rsid w:val="00BF76EA"/>
    <w:rsid w:val="00C1201A"/>
    <w:rsid w:val="00C22C37"/>
    <w:rsid w:val="00C33C04"/>
    <w:rsid w:val="00C35A0A"/>
    <w:rsid w:val="00C721C4"/>
    <w:rsid w:val="00C93F8E"/>
    <w:rsid w:val="00C97003"/>
    <w:rsid w:val="00CC3E78"/>
    <w:rsid w:val="00CF0107"/>
    <w:rsid w:val="00D1391B"/>
    <w:rsid w:val="00D323C4"/>
    <w:rsid w:val="00D6467F"/>
    <w:rsid w:val="00D713F5"/>
    <w:rsid w:val="00DA1195"/>
    <w:rsid w:val="00DA4CEF"/>
    <w:rsid w:val="00DF080D"/>
    <w:rsid w:val="00E10E8A"/>
    <w:rsid w:val="00E1775E"/>
    <w:rsid w:val="00E25E1C"/>
    <w:rsid w:val="00E4163C"/>
    <w:rsid w:val="00E44504"/>
    <w:rsid w:val="00E54241"/>
    <w:rsid w:val="00E624A2"/>
    <w:rsid w:val="00E70EA4"/>
    <w:rsid w:val="00EC3158"/>
    <w:rsid w:val="00EC4C7F"/>
    <w:rsid w:val="00EC5917"/>
    <w:rsid w:val="00EC743D"/>
    <w:rsid w:val="00ED2923"/>
    <w:rsid w:val="00F26108"/>
    <w:rsid w:val="00F56B7C"/>
    <w:rsid w:val="00F848DB"/>
    <w:rsid w:val="00F93F4D"/>
    <w:rsid w:val="00F9440B"/>
    <w:rsid w:val="00FB4A64"/>
    <w:rsid w:val="00FF2FF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1BA783D"/>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C0638"/>
    <w:rPr>
      <w:color w:val="2C8F6C"/>
    </w:rPr>
  </w:style>
  <w:style w:type="paragraph" w:customStyle="1" w:styleId="EB1733BA271C4CC2BC6FF8096DA5678F">
    <w:name w:val="EB1733BA271C4CC2BC6FF8096DA5678F"/>
    <w:rsid w:val="00C1201A"/>
  </w:style>
  <w:style w:type="paragraph" w:customStyle="1" w:styleId="01C79D5792974C74BEDD918A25BFA4FA">
    <w:name w:val="01C79D5792974C74BEDD918A25BFA4FA"/>
    <w:rsid w:val="00C1201A"/>
  </w:style>
  <w:style w:type="paragraph" w:customStyle="1" w:styleId="4595955AF96B4F44BB6BBCF352E2ECBE">
    <w:name w:val="4595955AF96B4F44BB6BBCF352E2ECBE"/>
    <w:rsid w:val="00C1201A"/>
  </w:style>
  <w:style w:type="paragraph" w:customStyle="1" w:styleId="0F3FBC3CF4F9498FB99BCC48A026E8E8">
    <w:name w:val="0F3FBC3CF4F9498FB99BCC48A026E8E8"/>
  </w:style>
  <w:style w:type="paragraph" w:customStyle="1" w:styleId="0346B33996DC445799E3A8F1F0DBD302">
    <w:name w:val="0346B33996DC445799E3A8F1F0DBD302"/>
  </w:style>
  <w:style w:type="paragraph" w:customStyle="1" w:styleId="7FD5DED044EA4020B20584545603C8BE">
    <w:name w:val="7FD5DED044EA4020B20584545603C8BE"/>
  </w:style>
  <w:style w:type="paragraph" w:customStyle="1" w:styleId="223F8AD7461146BCB7C62B1FC815B497">
    <w:name w:val="223F8AD7461146BCB7C62B1FC815B497"/>
    <w:rsid w:val="0034400E"/>
  </w:style>
  <w:style w:type="paragraph" w:customStyle="1" w:styleId="112F1E7F58CB49558A146D216D7AD540">
    <w:name w:val="112F1E7F58CB49558A146D216D7AD540"/>
    <w:rsid w:val="0034400E"/>
  </w:style>
  <w:style w:type="paragraph" w:customStyle="1" w:styleId="3D04AE643B3648D28DB17B4C0BDA1A75">
    <w:name w:val="3D04AE643B3648D28DB17B4C0BDA1A75"/>
    <w:rsid w:val="00EC4C7F"/>
    <w:rPr>
      <w:lang w:val="en-IE" w:eastAsia="en-IE"/>
    </w:rPr>
  </w:style>
  <w:style w:type="paragraph" w:customStyle="1" w:styleId="52648AB69BC74372B8C59F4F039C0C6A">
    <w:name w:val="52648AB69BC74372B8C59F4F039C0C6A"/>
    <w:rsid w:val="00EC4C7F"/>
    <w:rPr>
      <w:lang w:val="en-IE" w:eastAsia="en-IE"/>
    </w:rPr>
  </w:style>
  <w:style w:type="paragraph" w:customStyle="1" w:styleId="D5442A2F093742B09559FD476B2A8855">
    <w:name w:val="D5442A2F093742B09559FD476B2A8855"/>
    <w:rsid w:val="00EC4C7F"/>
    <w:rPr>
      <w:lang w:val="en-IE" w:eastAsia="en-IE"/>
    </w:rPr>
  </w:style>
  <w:style w:type="paragraph" w:customStyle="1" w:styleId="E9ECF012EE00411F81F549ED3A546A53">
    <w:name w:val="E9ECF012EE00411F81F549ED3A546A53"/>
    <w:rsid w:val="00EC4C7F"/>
    <w:rPr>
      <w:lang w:val="en-IE" w:eastAsia="en-IE"/>
    </w:rPr>
  </w:style>
  <w:style w:type="paragraph" w:customStyle="1" w:styleId="3D10F01CE5CB4ACCA5F65E8CC9C5C17C">
    <w:name w:val="3D10F01CE5CB4ACCA5F65E8CC9C5C17C"/>
    <w:rsid w:val="00575A1C"/>
    <w:rPr>
      <w:lang w:val="en-GB" w:eastAsia="en-GB"/>
    </w:rPr>
  </w:style>
  <w:style w:type="paragraph" w:customStyle="1" w:styleId="E69BE713974D4F5EB408F088AB9A4D67">
    <w:name w:val="E69BE713974D4F5EB408F088AB9A4D67"/>
    <w:rsid w:val="00575A1C"/>
    <w:rPr>
      <w:lang w:val="en-GB" w:eastAsia="en-GB"/>
    </w:rPr>
  </w:style>
  <w:style w:type="paragraph" w:customStyle="1" w:styleId="34B1297CDA40480FA12884C72BF36CED">
    <w:name w:val="34B1297CDA40480FA12884C72BF36CED"/>
    <w:rsid w:val="00575A1C"/>
    <w:rPr>
      <w:lang w:val="en-GB" w:eastAsia="en-GB"/>
    </w:rPr>
  </w:style>
  <w:style w:type="paragraph" w:customStyle="1" w:styleId="E13959B6AFFC4C4681888B437D8C8018">
    <w:name w:val="E13959B6AFFC4C4681888B437D8C8018"/>
    <w:rsid w:val="00575A1C"/>
    <w:rPr>
      <w:lang w:val="en-GB" w:eastAsia="en-GB"/>
    </w:rPr>
  </w:style>
  <w:style w:type="paragraph" w:customStyle="1" w:styleId="B58F8839E84B4BF2A081BD7C9C33A321">
    <w:name w:val="B58F8839E84B4BF2A081BD7C9C33A321"/>
    <w:rsid w:val="00575A1C"/>
    <w:rPr>
      <w:lang w:val="en-GB" w:eastAsia="en-GB"/>
    </w:rPr>
  </w:style>
  <w:style w:type="paragraph" w:customStyle="1" w:styleId="2210DBC88F4C43AFA871E2ECB40021D2">
    <w:name w:val="2210DBC88F4C43AFA871E2ECB40021D2"/>
    <w:rPr>
      <w:lang w:val="en-GB" w:eastAsia="en-GB"/>
    </w:rPr>
  </w:style>
  <w:style w:type="paragraph" w:customStyle="1" w:styleId="CB6067CB79914FFCAF3A2D8B71D4F15B">
    <w:name w:val="CB6067CB79914FFCAF3A2D8B71D4F15B"/>
    <w:rPr>
      <w:kern w:val="2"/>
      <w14:ligatures w14:val="standardContextual"/>
    </w:rPr>
  </w:style>
  <w:style w:type="paragraph" w:customStyle="1" w:styleId="EAAF81C848DA40FE871803E0988685E5">
    <w:name w:val="EAAF81C848DA40FE871803E0988685E5"/>
    <w:rPr>
      <w:kern w:val="2"/>
      <w14:ligatures w14:val="standardContextual"/>
    </w:rPr>
  </w:style>
  <w:style w:type="paragraph" w:customStyle="1" w:styleId="7F9D153CD50A4D038CDEA0D747C504EC">
    <w:name w:val="7F9D153CD50A4D038CDEA0D747C504EC"/>
    <w:rPr>
      <w:kern w:val="2"/>
      <w14:ligatures w14:val="standardContextual"/>
    </w:rPr>
  </w:style>
  <w:style w:type="paragraph" w:customStyle="1" w:styleId="F36C537D2D8648C791FDC128EB2AC458">
    <w:name w:val="F36C537D2D8648C791FDC128EB2AC458"/>
    <w:rPr>
      <w:kern w:val="2"/>
      <w14:ligatures w14:val="standardContextual"/>
    </w:rPr>
  </w:style>
  <w:style w:type="paragraph" w:customStyle="1" w:styleId="CD252DDB77D14E8C86F7ED34C7DA0C38">
    <w:name w:val="CD252DDB77D14E8C86F7ED34C7DA0C38"/>
    <w:rPr>
      <w:kern w:val="2"/>
      <w14:ligatures w14:val="standardContextual"/>
    </w:rPr>
  </w:style>
  <w:style w:type="paragraph" w:customStyle="1" w:styleId="FB12CB22FA784E029961845E84A048E5">
    <w:name w:val="FB12CB22FA784E029961845E84A048E5"/>
    <w:rPr>
      <w:kern w:val="2"/>
      <w14:ligatures w14:val="standardContextual"/>
    </w:rPr>
  </w:style>
  <w:style w:type="paragraph" w:customStyle="1" w:styleId="91DCE3C84F3C44519D22486BDB861C62">
    <w:name w:val="91DCE3C84F3C44519D22486BDB861C62"/>
    <w:rPr>
      <w:kern w:val="2"/>
      <w14:ligatures w14:val="standardContextual"/>
    </w:rPr>
  </w:style>
  <w:style w:type="paragraph" w:customStyle="1" w:styleId="E063368652D74858BCF23EF58E7726F9">
    <w:name w:val="E063368652D74858BCF23EF58E7726F9"/>
    <w:rPr>
      <w:kern w:val="2"/>
      <w14:ligatures w14:val="standardContextual"/>
    </w:rPr>
  </w:style>
  <w:style w:type="paragraph" w:customStyle="1" w:styleId="236E3A26136046EE91614EF21231CC22">
    <w:name w:val="236E3A26136046EE91614EF21231CC22"/>
    <w:rPr>
      <w:kern w:val="2"/>
      <w14:ligatures w14:val="standardContextual"/>
    </w:rPr>
  </w:style>
  <w:style w:type="paragraph" w:customStyle="1" w:styleId="D8007F74D88F47CFAAA87D464954A51F">
    <w:name w:val="D8007F74D88F47CFAAA87D464954A51F"/>
    <w:rPr>
      <w:kern w:val="2"/>
      <w14:ligatures w14:val="standardContextual"/>
    </w:rPr>
  </w:style>
  <w:style w:type="paragraph" w:customStyle="1" w:styleId="3E2475456DBC4AE6B411D024B4A8DD20">
    <w:name w:val="3E2475456DBC4AE6B411D024B4A8DD20"/>
    <w:rPr>
      <w:kern w:val="2"/>
      <w14:ligatures w14:val="standardContextual"/>
    </w:rPr>
  </w:style>
  <w:style w:type="paragraph" w:customStyle="1" w:styleId="6D631249AC574FDE89C4AEDD3431817A">
    <w:name w:val="6D631249AC574FDE89C4AEDD3431817A"/>
    <w:rPr>
      <w:kern w:val="2"/>
      <w14:ligatures w14:val="standardContextual"/>
    </w:rPr>
  </w:style>
  <w:style w:type="paragraph" w:customStyle="1" w:styleId="7BC8F911CF40406BA48EB64F84B68018">
    <w:name w:val="7BC8F911CF40406BA48EB64F84B68018"/>
    <w:rPr>
      <w:kern w:val="2"/>
      <w14:ligatures w14:val="standardContextual"/>
    </w:rPr>
  </w:style>
  <w:style w:type="paragraph" w:customStyle="1" w:styleId="499FDCA602C34DB6998992AB6CFB73E3">
    <w:name w:val="499FDCA602C34DB6998992AB6CFB73E3"/>
    <w:rPr>
      <w:kern w:val="2"/>
      <w14:ligatures w14:val="standardContextual"/>
    </w:rPr>
  </w:style>
  <w:style w:type="paragraph" w:customStyle="1" w:styleId="0B8147D3AF344741B7779A5D52DA363D">
    <w:name w:val="0B8147D3AF344741B7779A5D52DA363D"/>
    <w:rPr>
      <w:kern w:val="2"/>
      <w14:ligatures w14:val="standardContextual"/>
    </w:rPr>
  </w:style>
  <w:style w:type="paragraph" w:customStyle="1" w:styleId="9F29208730164D5CB060279486467363">
    <w:name w:val="9F29208730164D5CB060279486467363"/>
    <w:rPr>
      <w:kern w:val="2"/>
      <w14:ligatures w14:val="standardContextual"/>
    </w:rPr>
  </w:style>
  <w:style w:type="paragraph" w:customStyle="1" w:styleId="CB200B7E986E4D7E8FBEDA1E21C7CF2F">
    <w:name w:val="CB200B7E986E4D7E8FBEDA1E21C7CF2F"/>
    <w:pPr>
      <w:spacing w:line="278" w:lineRule="auto"/>
    </w:pPr>
    <w:rPr>
      <w:kern w:val="2"/>
      <w:sz w:val="24"/>
      <w:szCs w:val="24"/>
      <w14:ligatures w14:val="standardContextual"/>
    </w:rPr>
  </w:style>
  <w:style w:type="paragraph" w:customStyle="1" w:styleId="A332994C425C442780D667130EE3657B">
    <w:name w:val="A332994C425C442780D667130EE3657B"/>
    <w:pPr>
      <w:spacing w:line="278" w:lineRule="auto"/>
    </w:pPr>
    <w:rPr>
      <w:kern w:val="2"/>
      <w:sz w:val="24"/>
      <w:szCs w:val="24"/>
      <w14:ligatures w14:val="standardContextual"/>
    </w:rPr>
  </w:style>
  <w:style w:type="paragraph" w:customStyle="1" w:styleId="81C8A28D96394CF5B42E6682453AAC49">
    <w:name w:val="81C8A28D96394CF5B42E6682453AAC49"/>
    <w:pPr>
      <w:spacing w:line="278" w:lineRule="auto"/>
    </w:pPr>
    <w:rPr>
      <w:kern w:val="2"/>
      <w:sz w:val="24"/>
      <w:szCs w:val="24"/>
      <w14:ligatures w14:val="standardContextual"/>
    </w:rPr>
  </w:style>
  <w:style w:type="paragraph" w:customStyle="1" w:styleId="2CF958301FE7442AB809A62615DE1D57">
    <w:name w:val="2CF958301FE7442AB809A62615DE1D57"/>
    <w:pPr>
      <w:spacing w:line="278" w:lineRule="auto"/>
    </w:pPr>
    <w:rPr>
      <w:kern w:val="2"/>
      <w:sz w:val="24"/>
      <w:szCs w:val="24"/>
      <w14:ligatures w14:val="standardContextual"/>
    </w:rPr>
  </w:style>
  <w:style w:type="paragraph" w:customStyle="1" w:styleId="62CA8EBDA6AC4AAAAA64AF946F126914">
    <w:name w:val="62CA8EBDA6AC4AAAAA64AF946F126914"/>
    <w:pPr>
      <w:spacing w:line="278" w:lineRule="auto"/>
    </w:pPr>
    <w:rPr>
      <w:kern w:val="2"/>
      <w:sz w:val="24"/>
      <w:szCs w:val="24"/>
      <w14:ligatures w14:val="standardContextual"/>
    </w:rPr>
  </w:style>
  <w:style w:type="paragraph" w:customStyle="1" w:styleId="195C2C894EE64563ABD624191D9A003A">
    <w:name w:val="195C2C894EE64563ABD624191D9A003A"/>
    <w:pPr>
      <w:spacing w:line="278" w:lineRule="auto"/>
    </w:pPr>
    <w:rPr>
      <w:kern w:val="2"/>
      <w:sz w:val="24"/>
      <w:szCs w:val="24"/>
      <w14:ligatures w14:val="standardContextual"/>
    </w:rPr>
  </w:style>
  <w:style w:type="paragraph" w:customStyle="1" w:styleId="881F404EF5FF4513B22C9DE22A917AAF">
    <w:name w:val="881F404EF5FF4513B22C9DE22A917AAF"/>
    <w:pPr>
      <w:spacing w:line="278" w:lineRule="auto"/>
    </w:pPr>
    <w:rPr>
      <w:kern w:val="2"/>
      <w:sz w:val="24"/>
      <w:szCs w:val="24"/>
      <w14:ligatures w14:val="standardContextual"/>
    </w:rPr>
  </w:style>
  <w:style w:type="paragraph" w:customStyle="1" w:styleId="7754CBB5F9964A4899585DB937C8A356">
    <w:name w:val="7754CBB5F9964A4899585DB937C8A356"/>
    <w:pPr>
      <w:spacing w:line="278" w:lineRule="auto"/>
    </w:pPr>
    <w:rPr>
      <w:kern w:val="2"/>
      <w:sz w:val="24"/>
      <w:szCs w:val="24"/>
      <w14:ligatures w14:val="standardContextual"/>
    </w:rPr>
  </w:style>
  <w:style w:type="paragraph" w:customStyle="1" w:styleId="19F808A2B2794FCC951601C7AEA1E8F6">
    <w:name w:val="19F808A2B2794FCC951601C7AEA1E8F6"/>
    <w:pPr>
      <w:spacing w:line="278" w:lineRule="auto"/>
    </w:pPr>
    <w:rPr>
      <w:kern w:val="2"/>
      <w:sz w:val="24"/>
      <w:szCs w:val="24"/>
      <w14:ligatures w14:val="standardContextual"/>
    </w:rPr>
  </w:style>
  <w:style w:type="paragraph" w:customStyle="1" w:styleId="F4A56331C4CE432A9AAD8CBA7A24D365">
    <w:name w:val="F4A56331C4CE432A9AAD8CBA7A24D365"/>
    <w:pPr>
      <w:spacing w:line="278" w:lineRule="auto"/>
    </w:pPr>
    <w:rPr>
      <w:kern w:val="2"/>
      <w:sz w:val="24"/>
      <w:szCs w:val="24"/>
      <w14:ligatures w14:val="standardContextual"/>
    </w:rPr>
  </w:style>
  <w:style w:type="paragraph" w:customStyle="1" w:styleId="47587B58694F45B0A8924AC02D32DFC0">
    <w:name w:val="47587B58694F45B0A8924AC02D32DFC0"/>
    <w:pPr>
      <w:spacing w:line="278" w:lineRule="auto"/>
    </w:pPr>
    <w:rPr>
      <w:kern w:val="2"/>
      <w:sz w:val="24"/>
      <w:szCs w:val="24"/>
      <w14:ligatures w14:val="standardContextual"/>
    </w:rPr>
  </w:style>
  <w:style w:type="paragraph" w:customStyle="1" w:styleId="A4030BD1F9664E44ADC2F6A86D4F725B">
    <w:name w:val="A4030BD1F9664E44ADC2F6A86D4F725B"/>
    <w:pPr>
      <w:spacing w:line="278" w:lineRule="auto"/>
    </w:pPr>
    <w:rPr>
      <w:kern w:val="2"/>
      <w:sz w:val="24"/>
      <w:szCs w:val="24"/>
      <w14:ligatures w14:val="standardContextual"/>
    </w:rPr>
  </w:style>
  <w:style w:type="paragraph" w:customStyle="1" w:styleId="A8EA204940B1450F800B0E08A794A901">
    <w:name w:val="A8EA204940B1450F800B0E08A794A901"/>
    <w:pPr>
      <w:spacing w:line="278" w:lineRule="auto"/>
    </w:pPr>
    <w:rPr>
      <w:kern w:val="2"/>
      <w:sz w:val="24"/>
      <w:szCs w:val="24"/>
      <w14:ligatures w14:val="standardContextual"/>
    </w:rPr>
  </w:style>
  <w:style w:type="paragraph" w:customStyle="1" w:styleId="808ECC3FFD81483584EF05C5DDDDEF99">
    <w:name w:val="808ECC3FFD81483584EF05C5DDDDEF99"/>
    <w:pPr>
      <w:spacing w:line="278" w:lineRule="auto"/>
    </w:pPr>
    <w:rPr>
      <w:kern w:val="2"/>
      <w:sz w:val="24"/>
      <w:szCs w:val="24"/>
      <w14:ligatures w14:val="standardContextual"/>
    </w:rPr>
  </w:style>
  <w:style w:type="paragraph" w:customStyle="1" w:styleId="620097FFD1374298B96664BB5B5D7B3B">
    <w:name w:val="620097FFD1374298B96664BB5B5D7B3B"/>
    <w:rsid w:val="00957DA0"/>
    <w:pPr>
      <w:spacing w:line="278" w:lineRule="auto"/>
    </w:pPr>
    <w:rPr>
      <w:kern w:val="2"/>
      <w:sz w:val="24"/>
      <w:szCs w:val="24"/>
      <w14:ligatures w14:val="standardContextual"/>
    </w:rPr>
  </w:style>
  <w:style w:type="paragraph" w:customStyle="1" w:styleId="09F0E43A1F2949BDA39FCED9D1A28A84">
    <w:name w:val="09F0E43A1F2949BDA39FCED9D1A28A84"/>
    <w:rsid w:val="00957DA0"/>
    <w:pPr>
      <w:spacing w:line="278" w:lineRule="auto"/>
    </w:pPr>
    <w:rPr>
      <w:kern w:val="2"/>
      <w:sz w:val="24"/>
      <w:szCs w:val="24"/>
      <w14:ligatures w14:val="standardContextual"/>
    </w:rPr>
  </w:style>
  <w:style w:type="paragraph" w:customStyle="1" w:styleId="95C883B8DCBA42FAAF573216E0E72033">
    <w:name w:val="95C883B8DCBA42FAAF573216E0E72033"/>
    <w:rsid w:val="00957DA0"/>
    <w:pPr>
      <w:spacing w:line="278" w:lineRule="auto"/>
    </w:pPr>
    <w:rPr>
      <w:kern w:val="2"/>
      <w:sz w:val="24"/>
      <w:szCs w:val="24"/>
      <w14:ligatures w14:val="standardContextual"/>
    </w:rPr>
  </w:style>
  <w:style w:type="paragraph" w:customStyle="1" w:styleId="B5661878ACC84BB8BE03C8884DEBE902">
    <w:name w:val="B5661878ACC84BB8BE03C8884DEBE902"/>
    <w:rsid w:val="00957DA0"/>
    <w:pPr>
      <w:spacing w:line="278" w:lineRule="auto"/>
    </w:pPr>
    <w:rPr>
      <w:kern w:val="2"/>
      <w:sz w:val="24"/>
      <w:szCs w:val="24"/>
      <w14:ligatures w14:val="standardContextual"/>
    </w:rPr>
  </w:style>
  <w:style w:type="paragraph" w:customStyle="1" w:styleId="71A1B229C556424BB76DF4005A518812">
    <w:name w:val="71A1B229C556424BB76DF4005A518812"/>
    <w:rsid w:val="00957DA0"/>
    <w:pPr>
      <w:spacing w:line="278" w:lineRule="auto"/>
    </w:pPr>
    <w:rPr>
      <w:kern w:val="2"/>
      <w:sz w:val="24"/>
      <w:szCs w:val="24"/>
      <w14:ligatures w14:val="standardContextual"/>
    </w:rPr>
  </w:style>
  <w:style w:type="paragraph" w:customStyle="1" w:styleId="890078F08A5E4B49B6091201B1467B21">
    <w:name w:val="890078F08A5E4B49B6091201B1467B21"/>
    <w:rsid w:val="00957DA0"/>
    <w:pPr>
      <w:spacing w:line="278" w:lineRule="auto"/>
    </w:pPr>
    <w:rPr>
      <w:kern w:val="2"/>
      <w:sz w:val="24"/>
      <w:szCs w:val="24"/>
      <w14:ligatures w14:val="standardContextual"/>
    </w:rPr>
  </w:style>
  <w:style w:type="paragraph" w:customStyle="1" w:styleId="3D05454EFAB74B02AC00E9DC54A43D5F">
    <w:name w:val="3D05454EFAB74B02AC00E9DC54A43D5F"/>
    <w:rsid w:val="00957DA0"/>
    <w:pPr>
      <w:spacing w:line="278" w:lineRule="auto"/>
    </w:pPr>
    <w:rPr>
      <w:kern w:val="2"/>
      <w:sz w:val="24"/>
      <w:szCs w:val="24"/>
      <w14:ligatures w14:val="standardContextual"/>
    </w:rPr>
  </w:style>
  <w:style w:type="paragraph" w:customStyle="1" w:styleId="E512645A86714153B17E1AC6567EB41D">
    <w:name w:val="E512645A86714153B17E1AC6567EB41D"/>
    <w:rsid w:val="00957DA0"/>
    <w:pPr>
      <w:spacing w:line="278" w:lineRule="auto"/>
    </w:pPr>
    <w:rPr>
      <w:kern w:val="2"/>
      <w:sz w:val="24"/>
      <w:szCs w:val="24"/>
      <w14:ligatures w14:val="standardContextual"/>
    </w:rPr>
  </w:style>
  <w:style w:type="paragraph" w:customStyle="1" w:styleId="01C5D303D0494091B243A2BE13D74F19">
    <w:name w:val="01C5D303D0494091B243A2BE13D74F19"/>
    <w:rsid w:val="006C063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EuroLookXMLNode xmlns="http://CustomXML.htm">
  <Date>2024-12-19T00:00:00</Date>
  <Version>21.4.0-2.00 EN</Version>
  <Title/>
  <Subject/>
  <Confidentiality/>
</EuroLookXMLNode>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documentManagement>
    <SC xmlns="b65d37fc-5335-47ce-b298-477afd94d99b">06</SC>
    <Deliverable_x0020_Version xmlns="b65d37fc-5335-47ce-b298-477afd94d99b">21.3.0-v0.10</Deliverable_x0020_Version>
    <Deliverable_x0020_Id xmlns="b65d37fc-5335-47ce-b298-477afd94d99b">DLV-635-6-55-2-63</Deliverable_x0020_Id>
    <Delivery_x0020_Date xmlns="b65d37fc-5335-47ce-b298-477afd94d99b">2023-10-02T21:00:00+00:00</Delivery_x0020_Date>
    <RfA xmlns="b65d37fc-5335-47ce-b298-477afd94d99b">635</RfA>
    <Deliverable_x0020_Status xmlns="b65d37fc-5335-47ce-b298-477afd94d99b">Internal QR</Deliverable_x0020_Status>
    <TaxCatchAll xmlns="ffcdf2b0-1459-4444-989c-847f95dff766"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Props1.xml><?xml version="1.0" encoding="utf-8"?>
<ds:datastoreItem xmlns:ds="http://schemas.openxmlformats.org/officeDocument/2006/customXml" ds:itemID="{4AB031E3-4045-4047-A419-5664C706E4DB}">
  <ds:schemaRefs>
    <ds:schemaRef ds:uri="http://schemas.microsoft.com/office/2006/metadata/longProperties"/>
  </ds:schemaRefs>
</ds:datastoreItem>
</file>

<file path=customXml/itemProps2.xml><?xml version="1.0" encoding="utf-8"?>
<ds:datastoreItem xmlns:ds="http://schemas.openxmlformats.org/officeDocument/2006/customXml" ds:itemID="{975C5D23-14E4-45E7-968C-4598C1DE5B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6C9CB21-50F2-454F-8615-F724D4FF5895}">
  <ds:schemaRefs>
    <ds:schemaRef ds:uri="http://schemas.microsoft.com/sharepoint/v3/contenttype/forms"/>
  </ds:schemaRefs>
</ds:datastoreItem>
</file>

<file path=customXml/itemProps4.xml><?xml version="1.0" encoding="utf-8"?>
<ds:datastoreItem xmlns:ds="http://schemas.openxmlformats.org/officeDocument/2006/customXml" ds:itemID="{79EFA0D9-BA63-4E9B-9418-E346CE6CB7CE}">
  <ds:schemaRefs>
    <ds:schemaRef ds:uri="http://CustomXML.htm"/>
  </ds:schemaRefs>
</ds:datastoreItem>
</file>

<file path=customXml/itemProps5.xml><?xml version="1.0" encoding="utf-8"?>
<ds:datastoreItem xmlns:ds="http://schemas.openxmlformats.org/officeDocument/2006/customXml" ds:itemID="{133B35A1-893C-4EF9-969E-98E0F39642B2}">
  <ds:schemaRefs>
    <ds:schemaRef ds:uri="http://schemas.openxmlformats.org/officeDocument/2006/bibliography"/>
  </ds:schemaRefs>
</ds:datastoreItem>
</file>

<file path=customXml/itemProps6.xml><?xml version="1.0" encoding="utf-8"?>
<ds:datastoreItem xmlns:ds="http://schemas.openxmlformats.org/officeDocument/2006/customXml" ds:itemID="{BA9ACE03-763D-4158-B1F6-DF29F497A8CA}">
  <ds:schemaRefs>
    <ds:schemaRef ds:uri="http://schemas.microsoft.com/office/2006/metadata/properties"/>
    <ds:schemaRef ds:uri="b65d37fc-5335-47ce-b298-477afd94d99b"/>
    <ds:schemaRef ds:uri="ffcdf2b0-1459-4444-989c-847f95dff766"/>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EUROLOOK.dotm</Template>
  <TotalTime>119</TotalTime>
  <Pages>279</Pages>
  <Words>75830</Words>
  <Characters>474132</Characters>
  <Application>Microsoft Office Word</Application>
  <DocSecurity>0</DocSecurity>
  <Lines>15804</Lines>
  <Paragraphs>11701</Paragraphs>
  <ScaleCrop>false</ScaleCrop>
  <HeadingPairs>
    <vt:vector size="2" baseType="variant">
      <vt:variant>
        <vt:lpstr>Title</vt:lpstr>
      </vt:variant>
      <vt:variant>
        <vt:i4>1</vt:i4>
      </vt:variant>
    </vt:vector>
  </HeadingPairs>
  <TitlesOfParts>
    <vt:vector size="1" baseType="lpstr">
      <vt:lpstr>Design Document for Common Operations and Methods (DDCOM)</vt:lpstr>
    </vt:vector>
  </TitlesOfParts>
  <Company>European Commission</Company>
  <LinksUpToDate>false</LinksUpToDate>
  <CharactersWithSpaces>538261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Document for Common Operations and Methods (DDCOM)</dc:title>
  <dc:subject>Main Document</dc:subject>
  <dc:creator>DG TAXUD IT</dc:creator>
  <cp:keywords>DDCOM-Main Document</cp:keywords>
  <dc:description/>
  <cp:lastModifiedBy>DESCHUYTENEER Tanguy (TAXUD-EXT)</cp:lastModifiedBy>
  <cp:revision>38</cp:revision>
  <cp:lastPrinted>2022-04-09T22:06:00Z</cp:lastPrinted>
  <dcterms:created xsi:type="dcterms:W3CDTF">2024-07-29T22:55:00Z</dcterms:created>
  <dcterms:modified xsi:type="dcterms:W3CDTF">2024-12-24T02:26:00Z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Reference">
    <vt:lpwstr>DDCOM-Main Document</vt:lpwstr>
  </property>
  <property fmtid="{D5CDD505-2E9C-101B-9397-08002B2CF9AE}" pid="4" name="Review">
    <vt:lpwstr>0</vt:lpwstr>
  </property>
  <property fmtid="{D5CDD505-2E9C-101B-9397-08002B2CF9AE}" pid="5" name="Review2">
    <vt:lpwstr>0</vt:lpwstr>
  </property>
  <property fmtid="{D5CDD505-2E9C-101B-9397-08002B2CF9AE}" pid="6" name="ContentTypeId">
    <vt:lpwstr>0x0101006F8B0C3FB496384B92CB0277224434C8</vt:lpwstr>
  </property>
  <property fmtid="{D5CDD505-2E9C-101B-9397-08002B2CF9AE}" pid="7" name="Folder Description">
    <vt:lpwstr/>
  </property>
  <property fmtid="{D5CDD505-2E9C-101B-9397-08002B2CF9AE}" pid="8" name="Specific Contract">
    <vt:lpwstr>25</vt:lpwstr>
  </property>
  <property fmtid="{D5CDD505-2E9C-101B-9397-08002B2CF9AE}" pid="9" name="DDNTA KEL version">
    <vt:lpwstr>0.33</vt:lpwstr>
  </property>
  <property fmtid="{D5CDD505-2E9C-101B-9397-08002B2CF9AE}" pid="10" name="EurolookVersion">
    <vt:lpwstr>10.0</vt:lpwstr>
  </property>
  <property fmtid="{D5CDD505-2E9C-101B-9397-08002B2CF9AE}" pid="11" name="ELDocType">
    <vt:lpwstr>tech.dot</vt:lpwstr>
  </property>
  <property fmtid="{D5CDD505-2E9C-101B-9397-08002B2CF9AE}" pid="12" name="SfRFilename">
    <vt:lpwstr>DDCOM-Main Document-20.3.0-SfR-v0.10.docx</vt:lpwstr>
  </property>
  <property fmtid="{D5CDD505-2E9C-101B-9397-08002B2CF9AE}" pid="13" name="QCNumber">
    <vt:lpwstr>QC41270</vt:lpwstr>
  </property>
  <property fmtid="{D5CDD505-2E9C-101B-9397-08002B2CF9AE}" pid="14" name="MediaServiceImageTags">
    <vt:lpwstr/>
  </property>
  <property fmtid="{D5CDD505-2E9C-101B-9397-08002B2CF9AE}" pid="15" name="FC">
    <vt:lpwstr>TAXUD/2021/CC/162 </vt:lpwstr>
  </property>
  <property fmtid="{D5CDD505-2E9C-101B-9397-08002B2CF9AE}" pid="16" name="_ExtendedDescription">
    <vt:lpwstr/>
  </property>
  <property fmtid="{D5CDD505-2E9C-101B-9397-08002B2CF9AE}" pid="17" name="MSIP_Label_f4cdc456-5864-460f-beda-883d23b78bbb_Enabled">
    <vt:lpwstr>true</vt:lpwstr>
  </property>
  <property fmtid="{D5CDD505-2E9C-101B-9397-08002B2CF9AE}" pid="18" name="MSIP_Label_f4cdc456-5864-460f-beda-883d23b78bbb_SetDate">
    <vt:lpwstr>2024-12-23T17:52:42Z</vt:lpwstr>
  </property>
  <property fmtid="{D5CDD505-2E9C-101B-9397-08002B2CF9AE}" pid="19" name="MSIP_Label_f4cdc456-5864-460f-beda-883d23b78bbb_Method">
    <vt:lpwstr>Privileged</vt:lpwstr>
  </property>
  <property fmtid="{D5CDD505-2E9C-101B-9397-08002B2CF9AE}" pid="20" name="MSIP_Label_f4cdc456-5864-460f-beda-883d23b78bbb_Name">
    <vt:lpwstr>Publicly Available</vt:lpwstr>
  </property>
  <property fmtid="{D5CDD505-2E9C-101B-9397-08002B2CF9AE}" pid="21" name="MSIP_Label_f4cdc456-5864-460f-beda-883d23b78bbb_SiteId">
    <vt:lpwstr>b24c8b06-522c-46fe-9080-70926f8dddb1</vt:lpwstr>
  </property>
  <property fmtid="{D5CDD505-2E9C-101B-9397-08002B2CF9AE}" pid="22" name="MSIP_Label_f4cdc456-5864-460f-beda-883d23b78bbb_ActionId">
    <vt:lpwstr>d2560842-0a15-4c7f-a95a-d45e5065d5e7</vt:lpwstr>
  </property>
  <property fmtid="{D5CDD505-2E9C-101B-9397-08002B2CF9AE}" pid="23" name="MSIP_Label_f4cdc456-5864-460f-beda-883d23b78bbb_ContentBits">
    <vt:lpwstr>0</vt:lpwstr>
  </property>
</Properties>
</file>